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2BB7C" w14:textId="77777777" w:rsidR="005471B4" w:rsidRPr="0097642A" w:rsidRDefault="00C85719" w:rsidP="00726816">
      <w:pPr>
        <w:spacing w:line="240" w:lineRule="atLeast"/>
        <w:jc w:val="center"/>
        <w:rPr>
          <w:rFonts w:cstheme="minorBidi"/>
          <w:b/>
          <w:bCs/>
          <w:szCs w:val="28"/>
          <w:cs/>
          <w:lang w:val="en-US" w:bidi="th-TH"/>
        </w:rPr>
      </w:pPr>
      <w:r>
        <w:rPr>
          <w:rFonts w:cstheme="minorBidi"/>
          <w:b/>
          <w:bCs/>
          <w:szCs w:val="28"/>
          <w:lang w:val="en-US" w:bidi="th-TH"/>
        </w:rPr>
        <w:tab/>
      </w:r>
    </w:p>
    <w:p w14:paraId="154F5EF0" w14:textId="77777777" w:rsidR="006C3F15" w:rsidRPr="005654E4" w:rsidRDefault="006C3F15" w:rsidP="00726816">
      <w:pPr>
        <w:spacing w:line="240" w:lineRule="atLeast"/>
        <w:jc w:val="center"/>
        <w:rPr>
          <w:b/>
          <w:bCs/>
          <w:szCs w:val="22"/>
          <w:lang w:val="en-US"/>
        </w:rPr>
      </w:pPr>
    </w:p>
    <w:p w14:paraId="20F9DD54" w14:textId="77777777" w:rsidR="006C3F15" w:rsidRPr="005654E4" w:rsidRDefault="006C3F15" w:rsidP="00726816">
      <w:pPr>
        <w:spacing w:line="240" w:lineRule="atLeast"/>
        <w:jc w:val="center"/>
        <w:rPr>
          <w:b/>
          <w:bCs/>
          <w:szCs w:val="22"/>
          <w:lang w:val="en-US"/>
        </w:rPr>
      </w:pPr>
    </w:p>
    <w:p w14:paraId="2CACA593" w14:textId="77777777" w:rsidR="006C3F15" w:rsidRPr="00453092" w:rsidRDefault="006C3F15" w:rsidP="00726816">
      <w:pPr>
        <w:spacing w:line="240" w:lineRule="atLeast"/>
        <w:jc w:val="center"/>
        <w:rPr>
          <w:rFonts w:cstheme="minorBidi"/>
          <w:b/>
          <w:bCs/>
          <w:szCs w:val="28"/>
          <w:lang w:val="en-US" w:bidi="th-TH"/>
        </w:rPr>
      </w:pPr>
    </w:p>
    <w:p w14:paraId="7658CBDF" w14:textId="77777777" w:rsidR="006C3F15" w:rsidRPr="005654E4" w:rsidRDefault="006C3F15" w:rsidP="00726816">
      <w:pPr>
        <w:spacing w:line="240" w:lineRule="atLeast"/>
        <w:jc w:val="center"/>
        <w:rPr>
          <w:b/>
          <w:bCs/>
          <w:szCs w:val="22"/>
          <w:lang w:val="en-US"/>
        </w:rPr>
      </w:pPr>
    </w:p>
    <w:p w14:paraId="47921130" w14:textId="77777777" w:rsidR="006C3F15" w:rsidRPr="005654E4" w:rsidRDefault="006C3F15" w:rsidP="00726816">
      <w:pPr>
        <w:spacing w:line="240" w:lineRule="atLeast"/>
        <w:jc w:val="center"/>
        <w:rPr>
          <w:b/>
          <w:bCs/>
          <w:szCs w:val="22"/>
          <w:lang w:val="en-US"/>
        </w:rPr>
      </w:pPr>
    </w:p>
    <w:p w14:paraId="49AA3CEC" w14:textId="77777777" w:rsidR="006C3F15" w:rsidRPr="005654E4" w:rsidRDefault="006C3F15" w:rsidP="00726816">
      <w:pPr>
        <w:spacing w:line="240" w:lineRule="atLeast"/>
        <w:jc w:val="center"/>
        <w:rPr>
          <w:b/>
          <w:bCs/>
          <w:szCs w:val="22"/>
          <w:lang w:val="en-US"/>
        </w:rPr>
      </w:pPr>
    </w:p>
    <w:p w14:paraId="22F00573" w14:textId="77777777" w:rsidR="006C3F15" w:rsidRPr="005654E4" w:rsidRDefault="006C3F15" w:rsidP="00726816">
      <w:pPr>
        <w:spacing w:line="240" w:lineRule="atLeast"/>
        <w:jc w:val="center"/>
        <w:rPr>
          <w:b/>
          <w:bCs/>
          <w:szCs w:val="22"/>
          <w:lang w:val="en-US"/>
        </w:rPr>
      </w:pPr>
    </w:p>
    <w:p w14:paraId="6D0DCCD7" w14:textId="77777777" w:rsidR="006C3F15" w:rsidRPr="005654E4" w:rsidRDefault="006C3F15" w:rsidP="00726816">
      <w:pPr>
        <w:spacing w:line="240" w:lineRule="atLeast"/>
        <w:jc w:val="center"/>
        <w:rPr>
          <w:b/>
          <w:bCs/>
          <w:szCs w:val="22"/>
          <w:lang w:val="en-US"/>
        </w:rPr>
      </w:pPr>
    </w:p>
    <w:p w14:paraId="4578398F" w14:textId="77777777" w:rsidR="005471B4" w:rsidRPr="005654E4" w:rsidRDefault="005471B4" w:rsidP="00726816">
      <w:pPr>
        <w:spacing w:line="240" w:lineRule="atLeast"/>
        <w:jc w:val="center"/>
        <w:rPr>
          <w:b/>
          <w:bCs/>
          <w:szCs w:val="22"/>
        </w:rPr>
      </w:pPr>
    </w:p>
    <w:p w14:paraId="3044FAB1" w14:textId="77777777" w:rsidR="005471B4" w:rsidRPr="005654E4" w:rsidRDefault="005471B4" w:rsidP="00726816">
      <w:pPr>
        <w:spacing w:line="240" w:lineRule="atLeast"/>
        <w:jc w:val="center"/>
        <w:rPr>
          <w:b/>
          <w:bCs/>
          <w:szCs w:val="22"/>
        </w:rPr>
      </w:pPr>
    </w:p>
    <w:p w14:paraId="615226AD" w14:textId="77777777" w:rsidR="001B3408" w:rsidRPr="005654E4" w:rsidRDefault="002B54D8" w:rsidP="002B54D8">
      <w:pPr>
        <w:tabs>
          <w:tab w:val="left" w:pos="5777"/>
        </w:tabs>
        <w:spacing w:line="240" w:lineRule="atLeast"/>
        <w:rPr>
          <w:b/>
          <w:bCs/>
          <w:szCs w:val="22"/>
        </w:rPr>
      </w:pPr>
      <w:r>
        <w:rPr>
          <w:b/>
          <w:bCs/>
          <w:szCs w:val="22"/>
        </w:rPr>
        <w:tab/>
      </w:r>
    </w:p>
    <w:p w14:paraId="27A2948A" w14:textId="77777777" w:rsidR="001B3408" w:rsidRPr="005654E4" w:rsidRDefault="001B3408" w:rsidP="00726816">
      <w:pPr>
        <w:spacing w:line="240" w:lineRule="atLeast"/>
        <w:jc w:val="center"/>
        <w:rPr>
          <w:b/>
          <w:bCs/>
          <w:szCs w:val="22"/>
        </w:rPr>
      </w:pPr>
    </w:p>
    <w:p w14:paraId="232935DF" w14:textId="4B986EE3" w:rsidR="00364E2E" w:rsidRPr="00944BA8" w:rsidRDefault="00E53EB4" w:rsidP="00726816">
      <w:pPr>
        <w:spacing w:line="240" w:lineRule="atLeast"/>
        <w:jc w:val="center"/>
        <w:rPr>
          <w:rFonts w:cstheme="minorBidi"/>
          <w:b/>
          <w:bCs/>
          <w:sz w:val="40"/>
          <w:szCs w:val="50"/>
          <w:cs/>
          <w:lang w:val="en-US" w:bidi="th-TH"/>
        </w:rPr>
      </w:pPr>
      <w:r w:rsidRPr="00944BA8">
        <w:rPr>
          <w:b/>
          <w:bCs/>
          <w:sz w:val="40"/>
          <w:szCs w:val="40"/>
        </w:rPr>
        <w:t>Asset World Corp</w:t>
      </w:r>
      <w:r w:rsidR="00A55E31" w:rsidRPr="00944BA8">
        <w:rPr>
          <w:b/>
          <w:bCs/>
          <w:sz w:val="40"/>
          <w:szCs w:val="40"/>
        </w:rPr>
        <w:t xml:space="preserve"> </w:t>
      </w:r>
      <w:r w:rsidR="00FD49C6" w:rsidRPr="00944BA8">
        <w:rPr>
          <w:b/>
          <w:bCs/>
          <w:sz w:val="40"/>
          <w:szCs w:val="40"/>
        </w:rPr>
        <w:t>Public Company Limited</w:t>
      </w:r>
      <w:r w:rsidR="009824AD" w:rsidRPr="00944BA8">
        <w:rPr>
          <w:b/>
          <w:bCs/>
          <w:sz w:val="40"/>
          <w:szCs w:val="40"/>
        </w:rPr>
        <w:br/>
        <w:t>and its S</w:t>
      </w:r>
      <w:r w:rsidR="005471B4" w:rsidRPr="00944BA8">
        <w:rPr>
          <w:b/>
          <w:bCs/>
          <w:sz w:val="40"/>
          <w:szCs w:val="40"/>
        </w:rPr>
        <w:t>ubsidiaries</w:t>
      </w:r>
    </w:p>
    <w:p w14:paraId="66FB02A1" w14:textId="77777777" w:rsidR="00FD49C6" w:rsidRPr="00944BA8" w:rsidRDefault="00FD49C6" w:rsidP="00FD49C6">
      <w:pPr>
        <w:spacing w:line="240" w:lineRule="atLeast"/>
        <w:jc w:val="center"/>
        <w:rPr>
          <w:rFonts w:cstheme="minorBidi"/>
          <w:b/>
          <w:bCs/>
          <w:sz w:val="36"/>
          <w:szCs w:val="48"/>
          <w:lang w:bidi="th-TH"/>
        </w:rPr>
      </w:pPr>
    </w:p>
    <w:p w14:paraId="46A0D3CC" w14:textId="77777777" w:rsidR="00446071" w:rsidRPr="00944BA8" w:rsidRDefault="00446071" w:rsidP="00726816">
      <w:pPr>
        <w:pStyle w:val="CoverTitle"/>
        <w:spacing w:line="240" w:lineRule="atLeast"/>
        <w:jc w:val="center"/>
        <w:rPr>
          <w:spacing w:val="-3"/>
          <w:szCs w:val="36"/>
        </w:rPr>
      </w:pPr>
      <w:r w:rsidRPr="00944BA8">
        <w:rPr>
          <w:spacing w:val="-3"/>
          <w:szCs w:val="36"/>
        </w:rPr>
        <w:t>F</w:t>
      </w:r>
      <w:r w:rsidR="005471B4" w:rsidRPr="00944BA8">
        <w:rPr>
          <w:spacing w:val="-3"/>
          <w:szCs w:val="36"/>
        </w:rPr>
        <w:t>inancial statements</w:t>
      </w:r>
      <w:r w:rsidRPr="00944BA8">
        <w:rPr>
          <w:szCs w:val="36"/>
        </w:rPr>
        <w:t xml:space="preserve"> </w:t>
      </w:r>
      <w:r w:rsidRPr="00944BA8">
        <w:rPr>
          <w:spacing w:val="-3"/>
          <w:szCs w:val="36"/>
        </w:rPr>
        <w:t>for the year ended</w:t>
      </w:r>
    </w:p>
    <w:p w14:paraId="22EA15DF" w14:textId="70B364A6" w:rsidR="00202708" w:rsidRPr="00944BA8" w:rsidRDefault="00F02A32" w:rsidP="00726816">
      <w:pPr>
        <w:pStyle w:val="CoverTitle"/>
        <w:spacing w:line="240" w:lineRule="atLeast"/>
        <w:jc w:val="center"/>
        <w:rPr>
          <w:spacing w:val="-3"/>
          <w:szCs w:val="45"/>
          <w:lang w:val="en-US" w:bidi="th-TH"/>
        </w:rPr>
      </w:pPr>
      <w:r w:rsidRPr="00944BA8">
        <w:rPr>
          <w:spacing w:val="-3"/>
          <w:szCs w:val="36"/>
        </w:rPr>
        <w:t>31 December 201</w:t>
      </w:r>
      <w:r w:rsidR="00D36CD1" w:rsidRPr="00944BA8">
        <w:rPr>
          <w:spacing w:val="-3"/>
          <w:szCs w:val="45"/>
          <w:lang w:val="en-US" w:bidi="th-TH"/>
        </w:rPr>
        <w:t>9</w:t>
      </w:r>
    </w:p>
    <w:p w14:paraId="0955E0E9" w14:textId="77777777" w:rsidR="005471B4" w:rsidRPr="00944BA8" w:rsidRDefault="005471B4" w:rsidP="00726816">
      <w:pPr>
        <w:pStyle w:val="CoverTitle"/>
        <w:spacing w:line="240" w:lineRule="atLeast"/>
        <w:jc w:val="center"/>
        <w:rPr>
          <w:spacing w:val="-3"/>
          <w:szCs w:val="36"/>
        </w:rPr>
      </w:pPr>
      <w:r w:rsidRPr="00944BA8">
        <w:rPr>
          <w:spacing w:val="-3"/>
          <w:szCs w:val="36"/>
        </w:rPr>
        <w:t>and</w:t>
      </w:r>
    </w:p>
    <w:p w14:paraId="3EA1F667" w14:textId="77777777" w:rsidR="00A84C94" w:rsidRPr="00944BA8" w:rsidRDefault="00F3439C" w:rsidP="00726816">
      <w:pPr>
        <w:spacing w:line="240" w:lineRule="atLeast"/>
        <w:jc w:val="center"/>
        <w:rPr>
          <w:sz w:val="40"/>
          <w:szCs w:val="40"/>
        </w:rPr>
      </w:pPr>
      <w:r w:rsidRPr="00944BA8">
        <w:rPr>
          <w:spacing w:val="-3"/>
          <w:sz w:val="36"/>
          <w:szCs w:val="36"/>
        </w:rPr>
        <w:t>Independent Auditor’s Report</w:t>
      </w:r>
    </w:p>
    <w:p w14:paraId="6676AA41" w14:textId="77777777" w:rsidR="00A84C94" w:rsidRPr="00944BA8" w:rsidRDefault="00A84C94" w:rsidP="00726816">
      <w:pPr>
        <w:spacing w:line="240" w:lineRule="atLeast"/>
        <w:jc w:val="center"/>
        <w:rPr>
          <w:sz w:val="40"/>
          <w:szCs w:val="40"/>
        </w:rPr>
      </w:pPr>
    </w:p>
    <w:p w14:paraId="716E5B79" w14:textId="77777777" w:rsidR="005471B4" w:rsidRPr="00944BA8" w:rsidRDefault="005471B4" w:rsidP="00726816">
      <w:pPr>
        <w:spacing w:line="240" w:lineRule="atLeast"/>
        <w:rPr>
          <w:szCs w:val="22"/>
        </w:rPr>
      </w:pPr>
    </w:p>
    <w:p w14:paraId="31B82552" w14:textId="77777777" w:rsidR="005471B4" w:rsidRPr="00944BA8" w:rsidRDefault="005471B4" w:rsidP="00726816">
      <w:pPr>
        <w:pStyle w:val="acctmainheading"/>
        <w:tabs>
          <w:tab w:val="left" w:pos="7810"/>
        </w:tabs>
        <w:spacing w:after="0" w:line="240" w:lineRule="atLeast"/>
        <w:ind w:firstLine="4536"/>
        <w:outlineLvl w:val="0"/>
        <w:rPr>
          <w:sz w:val="22"/>
          <w:szCs w:val="22"/>
        </w:rPr>
        <w:sectPr w:rsidR="005471B4" w:rsidRPr="00944BA8" w:rsidSect="00A201A3">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659A4D76" w14:textId="2077159B" w:rsidR="00E86E0D" w:rsidRDefault="00E86E0D" w:rsidP="00947A20">
      <w:pPr>
        <w:rPr>
          <w:b/>
          <w:bCs/>
          <w:color w:val="000000" w:themeColor="text1"/>
          <w:sz w:val="28"/>
          <w:szCs w:val="28"/>
        </w:rPr>
      </w:pPr>
    </w:p>
    <w:p w14:paraId="138493CF" w14:textId="77777777" w:rsidR="00F366CD" w:rsidRDefault="00F366CD" w:rsidP="00947A20">
      <w:pPr>
        <w:rPr>
          <w:b/>
          <w:bCs/>
          <w:color w:val="000000" w:themeColor="text1"/>
          <w:sz w:val="28"/>
          <w:szCs w:val="28"/>
        </w:rPr>
      </w:pPr>
    </w:p>
    <w:p w14:paraId="4F42A8C2" w14:textId="32A7ACBB" w:rsidR="00947A20" w:rsidRPr="000917FD" w:rsidRDefault="00947A20" w:rsidP="00947A20">
      <w:pPr>
        <w:rPr>
          <w:b/>
          <w:bCs/>
          <w:color w:val="000000" w:themeColor="text1"/>
          <w:sz w:val="28"/>
          <w:szCs w:val="28"/>
        </w:rPr>
      </w:pPr>
      <w:r w:rsidRPr="000917FD">
        <w:rPr>
          <w:b/>
          <w:bCs/>
          <w:color w:val="000000" w:themeColor="text1"/>
          <w:sz w:val="28"/>
          <w:szCs w:val="28"/>
        </w:rPr>
        <w:t>Independent Auditor’s Report</w:t>
      </w:r>
    </w:p>
    <w:p w14:paraId="4B5109D2" w14:textId="77777777" w:rsidR="00947A20" w:rsidRPr="000917FD" w:rsidRDefault="00947A20" w:rsidP="00486638">
      <w:pPr>
        <w:pStyle w:val="RNormal"/>
        <w:rPr>
          <w:color w:val="000000" w:themeColor="text1"/>
        </w:rPr>
      </w:pPr>
    </w:p>
    <w:p w14:paraId="7EF293FA" w14:textId="77777777" w:rsidR="00947A20" w:rsidRPr="000917FD" w:rsidRDefault="00947A20" w:rsidP="00947A20">
      <w:pPr>
        <w:jc w:val="both"/>
        <w:rPr>
          <w:rFonts w:cs="Angsana New"/>
          <w:b/>
          <w:bCs/>
          <w:color w:val="000000" w:themeColor="text1"/>
          <w:lang w:bidi="th-TH"/>
        </w:rPr>
      </w:pPr>
      <w:r w:rsidRPr="000917FD">
        <w:rPr>
          <w:b/>
          <w:bCs/>
          <w:color w:val="000000" w:themeColor="text1"/>
        </w:rPr>
        <w:t>To the Shareholders of Asset World Corp Public Company Limited</w:t>
      </w:r>
    </w:p>
    <w:p w14:paraId="3B23E418" w14:textId="77777777" w:rsidR="00947A20" w:rsidRPr="000917FD" w:rsidRDefault="00947A20" w:rsidP="00947A20">
      <w:pPr>
        <w:jc w:val="both"/>
        <w:rPr>
          <w:rFonts w:cs="Angsana New"/>
          <w:b/>
          <w:bCs/>
          <w:color w:val="000000" w:themeColor="text1"/>
          <w:lang w:bidi="th-TH"/>
        </w:rPr>
      </w:pPr>
    </w:p>
    <w:p w14:paraId="6AF23360" w14:textId="77777777" w:rsidR="00947A20" w:rsidRPr="000917FD" w:rsidRDefault="00947A20" w:rsidP="00947A20">
      <w:pPr>
        <w:jc w:val="both"/>
        <w:outlineLvl w:val="0"/>
        <w:rPr>
          <w:i/>
          <w:iCs/>
          <w:color w:val="000000" w:themeColor="text1"/>
          <w:szCs w:val="22"/>
        </w:rPr>
      </w:pPr>
      <w:r w:rsidRPr="000917FD">
        <w:rPr>
          <w:i/>
          <w:iCs/>
          <w:color w:val="000000" w:themeColor="text1"/>
          <w:szCs w:val="22"/>
        </w:rPr>
        <w:t>Opinion</w:t>
      </w:r>
    </w:p>
    <w:p w14:paraId="68A9CEBA" w14:textId="77777777" w:rsidR="00947A20" w:rsidRPr="000917FD" w:rsidRDefault="00947A20" w:rsidP="00947A20">
      <w:pPr>
        <w:jc w:val="both"/>
        <w:outlineLvl w:val="0"/>
        <w:rPr>
          <w:i/>
          <w:iCs/>
          <w:color w:val="000000" w:themeColor="text1"/>
          <w:szCs w:val="22"/>
        </w:rPr>
      </w:pPr>
    </w:p>
    <w:p w14:paraId="556CA24A" w14:textId="688A9F10" w:rsidR="00947A20" w:rsidRPr="000917FD" w:rsidRDefault="00947A20" w:rsidP="00947A20">
      <w:pPr>
        <w:jc w:val="both"/>
        <w:rPr>
          <w:color w:val="000000" w:themeColor="text1"/>
          <w:szCs w:val="22"/>
          <w:lang w:bidi="th-TH"/>
        </w:rPr>
      </w:pPr>
      <w:r w:rsidRPr="000917FD">
        <w:rPr>
          <w:color w:val="000000" w:themeColor="text1"/>
          <w:szCs w:val="22"/>
          <w:lang w:bidi="th-TH"/>
        </w:rPr>
        <w:t>I have audited the consolidated and separate financial statements of Asset World Corp Public Company Limited and its subsidiaries (the “Group”) and of Asset World Corp Public Company Limited (the “Company”), respectively, which comprise the consolidated and separate statements of financial position as at 31 December 2019, the consolidated and separate statements of comprehensive income, changes in equity and cash flows for the year then ended, and notes, comprising a summary of significant accounting policies and other explanatory information</w:t>
      </w:r>
      <w:r w:rsidR="00324D20">
        <w:rPr>
          <w:color w:val="000000" w:themeColor="text1"/>
          <w:szCs w:val="22"/>
          <w:lang w:bidi="th-TH"/>
        </w:rPr>
        <w:t>.</w:t>
      </w:r>
    </w:p>
    <w:p w14:paraId="439AE03A" w14:textId="77777777" w:rsidR="00947A20" w:rsidRPr="000917FD" w:rsidRDefault="00947A20" w:rsidP="00947A20">
      <w:pPr>
        <w:jc w:val="both"/>
        <w:rPr>
          <w:i/>
          <w:iCs/>
          <w:color w:val="000000" w:themeColor="text1"/>
          <w:szCs w:val="22"/>
          <w:lang w:bidi="th-TH"/>
        </w:rPr>
      </w:pPr>
    </w:p>
    <w:p w14:paraId="2798E7C4" w14:textId="77777777" w:rsidR="00947A20" w:rsidRPr="000917FD" w:rsidRDefault="00947A20" w:rsidP="00947A20">
      <w:pPr>
        <w:shd w:val="clear" w:color="auto" w:fill="FFFFFF" w:themeFill="background1"/>
        <w:jc w:val="both"/>
        <w:rPr>
          <w:color w:val="000000" w:themeColor="text1"/>
          <w:szCs w:val="22"/>
        </w:rPr>
      </w:pPr>
      <w:r w:rsidRPr="000917FD">
        <w:rPr>
          <w:color w:val="000000" w:themeColor="text1"/>
          <w:szCs w:val="22"/>
        </w:rPr>
        <w:t xml:space="preserve">In my opinion, the </w:t>
      </w:r>
      <w:r w:rsidRPr="000917FD">
        <w:rPr>
          <w:color w:val="000000" w:themeColor="text1"/>
          <w:szCs w:val="22"/>
          <w:lang w:bidi="th-TH"/>
        </w:rPr>
        <w:t>accompanying</w:t>
      </w:r>
      <w:r w:rsidRPr="000917FD">
        <w:rPr>
          <w:color w:val="000000" w:themeColor="text1"/>
          <w:szCs w:val="22"/>
        </w:rPr>
        <w:t xml:space="preserve"> consolidated and separate financial statements present fairly, in all material respects, the financial position of the Group and the Company, respectively, as at 31 December 2019 and their financial performance and cash flows for the year then ended in accordance with Thai Financial Reporting Standards (TFRSs). </w:t>
      </w:r>
    </w:p>
    <w:p w14:paraId="300003C0" w14:textId="77777777" w:rsidR="00947A20" w:rsidRPr="000917FD" w:rsidRDefault="00947A20" w:rsidP="00947A20">
      <w:pPr>
        <w:shd w:val="clear" w:color="auto" w:fill="FFFFFF" w:themeFill="background1"/>
        <w:jc w:val="both"/>
        <w:rPr>
          <w:color w:val="000000" w:themeColor="text1"/>
          <w:szCs w:val="22"/>
        </w:rPr>
      </w:pPr>
    </w:p>
    <w:p w14:paraId="0B9CA369" w14:textId="77777777" w:rsidR="00947A20" w:rsidRPr="000917FD" w:rsidRDefault="00947A20" w:rsidP="00947A20">
      <w:pPr>
        <w:autoSpaceDE w:val="0"/>
        <w:autoSpaceDN w:val="0"/>
        <w:adjustRightInd w:val="0"/>
        <w:rPr>
          <w:i/>
          <w:iCs/>
          <w:color w:val="000000" w:themeColor="text1"/>
          <w:szCs w:val="22"/>
        </w:rPr>
      </w:pPr>
      <w:r w:rsidRPr="000917FD">
        <w:rPr>
          <w:i/>
          <w:iCs/>
          <w:color w:val="000000" w:themeColor="text1"/>
          <w:szCs w:val="22"/>
        </w:rPr>
        <w:t xml:space="preserve">Basis for Opinion </w:t>
      </w:r>
    </w:p>
    <w:p w14:paraId="1335B1A3" w14:textId="77777777" w:rsidR="00947A20" w:rsidRPr="000917FD" w:rsidRDefault="00947A20" w:rsidP="00947A20">
      <w:pPr>
        <w:autoSpaceDE w:val="0"/>
        <w:autoSpaceDN w:val="0"/>
        <w:adjustRightInd w:val="0"/>
        <w:rPr>
          <w:i/>
          <w:iCs/>
          <w:color w:val="000000" w:themeColor="text1"/>
          <w:szCs w:val="22"/>
        </w:rPr>
      </w:pPr>
    </w:p>
    <w:p w14:paraId="0DEC806D" w14:textId="77777777"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t xml:space="preserve">I conducted my audit in accordance with Thai Standards on Auditing (TSAs). My responsibilities under those standards are further described in the </w:t>
      </w:r>
      <w:r w:rsidRPr="000917FD">
        <w:rPr>
          <w:i/>
          <w:iCs/>
          <w:color w:val="000000" w:themeColor="text1"/>
          <w:szCs w:val="22"/>
        </w:rPr>
        <w:t>Auditor’s Responsibilities for the Audit of the Consolidated and Separate</w:t>
      </w:r>
      <w:r w:rsidRPr="000917FD">
        <w:rPr>
          <w:color w:val="000000" w:themeColor="text1"/>
          <w:szCs w:val="22"/>
        </w:rPr>
        <w:t xml:space="preserve"> </w:t>
      </w:r>
      <w:r w:rsidRPr="000917FD">
        <w:rPr>
          <w:i/>
          <w:iCs/>
          <w:color w:val="000000" w:themeColor="text1"/>
          <w:szCs w:val="22"/>
        </w:rPr>
        <w:t xml:space="preserve">Financial Statements </w:t>
      </w:r>
      <w:r w:rsidRPr="000917FD">
        <w:rPr>
          <w:color w:val="000000" w:themeColor="text1"/>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0917FD">
        <w:rPr>
          <w:color w:val="000000" w:themeColor="text1"/>
          <w:szCs w:val="22"/>
        </w:rPr>
        <w:t>sufficient</w:t>
      </w:r>
      <w:proofErr w:type="gramEnd"/>
      <w:r w:rsidRPr="000917FD">
        <w:rPr>
          <w:color w:val="000000" w:themeColor="text1"/>
          <w:szCs w:val="22"/>
        </w:rPr>
        <w:t xml:space="preserve"> and appropriate to provide a basis for my opinion.</w:t>
      </w:r>
    </w:p>
    <w:p w14:paraId="450790A4" w14:textId="77777777" w:rsidR="00947A20" w:rsidRPr="000917FD" w:rsidRDefault="00947A20" w:rsidP="00947A20">
      <w:pPr>
        <w:autoSpaceDE w:val="0"/>
        <w:autoSpaceDN w:val="0"/>
        <w:adjustRightInd w:val="0"/>
        <w:rPr>
          <w:i/>
          <w:iCs/>
          <w:color w:val="000000" w:themeColor="text1"/>
          <w:szCs w:val="22"/>
        </w:rPr>
      </w:pPr>
    </w:p>
    <w:p w14:paraId="3EE6FAC0" w14:textId="77777777" w:rsidR="00947A20" w:rsidRPr="000917FD" w:rsidRDefault="00947A20" w:rsidP="00947A20">
      <w:pPr>
        <w:autoSpaceDE w:val="0"/>
        <w:autoSpaceDN w:val="0"/>
        <w:adjustRightInd w:val="0"/>
        <w:rPr>
          <w:i/>
          <w:iCs/>
          <w:color w:val="000000" w:themeColor="text1"/>
          <w:szCs w:val="22"/>
        </w:rPr>
      </w:pPr>
      <w:r w:rsidRPr="000917FD">
        <w:rPr>
          <w:i/>
          <w:iCs/>
          <w:color w:val="000000" w:themeColor="text1"/>
          <w:szCs w:val="22"/>
        </w:rPr>
        <w:t>Key Audit Matters</w:t>
      </w:r>
    </w:p>
    <w:p w14:paraId="3E2E6573" w14:textId="77777777" w:rsidR="00947A20" w:rsidRPr="000917FD" w:rsidRDefault="00947A20" w:rsidP="00947A20">
      <w:pPr>
        <w:autoSpaceDE w:val="0"/>
        <w:autoSpaceDN w:val="0"/>
        <w:adjustRightInd w:val="0"/>
        <w:rPr>
          <w:color w:val="000000" w:themeColor="text1"/>
          <w:szCs w:val="22"/>
        </w:rPr>
      </w:pPr>
      <w:r w:rsidRPr="000917FD">
        <w:rPr>
          <w:b/>
          <w:bCs/>
          <w:color w:val="000000" w:themeColor="text1"/>
          <w:szCs w:val="22"/>
        </w:rPr>
        <w:t xml:space="preserve"> </w:t>
      </w:r>
    </w:p>
    <w:p w14:paraId="14F6D47B" w14:textId="3C16C472" w:rsidR="00F366CD" w:rsidRDefault="00947A20" w:rsidP="00947A20">
      <w:pPr>
        <w:autoSpaceDE w:val="0"/>
        <w:autoSpaceDN w:val="0"/>
        <w:adjustRightInd w:val="0"/>
        <w:jc w:val="both"/>
        <w:rPr>
          <w:color w:val="000000" w:themeColor="text1"/>
          <w:szCs w:val="22"/>
        </w:rPr>
      </w:pPr>
      <w:r w:rsidRPr="000917FD">
        <w:rPr>
          <w:color w:val="000000" w:themeColor="text1"/>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917FD">
        <w:rPr>
          <w:color w:val="000000" w:themeColor="text1"/>
          <w:szCs w:val="22"/>
        </w:rPr>
        <w:t>statements as a whole, and</w:t>
      </w:r>
      <w:proofErr w:type="gramEnd"/>
      <w:r w:rsidRPr="000917FD">
        <w:rPr>
          <w:color w:val="000000" w:themeColor="text1"/>
          <w:szCs w:val="22"/>
        </w:rPr>
        <w:t xml:space="preserve"> in forming my opinion thereon, and I do not provide a separate opinion on these matters.</w:t>
      </w:r>
    </w:p>
    <w:p w14:paraId="07B6F4F2" w14:textId="77777777" w:rsidR="00150EAB" w:rsidRDefault="00150EAB">
      <w:pPr>
        <w:spacing w:line="240" w:lineRule="auto"/>
        <w:rPr>
          <w:color w:val="000000" w:themeColor="text1"/>
          <w:szCs w:val="22"/>
        </w:rPr>
        <w:sectPr w:rsidR="00150EAB" w:rsidSect="00150EAB">
          <w:footerReference w:type="default" r:id="rId13"/>
          <w:headerReference w:type="first" r:id="rId14"/>
          <w:footerReference w:type="first" r:id="rId15"/>
          <w:pgSz w:w="11909" w:h="16834" w:code="9"/>
          <w:pgMar w:top="691" w:right="922" w:bottom="576" w:left="1152" w:header="720" w:footer="720" w:gutter="0"/>
          <w:cols w:space="720"/>
          <w:titlePg/>
        </w:sectPr>
      </w:pPr>
    </w:p>
    <w:p w14:paraId="5C423525" w14:textId="77777777" w:rsidR="00947A20" w:rsidRPr="000917FD" w:rsidRDefault="00947A20" w:rsidP="00947A20">
      <w:pPr>
        <w:autoSpaceDE w:val="0"/>
        <w:autoSpaceDN w:val="0"/>
        <w:adjustRightInd w:val="0"/>
        <w:jc w:val="both"/>
        <w:rPr>
          <w:color w:val="000000" w:themeColor="text1"/>
          <w:szCs w:val="22"/>
        </w:rPr>
      </w:pPr>
    </w:p>
    <w:tbl>
      <w:tblPr>
        <w:tblStyle w:val="TableGrid"/>
        <w:tblW w:w="9985" w:type="dxa"/>
        <w:tblLook w:val="04A0" w:firstRow="1" w:lastRow="0" w:firstColumn="1" w:lastColumn="0" w:noHBand="0" w:noVBand="1"/>
      </w:tblPr>
      <w:tblGrid>
        <w:gridCol w:w="5485"/>
        <w:gridCol w:w="4500"/>
      </w:tblGrid>
      <w:tr w:rsidR="00947A20" w:rsidRPr="000917FD" w14:paraId="088A8234" w14:textId="77777777" w:rsidTr="00EE7E68">
        <w:tc>
          <w:tcPr>
            <w:tcW w:w="9985" w:type="dxa"/>
            <w:gridSpan w:val="2"/>
            <w:shd w:val="clear" w:color="auto" w:fill="auto"/>
          </w:tcPr>
          <w:p w14:paraId="72FDAAB3" w14:textId="77777777" w:rsidR="00947A20" w:rsidRPr="000917FD" w:rsidRDefault="00947A20" w:rsidP="00947A20">
            <w:pPr>
              <w:autoSpaceDE w:val="0"/>
              <w:autoSpaceDN w:val="0"/>
              <w:adjustRightInd w:val="0"/>
              <w:rPr>
                <w:color w:val="000000" w:themeColor="text1"/>
                <w:szCs w:val="22"/>
              </w:rPr>
            </w:pPr>
            <w:r w:rsidRPr="000917FD">
              <w:rPr>
                <w:color w:val="000000" w:themeColor="text1"/>
                <w:szCs w:val="22"/>
              </w:rPr>
              <w:t>Impairment of investment properties, property, plant and equipment, leasehold rights and investments in subsidiaries</w:t>
            </w:r>
          </w:p>
        </w:tc>
      </w:tr>
      <w:tr w:rsidR="00947A20" w:rsidRPr="000917FD" w14:paraId="6EFB16D6" w14:textId="77777777" w:rsidTr="00EE7E68">
        <w:tc>
          <w:tcPr>
            <w:tcW w:w="9985" w:type="dxa"/>
            <w:gridSpan w:val="2"/>
            <w:shd w:val="clear" w:color="auto" w:fill="auto"/>
          </w:tcPr>
          <w:p w14:paraId="44B1AB07" w14:textId="1FCF3C86" w:rsidR="00947A20" w:rsidRPr="000917FD" w:rsidRDefault="00947A20" w:rsidP="00947A20">
            <w:pPr>
              <w:autoSpaceDE w:val="0"/>
              <w:autoSpaceDN w:val="0"/>
              <w:adjustRightInd w:val="0"/>
              <w:rPr>
                <w:color w:val="000000" w:themeColor="text1"/>
                <w:szCs w:val="22"/>
              </w:rPr>
            </w:pPr>
            <w:r w:rsidRPr="000917FD">
              <w:rPr>
                <w:color w:val="000000" w:themeColor="text1"/>
                <w:szCs w:val="22"/>
              </w:rPr>
              <w:t xml:space="preserve">Refer to Note </w:t>
            </w:r>
            <w:r w:rsidR="00E86E0D">
              <w:rPr>
                <w:color w:val="000000" w:themeColor="text1"/>
                <w:szCs w:val="22"/>
              </w:rPr>
              <w:t xml:space="preserve">9, 10, 11 </w:t>
            </w:r>
            <w:r w:rsidR="00254FED">
              <w:rPr>
                <w:color w:val="000000" w:themeColor="text1"/>
                <w:szCs w:val="22"/>
              </w:rPr>
              <w:t>and</w:t>
            </w:r>
            <w:r w:rsidR="00254FED">
              <w:rPr>
                <w:color w:val="000000" w:themeColor="text1"/>
                <w:szCs w:val="22"/>
                <w:lang w:val="en-US"/>
              </w:rPr>
              <w:t xml:space="preserve"> 12</w:t>
            </w:r>
          </w:p>
        </w:tc>
      </w:tr>
      <w:tr w:rsidR="00947A20" w:rsidRPr="000917FD" w14:paraId="2586C5A2" w14:textId="77777777" w:rsidTr="00EE7E68">
        <w:tc>
          <w:tcPr>
            <w:tcW w:w="5485" w:type="dxa"/>
            <w:shd w:val="clear" w:color="auto" w:fill="auto"/>
          </w:tcPr>
          <w:p w14:paraId="31A81424" w14:textId="77777777" w:rsidR="00947A20" w:rsidRPr="000917FD" w:rsidRDefault="00947A20" w:rsidP="00947A20">
            <w:pPr>
              <w:autoSpaceDE w:val="0"/>
              <w:autoSpaceDN w:val="0"/>
              <w:adjustRightInd w:val="0"/>
              <w:rPr>
                <w:b/>
                <w:bCs/>
                <w:color w:val="000000" w:themeColor="text1"/>
                <w:szCs w:val="22"/>
              </w:rPr>
            </w:pPr>
            <w:r w:rsidRPr="000917FD">
              <w:rPr>
                <w:b/>
                <w:bCs/>
                <w:color w:val="000000" w:themeColor="text1"/>
                <w:szCs w:val="22"/>
              </w:rPr>
              <w:t>The key audit matter</w:t>
            </w:r>
          </w:p>
        </w:tc>
        <w:tc>
          <w:tcPr>
            <w:tcW w:w="4500" w:type="dxa"/>
            <w:shd w:val="clear" w:color="auto" w:fill="auto"/>
          </w:tcPr>
          <w:p w14:paraId="1819816C" w14:textId="77777777" w:rsidR="00947A20" w:rsidRPr="000917FD" w:rsidRDefault="00947A20" w:rsidP="00947A20">
            <w:pPr>
              <w:autoSpaceDE w:val="0"/>
              <w:autoSpaceDN w:val="0"/>
              <w:adjustRightInd w:val="0"/>
              <w:rPr>
                <w:b/>
                <w:bCs/>
                <w:color w:val="000000" w:themeColor="text1"/>
                <w:szCs w:val="22"/>
              </w:rPr>
            </w:pPr>
            <w:r w:rsidRPr="000917FD">
              <w:rPr>
                <w:b/>
                <w:bCs/>
                <w:color w:val="000000" w:themeColor="text1"/>
                <w:szCs w:val="22"/>
              </w:rPr>
              <w:t>How the matter was addressed in the audit</w:t>
            </w:r>
          </w:p>
        </w:tc>
      </w:tr>
      <w:tr w:rsidR="00947A20" w:rsidRPr="000917FD" w14:paraId="23C7CECC" w14:textId="77777777" w:rsidTr="00EE7E68">
        <w:tc>
          <w:tcPr>
            <w:tcW w:w="5485" w:type="dxa"/>
            <w:shd w:val="clear" w:color="auto" w:fill="auto"/>
          </w:tcPr>
          <w:p w14:paraId="3E589093" w14:textId="55AD8EFC" w:rsidR="00947A20" w:rsidRPr="000917FD" w:rsidRDefault="00947A20" w:rsidP="00947A20">
            <w:pPr>
              <w:autoSpaceDE w:val="0"/>
              <w:autoSpaceDN w:val="0"/>
              <w:adjustRightInd w:val="0"/>
              <w:jc w:val="thaiDistribute"/>
              <w:rPr>
                <w:color w:val="000000" w:themeColor="text1"/>
                <w:szCs w:val="22"/>
              </w:rPr>
            </w:pPr>
            <w:r w:rsidRPr="000917FD">
              <w:rPr>
                <w:color w:val="000000" w:themeColor="text1"/>
                <w:szCs w:val="22"/>
              </w:rPr>
              <w:t>The Group had significant investment properties, property, plant and equipment, leasehold rights and investments in subsidiaries in the financial statements. Economic benefits of the assets depend on future profitable operations which impact valuation of investment properties, property, plant and equipment of the Group and investments in subsidiaries in the separate financial statements. Each property and the subsidiaries business unit are determined as separate cash generating units.</w:t>
            </w:r>
          </w:p>
          <w:p w14:paraId="66AF1E22" w14:textId="77777777" w:rsidR="00947A20" w:rsidRPr="000917FD" w:rsidRDefault="00947A20" w:rsidP="00947A20">
            <w:pPr>
              <w:autoSpaceDE w:val="0"/>
              <w:autoSpaceDN w:val="0"/>
              <w:adjustRightInd w:val="0"/>
              <w:jc w:val="thaiDistribute"/>
              <w:rPr>
                <w:color w:val="000000" w:themeColor="text1"/>
                <w:szCs w:val="22"/>
              </w:rPr>
            </w:pPr>
          </w:p>
          <w:p w14:paraId="6723EA2C" w14:textId="77777777" w:rsidR="00947A20" w:rsidRPr="000917FD" w:rsidRDefault="00947A20" w:rsidP="00947A20">
            <w:pPr>
              <w:autoSpaceDE w:val="0"/>
              <w:autoSpaceDN w:val="0"/>
              <w:adjustRightInd w:val="0"/>
              <w:jc w:val="thaiDistribute"/>
              <w:rPr>
                <w:color w:val="000000" w:themeColor="text1"/>
                <w:szCs w:val="22"/>
              </w:rPr>
            </w:pPr>
            <w:r w:rsidRPr="000917FD">
              <w:rPr>
                <w:color w:val="000000" w:themeColor="text1"/>
                <w:szCs w:val="22"/>
              </w:rPr>
              <w:t xml:space="preserve">Management performed an impairment indicator assessment over investment properties, property, plant and equipment, leasehold rights and investments in subsidiaries based upon the performance of each business unit leading to impairment testing of the assets and focused on the cash generating unit that its performance was consistently below expectations or had the indication of impairment. </w:t>
            </w:r>
          </w:p>
          <w:p w14:paraId="67DB826F" w14:textId="77777777" w:rsidR="00947A20" w:rsidRPr="000917FD" w:rsidRDefault="00947A20" w:rsidP="00947A20">
            <w:pPr>
              <w:autoSpaceDE w:val="0"/>
              <w:autoSpaceDN w:val="0"/>
              <w:adjustRightInd w:val="0"/>
              <w:jc w:val="thaiDistribute"/>
              <w:rPr>
                <w:color w:val="000000" w:themeColor="text1"/>
                <w:szCs w:val="22"/>
              </w:rPr>
            </w:pPr>
          </w:p>
          <w:p w14:paraId="6EB4ED38" w14:textId="1FF4010B" w:rsidR="00947A20" w:rsidRPr="000917FD" w:rsidRDefault="00947A20" w:rsidP="00D006A6">
            <w:pPr>
              <w:autoSpaceDE w:val="0"/>
              <w:autoSpaceDN w:val="0"/>
              <w:adjustRightInd w:val="0"/>
              <w:jc w:val="thaiDistribute"/>
              <w:rPr>
                <w:color w:val="000000" w:themeColor="text1"/>
                <w:szCs w:val="22"/>
              </w:rPr>
            </w:pPr>
            <w:r w:rsidRPr="000917FD">
              <w:rPr>
                <w:color w:val="000000" w:themeColor="text1"/>
                <w:szCs w:val="22"/>
              </w:rPr>
              <w:t xml:space="preserve">Management reviewed recoverable amount by using projection of future cash flows. The projection of future cash flows along with its forecast growth rate and discount rate used require significant </w:t>
            </w:r>
            <w:proofErr w:type="gramStart"/>
            <w:r w:rsidRPr="000917FD">
              <w:rPr>
                <w:color w:val="000000" w:themeColor="text1"/>
                <w:szCs w:val="22"/>
              </w:rPr>
              <w:t>judgment, and</w:t>
            </w:r>
            <w:proofErr w:type="gramEnd"/>
            <w:r w:rsidRPr="000917FD">
              <w:rPr>
                <w:color w:val="000000" w:themeColor="text1"/>
                <w:szCs w:val="22"/>
              </w:rPr>
              <w:t xml:space="preserve"> is inherently uncertain. As a result, this is a focus area for my audit.</w:t>
            </w:r>
          </w:p>
        </w:tc>
        <w:tc>
          <w:tcPr>
            <w:tcW w:w="4500" w:type="dxa"/>
            <w:shd w:val="clear" w:color="auto" w:fill="auto"/>
          </w:tcPr>
          <w:p w14:paraId="2DFD6E43" w14:textId="77777777" w:rsidR="00947A20" w:rsidRPr="000917FD" w:rsidRDefault="00947A20" w:rsidP="00947A20">
            <w:pPr>
              <w:autoSpaceDE w:val="0"/>
              <w:autoSpaceDN w:val="0"/>
              <w:adjustRightInd w:val="0"/>
              <w:jc w:val="both"/>
              <w:rPr>
                <w:color w:val="000000" w:themeColor="text1"/>
              </w:rPr>
            </w:pPr>
            <w:r w:rsidRPr="000917FD">
              <w:rPr>
                <w:color w:val="000000" w:themeColor="text1"/>
              </w:rPr>
              <w:t>My audit procedures included the following:</w:t>
            </w:r>
          </w:p>
          <w:p w14:paraId="6E7BCFFC" w14:textId="77777777" w:rsidR="00947A20" w:rsidRPr="000917FD" w:rsidRDefault="00947A20" w:rsidP="00947A20">
            <w:pPr>
              <w:autoSpaceDE w:val="0"/>
              <w:autoSpaceDN w:val="0"/>
              <w:adjustRightInd w:val="0"/>
              <w:jc w:val="both"/>
              <w:rPr>
                <w:color w:val="000000" w:themeColor="text1"/>
              </w:rPr>
            </w:pPr>
          </w:p>
          <w:p w14:paraId="1EE6F9F9" w14:textId="77777777" w:rsidR="00947A20" w:rsidRPr="000917FD" w:rsidRDefault="00947A20" w:rsidP="00F366CD">
            <w:pPr>
              <w:pStyle w:val="ListParagraph"/>
              <w:numPr>
                <w:ilvl w:val="0"/>
                <w:numId w:val="22"/>
              </w:numPr>
              <w:autoSpaceDE w:val="0"/>
              <w:autoSpaceDN w:val="0"/>
              <w:adjustRightInd w:val="0"/>
              <w:spacing w:after="200" w:line="276" w:lineRule="auto"/>
              <w:ind w:left="410"/>
              <w:jc w:val="thaiDistribute"/>
              <w:rPr>
                <w:color w:val="000000" w:themeColor="text1"/>
              </w:rPr>
            </w:pPr>
            <w:r w:rsidRPr="00C918C5">
              <w:rPr>
                <w:color w:val="000000" w:themeColor="text1"/>
                <w:spacing w:val="-2"/>
              </w:rPr>
              <w:t>understanding and evaluating management’s</w:t>
            </w:r>
            <w:r w:rsidRPr="00C918C5">
              <w:rPr>
                <w:color w:val="000000" w:themeColor="text1"/>
              </w:rPr>
              <w:t xml:space="preserve"> </w:t>
            </w:r>
            <w:r w:rsidRPr="00C918C5">
              <w:rPr>
                <w:color w:val="000000" w:themeColor="text1"/>
                <w:spacing w:val="8"/>
              </w:rPr>
              <w:t>process in assessing the impairment</w:t>
            </w:r>
            <w:r w:rsidRPr="00C918C5">
              <w:rPr>
                <w:color w:val="000000" w:themeColor="text1"/>
              </w:rPr>
              <w:t xml:space="preserve"> indicators and determining</w:t>
            </w:r>
            <w:r w:rsidRPr="00C918C5">
              <w:rPr>
                <w:color w:val="000000" w:themeColor="text1"/>
                <w:spacing w:val="6"/>
              </w:rPr>
              <w:t xml:space="preserve"> the recoverable amount of investment </w:t>
            </w:r>
            <w:r w:rsidRPr="00C918C5">
              <w:rPr>
                <w:color w:val="000000" w:themeColor="text1"/>
                <w:spacing w:val="-6"/>
              </w:rPr>
              <w:t>properties, property, plant and equipment,</w:t>
            </w:r>
            <w:r w:rsidRPr="00C918C5">
              <w:rPr>
                <w:color w:val="000000" w:themeColor="text1"/>
                <w:spacing w:val="6"/>
              </w:rPr>
              <w:t xml:space="preserve"> leasehold rights and investments in subsidiaries;</w:t>
            </w:r>
            <w:r w:rsidRPr="000917FD">
              <w:rPr>
                <w:color w:val="000000" w:themeColor="text1"/>
              </w:rPr>
              <w:t xml:space="preserve"> </w:t>
            </w:r>
          </w:p>
          <w:p w14:paraId="1E109003" w14:textId="77777777" w:rsidR="00947A20" w:rsidRPr="000917FD" w:rsidRDefault="00947A20" w:rsidP="00947A20">
            <w:pPr>
              <w:pStyle w:val="ListParagraph"/>
              <w:numPr>
                <w:ilvl w:val="0"/>
                <w:numId w:val="22"/>
              </w:numPr>
              <w:autoSpaceDE w:val="0"/>
              <w:autoSpaceDN w:val="0"/>
              <w:adjustRightInd w:val="0"/>
              <w:spacing w:after="200" w:line="276" w:lineRule="auto"/>
              <w:ind w:left="410"/>
              <w:jc w:val="both"/>
              <w:rPr>
                <w:color w:val="000000" w:themeColor="text1"/>
              </w:rPr>
            </w:pPr>
            <w:r w:rsidRPr="00C918C5">
              <w:rPr>
                <w:color w:val="000000" w:themeColor="text1"/>
                <w:spacing w:val="10"/>
              </w:rPr>
              <w:t>testing mathematical accuracy of the</w:t>
            </w:r>
            <w:r w:rsidRPr="000917FD">
              <w:rPr>
                <w:color w:val="000000" w:themeColor="text1"/>
              </w:rPr>
              <w:t xml:space="preserve"> discounted future cash flow model used;</w:t>
            </w:r>
          </w:p>
          <w:p w14:paraId="7C7192A9" w14:textId="77777777" w:rsidR="00947A20" w:rsidRPr="000917FD" w:rsidRDefault="00947A20" w:rsidP="00947A20">
            <w:pPr>
              <w:pStyle w:val="ListParagraph"/>
              <w:numPr>
                <w:ilvl w:val="0"/>
                <w:numId w:val="22"/>
              </w:numPr>
              <w:autoSpaceDE w:val="0"/>
              <w:autoSpaceDN w:val="0"/>
              <w:adjustRightInd w:val="0"/>
              <w:spacing w:after="200" w:line="276" w:lineRule="auto"/>
              <w:ind w:left="410"/>
              <w:jc w:val="both"/>
              <w:rPr>
                <w:color w:val="000000" w:themeColor="text1"/>
              </w:rPr>
            </w:pPr>
            <w:r w:rsidRPr="00C918C5">
              <w:rPr>
                <w:color w:val="000000" w:themeColor="text1"/>
                <w:spacing w:val="10"/>
              </w:rPr>
              <w:t>assessing the reasonableness of key</w:t>
            </w:r>
            <w:r w:rsidRPr="000917FD">
              <w:rPr>
                <w:color w:val="000000" w:themeColor="text1"/>
              </w:rPr>
              <w:t xml:space="preserve"> assumptions underlying the estimate of the value from using discounted future cash flows by </w:t>
            </w:r>
            <w:proofErr w:type="gramStart"/>
            <w:r w:rsidRPr="000917FD">
              <w:rPr>
                <w:color w:val="000000" w:themeColor="text1"/>
              </w:rPr>
              <w:t>taking into account</w:t>
            </w:r>
            <w:proofErr w:type="gramEnd"/>
            <w:r w:rsidRPr="000917FD">
              <w:rPr>
                <w:color w:val="000000" w:themeColor="text1"/>
              </w:rPr>
              <w:t xml:space="preserve"> historical data of the Group, operational plan and industry data; and</w:t>
            </w:r>
          </w:p>
          <w:p w14:paraId="2C1459DA" w14:textId="77777777" w:rsidR="00947A20" w:rsidRPr="000917FD" w:rsidRDefault="00947A20" w:rsidP="00947A20">
            <w:pPr>
              <w:pStyle w:val="ListParagraph"/>
              <w:numPr>
                <w:ilvl w:val="0"/>
                <w:numId w:val="22"/>
              </w:numPr>
              <w:autoSpaceDE w:val="0"/>
              <w:autoSpaceDN w:val="0"/>
              <w:adjustRightInd w:val="0"/>
              <w:spacing w:after="200" w:line="276" w:lineRule="auto"/>
              <w:ind w:left="410"/>
              <w:jc w:val="both"/>
              <w:rPr>
                <w:color w:val="000000" w:themeColor="text1"/>
                <w:szCs w:val="22"/>
              </w:rPr>
            </w:pPr>
            <w:r w:rsidRPr="000917FD">
              <w:rPr>
                <w:color w:val="000000" w:themeColor="text1"/>
              </w:rPr>
              <w:t>evaluating the adequacy of the Group’s disclosure in accordance wit</w:t>
            </w:r>
            <w:r>
              <w:rPr>
                <w:color w:val="000000" w:themeColor="text1"/>
              </w:rPr>
              <w:t>h</w:t>
            </w:r>
            <w:r w:rsidRPr="000917FD">
              <w:rPr>
                <w:color w:val="000000" w:themeColor="text1"/>
              </w:rPr>
              <w:t xml:space="preserve"> the related </w:t>
            </w:r>
            <w:r w:rsidRPr="00D006A6">
              <w:rPr>
                <w:color w:val="000000" w:themeColor="text1"/>
                <w:szCs w:val="22"/>
              </w:rPr>
              <w:t>Thai Financial Reporting Standards.</w:t>
            </w:r>
          </w:p>
        </w:tc>
      </w:tr>
    </w:tbl>
    <w:p w14:paraId="338253D6" w14:textId="77777777" w:rsidR="00947A20" w:rsidRPr="000917FD" w:rsidRDefault="00947A20" w:rsidP="00947A20">
      <w:pPr>
        <w:pStyle w:val="Default"/>
        <w:rPr>
          <w:rFonts w:ascii="Times New Roman" w:hAnsi="Times New Roman" w:cs="Times New Roman"/>
          <w:i/>
          <w:iCs/>
          <w:color w:val="000000" w:themeColor="text1"/>
          <w:sz w:val="22"/>
          <w:szCs w:val="22"/>
        </w:rPr>
      </w:pPr>
    </w:p>
    <w:p w14:paraId="432C3F7D" w14:textId="77777777" w:rsidR="00947A20" w:rsidRPr="000917FD" w:rsidRDefault="00947A20" w:rsidP="00C918C5">
      <w:pPr>
        <w:pStyle w:val="Default"/>
        <w:ind w:right="-155"/>
        <w:rPr>
          <w:rFonts w:ascii="Times New Roman" w:hAnsi="Times New Roman" w:cs="Times New Roman"/>
          <w:i/>
          <w:iCs/>
          <w:color w:val="000000" w:themeColor="text1"/>
          <w:sz w:val="22"/>
          <w:szCs w:val="22"/>
        </w:rPr>
      </w:pPr>
      <w:r w:rsidRPr="000917FD">
        <w:rPr>
          <w:rFonts w:ascii="Times New Roman" w:hAnsi="Times New Roman" w:cs="Times New Roman"/>
          <w:i/>
          <w:iCs/>
          <w:color w:val="000000" w:themeColor="text1"/>
          <w:sz w:val="22"/>
          <w:szCs w:val="22"/>
        </w:rPr>
        <w:t>Other Information</w:t>
      </w:r>
    </w:p>
    <w:p w14:paraId="138C7B8D" w14:textId="77777777" w:rsidR="00947A20" w:rsidRPr="000917FD" w:rsidRDefault="00947A20" w:rsidP="00C918C5">
      <w:pPr>
        <w:pStyle w:val="Default"/>
        <w:ind w:right="-155"/>
        <w:rPr>
          <w:rFonts w:ascii="Times New Roman" w:hAnsi="Times New Roman" w:cs="Times New Roman"/>
          <w:i/>
          <w:iCs/>
          <w:color w:val="000000" w:themeColor="text1"/>
          <w:sz w:val="22"/>
          <w:szCs w:val="22"/>
        </w:rPr>
      </w:pPr>
    </w:p>
    <w:p w14:paraId="0F6C7B3C" w14:textId="114F7D69" w:rsidR="00947A20" w:rsidRPr="000917FD" w:rsidRDefault="00947A20" w:rsidP="00C35B2C">
      <w:pPr>
        <w:autoSpaceDE w:val="0"/>
        <w:autoSpaceDN w:val="0"/>
        <w:adjustRightInd w:val="0"/>
        <w:jc w:val="both"/>
        <w:rPr>
          <w:color w:val="000000" w:themeColor="text1"/>
          <w:szCs w:val="22"/>
        </w:rPr>
      </w:pPr>
      <w:r w:rsidRPr="000917FD">
        <w:rPr>
          <w:color w:val="000000" w:themeColor="text1"/>
          <w:szCs w:val="22"/>
        </w:rPr>
        <w:t xml:space="preserve">Management is responsible for the other information. The other information comprises the information included in the annual </w:t>
      </w:r>
      <w:proofErr w:type="gramStart"/>
      <w:r w:rsidRPr="000917FD">
        <w:rPr>
          <w:color w:val="000000" w:themeColor="text1"/>
          <w:szCs w:val="22"/>
        </w:rPr>
        <w:t>report,</w:t>
      </w:r>
      <w:r w:rsidR="00E6108B" w:rsidRPr="00C35B2C">
        <w:rPr>
          <w:rFonts w:hint="cs"/>
          <w:color w:val="000000" w:themeColor="text1"/>
          <w:szCs w:val="22"/>
          <w:cs/>
        </w:rPr>
        <w:t xml:space="preserve"> </w:t>
      </w:r>
      <w:r w:rsidRPr="000917FD">
        <w:rPr>
          <w:color w:val="000000" w:themeColor="text1"/>
          <w:szCs w:val="22"/>
        </w:rPr>
        <w:t>but</w:t>
      </w:r>
      <w:proofErr w:type="gramEnd"/>
      <w:r w:rsidRPr="000917FD">
        <w:rPr>
          <w:color w:val="000000" w:themeColor="text1"/>
          <w:szCs w:val="22"/>
        </w:rPr>
        <w:t xml:space="preserve"> does not include the consolidated and separate financial statements and my auditor’s report thereon. </w:t>
      </w:r>
    </w:p>
    <w:p w14:paraId="4FC06A50" w14:textId="77777777" w:rsidR="00947A20" w:rsidRPr="000917FD" w:rsidRDefault="00947A20" w:rsidP="00C35B2C">
      <w:pPr>
        <w:autoSpaceDE w:val="0"/>
        <w:autoSpaceDN w:val="0"/>
        <w:adjustRightInd w:val="0"/>
        <w:jc w:val="both"/>
        <w:rPr>
          <w:color w:val="000000" w:themeColor="text1"/>
          <w:szCs w:val="22"/>
        </w:rPr>
      </w:pPr>
    </w:p>
    <w:p w14:paraId="23BB5DC6" w14:textId="77777777" w:rsidR="00947A20" w:rsidRPr="000917FD" w:rsidRDefault="00947A20" w:rsidP="00C35B2C">
      <w:pPr>
        <w:autoSpaceDE w:val="0"/>
        <w:autoSpaceDN w:val="0"/>
        <w:adjustRightInd w:val="0"/>
        <w:jc w:val="both"/>
        <w:rPr>
          <w:color w:val="000000" w:themeColor="text1"/>
          <w:szCs w:val="22"/>
        </w:rPr>
      </w:pPr>
      <w:r w:rsidRPr="000917FD">
        <w:rPr>
          <w:color w:val="000000" w:themeColor="text1"/>
          <w:szCs w:val="22"/>
        </w:rPr>
        <w:t xml:space="preserve">My opinion on the consolidated and separate financial statements does not cover the other information and I will not express any form of assurance conclusion thereon. </w:t>
      </w:r>
    </w:p>
    <w:p w14:paraId="66093F2E" w14:textId="77777777" w:rsidR="00947A20" w:rsidRPr="000917FD" w:rsidRDefault="00947A20" w:rsidP="00947A20">
      <w:pPr>
        <w:autoSpaceDE w:val="0"/>
        <w:autoSpaceDN w:val="0"/>
        <w:adjustRightInd w:val="0"/>
        <w:rPr>
          <w:color w:val="000000" w:themeColor="text1"/>
          <w:szCs w:val="22"/>
        </w:rPr>
      </w:pPr>
    </w:p>
    <w:p w14:paraId="0BC9C824" w14:textId="1AFBD305"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r w:rsidR="00B471EF" w:rsidRPr="00B471EF">
        <w:rPr>
          <w:color w:val="000000" w:themeColor="text1"/>
          <w:szCs w:val="22"/>
        </w:rPr>
        <w:t>If, based on the work I have performed, I conclude that there is a material misstatement of this other information, I am required to report that fact. I have nothing to report in this regard.</w:t>
      </w:r>
    </w:p>
    <w:p w14:paraId="7D0FE3C6" w14:textId="77777777" w:rsidR="00947A20" w:rsidRPr="000917FD" w:rsidRDefault="00947A20" w:rsidP="00947A20">
      <w:pPr>
        <w:autoSpaceDE w:val="0"/>
        <w:autoSpaceDN w:val="0"/>
        <w:adjustRightInd w:val="0"/>
        <w:rPr>
          <w:color w:val="000000" w:themeColor="text1"/>
          <w:szCs w:val="22"/>
        </w:rPr>
      </w:pPr>
    </w:p>
    <w:p w14:paraId="65A230D8" w14:textId="77777777" w:rsidR="00947A20" w:rsidRPr="000917FD" w:rsidRDefault="00947A20" w:rsidP="00677405">
      <w:pPr>
        <w:autoSpaceDE w:val="0"/>
        <w:autoSpaceDN w:val="0"/>
        <w:adjustRightInd w:val="0"/>
        <w:jc w:val="thaiDistribute"/>
        <w:rPr>
          <w:i/>
          <w:iCs/>
          <w:color w:val="000000" w:themeColor="text1"/>
          <w:szCs w:val="22"/>
        </w:rPr>
      </w:pPr>
      <w:r w:rsidRPr="000917FD">
        <w:rPr>
          <w:i/>
          <w:iCs/>
          <w:color w:val="000000" w:themeColor="text1"/>
          <w:szCs w:val="22"/>
        </w:rPr>
        <w:t>Responsibilities of Managem</w:t>
      </w:r>
      <w:bookmarkStart w:id="0" w:name="_GoBack"/>
      <w:bookmarkEnd w:id="0"/>
      <w:r w:rsidRPr="000917FD">
        <w:rPr>
          <w:i/>
          <w:iCs/>
          <w:color w:val="000000" w:themeColor="text1"/>
          <w:szCs w:val="22"/>
        </w:rPr>
        <w:t>ent and Those Charged with Governance for the Consolidated and Separate Financial Statements</w:t>
      </w:r>
    </w:p>
    <w:p w14:paraId="1A38A982" w14:textId="77777777" w:rsidR="00947A20" w:rsidRPr="000917FD" w:rsidRDefault="00947A20" w:rsidP="00947A20">
      <w:pPr>
        <w:autoSpaceDE w:val="0"/>
        <w:autoSpaceDN w:val="0"/>
        <w:adjustRightInd w:val="0"/>
        <w:rPr>
          <w:color w:val="000000" w:themeColor="text1"/>
          <w:szCs w:val="22"/>
        </w:rPr>
      </w:pPr>
    </w:p>
    <w:p w14:paraId="0ACBAE4E" w14:textId="35112F2E" w:rsidR="00947A20" w:rsidRDefault="00947A20" w:rsidP="00947A20">
      <w:pPr>
        <w:autoSpaceDE w:val="0"/>
        <w:autoSpaceDN w:val="0"/>
        <w:adjustRightInd w:val="0"/>
        <w:jc w:val="both"/>
        <w:rPr>
          <w:color w:val="000000" w:themeColor="text1"/>
          <w:szCs w:val="22"/>
        </w:rPr>
      </w:pPr>
      <w:r w:rsidRPr="000917F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FAD8751" w14:textId="77777777" w:rsidR="00150EAB" w:rsidRDefault="00150EAB" w:rsidP="00947A20">
      <w:pPr>
        <w:autoSpaceDE w:val="0"/>
        <w:autoSpaceDN w:val="0"/>
        <w:adjustRightInd w:val="0"/>
        <w:jc w:val="both"/>
        <w:rPr>
          <w:color w:val="000000" w:themeColor="text1"/>
          <w:szCs w:val="22"/>
        </w:rPr>
        <w:sectPr w:rsidR="00150EAB" w:rsidSect="00150EAB">
          <w:headerReference w:type="first" r:id="rId16"/>
          <w:footerReference w:type="first" r:id="rId17"/>
          <w:pgSz w:w="11909" w:h="16834" w:code="9"/>
          <w:pgMar w:top="691" w:right="922" w:bottom="576" w:left="1152" w:header="720" w:footer="720" w:gutter="0"/>
          <w:cols w:space="720"/>
          <w:titlePg/>
        </w:sectPr>
      </w:pPr>
    </w:p>
    <w:p w14:paraId="6F4BBE97" w14:textId="47DBA09D" w:rsidR="00150EAB" w:rsidRPr="000917FD" w:rsidRDefault="00150EAB" w:rsidP="00947A20">
      <w:pPr>
        <w:autoSpaceDE w:val="0"/>
        <w:autoSpaceDN w:val="0"/>
        <w:adjustRightInd w:val="0"/>
        <w:jc w:val="both"/>
        <w:rPr>
          <w:color w:val="000000" w:themeColor="text1"/>
          <w:szCs w:val="22"/>
        </w:rPr>
      </w:pPr>
    </w:p>
    <w:p w14:paraId="42EAA427" w14:textId="77777777" w:rsidR="00947A20" w:rsidRPr="000917FD" w:rsidRDefault="00947A20" w:rsidP="00947A20">
      <w:pPr>
        <w:autoSpaceDE w:val="0"/>
        <w:autoSpaceDN w:val="0"/>
        <w:adjustRightInd w:val="0"/>
        <w:jc w:val="center"/>
        <w:rPr>
          <w:color w:val="000000" w:themeColor="text1"/>
          <w:szCs w:val="22"/>
        </w:rPr>
      </w:pPr>
    </w:p>
    <w:p w14:paraId="3EA84063" w14:textId="77777777"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7BAF619" w14:textId="77777777" w:rsidR="00947A20" w:rsidRPr="000917FD" w:rsidRDefault="00947A20" w:rsidP="00947A20">
      <w:pPr>
        <w:autoSpaceDE w:val="0"/>
        <w:autoSpaceDN w:val="0"/>
        <w:adjustRightInd w:val="0"/>
        <w:jc w:val="both"/>
        <w:rPr>
          <w:color w:val="000000" w:themeColor="text1"/>
          <w:szCs w:val="22"/>
        </w:rPr>
      </w:pPr>
    </w:p>
    <w:p w14:paraId="3A7FF8A5" w14:textId="77777777"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t xml:space="preserve">Those charged with governance are responsible for overseeing the Group’s and the Company’s financial reporting process. </w:t>
      </w:r>
    </w:p>
    <w:p w14:paraId="306E7F59" w14:textId="77777777" w:rsidR="00947A20" w:rsidRPr="000917FD" w:rsidRDefault="00947A20" w:rsidP="00947A20">
      <w:pPr>
        <w:spacing w:line="259" w:lineRule="auto"/>
        <w:rPr>
          <w:i/>
          <w:iCs/>
          <w:color w:val="000000" w:themeColor="text1"/>
          <w:szCs w:val="22"/>
        </w:rPr>
      </w:pPr>
    </w:p>
    <w:p w14:paraId="1A184829" w14:textId="77777777" w:rsidR="00947A20" w:rsidRPr="000917FD" w:rsidRDefault="00947A20" w:rsidP="00947A20">
      <w:pPr>
        <w:autoSpaceDE w:val="0"/>
        <w:autoSpaceDN w:val="0"/>
        <w:adjustRightInd w:val="0"/>
        <w:jc w:val="thaiDistribute"/>
        <w:rPr>
          <w:i/>
          <w:iCs/>
          <w:color w:val="000000" w:themeColor="text1"/>
          <w:szCs w:val="22"/>
        </w:rPr>
      </w:pPr>
      <w:r w:rsidRPr="000917FD">
        <w:rPr>
          <w:i/>
          <w:iCs/>
          <w:color w:val="000000" w:themeColor="text1"/>
          <w:szCs w:val="22"/>
        </w:rPr>
        <w:t xml:space="preserve">Auditor’s Responsibilities for the Audit of the Consolidated and Separate Financial Statements </w:t>
      </w:r>
    </w:p>
    <w:p w14:paraId="309503AB" w14:textId="77777777" w:rsidR="00947A20" w:rsidRPr="000917FD" w:rsidRDefault="00947A20" w:rsidP="00947A20">
      <w:pPr>
        <w:autoSpaceDE w:val="0"/>
        <w:autoSpaceDN w:val="0"/>
        <w:adjustRightInd w:val="0"/>
        <w:rPr>
          <w:color w:val="000000" w:themeColor="text1"/>
          <w:szCs w:val="22"/>
        </w:rPr>
      </w:pPr>
    </w:p>
    <w:p w14:paraId="5FBA887E" w14:textId="77777777"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t xml:space="preserve">My objectives are to obtain reasonable assurance about whether the consolidated and separate financial statements </w:t>
      </w:r>
      <w:proofErr w:type="gramStart"/>
      <w:r w:rsidRPr="000917FD">
        <w:rPr>
          <w:color w:val="000000" w:themeColor="text1"/>
          <w:szCs w:val="22"/>
        </w:rPr>
        <w:t>as a whole are</w:t>
      </w:r>
      <w:proofErr w:type="gramEnd"/>
      <w:r w:rsidRPr="000917FD">
        <w:rPr>
          <w:color w:val="000000" w:themeColor="text1"/>
          <w:szCs w:val="22"/>
        </w:rPr>
        <w:t xml:space="preserve"> free from material misstatement, whether due to fraud or error, and to issue an auditor’s report that includes my opinion. Reasonable assurance is a high level of </w:t>
      </w:r>
      <w:proofErr w:type="gramStart"/>
      <w:r w:rsidRPr="000917FD">
        <w:rPr>
          <w:color w:val="000000" w:themeColor="text1"/>
          <w:szCs w:val="22"/>
        </w:rPr>
        <w:t>assurance, but</w:t>
      </w:r>
      <w:proofErr w:type="gramEnd"/>
      <w:r w:rsidRPr="000917FD">
        <w:rPr>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917FD">
        <w:rPr>
          <w:color w:val="000000" w:themeColor="text1"/>
          <w:szCs w:val="22"/>
        </w:rPr>
        <w:t>on the basis of</w:t>
      </w:r>
      <w:proofErr w:type="gramEnd"/>
      <w:r w:rsidRPr="000917FD">
        <w:rPr>
          <w:color w:val="000000" w:themeColor="text1"/>
          <w:szCs w:val="22"/>
        </w:rPr>
        <w:t xml:space="preserve"> these consolidated and separate financial statements. </w:t>
      </w:r>
    </w:p>
    <w:p w14:paraId="12132DA8" w14:textId="77777777" w:rsidR="00947A20" w:rsidRPr="000917FD" w:rsidRDefault="00947A20" w:rsidP="00947A20">
      <w:pPr>
        <w:autoSpaceDE w:val="0"/>
        <w:autoSpaceDN w:val="0"/>
        <w:adjustRightInd w:val="0"/>
        <w:jc w:val="both"/>
        <w:rPr>
          <w:color w:val="000000" w:themeColor="text1"/>
          <w:szCs w:val="22"/>
        </w:rPr>
      </w:pPr>
    </w:p>
    <w:p w14:paraId="04CB3E62" w14:textId="77777777"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t xml:space="preserve">As part of an audit in accordance with TSAs, I exercise professional judgment and maintain professional </w:t>
      </w:r>
      <w:proofErr w:type="spellStart"/>
      <w:r w:rsidRPr="000917FD">
        <w:rPr>
          <w:color w:val="000000" w:themeColor="text1"/>
          <w:szCs w:val="22"/>
        </w:rPr>
        <w:t>skepticism</w:t>
      </w:r>
      <w:proofErr w:type="spellEnd"/>
      <w:r w:rsidRPr="000917FD">
        <w:rPr>
          <w:color w:val="000000" w:themeColor="text1"/>
          <w:szCs w:val="22"/>
        </w:rPr>
        <w:t xml:space="preserve"> throughout the audit. I also: </w:t>
      </w:r>
    </w:p>
    <w:p w14:paraId="0424D97F" w14:textId="77777777" w:rsidR="00947A20" w:rsidRPr="000917FD" w:rsidRDefault="00947A20" w:rsidP="00947A20">
      <w:pPr>
        <w:autoSpaceDE w:val="0"/>
        <w:autoSpaceDN w:val="0"/>
        <w:adjustRightInd w:val="0"/>
        <w:jc w:val="both"/>
        <w:rPr>
          <w:color w:val="000000" w:themeColor="text1"/>
          <w:szCs w:val="22"/>
        </w:rPr>
      </w:pPr>
    </w:p>
    <w:p w14:paraId="14B890D7" w14:textId="77777777" w:rsidR="00947A20" w:rsidRPr="000917FD" w:rsidRDefault="00947A20" w:rsidP="00947A20">
      <w:pPr>
        <w:pStyle w:val="ListParagraph"/>
        <w:numPr>
          <w:ilvl w:val="0"/>
          <w:numId w:val="21"/>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0917FD">
        <w:rPr>
          <w:color w:val="000000" w:themeColor="text1"/>
          <w:szCs w:val="22"/>
        </w:rPr>
        <w:t>sufficient</w:t>
      </w:r>
      <w:proofErr w:type="gramEnd"/>
      <w:r w:rsidRPr="000917FD">
        <w:rPr>
          <w:color w:val="000000" w:themeColor="text1"/>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7994853" w14:textId="77777777" w:rsidR="00947A20" w:rsidRPr="000917FD" w:rsidRDefault="00947A20" w:rsidP="00947A20">
      <w:pPr>
        <w:pStyle w:val="ListParagraph"/>
        <w:numPr>
          <w:ilvl w:val="0"/>
          <w:numId w:val="21"/>
        </w:numPr>
        <w:autoSpaceDE w:val="0"/>
        <w:autoSpaceDN w:val="0"/>
        <w:adjustRightInd w:val="0"/>
        <w:spacing w:after="200" w:line="276" w:lineRule="auto"/>
        <w:jc w:val="both"/>
        <w:rPr>
          <w:color w:val="000000" w:themeColor="text1"/>
          <w:szCs w:val="22"/>
        </w:rPr>
      </w:pPr>
      <w:r w:rsidRPr="000917FD">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E783ED1" w14:textId="77777777" w:rsidR="00947A20" w:rsidRPr="000917FD" w:rsidRDefault="00947A20" w:rsidP="00947A20">
      <w:pPr>
        <w:pStyle w:val="ListParagraph"/>
        <w:numPr>
          <w:ilvl w:val="0"/>
          <w:numId w:val="21"/>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appropriateness of accounting policies used and the reasonableness of accounting estimates and related disclosures made by management. </w:t>
      </w:r>
    </w:p>
    <w:p w14:paraId="060EA747" w14:textId="0ABF1569" w:rsidR="00947A20" w:rsidRPr="000917FD" w:rsidRDefault="00947A20" w:rsidP="00947A20">
      <w:pPr>
        <w:pStyle w:val="ListParagraph"/>
        <w:numPr>
          <w:ilvl w:val="0"/>
          <w:numId w:val="21"/>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340FFA" w14:textId="77777777" w:rsidR="00947A20" w:rsidRPr="000917FD" w:rsidRDefault="00947A20" w:rsidP="00947A20">
      <w:pPr>
        <w:pStyle w:val="ListParagraph"/>
        <w:numPr>
          <w:ilvl w:val="0"/>
          <w:numId w:val="21"/>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755EB13" w14:textId="77777777" w:rsidR="00947A20" w:rsidRPr="000917FD" w:rsidRDefault="00947A20" w:rsidP="00947A20">
      <w:pPr>
        <w:pStyle w:val="ListParagraph"/>
        <w:numPr>
          <w:ilvl w:val="0"/>
          <w:numId w:val="21"/>
        </w:numPr>
        <w:autoSpaceDE w:val="0"/>
        <w:autoSpaceDN w:val="0"/>
        <w:adjustRightInd w:val="0"/>
        <w:spacing w:line="276" w:lineRule="auto"/>
        <w:jc w:val="both"/>
        <w:rPr>
          <w:color w:val="000000" w:themeColor="text1"/>
        </w:rPr>
      </w:pPr>
      <w:r w:rsidRPr="000917FD">
        <w:rPr>
          <w:color w:val="000000" w:themeColor="text1"/>
        </w:rPr>
        <w:t xml:space="preserve">Obtain </w:t>
      </w:r>
      <w:proofErr w:type="gramStart"/>
      <w:r w:rsidRPr="000917FD">
        <w:rPr>
          <w:color w:val="000000" w:themeColor="text1"/>
        </w:rPr>
        <w:t>sufficient</w:t>
      </w:r>
      <w:proofErr w:type="gramEnd"/>
      <w:r w:rsidRPr="000917FD">
        <w:rPr>
          <w:color w:val="000000" w:themeColor="text1"/>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627F81D" w14:textId="77777777" w:rsidR="00947A20" w:rsidRPr="000917FD" w:rsidRDefault="00947A20" w:rsidP="00947A20">
      <w:pPr>
        <w:autoSpaceDE w:val="0"/>
        <w:autoSpaceDN w:val="0"/>
        <w:adjustRightInd w:val="0"/>
        <w:ind w:left="450" w:hanging="90"/>
        <w:jc w:val="both"/>
        <w:rPr>
          <w:color w:val="000000" w:themeColor="text1"/>
          <w:szCs w:val="22"/>
        </w:rPr>
      </w:pPr>
    </w:p>
    <w:p w14:paraId="4ABAD469" w14:textId="77777777" w:rsidR="00837E5C" w:rsidRDefault="00837E5C">
      <w:pPr>
        <w:spacing w:line="240" w:lineRule="auto"/>
        <w:rPr>
          <w:color w:val="000000" w:themeColor="text1"/>
          <w:szCs w:val="22"/>
        </w:rPr>
      </w:pPr>
      <w:r>
        <w:rPr>
          <w:color w:val="000000" w:themeColor="text1"/>
          <w:szCs w:val="22"/>
        </w:rPr>
        <w:br w:type="page"/>
      </w:r>
    </w:p>
    <w:p w14:paraId="566663EC" w14:textId="5ECBC7BF"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FCD933" w14:textId="77777777" w:rsidR="00E86E0D" w:rsidRPr="000917FD" w:rsidRDefault="00E86E0D" w:rsidP="00947A20">
      <w:pPr>
        <w:autoSpaceDE w:val="0"/>
        <w:autoSpaceDN w:val="0"/>
        <w:adjustRightInd w:val="0"/>
        <w:rPr>
          <w:color w:val="000000" w:themeColor="text1"/>
          <w:szCs w:val="22"/>
        </w:rPr>
      </w:pPr>
    </w:p>
    <w:p w14:paraId="220287FA" w14:textId="77777777" w:rsidR="00947A20" w:rsidRPr="000917FD" w:rsidRDefault="00947A20" w:rsidP="00947A20">
      <w:pPr>
        <w:autoSpaceDE w:val="0"/>
        <w:autoSpaceDN w:val="0"/>
        <w:adjustRightInd w:val="0"/>
        <w:jc w:val="both"/>
        <w:rPr>
          <w:color w:val="000000" w:themeColor="text1"/>
          <w:szCs w:val="22"/>
        </w:rPr>
      </w:pPr>
      <w:r w:rsidRPr="000917FD">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6274ED8" w14:textId="77777777" w:rsidR="00947A20" w:rsidRPr="000917FD" w:rsidRDefault="00947A20" w:rsidP="00947A20">
      <w:pPr>
        <w:autoSpaceDE w:val="0"/>
        <w:autoSpaceDN w:val="0"/>
        <w:adjustRightInd w:val="0"/>
        <w:jc w:val="both"/>
        <w:rPr>
          <w:color w:val="000000" w:themeColor="text1"/>
          <w:szCs w:val="22"/>
        </w:rPr>
      </w:pPr>
    </w:p>
    <w:p w14:paraId="10758E44" w14:textId="14834FD3" w:rsidR="00947A20" w:rsidRPr="000917FD" w:rsidRDefault="00254FED" w:rsidP="00254FED">
      <w:pPr>
        <w:autoSpaceDE w:val="0"/>
        <w:autoSpaceDN w:val="0"/>
        <w:adjustRightInd w:val="0"/>
        <w:jc w:val="thaiDistribute"/>
        <w:rPr>
          <w:color w:val="000000" w:themeColor="text1"/>
          <w:szCs w:val="22"/>
        </w:rPr>
      </w:pPr>
      <w:r>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8DF7B3B" w14:textId="77777777" w:rsidR="00947A20" w:rsidRPr="000917FD" w:rsidRDefault="00947A20" w:rsidP="00947A20">
      <w:pPr>
        <w:autoSpaceDE w:val="0"/>
        <w:autoSpaceDN w:val="0"/>
        <w:adjustRightInd w:val="0"/>
        <w:rPr>
          <w:color w:val="000000" w:themeColor="text1"/>
          <w:szCs w:val="22"/>
        </w:rPr>
      </w:pPr>
    </w:p>
    <w:p w14:paraId="00874694" w14:textId="77777777" w:rsidR="00947A20" w:rsidRPr="000917FD" w:rsidRDefault="00947A20" w:rsidP="00947A20">
      <w:pPr>
        <w:autoSpaceDE w:val="0"/>
        <w:autoSpaceDN w:val="0"/>
        <w:adjustRightInd w:val="0"/>
        <w:rPr>
          <w:color w:val="000000" w:themeColor="text1"/>
          <w:szCs w:val="22"/>
        </w:rPr>
      </w:pPr>
    </w:p>
    <w:p w14:paraId="60AB3B75" w14:textId="77777777" w:rsidR="00947A20" w:rsidRPr="000917FD" w:rsidRDefault="00947A20" w:rsidP="00947A20">
      <w:pPr>
        <w:autoSpaceDE w:val="0"/>
        <w:autoSpaceDN w:val="0"/>
        <w:adjustRightInd w:val="0"/>
        <w:rPr>
          <w:color w:val="000000" w:themeColor="text1"/>
          <w:szCs w:val="22"/>
        </w:rPr>
      </w:pPr>
    </w:p>
    <w:p w14:paraId="2414F157" w14:textId="77777777" w:rsidR="00947A20" w:rsidRPr="000917FD" w:rsidRDefault="00947A20" w:rsidP="00947A20">
      <w:pPr>
        <w:jc w:val="both"/>
        <w:rPr>
          <w:color w:val="000000" w:themeColor="text1"/>
          <w:szCs w:val="22"/>
          <w:lang w:bidi="th-TH"/>
        </w:rPr>
      </w:pPr>
    </w:p>
    <w:p w14:paraId="527B62E2" w14:textId="77777777" w:rsidR="00947A20" w:rsidRPr="000917FD" w:rsidRDefault="00947A20" w:rsidP="00947A20">
      <w:pPr>
        <w:pStyle w:val="RNormal"/>
        <w:rPr>
          <w:color w:val="000000" w:themeColor="text1"/>
          <w:szCs w:val="22"/>
        </w:rPr>
      </w:pPr>
    </w:p>
    <w:p w14:paraId="628D4E7E" w14:textId="77777777" w:rsidR="00947A20" w:rsidRPr="000917FD" w:rsidRDefault="00947A20" w:rsidP="00947A20">
      <w:pPr>
        <w:pStyle w:val="RNormal"/>
        <w:rPr>
          <w:color w:val="000000" w:themeColor="text1"/>
          <w:szCs w:val="22"/>
        </w:rPr>
      </w:pPr>
    </w:p>
    <w:p w14:paraId="6209222B" w14:textId="5864CD7D" w:rsidR="00947A20" w:rsidRDefault="00947A20" w:rsidP="00947A20">
      <w:pPr>
        <w:pStyle w:val="RNormal"/>
        <w:rPr>
          <w:color w:val="000000" w:themeColor="text1"/>
          <w:szCs w:val="22"/>
        </w:rPr>
      </w:pPr>
    </w:p>
    <w:p w14:paraId="2E2C0D0D" w14:textId="714EA7C2" w:rsidR="00F366CD" w:rsidRDefault="00F366CD" w:rsidP="00947A20">
      <w:pPr>
        <w:pStyle w:val="RNormal"/>
        <w:rPr>
          <w:color w:val="000000" w:themeColor="text1"/>
          <w:szCs w:val="22"/>
        </w:rPr>
      </w:pPr>
    </w:p>
    <w:p w14:paraId="7186A70C" w14:textId="77777777" w:rsidR="00C918C5" w:rsidRDefault="00C918C5" w:rsidP="00947A20">
      <w:pPr>
        <w:pStyle w:val="RNormal"/>
        <w:rPr>
          <w:color w:val="000000" w:themeColor="text1"/>
          <w:szCs w:val="22"/>
        </w:rPr>
      </w:pPr>
    </w:p>
    <w:p w14:paraId="1A4A5EE0" w14:textId="77777777" w:rsidR="00F366CD" w:rsidRPr="000917FD" w:rsidRDefault="00F366CD" w:rsidP="00947A20">
      <w:pPr>
        <w:pStyle w:val="RNormal"/>
        <w:rPr>
          <w:color w:val="000000" w:themeColor="text1"/>
          <w:szCs w:val="22"/>
        </w:rPr>
      </w:pPr>
    </w:p>
    <w:p w14:paraId="1370C921" w14:textId="77777777" w:rsidR="00947A20" w:rsidRPr="001502A6" w:rsidRDefault="00947A20" w:rsidP="00947A20">
      <w:pPr>
        <w:pStyle w:val="RNormal"/>
        <w:rPr>
          <w:color w:val="000000" w:themeColor="text1"/>
          <w:szCs w:val="22"/>
        </w:rPr>
      </w:pPr>
      <w:r w:rsidRPr="001502A6">
        <w:rPr>
          <w:color w:val="000000" w:themeColor="text1"/>
          <w:szCs w:val="22"/>
        </w:rPr>
        <w:t>(Kanokorn Phooriphanyawanit)</w:t>
      </w:r>
    </w:p>
    <w:p w14:paraId="68E0B3FA" w14:textId="77777777" w:rsidR="00947A20" w:rsidRPr="001502A6" w:rsidRDefault="00947A20" w:rsidP="00947A20">
      <w:pPr>
        <w:pStyle w:val="RNormal"/>
        <w:rPr>
          <w:color w:val="000000" w:themeColor="text1"/>
          <w:szCs w:val="22"/>
        </w:rPr>
      </w:pPr>
      <w:r w:rsidRPr="001502A6">
        <w:rPr>
          <w:color w:val="000000" w:themeColor="text1"/>
          <w:szCs w:val="22"/>
        </w:rPr>
        <w:t>Certified Public Accountant</w:t>
      </w:r>
    </w:p>
    <w:p w14:paraId="0F65787B" w14:textId="77777777" w:rsidR="00947A20" w:rsidRPr="001502A6" w:rsidRDefault="00947A20" w:rsidP="00947A20">
      <w:pPr>
        <w:pStyle w:val="RNormal"/>
        <w:rPr>
          <w:color w:val="000000" w:themeColor="text1"/>
          <w:szCs w:val="22"/>
        </w:rPr>
      </w:pPr>
      <w:r w:rsidRPr="001502A6">
        <w:rPr>
          <w:color w:val="000000" w:themeColor="text1"/>
          <w:szCs w:val="22"/>
        </w:rPr>
        <w:t>Registration No. 10512</w:t>
      </w:r>
    </w:p>
    <w:p w14:paraId="42CBC76C" w14:textId="77777777" w:rsidR="00947A20" w:rsidRPr="001502A6" w:rsidRDefault="00947A20" w:rsidP="00947A20">
      <w:pPr>
        <w:pStyle w:val="RNormal"/>
        <w:rPr>
          <w:color w:val="000000" w:themeColor="text1"/>
          <w:szCs w:val="22"/>
        </w:rPr>
      </w:pPr>
    </w:p>
    <w:p w14:paraId="1EAE51AE" w14:textId="77777777" w:rsidR="00947A20" w:rsidRPr="001502A6" w:rsidRDefault="00947A20" w:rsidP="00947A20">
      <w:pPr>
        <w:pStyle w:val="RNormal"/>
        <w:rPr>
          <w:color w:val="000000" w:themeColor="text1"/>
          <w:szCs w:val="22"/>
        </w:rPr>
      </w:pPr>
    </w:p>
    <w:p w14:paraId="208032B7" w14:textId="77777777" w:rsidR="00947A20" w:rsidRPr="001502A6" w:rsidRDefault="00947A20" w:rsidP="00947A20">
      <w:pPr>
        <w:pStyle w:val="RNormal"/>
        <w:rPr>
          <w:color w:val="000000" w:themeColor="text1"/>
          <w:szCs w:val="22"/>
        </w:rPr>
      </w:pPr>
      <w:r w:rsidRPr="001502A6">
        <w:rPr>
          <w:color w:val="000000" w:themeColor="text1"/>
          <w:szCs w:val="22"/>
        </w:rPr>
        <w:t xml:space="preserve">KPMG </w:t>
      </w:r>
      <w:proofErr w:type="spellStart"/>
      <w:r w:rsidRPr="001502A6">
        <w:rPr>
          <w:color w:val="000000" w:themeColor="text1"/>
          <w:szCs w:val="22"/>
        </w:rPr>
        <w:t>Phoomchai</w:t>
      </w:r>
      <w:proofErr w:type="spellEnd"/>
      <w:r w:rsidRPr="001502A6">
        <w:rPr>
          <w:color w:val="000000" w:themeColor="text1"/>
          <w:szCs w:val="22"/>
        </w:rPr>
        <w:t xml:space="preserve"> Audit Ltd.</w:t>
      </w:r>
    </w:p>
    <w:p w14:paraId="71265A4A" w14:textId="77777777" w:rsidR="00947A20" w:rsidRDefault="00947A20" w:rsidP="00947A20">
      <w:pPr>
        <w:pStyle w:val="RNormal"/>
        <w:rPr>
          <w:color w:val="000000" w:themeColor="text1"/>
          <w:szCs w:val="22"/>
        </w:rPr>
      </w:pPr>
      <w:r w:rsidRPr="001502A6">
        <w:rPr>
          <w:color w:val="000000" w:themeColor="text1"/>
          <w:szCs w:val="22"/>
        </w:rPr>
        <w:t>Bangkok</w:t>
      </w:r>
    </w:p>
    <w:p w14:paraId="6762B17B" w14:textId="3118779B" w:rsidR="00947A20" w:rsidRDefault="00947A20" w:rsidP="00947A20">
      <w:pPr>
        <w:pStyle w:val="RNormal"/>
        <w:rPr>
          <w:color w:val="000000" w:themeColor="text1"/>
          <w:szCs w:val="22"/>
        </w:rPr>
      </w:pPr>
      <w:r>
        <w:rPr>
          <w:color w:val="000000" w:themeColor="text1"/>
          <w:szCs w:val="22"/>
        </w:rPr>
        <w:t>27 February 2020</w:t>
      </w:r>
    </w:p>
    <w:p w14:paraId="706F8466" w14:textId="77777777" w:rsidR="00DF410D" w:rsidRPr="00150EAB" w:rsidRDefault="00DF410D" w:rsidP="00A80817">
      <w:pPr>
        <w:spacing w:line="240" w:lineRule="auto"/>
        <w:ind w:left="540"/>
        <w:jc w:val="both"/>
        <w:rPr>
          <w:szCs w:val="22"/>
          <w:cs/>
          <w:lang w:val="en-US"/>
        </w:rPr>
      </w:pPr>
    </w:p>
    <w:sectPr w:rsidR="00DF410D" w:rsidRPr="00150EAB" w:rsidSect="00A201A3">
      <w:headerReference w:type="default" r:id="rId18"/>
      <w:footerReference w:type="default" r:id="rId19"/>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3D59D" w14:textId="77777777" w:rsidR="00764654" w:rsidRDefault="00764654">
      <w:r>
        <w:separator/>
      </w:r>
    </w:p>
  </w:endnote>
  <w:endnote w:type="continuationSeparator" w:id="0">
    <w:p w14:paraId="3AA026E7" w14:textId="77777777" w:rsidR="00764654" w:rsidRDefault="0076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F6FE9" w14:textId="77777777" w:rsidR="006626EC" w:rsidRDefault="006626EC"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2E3513D0" w14:textId="77777777" w:rsidR="006626EC" w:rsidRDefault="006626EC"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4498" w14:textId="77777777" w:rsidR="006626EC" w:rsidRPr="008B427B" w:rsidRDefault="006626EC"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EA742" w14:textId="0B8E5D38" w:rsidR="006626EC" w:rsidRPr="00D72B33" w:rsidRDefault="006626EC" w:rsidP="00D72B33">
    <w:pPr>
      <w:pStyle w:val="Footer"/>
    </w:pPr>
    <w:r>
      <w:rPr>
        <w:noProof/>
      </w:rPr>
      <w:fldChar w:fldCharType="begin"/>
    </w:r>
    <w:r>
      <w:rPr>
        <w:noProof/>
      </w:rPr>
      <w:instrText xml:space="preserve"> FILENAME   \* MERGEFORMAT </w:instrText>
    </w:r>
    <w:r>
      <w:rPr>
        <w:noProof/>
      </w:rPr>
      <w:fldChar w:fldCharType="separate"/>
    </w:r>
    <w:r w:rsidR="00150EAB">
      <w:rPr>
        <w:noProof/>
      </w:rPr>
      <w:t>awce1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20B6E" w14:textId="77777777" w:rsidR="006626EC" w:rsidRPr="005C0273" w:rsidRDefault="006626EC">
    <w:pPr>
      <w:pStyle w:val="Footer"/>
      <w:jc w:val="center"/>
      <w:rPr>
        <w:i w:val="0"/>
        <w:iCs w:val="0"/>
        <w:sz w:val="22"/>
        <w:szCs w:val="22"/>
      </w:rPr>
    </w:pPr>
    <w:r w:rsidRPr="0070695C">
      <w:rPr>
        <w:i w:val="0"/>
        <w:iCs w:val="0"/>
        <w:color w:val="000000" w:themeColor="text1"/>
        <w:sz w:val="22"/>
        <w:szCs w:val="22"/>
      </w:rPr>
      <w:fldChar w:fldCharType="begin"/>
    </w:r>
    <w:r w:rsidRPr="0070695C">
      <w:rPr>
        <w:i w:val="0"/>
        <w:iCs w:val="0"/>
        <w:color w:val="000000" w:themeColor="text1"/>
        <w:sz w:val="22"/>
        <w:szCs w:val="22"/>
      </w:rPr>
      <w:instrText xml:space="preserve"> PAGE   \* MERGEFORMAT </w:instrText>
    </w:r>
    <w:r w:rsidRPr="0070695C">
      <w:rPr>
        <w:i w:val="0"/>
        <w:iCs w:val="0"/>
        <w:color w:val="000000" w:themeColor="text1"/>
        <w:sz w:val="22"/>
        <w:szCs w:val="22"/>
      </w:rPr>
      <w:fldChar w:fldCharType="separate"/>
    </w:r>
    <w:r>
      <w:rPr>
        <w:i w:val="0"/>
        <w:iCs w:val="0"/>
        <w:noProof/>
        <w:color w:val="000000" w:themeColor="text1"/>
        <w:sz w:val="22"/>
        <w:szCs w:val="22"/>
      </w:rPr>
      <w:t>3</w:t>
    </w:r>
    <w:r w:rsidRPr="0070695C">
      <w:rPr>
        <w:i w:val="0"/>
        <w:iCs w:val="0"/>
        <w:noProof/>
        <w:color w:val="000000" w:themeColor="text1"/>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60609" w14:textId="0A2724E7" w:rsidR="006626EC" w:rsidRPr="00DE0EFA" w:rsidRDefault="006626EC" w:rsidP="00E86E0D">
    <w:pPr>
      <w:pStyle w:val="Footer"/>
      <w:jc w:val="center"/>
      <w:rPr>
        <w:i w:val="0"/>
        <w:iCs w:val="0"/>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3403248"/>
      <w:docPartObj>
        <w:docPartGallery w:val="Page Numbers (Bottom of Page)"/>
        <w:docPartUnique/>
      </w:docPartObj>
    </w:sdtPr>
    <w:sdtEndPr>
      <w:rPr>
        <w:i w:val="0"/>
        <w:iCs w:val="0"/>
        <w:noProof/>
        <w:color w:val="auto"/>
        <w:sz w:val="22"/>
        <w:szCs w:val="22"/>
      </w:rPr>
    </w:sdtEndPr>
    <w:sdtContent>
      <w:p w14:paraId="748C9F54" w14:textId="30286BC5" w:rsidR="00150EAB" w:rsidRPr="00150EAB" w:rsidRDefault="00150EAB">
        <w:pPr>
          <w:pStyle w:val="Footer"/>
          <w:jc w:val="center"/>
          <w:rPr>
            <w:i w:val="0"/>
            <w:iCs w:val="0"/>
            <w:color w:val="auto"/>
            <w:sz w:val="22"/>
            <w:szCs w:val="22"/>
          </w:rPr>
        </w:pPr>
        <w:r w:rsidRPr="00150EAB">
          <w:rPr>
            <w:i w:val="0"/>
            <w:iCs w:val="0"/>
            <w:color w:val="auto"/>
            <w:sz w:val="22"/>
            <w:szCs w:val="22"/>
          </w:rPr>
          <w:fldChar w:fldCharType="begin"/>
        </w:r>
        <w:r w:rsidRPr="00150EAB">
          <w:rPr>
            <w:i w:val="0"/>
            <w:iCs w:val="0"/>
            <w:color w:val="auto"/>
            <w:sz w:val="22"/>
            <w:szCs w:val="22"/>
          </w:rPr>
          <w:instrText xml:space="preserve"> PAGE   \* MERGEFORMAT </w:instrText>
        </w:r>
        <w:r w:rsidRPr="00150EAB">
          <w:rPr>
            <w:i w:val="0"/>
            <w:iCs w:val="0"/>
            <w:color w:val="auto"/>
            <w:sz w:val="22"/>
            <w:szCs w:val="22"/>
          </w:rPr>
          <w:fldChar w:fldCharType="separate"/>
        </w:r>
        <w:r w:rsidRPr="00150EAB">
          <w:rPr>
            <w:i w:val="0"/>
            <w:iCs w:val="0"/>
            <w:noProof/>
            <w:color w:val="auto"/>
            <w:sz w:val="22"/>
            <w:szCs w:val="22"/>
          </w:rPr>
          <w:t>2</w:t>
        </w:r>
        <w:r w:rsidRPr="00150EAB">
          <w:rPr>
            <w:i w:val="0"/>
            <w:iCs w:val="0"/>
            <w:noProof/>
            <w:color w:val="auto"/>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3B1A" w14:textId="77777777" w:rsidR="006626EC" w:rsidRPr="00A11DF1" w:rsidRDefault="006626EC" w:rsidP="00464901">
    <w:pPr>
      <w:pStyle w:val="Footer"/>
      <w:tabs>
        <w:tab w:val="center" w:pos="4770"/>
        <w:tab w:val="decimal" w:pos="7830"/>
        <w:tab w:val="decimal" w:pos="7920"/>
        <w:tab w:val="left" w:pos="837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47BEA" w14:textId="77777777" w:rsidR="00764654" w:rsidRDefault="00764654">
      <w:r>
        <w:separator/>
      </w:r>
    </w:p>
  </w:footnote>
  <w:footnote w:type="continuationSeparator" w:id="0">
    <w:p w14:paraId="746A0981" w14:textId="77777777" w:rsidR="00764654" w:rsidRDefault="0076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33C8" w14:textId="77777777" w:rsidR="006626EC" w:rsidRDefault="006626EC" w:rsidP="003C0D69">
    <w:pPr>
      <w:pStyle w:val="Header"/>
      <w:jc w:val="left"/>
      <w:rPr>
        <w:i w:val="0"/>
        <w:iCs/>
        <w:sz w:val="22"/>
        <w:szCs w:val="22"/>
        <w:lang w:val="en-US"/>
      </w:rPr>
    </w:pPr>
  </w:p>
  <w:p w14:paraId="26EA52E7" w14:textId="77777777" w:rsidR="006626EC" w:rsidRDefault="006626EC" w:rsidP="003C0D69">
    <w:pPr>
      <w:pStyle w:val="Header"/>
      <w:jc w:val="left"/>
      <w:rPr>
        <w:i w:val="0"/>
        <w:iCs/>
        <w:sz w:val="22"/>
        <w:szCs w:val="22"/>
        <w:lang w:val="en-US"/>
      </w:rPr>
    </w:pPr>
  </w:p>
  <w:p w14:paraId="067B3A31" w14:textId="77777777" w:rsidR="006626EC" w:rsidRDefault="006626EC" w:rsidP="003C0D69">
    <w:pPr>
      <w:pStyle w:val="Header"/>
      <w:jc w:val="left"/>
      <w:rPr>
        <w:i w:val="0"/>
        <w:iCs/>
        <w:sz w:val="22"/>
        <w:szCs w:val="22"/>
        <w:lang w:val="en-US"/>
      </w:rPr>
    </w:pPr>
  </w:p>
  <w:p w14:paraId="40742E36" w14:textId="77777777" w:rsidR="006626EC" w:rsidRDefault="006626EC"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25DA" w14:textId="77777777" w:rsidR="006626EC" w:rsidRDefault="006626EC" w:rsidP="005471B4">
    <w:pPr>
      <w:pStyle w:val="Header"/>
      <w:jc w:val="left"/>
      <w:rPr>
        <w:i w:val="0"/>
        <w:iCs/>
        <w:sz w:val="22"/>
        <w:szCs w:val="22"/>
        <w:lang w:val="en-US"/>
      </w:rPr>
    </w:pPr>
  </w:p>
  <w:p w14:paraId="3876F463" w14:textId="77777777" w:rsidR="006626EC" w:rsidRDefault="006626EC" w:rsidP="005471B4">
    <w:pPr>
      <w:pStyle w:val="Header"/>
      <w:jc w:val="left"/>
      <w:rPr>
        <w:i w:val="0"/>
        <w:iCs/>
        <w:sz w:val="22"/>
        <w:szCs w:val="22"/>
        <w:lang w:val="en-US"/>
      </w:rPr>
    </w:pPr>
  </w:p>
  <w:p w14:paraId="468A4BC9" w14:textId="77777777" w:rsidR="006626EC" w:rsidRDefault="006626EC" w:rsidP="005471B4">
    <w:pPr>
      <w:pStyle w:val="Header"/>
      <w:jc w:val="left"/>
      <w:rPr>
        <w:i w:val="0"/>
        <w:iCs/>
        <w:sz w:val="22"/>
        <w:szCs w:val="22"/>
        <w:lang w:val="en-US"/>
      </w:rPr>
    </w:pPr>
  </w:p>
  <w:p w14:paraId="428A4559" w14:textId="77777777" w:rsidR="006626EC" w:rsidRDefault="006626EC" w:rsidP="005471B4">
    <w:pPr>
      <w:pStyle w:val="Header"/>
      <w:jc w:val="left"/>
      <w:rPr>
        <w:i w:val="0"/>
        <w:iCs/>
        <w:sz w:val="22"/>
        <w:szCs w:val="22"/>
        <w:lang w:val="en-US"/>
      </w:rPr>
    </w:pPr>
  </w:p>
  <w:p w14:paraId="4D932D51" w14:textId="77777777" w:rsidR="006626EC" w:rsidRDefault="006626EC" w:rsidP="005471B4">
    <w:pPr>
      <w:pStyle w:val="Header"/>
      <w:jc w:val="left"/>
      <w:rPr>
        <w:i w:val="0"/>
        <w:iCs/>
        <w:sz w:val="22"/>
        <w:szCs w:val="22"/>
        <w:lang w:val="en-US"/>
      </w:rPr>
    </w:pPr>
  </w:p>
  <w:p w14:paraId="223E48EE" w14:textId="77777777" w:rsidR="006626EC" w:rsidRDefault="006626EC" w:rsidP="005471B4">
    <w:pPr>
      <w:pStyle w:val="Header"/>
      <w:jc w:val="left"/>
      <w:rPr>
        <w:i w:val="0"/>
        <w:iCs/>
        <w:sz w:val="22"/>
        <w:szCs w:val="22"/>
        <w:lang w:val="en-US"/>
      </w:rPr>
    </w:pPr>
  </w:p>
  <w:p w14:paraId="4A809765" w14:textId="77777777" w:rsidR="006626EC" w:rsidRDefault="006626EC" w:rsidP="005471B4">
    <w:pPr>
      <w:pStyle w:val="Header"/>
      <w:jc w:val="left"/>
      <w:rPr>
        <w:i w:val="0"/>
        <w:iCs/>
        <w:sz w:val="22"/>
        <w:szCs w:val="22"/>
        <w:lang w:val="en-US"/>
      </w:rPr>
    </w:pPr>
  </w:p>
  <w:p w14:paraId="423CDBBA" w14:textId="77777777" w:rsidR="006626EC" w:rsidRDefault="006626EC" w:rsidP="005471B4">
    <w:pPr>
      <w:pStyle w:val="Header"/>
      <w:jc w:val="left"/>
      <w:rPr>
        <w:i w:val="0"/>
        <w:iCs/>
        <w:sz w:val="22"/>
        <w:szCs w:val="22"/>
        <w:lang w:val="en-US"/>
      </w:rPr>
    </w:pPr>
  </w:p>
  <w:p w14:paraId="33C646D6" w14:textId="77777777" w:rsidR="006626EC" w:rsidRDefault="006626EC" w:rsidP="005471B4">
    <w:pPr>
      <w:pStyle w:val="Header"/>
      <w:jc w:val="left"/>
      <w:rPr>
        <w:i w:val="0"/>
        <w:iCs/>
        <w:sz w:val="22"/>
        <w:szCs w:val="22"/>
        <w:lang w:val="en-US"/>
      </w:rPr>
    </w:pPr>
  </w:p>
  <w:p w14:paraId="58985888" w14:textId="77777777" w:rsidR="006626EC" w:rsidRDefault="006626EC" w:rsidP="005471B4">
    <w:pPr>
      <w:pStyle w:val="Header"/>
      <w:jc w:val="left"/>
      <w:rPr>
        <w:i w:val="0"/>
        <w:iCs/>
        <w:sz w:val="22"/>
        <w:szCs w:val="22"/>
        <w:lang w:val="en-US"/>
      </w:rPr>
    </w:pPr>
  </w:p>
  <w:p w14:paraId="67893C9C" w14:textId="77777777" w:rsidR="006626EC" w:rsidRDefault="006626EC" w:rsidP="005471B4">
    <w:pPr>
      <w:pStyle w:val="Header"/>
      <w:jc w:val="left"/>
      <w:rPr>
        <w:i w:val="0"/>
        <w:iCs/>
        <w:sz w:val="22"/>
        <w:szCs w:val="22"/>
        <w:lang w:val="en-US"/>
      </w:rPr>
    </w:pPr>
  </w:p>
  <w:p w14:paraId="16E71965" w14:textId="77777777" w:rsidR="006626EC" w:rsidRDefault="006626EC" w:rsidP="005471B4">
    <w:pPr>
      <w:pStyle w:val="Header"/>
      <w:jc w:val="left"/>
      <w:rPr>
        <w:i w:val="0"/>
        <w:iCs/>
        <w:sz w:val="22"/>
        <w:szCs w:val="22"/>
        <w:lang w:val="en-US"/>
      </w:rPr>
    </w:pPr>
  </w:p>
  <w:p w14:paraId="3AC600AC" w14:textId="77777777" w:rsidR="006626EC" w:rsidRPr="005471B4" w:rsidRDefault="006626EC"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B822" w14:textId="77777777" w:rsidR="00150EAB" w:rsidRPr="00150EAB" w:rsidRDefault="00150EAB" w:rsidP="005471B4">
    <w:pPr>
      <w:pStyle w:val="Header"/>
      <w:jc w:val="left"/>
      <w:rPr>
        <w:i w:val="0"/>
        <w:iCs/>
        <w:sz w:val="28"/>
        <w:szCs w:val="28"/>
        <w:lang w:val="en-US"/>
      </w:rPr>
    </w:pPr>
  </w:p>
  <w:p w14:paraId="3876B1EA" w14:textId="77777777" w:rsidR="00150EAB" w:rsidRPr="00150EAB" w:rsidRDefault="00150EAB" w:rsidP="005471B4">
    <w:pPr>
      <w:pStyle w:val="Header"/>
      <w:jc w:val="left"/>
      <w:rPr>
        <w:i w:val="0"/>
        <w:iCs/>
        <w:sz w:val="28"/>
        <w:szCs w:val="28"/>
        <w:lang w:val="en-US"/>
      </w:rPr>
    </w:pPr>
  </w:p>
  <w:p w14:paraId="3C943560" w14:textId="77777777" w:rsidR="00150EAB" w:rsidRPr="00150EAB" w:rsidRDefault="00150EAB" w:rsidP="005471B4">
    <w:pPr>
      <w:pStyle w:val="Header"/>
      <w:jc w:val="left"/>
      <w:rPr>
        <w:i w:val="0"/>
        <w:iCs/>
        <w:sz w:val="28"/>
        <w:szCs w:val="28"/>
        <w:lang w:val="en-US"/>
      </w:rPr>
    </w:pPr>
  </w:p>
  <w:p w14:paraId="1CD075C6" w14:textId="77777777" w:rsidR="00150EAB" w:rsidRPr="00150EAB" w:rsidRDefault="00150EAB" w:rsidP="005471B4">
    <w:pPr>
      <w:pStyle w:val="Header"/>
      <w:jc w:val="left"/>
      <w:rPr>
        <w:i w:val="0"/>
        <w:iCs/>
        <w:sz w:val="28"/>
        <w:szCs w:val="28"/>
        <w:lang w:val="en-US"/>
      </w:rPr>
    </w:pPr>
  </w:p>
  <w:p w14:paraId="0442F4DD" w14:textId="77777777" w:rsidR="00150EAB" w:rsidRPr="00150EAB" w:rsidRDefault="00150EAB" w:rsidP="005471B4">
    <w:pPr>
      <w:pStyle w:val="Header"/>
      <w:jc w:val="left"/>
      <w:rPr>
        <w:i w:val="0"/>
        <w:iCs/>
        <w:sz w:val="28"/>
        <w:szCs w:val="28"/>
        <w:lang w:val="en-US"/>
      </w:rPr>
    </w:pPr>
  </w:p>
  <w:p w14:paraId="17B88426" w14:textId="77777777" w:rsidR="00150EAB" w:rsidRPr="00150EAB" w:rsidRDefault="00150EAB" w:rsidP="005471B4">
    <w:pPr>
      <w:pStyle w:val="Header"/>
      <w:jc w:val="left"/>
      <w:rPr>
        <w:i w:val="0"/>
        <w:iCs/>
        <w:sz w:val="28"/>
        <w:szCs w:val="28"/>
        <w:lang w:val="en-US"/>
      </w:rPr>
    </w:pPr>
  </w:p>
  <w:p w14:paraId="1CB272AF" w14:textId="77777777" w:rsidR="00150EAB" w:rsidRPr="00150EAB" w:rsidRDefault="00150EAB" w:rsidP="005471B4">
    <w:pPr>
      <w:pStyle w:val="Header"/>
      <w:jc w:val="left"/>
      <w:rPr>
        <w:i w:val="0"/>
        <w:iCs/>
        <w:sz w:val="28"/>
        <w:szCs w:val="28"/>
        <w:lang w:val="en-US"/>
      </w:rPr>
    </w:pPr>
  </w:p>
  <w:p w14:paraId="04E664FE" w14:textId="77777777" w:rsidR="00150EAB" w:rsidRPr="00150EAB" w:rsidRDefault="00150EAB" w:rsidP="005471B4">
    <w:pPr>
      <w:pStyle w:val="Header"/>
      <w:jc w:val="left"/>
      <w:rPr>
        <w:i w:val="0"/>
        <w:iCs/>
        <w:sz w:val="28"/>
        <w:szCs w:val="28"/>
        <w:lang w:val="en-US"/>
      </w:rPr>
    </w:pPr>
  </w:p>
  <w:p w14:paraId="15BD0758" w14:textId="77777777" w:rsidR="00150EAB" w:rsidRPr="00150EAB" w:rsidRDefault="00150EAB" w:rsidP="005471B4">
    <w:pPr>
      <w:pStyle w:val="Header"/>
      <w:jc w:val="left"/>
      <w:rPr>
        <w:i w:val="0"/>
        <w:iCs/>
        <w:sz w:val="28"/>
        <w:szCs w:val="28"/>
        <w:lang w:val="en-US"/>
      </w:rPr>
    </w:pPr>
  </w:p>
  <w:p w14:paraId="0FCF6EBF" w14:textId="77777777" w:rsidR="00150EAB" w:rsidRPr="00150EAB" w:rsidRDefault="00150EAB" w:rsidP="005471B4">
    <w:pPr>
      <w:pStyle w:val="Header"/>
      <w:jc w:val="left"/>
      <w:rPr>
        <w:i w:val="0"/>
        <w:iCs/>
        <w:sz w:val="28"/>
        <w:szCs w:val="28"/>
        <w:lang w:val="en-US"/>
      </w:rPr>
    </w:pPr>
  </w:p>
  <w:p w14:paraId="23D85C92" w14:textId="77777777" w:rsidR="00150EAB" w:rsidRPr="00150EAB" w:rsidRDefault="00150EAB" w:rsidP="005471B4">
    <w:pPr>
      <w:pStyle w:val="Header"/>
      <w:jc w:val="left"/>
      <w:rPr>
        <w:i w:val="0"/>
        <w:iCs/>
        <w:sz w:val="28"/>
        <w:szCs w:val="28"/>
        <w:lang w:val="en-US"/>
      </w:rPr>
    </w:pPr>
  </w:p>
  <w:p w14:paraId="3E6415F2" w14:textId="77777777" w:rsidR="00150EAB" w:rsidRPr="00150EAB" w:rsidRDefault="00150EAB" w:rsidP="005471B4">
    <w:pPr>
      <w:pStyle w:val="Header"/>
      <w:jc w:val="left"/>
      <w:rPr>
        <w:i w:val="0"/>
        <w:iCs/>
        <w:sz w:val="28"/>
        <w:szCs w:val="28"/>
        <w:lang w:val="en-US"/>
      </w:rPr>
    </w:pPr>
  </w:p>
  <w:p w14:paraId="20AAB4A4" w14:textId="77777777" w:rsidR="00150EAB" w:rsidRPr="00150EAB" w:rsidRDefault="00150EAB" w:rsidP="005471B4">
    <w:pPr>
      <w:pStyle w:val="Header"/>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A0CC0" w14:textId="77777777" w:rsidR="00150EAB" w:rsidRDefault="00150EAB" w:rsidP="005471B4">
    <w:pPr>
      <w:pStyle w:val="Header"/>
      <w:jc w:val="left"/>
      <w:rPr>
        <w:i w:val="0"/>
        <w:iCs/>
        <w:sz w:val="22"/>
        <w:szCs w:val="22"/>
        <w:lang w:val="en-US"/>
      </w:rPr>
    </w:pPr>
  </w:p>
  <w:p w14:paraId="2FF48F4F" w14:textId="77777777" w:rsidR="00150EAB" w:rsidRDefault="00150EAB" w:rsidP="005471B4">
    <w:pPr>
      <w:pStyle w:val="Header"/>
      <w:jc w:val="left"/>
      <w:rPr>
        <w:i w:val="0"/>
        <w:iCs/>
        <w:sz w:val="22"/>
        <w:szCs w:val="22"/>
        <w:lang w:val="en-US"/>
      </w:rPr>
    </w:pPr>
  </w:p>
  <w:p w14:paraId="542A8A23" w14:textId="77777777" w:rsidR="00150EAB" w:rsidRDefault="00150EAB" w:rsidP="005471B4">
    <w:pPr>
      <w:pStyle w:val="Header"/>
      <w:jc w:val="left"/>
      <w:rPr>
        <w:i w:val="0"/>
        <w:iCs/>
        <w:sz w:val="22"/>
        <w:szCs w:val="22"/>
        <w:lang w:val="en-US"/>
      </w:rPr>
    </w:pPr>
  </w:p>
  <w:p w14:paraId="7F0242A5" w14:textId="77777777" w:rsidR="00150EAB" w:rsidRDefault="00150EAB" w:rsidP="005471B4">
    <w:pPr>
      <w:pStyle w:val="Header"/>
      <w:jc w:val="left"/>
      <w:rPr>
        <w:i w:val="0"/>
        <w:iCs/>
        <w:sz w:val="22"/>
        <w:szCs w:val="22"/>
        <w:lang w:val="en-US"/>
      </w:rPr>
    </w:pPr>
  </w:p>
  <w:p w14:paraId="14C39D4B" w14:textId="77777777" w:rsidR="00150EAB" w:rsidRPr="005471B4" w:rsidRDefault="00150EAB" w:rsidP="005471B4">
    <w:pPr>
      <w:pStyle w:val="Header"/>
      <w:jc w:val="left"/>
      <w:rPr>
        <w:i w:val="0"/>
        <w:i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52AD" w14:textId="3DB96DA5" w:rsidR="006626EC" w:rsidRDefault="006626EC" w:rsidP="005471B4">
    <w:pPr>
      <w:pStyle w:val="Header"/>
      <w:jc w:val="left"/>
      <w:rPr>
        <w:rFonts w:cs="Angsana New"/>
        <w:b/>
        <w:bCs/>
        <w:i w:val="0"/>
        <w:iCs/>
        <w:sz w:val="24"/>
        <w:szCs w:val="24"/>
        <w:lang w:bidi="th-TH"/>
      </w:rPr>
    </w:pPr>
  </w:p>
  <w:p w14:paraId="0DB01BC6" w14:textId="382643B0" w:rsidR="00150EAB" w:rsidRDefault="00150EAB" w:rsidP="005471B4">
    <w:pPr>
      <w:pStyle w:val="Header"/>
      <w:jc w:val="left"/>
      <w:rPr>
        <w:rFonts w:cs="Angsana New"/>
        <w:b/>
        <w:bCs/>
        <w:i w:val="0"/>
        <w:iCs/>
        <w:sz w:val="24"/>
        <w:szCs w:val="24"/>
        <w:lang w:bidi="th-TH"/>
      </w:rPr>
    </w:pPr>
  </w:p>
  <w:p w14:paraId="2EFF78BA" w14:textId="77777777" w:rsidR="00150EAB" w:rsidRDefault="00150EAB" w:rsidP="005471B4">
    <w:pPr>
      <w:pStyle w:val="Header"/>
      <w:jc w:val="left"/>
      <w:rPr>
        <w:rFonts w:cs="Angsana New"/>
        <w:b/>
        <w:bCs/>
        <w:i w:val="0"/>
        <w:iCs/>
        <w:sz w:val="24"/>
        <w:szCs w:val="24"/>
        <w:lang w:bidi="th-TH"/>
      </w:rPr>
    </w:pPr>
  </w:p>
  <w:p w14:paraId="24AC6AED" w14:textId="77777777" w:rsidR="006626EC" w:rsidRPr="005778F6" w:rsidRDefault="006626EC"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760"/>
        </w:tabs>
        <w:ind w:left="57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D70863"/>
    <w:multiLevelType w:val="hybridMultilevel"/>
    <w:tmpl w:val="F0D00F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D1E6848"/>
    <w:multiLevelType w:val="hybridMultilevel"/>
    <w:tmpl w:val="52B45326"/>
    <w:lvl w:ilvl="0" w:tplc="C854E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5"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122DB"/>
    <w:multiLevelType w:val="hybridMultilevel"/>
    <w:tmpl w:val="D27C6A6C"/>
    <w:lvl w:ilvl="0" w:tplc="5022BE3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43F6766"/>
    <w:multiLevelType w:val="hybridMultilevel"/>
    <w:tmpl w:val="28E66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6"/>
  </w:num>
  <w:num w:numId="3">
    <w:abstractNumId w:val="1"/>
  </w:num>
  <w:num w:numId="4">
    <w:abstractNumId w:val="20"/>
  </w:num>
  <w:num w:numId="5">
    <w:abstractNumId w:val="5"/>
  </w:num>
  <w:num w:numId="6">
    <w:abstractNumId w:val="22"/>
  </w:num>
  <w:num w:numId="7">
    <w:abstractNumId w:val="11"/>
  </w:num>
  <w:num w:numId="8">
    <w:abstractNumId w:val="2"/>
  </w:num>
  <w:num w:numId="9">
    <w:abstractNumId w:val="24"/>
  </w:num>
  <w:num w:numId="10">
    <w:abstractNumId w:val="14"/>
  </w:num>
  <w:num w:numId="11">
    <w:abstractNumId w:val="18"/>
  </w:num>
  <w:num w:numId="12">
    <w:abstractNumId w:val="9"/>
  </w:num>
  <w:num w:numId="13">
    <w:abstractNumId w:val="12"/>
  </w:num>
  <w:num w:numId="14">
    <w:abstractNumId w:val="4"/>
  </w:num>
  <w:num w:numId="15">
    <w:abstractNumId w:val="19"/>
  </w:num>
  <w:num w:numId="16">
    <w:abstractNumId w:val="16"/>
  </w:num>
  <w:num w:numId="17">
    <w:abstractNumId w:val="13"/>
  </w:num>
  <w:num w:numId="18">
    <w:abstractNumId w:val="2"/>
    <w:lvlOverride w:ilvl="0">
      <w:startOverride w:val="6"/>
    </w:lvlOverride>
  </w:num>
  <w:num w:numId="19">
    <w:abstractNumId w:val="7"/>
  </w:num>
  <w:num w:numId="20">
    <w:abstractNumId w:val="3"/>
  </w:num>
  <w:num w:numId="21">
    <w:abstractNumId w:val="8"/>
  </w:num>
  <w:num w:numId="22">
    <w:abstractNumId w:val="15"/>
  </w:num>
  <w:num w:numId="23">
    <w:abstractNumId w:val="21"/>
  </w:num>
  <w:num w:numId="24">
    <w:abstractNumId w:val="23"/>
  </w:num>
  <w:num w:numId="25">
    <w:abstractNumId w:val="17"/>
  </w:num>
  <w:num w:numId="26">
    <w:abstractNumId w:val="2"/>
  </w:num>
  <w:num w:numId="27">
    <w:abstractNumId w:val="10"/>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88"/>
    <w:rsid w:val="000002E6"/>
    <w:rsid w:val="000003F5"/>
    <w:rsid w:val="0000040E"/>
    <w:rsid w:val="0000067B"/>
    <w:rsid w:val="000009D9"/>
    <w:rsid w:val="00000EB5"/>
    <w:rsid w:val="000016B7"/>
    <w:rsid w:val="000019F8"/>
    <w:rsid w:val="00001A22"/>
    <w:rsid w:val="00001CB1"/>
    <w:rsid w:val="00001D81"/>
    <w:rsid w:val="00001E29"/>
    <w:rsid w:val="00002599"/>
    <w:rsid w:val="000027B2"/>
    <w:rsid w:val="0000288C"/>
    <w:rsid w:val="00002FCC"/>
    <w:rsid w:val="00003101"/>
    <w:rsid w:val="00003118"/>
    <w:rsid w:val="0000317C"/>
    <w:rsid w:val="00003217"/>
    <w:rsid w:val="00003A9B"/>
    <w:rsid w:val="00003AEA"/>
    <w:rsid w:val="00003BE9"/>
    <w:rsid w:val="00003EBC"/>
    <w:rsid w:val="0000422B"/>
    <w:rsid w:val="0000472B"/>
    <w:rsid w:val="00004AA4"/>
    <w:rsid w:val="00004DF6"/>
    <w:rsid w:val="000056C6"/>
    <w:rsid w:val="000058DB"/>
    <w:rsid w:val="000059DE"/>
    <w:rsid w:val="00005BBE"/>
    <w:rsid w:val="00005C74"/>
    <w:rsid w:val="00005F6E"/>
    <w:rsid w:val="00006016"/>
    <w:rsid w:val="0000603C"/>
    <w:rsid w:val="000060C7"/>
    <w:rsid w:val="00006F51"/>
    <w:rsid w:val="0000753C"/>
    <w:rsid w:val="0000789C"/>
    <w:rsid w:val="000078D0"/>
    <w:rsid w:val="0000790F"/>
    <w:rsid w:val="00010530"/>
    <w:rsid w:val="00010551"/>
    <w:rsid w:val="00010767"/>
    <w:rsid w:val="00010DBF"/>
    <w:rsid w:val="00010E15"/>
    <w:rsid w:val="00011247"/>
    <w:rsid w:val="00011310"/>
    <w:rsid w:val="0001134F"/>
    <w:rsid w:val="0001135B"/>
    <w:rsid w:val="00011AE5"/>
    <w:rsid w:val="000121EB"/>
    <w:rsid w:val="000122EC"/>
    <w:rsid w:val="00012586"/>
    <w:rsid w:val="000125E5"/>
    <w:rsid w:val="0001260E"/>
    <w:rsid w:val="000127BD"/>
    <w:rsid w:val="00012DD1"/>
    <w:rsid w:val="00012ECE"/>
    <w:rsid w:val="00012EFC"/>
    <w:rsid w:val="000130B1"/>
    <w:rsid w:val="00013117"/>
    <w:rsid w:val="00013705"/>
    <w:rsid w:val="0001378B"/>
    <w:rsid w:val="000137A3"/>
    <w:rsid w:val="000137C4"/>
    <w:rsid w:val="0001381E"/>
    <w:rsid w:val="00013BD9"/>
    <w:rsid w:val="000140E7"/>
    <w:rsid w:val="0001475A"/>
    <w:rsid w:val="000147FD"/>
    <w:rsid w:val="00014942"/>
    <w:rsid w:val="00014B31"/>
    <w:rsid w:val="0001509E"/>
    <w:rsid w:val="00015163"/>
    <w:rsid w:val="00015543"/>
    <w:rsid w:val="00015579"/>
    <w:rsid w:val="000155F9"/>
    <w:rsid w:val="00015790"/>
    <w:rsid w:val="000157D0"/>
    <w:rsid w:val="00015F73"/>
    <w:rsid w:val="00016197"/>
    <w:rsid w:val="0001623E"/>
    <w:rsid w:val="00016441"/>
    <w:rsid w:val="00016481"/>
    <w:rsid w:val="00016664"/>
    <w:rsid w:val="000166E1"/>
    <w:rsid w:val="00016A0D"/>
    <w:rsid w:val="00016A4C"/>
    <w:rsid w:val="00016C12"/>
    <w:rsid w:val="00016E23"/>
    <w:rsid w:val="00017165"/>
    <w:rsid w:val="000174BD"/>
    <w:rsid w:val="00017700"/>
    <w:rsid w:val="00017995"/>
    <w:rsid w:val="00017DF1"/>
    <w:rsid w:val="00017EFE"/>
    <w:rsid w:val="00020021"/>
    <w:rsid w:val="000200BA"/>
    <w:rsid w:val="00020403"/>
    <w:rsid w:val="00020703"/>
    <w:rsid w:val="0002095D"/>
    <w:rsid w:val="000209D4"/>
    <w:rsid w:val="00020EB4"/>
    <w:rsid w:val="0002113A"/>
    <w:rsid w:val="000215AF"/>
    <w:rsid w:val="00021999"/>
    <w:rsid w:val="000219A8"/>
    <w:rsid w:val="00021A66"/>
    <w:rsid w:val="0002214C"/>
    <w:rsid w:val="000222FF"/>
    <w:rsid w:val="0002264F"/>
    <w:rsid w:val="000229B1"/>
    <w:rsid w:val="000229EC"/>
    <w:rsid w:val="00022B00"/>
    <w:rsid w:val="00022F6C"/>
    <w:rsid w:val="00023088"/>
    <w:rsid w:val="0002310B"/>
    <w:rsid w:val="000234F3"/>
    <w:rsid w:val="00023588"/>
    <w:rsid w:val="00023710"/>
    <w:rsid w:val="00023815"/>
    <w:rsid w:val="000239D7"/>
    <w:rsid w:val="00023ABE"/>
    <w:rsid w:val="00023B7B"/>
    <w:rsid w:val="00023C4A"/>
    <w:rsid w:val="00023C63"/>
    <w:rsid w:val="000243E9"/>
    <w:rsid w:val="000243F0"/>
    <w:rsid w:val="00024A0E"/>
    <w:rsid w:val="00024C10"/>
    <w:rsid w:val="00024C6E"/>
    <w:rsid w:val="00024ECC"/>
    <w:rsid w:val="00024FC0"/>
    <w:rsid w:val="0002534B"/>
    <w:rsid w:val="0002545D"/>
    <w:rsid w:val="0002557E"/>
    <w:rsid w:val="000255CC"/>
    <w:rsid w:val="0002583F"/>
    <w:rsid w:val="00025996"/>
    <w:rsid w:val="00025C88"/>
    <w:rsid w:val="00025E5E"/>
    <w:rsid w:val="00025EE4"/>
    <w:rsid w:val="00025FB6"/>
    <w:rsid w:val="000266DE"/>
    <w:rsid w:val="00026F1A"/>
    <w:rsid w:val="000274E3"/>
    <w:rsid w:val="000275C0"/>
    <w:rsid w:val="0002761D"/>
    <w:rsid w:val="0002763E"/>
    <w:rsid w:val="000277C4"/>
    <w:rsid w:val="0002789D"/>
    <w:rsid w:val="00027927"/>
    <w:rsid w:val="00027CA6"/>
    <w:rsid w:val="000306FA"/>
    <w:rsid w:val="000307F0"/>
    <w:rsid w:val="0003088C"/>
    <w:rsid w:val="000309A6"/>
    <w:rsid w:val="00030BAA"/>
    <w:rsid w:val="000312D7"/>
    <w:rsid w:val="00031567"/>
    <w:rsid w:val="000316AC"/>
    <w:rsid w:val="00031B4C"/>
    <w:rsid w:val="00031EFA"/>
    <w:rsid w:val="00032079"/>
    <w:rsid w:val="000320AA"/>
    <w:rsid w:val="00032266"/>
    <w:rsid w:val="000323EE"/>
    <w:rsid w:val="00032972"/>
    <w:rsid w:val="000335FA"/>
    <w:rsid w:val="000337C3"/>
    <w:rsid w:val="0003397D"/>
    <w:rsid w:val="000339B4"/>
    <w:rsid w:val="000341C6"/>
    <w:rsid w:val="000345CB"/>
    <w:rsid w:val="000345FC"/>
    <w:rsid w:val="0003469A"/>
    <w:rsid w:val="000347D1"/>
    <w:rsid w:val="00034A6B"/>
    <w:rsid w:val="00034C4E"/>
    <w:rsid w:val="00035903"/>
    <w:rsid w:val="00035FB0"/>
    <w:rsid w:val="00036404"/>
    <w:rsid w:val="00036B72"/>
    <w:rsid w:val="00036CEF"/>
    <w:rsid w:val="00037438"/>
    <w:rsid w:val="000376CA"/>
    <w:rsid w:val="00037DFA"/>
    <w:rsid w:val="0004013A"/>
    <w:rsid w:val="00040311"/>
    <w:rsid w:val="00040336"/>
    <w:rsid w:val="00040340"/>
    <w:rsid w:val="000404A7"/>
    <w:rsid w:val="000409EE"/>
    <w:rsid w:val="00040D7E"/>
    <w:rsid w:val="000410DF"/>
    <w:rsid w:val="00041166"/>
    <w:rsid w:val="000411E2"/>
    <w:rsid w:val="00041272"/>
    <w:rsid w:val="0004138B"/>
    <w:rsid w:val="000418B0"/>
    <w:rsid w:val="00041C1D"/>
    <w:rsid w:val="00041FB2"/>
    <w:rsid w:val="00041FF2"/>
    <w:rsid w:val="00041FF8"/>
    <w:rsid w:val="00042618"/>
    <w:rsid w:val="00042857"/>
    <w:rsid w:val="0004365E"/>
    <w:rsid w:val="00043C93"/>
    <w:rsid w:val="00043F7E"/>
    <w:rsid w:val="000441CA"/>
    <w:rsid w:val="0004428F"/>
    <w:rsid w:val="0004447F"/>
    <w:rsid w:val="000444F5"/>
    <w:rsid w:val="000445C8"/>
    <w:rsid w:val="00044A7D"/>
    <w:rsid w:val="00044CBE"/>
    <w:rsid w:val="000450E7"/>
    <w:rsid w:val="000450F9"/>
    <w:rsid w:val="000455DD"/>
    <w:rsid w:val="00045B1A"/>
    <w:rsid w:val="00045E89"/>
    <w:rsid w:val="00045EEB"/>
    <w:rsid w:val="00045F96"/>
    <w:rsid w:val="00046087"/>
    <w:rsid w:val="0004622A"/>
    <w:rsid w:val="00046246"/>
    <w:rsid w:val="000467D9"/>
    <w:rsid w:val="00046845"/>
    <w:rsid w:val="00046C78"/>
    <w:rsid w:val="00046E8D"/>
    <w:rsid w:val="000470E9"/>
    <w:rsid w:val="0004711B"/>
    <w:rsid w:val="000471AE"/>
    <w:rsid w:val="000471D3"/>
    <w:rsid w:val="0004734A"/>
    <w:rsid w:val="00047465"/>
    <w:rsid w:val="000474B4"/>
    <w:rsid w:val="00047503"/>
    <w:rsid w:val="00047ADF"/>
    <w:rsid w:val="00047B0C"/>
    <w:rsid w:val="00047C08"/>
    <w:rsid w:val="00047C99"/>
    <w:rsid w:val="00047F08"/>
    <w:rsid w:val="00047FF0"/>
    <w:rsid w:val="000502E0"/>
    <w:rsid w:val="00050B38"/>
    <w:rsid w:val="00050D18"/>
    <w:rsid w:val="00050D9E"/>
    <w:rsid w:val="00050E22"/>
    <w:rsid w:val="000510A7"/>
    <w:rsid w:val="000510CB"/>
    <w:rsid w:val="000512EE"/>
    <w:rsid w:val="00051531"/>
    <w:rsid w:val="00051895"/>
    <w:rsid w:val="000518A0"/>
    <w:rsid w:val="000518F7"/>
    <w:rsid w:val="00051959"/>
    <w:rsid w:val="00051B7D"/>
    <w:rsid w:val="000521A3"/>
    <w:rsid w:val="000523F9"/>
    <w:rsid w:val="000524EE"/>
    <w:rsid w:val="000531D4"/>
    <w:rsid w:val="00053CEF"/>
    <w:rsid w:val="00053D09"/>
    <w:rsid w:val="00054042"/>
    <w:rsid w:val="0005405E"/>
    <w:rsid w:val="000540AB"/>
    <w:rsid w:val="0005415F"/>
    <w:rsid w:val="0005450A"/>
    <w:rsid w:val="00054C31"/>
    <w:rsid w:val="00055048"/>
    <w:rsid w:val="00055954"/>
    <w:rsid w:val="00055CA5"/>
    <w:rsid w:val="00055E10"/>
    <w:rsid w:val="00056605"/>
    <w:rsid w:val="000567EA"/>
    <w:rsid w:val="000568F7"/>
    <w:rsid w:val="00056C08"/>
    <w:rsid w:val="00057170"/>
    <w:rsid w:val="00057484"/>
    <w:rsid w:val="00057512"/>
    <w:rsid w:val="00057CC8"/>
    <w:rsid w:val="00057CF0"/>
    <w:rsid w:val="00057E42"/>
    <w:rsid w:val="000600BD"/>
    <w:rsid w:val="00060410"/>
    <w:rsid w:val="000604B0"/>
    <w:rsid w:val="000606A1"/>
    <w:rsid w:val="00060C9F"/>
    <w:rsid w:val="00060D07"/>
    <w:rsid w:val="0006124E"/>
    <w:rsid w:val="000614F9"/>
    <w:rsid w:val="0006158C"/>
    <w:rsid w:val="000616AF"/>
    <w:rsid w:val="000617EB"/>
    <w:rsid w:val="00061EB9"/>
    <w:rsid w:val="00062456"/>
    <w:rsid w:val="00062572"/>
    <w:rsid w:val="000625C2"/>
    <w:rsid w:val="000629D6"/>
    <w:rsid w:val="00062C75"/>
    <w:rsid w:val="00062E48"/>
    <w:rsid w:val="00063296"/>
    <w:rsid w:val="0006335E"/>
    <w:rsid w:val="00063536"/>
    <w:rsid w:val="000636DE"/>
    <w:rsid w:val="00063C39"/>
    <w:rsid w:val="00063C70"/>
    <w:rsid w:val="00063DD4"/>
    <w:rsid w:val="00063DE8"/>
    <w:rsid w:val="00063E8B"/>
    <w:rsid w:val="000643A9"/>
    <w:rsid w:val="000646D9"/>
    <w:rsid w:val="00064CF4"/>
    <w:rsid w:val="00064FD7"/>
    <w:rsid w:val="0006504C"/>
    <w:rsid w:val="000653C1"/>
    <w:rsid w:val="0006568B"/>
    <w:rsid w:val="000659DC"/>
    <w:rsid w:val="00065C43"/>
    <w:rsid w:val="000660F5"/>
    <w:rsid w:val="00066271"/>
    <w:rsid w:val="00066430"/>
    <w:rsid w:val="00066791"/>
    <w:rsid w:val="0006681D"/>
    <w:rsid w:val="00066B4F"/>
    <w:rsid w:val="00066CD4"/>
    <w:rsid w:val="00066E9B"/>
    <w:rsid w:val="0006759B"/>
    <w:rsid w:val="00067848"/>
    <w:rsid w:val="00067A2E"/>
    <w:rsid w:val="00067CC5"/>
    <w:rsid w:val="0007008F"/>
    <w:rsid w:val="0007062C"/>
    <w:rsid w:val="000706C6"/>
    <w:rsid w:val="00070BC5"/>
    <w:rsid w:val="00070C90"/>
    <w:rsid w:val="000714AB"/>
    <w:rsid w:val="000716DB"/>
    <w:rsid w:val="0007194F"/>
    <w:rsid w:val="00071D35"/>
    <w:rsid w:val="00071F77"/>
    <w:rsid w:val="0007221F"/>
    <w:rsid w:val="000722BB"/>
    <w:rsid w:val="00072533"/>
    <w:rsid w:val="000726AE"/>
    <w:rsid w:val="00072945"/>
    <w:rsid w:val="00072A20"/>
    <w:rsid w:val="00073048"/>
    <w:rsid w:val="000734C3"/>
    <w:rsid w:val="0007359F"/>
    <w:rsid w:val="000736EE"/>
    <w:rsid w:val="000738FD"/>
    <w:rsid w:val="000739D9"/>
    <w:rsid w:val="00073BD7"/>
    <w:rsid w:val="00073D9E"/>
    <w:rsid w:val="00073F86"/>
    <w:rsid w:val="0007409E"/>
    <w:rsid w:val="00074214"/>
    <w:rsid w:val="000742B8"/>
    <w:rsid w:val="0007435E"/>
    <w:rsid w:val="000745DB"/>
    <w:rsid w:val="00074616"/>
    <w:rsid w:val="000747E3"/>
    <w:rsid w:val="00074BCA"/>
    <w:rsid w:val="00074D36"/>
    <w:rsid w:val="0007520A"/>
    <w:rsid w:val="00075411"/>
    <w:rsid w:val="000754DC"/>
    <w:rsid w:val="00076192"/>
    <w:rsid w:val="00076235"/>
    <w:rsid w:val="000764E8"/>
    <w:rsid w:val="00076529"/>
    <w:rsid w:val="0007660D"/>
    <w:rsid w:val="00076652"/>
    <w:rsid w:val="00076939"/>
    <w:rsid w:val="00076D42"/>
    <w:rsid w:val="00076FC0"/>
    <w:rsid w:val="000772AB"/>
    <w:rsid w:val="00077884"/>
    <w:rsid w:val="000802B2"/>
    <w:rsid w:val="0008039E"/>
    <w:rsid w:val="00080408"/>
    <w:rsid w:val="00080412"/>
    <w:rsid w:val="000807D1"/>
    <w:rsid w:val="00080853"/>
    <w:rsid w:val="00080B53"/>
    <w:rsid w:val="00080B9D"/>
    <w:rsid w:val="00080EF0"/>
    <w:rsid w:val="000814E2"/>
    <w:rsid w:val="000814F4"/>
    <w:rsid w:val="000818A5"/>
    <w:rsid w:val="0008195E"/>
    <w:rsid w:val="000819DA"/>
    <w:rsid w:val="00081A17"/>
    <w:rsid w:val="00081ACB"/>
    <w:rsid w:val="0008211F"/>
    <w:rsid w:val="00082389"/>
    <w:rsid w:val="000824AA"/>
    <w:rsid w:val="0008277D"/>
    <w:rsid w:val="000827A3"/>
    <w:rsid w:val="000827C7"/>
    <w:rsid w:val="000828C6"/>
    <w:rsid w:val="00082BA1"/>
    <w:rsid w:val="00082CE7"/>
    <w:rsid w:val="00082F73"/>
    <w:rsid w:val="0008321F"/>
    <w:rsid w:val="00083295"/>
    <w:rsid w:val="00083DE6"/>
    <w:rsid w:val="00083F26"/>
    <w:rsid w:val="00083F73"/>
    <w:rsid w:val="000848A9"/>
    <w:rsid w:val="000849CD"/>
    <w:rsid w:val="00084A9A"/>
    <w:rsid w:val="00084C15"/>
    <w:rsid w:val="000852EA"/>
    <w:rsid w:val="0008554A"/>
    <w:rsid w:val="00085675"/>
    <w:rsid w:val="000858E7"/>
    <w:rsid w:val="00085BA2"/>
    <w:rsid w:val="00085CE2"/>
    <w:rsid w:val="00085F5A"/>
    <w:rsid w:val="000861C9"/>
    <w:rsid w:val="00086205"/>
    <w:rsid w:val="0008628D"/>
    <w:rsid w:val="00086511"/>
    <w:rsid w:val="00086779"/>
    <w:rsid w:val="000868F6"/>
    <w:rsid w:val="00086D62"/>
    <w:rsid w:val="00086DCB"/>
    <w:rsid w:val="00086EFB"/>
    <w:rsid w:val="00087153"/>
    <w:rsid w:val="00087465"/>
    <w:rsid w:val="00087487"/>
    <w:rsid w:val="000875F5"/>
    <w:rsid w:val="00087691"/>
    <w:rsid w:val="00087720"/>
    <w:rsid w:val="00087764"/>
    <w:rsid w:val="00087ABE"/>
    <w:rsid w:val="00090135"/>
    <w:rsid w:val="000901BC"/>
    <w:rsid w:val="00090708"/>
    <w:rsid w:val="00090C51"/>
    <w:rsid w:val="00091244"/>
    <w:rsid w:val="00091377"/>
    <w:rsid w:val="0009137B"/>
    <w:rsid w:val="000917FD"/>
    <w:rsid w:val="00091839"/>
    <w:rsid w:val="00091902"/>
    <w:rsid w:val="00091996"/>
    <w:rsid w:val="00091A72"/>
    <w:rsid w:val="00091BDF"/>
    <w:rsid w:val="00091CC9"/>
    <w:rsid w:val="00091D93"/>
    <w:rsid w:val="00091E8D"/>
    <w:rsid w:val="00091F23"/>
    <w:rsid w:val="0009230A"/>
    <w:rsid w:val="00092312"/>
    <w:rsid w:val="00092332"/>
    <w:rsid w:val="000923DC"/>
    <w:rsid w:val="000925EE"/>
    <w:rsid w:val="00092621"/>
    <w:rsid w:val="0009280D"/>
    <w:rsid w:val="00092855"/>
    <w:rsid w:val="00092B43"/>
    <w:rsid w:val="000930BD"/>
    <w:rsid w:val="000933A2"/>
    <w:rsid w:val="0009354F"/>
    <w:rsid w:val="000935F4"/>
    <w:rsid w:val="0009360C"/>
    <w:rsid w:val="00093622"/>
    <w:rsid w:val="0009378C"/>
    <w:rsid w:val="00093A86"/>
    <w:rsid w:val="00093AD7"/>
    <w:rsid w:val="00093D2F"/>
    <w:rsid w:val="00093E1D"/>
    <w:rsid w:val="000942E4"/>
    <w:rsid w:val="000945F7"/>
    <w:rsid w:val="00094B25"/>
    <w:rsid w:val="00094BB3"/>
    <w:rsid w:val="00094C4E"/>
    <w:rsid w:val="00094E03"/>
    <w:rsid w:val="00095057"/>
    <w:rsid w:val="00095446"/>
    <w:rsid w:val="000958BB"/>
    <w:rsid w:val="00095A85"/>
    <w:rsid w:val="00095BE2"/>
    <w:rsid w:val="00096002"/>
    <w:rsid w:val="00096103"/>
    <w:rsid w:val="00096304"/>
    <w:rsid w:val="0009647A"/>
    <w:rsid w:val="000964D0"/>
    <w:rsid w:val="00096519"/>
    <w:rsid w:val="000967C5"/>
    <w:rsid w:val="00096AD3"/>
    <w:rsid w:val="00096FA5"/>
    <w:rsid w:val="000975E4"/>
    <w:rsid w:val="00097645"/>
    <w:rsid w:val="000977C8"/>
    <w:rsid w:val="00097D3B"/>
    <w:rsid w:val="000A026B"/>
    <w:rsid w:val="000A059F"/>
    <w:rsid w:val="000A0684"/>
    <w:rsid w:val="000A0AE1"/>
    <w:rsid w:val="000A1424"/>
    <w:rsid w:val="000A1576"/>
    <w:rsid w:val="000A15C2"/>
    <w:rsid w:val="000A1608"/>
    <w:rsid w:val="000A1649"/>
    <w:rsid w:val="000A1731"/>
    <w:rsid w:val="000A1A35"/>
    <w:rsid w:val="000A2010"/>
    <w:rsid w:val="000A2170"/>
    <w:rsid w:val="000A2800"/>
    <w:rsid w:val="000A2CA0"/>
    <w:rsid w:val="000A2E70"/>
    <w:rsid w:val="000A33AC"/>
    <w:rsid w:val="000A356C"/>
    <w:rsid w:val="000A3598"/>
    <w:rsid w:val="000A36D9"/>
    <w:rsid w:val="000A3B58"/>
    <w:rsid w:val="000A46B6"/>
    <w:rsid w:val="000A47BE"/>
    <w:rsid w:val="000A47EE"/>
    <w:rsid w:val="000A4AA1"/>
    <w:rsid w:val="000A4CDB"/>
    <w:rsid w:val="000A4CF2"/>
    <w:rsid w:val="000A4DEE"/>
    <w:rsid w:val="000A5289"/>
    <w:rsid w:val="000A52D5"/>
    <w:rsid w:val="000A5443"/>
    <w:rsid w:val="000A592A"/>
    <w:rsid w:val="000A5D1E"/>
    <w:rsid w:val="000A5E0B"/>
    <w:rsid w:val="000A5F57"/>
    <w:rsid w:val="000A5FBE"/>
    <w:rsid w:val="000A6039"/>
    <w:rsid w:val="000A619A"/>
    <w:rsid w:val="000A626B"/>
    <w:rsid w:val="000A64F9"/>
    <w:rsid w:val="000A656E"/>
    <w:rsid w:val="000A6E72"/>
    <w:rsid w:val="000A6EAA"/>
    <w:rsid w:val="000A7646"/>
    <w:rsid w:val="000A76C1"/>
    <w:rsid w:val="000A7914"/>
    <w:rsid w:val="000A7C33"/>
    <w:rsid w:val="000A7CB0"/>
    <w:rsid w:val="000B0066"/>
    <w:rsid w:val="000B013F"/>
    <w:rsid w:val="000B1113"/>
    <w:rsid w:val="000B1229"/>
    <w:rsid w:val="000B131E"/>
    <w:rsid w:val="000B14AD"/>
    <w:rsid w:val="000B15A1"/>
    <w:rsid w:val="000B24E8"/>
    <w:rsid w:val="000B264A"/>
    <w:rsid w:val="000B2743"/>
    <w:rsid w:val="000B278B"/>
    <w:rsid w:val="000B2BCE"/>
    <w:rsid w:val="000B2E0F"/>
    <w:rsid w:val="000B2E6D"/>
    <w:rsid w:val="000B30C4"/>
    <w:rsid w:val="000B33D7"/>
    <w:rsid w:val="000B3550"/>
    <w:rsid w:val="000B36D8"/>
    <w:rsid w:val="000B3B4B"/>
    <w:rsid w:val="000B3CF9"/>
    <w:rsid w:val="000B43E6"/>
    <w:rsid w:val="000B4946"/>
    <w:rsid w:val="000B49CD"/>
    <w:rsid w:val="000B4B15"/>
    <w:rsid w:val="000B4B4C"/>
    <w:rsid w:val="000B4D27"/>
    <w:rsid w:val="000B5900"/>
    <w:rsid w:val="000B5983"/>
    <w:rsid w:val="000B5B84"/>
    <w:rsid w:val="000B5B87"/>
    <w:rsid w:val="000B5D71"/>
    <w:rsid w:val="000B5D90"/>
    <w:rsid w:val="000B651F"/>
    <w:rsid w:val="000B6C0D"/>
    <w:rsid w:val="000B6D0E"/>
    <w:rsid w:val="000B6DF6"/>
    <w:rsid w:val="000B74BE"/>
    <w:rsid w:val="000B752C"/>
    <w:rsid w:val="000B77B0"/>
    <w:rsid w:val="000B7A67"/>
    <w:rsid w:val="000C0271"/>
    <w:rsid w:val="000C02BC"/>
    <w:rsid w:val="000C02CF"/>
    <w:rsid w:val="000C06B2"/>
    <w:rsid w:val="000C07FC"/>
    <w:rsid w:val="000C08B6"/>
    <w:rsid w:val="000C141B"/>
    <w:rsid w:val="000C1433"/>
    <w:rsid w:val="000C1451"/>
    <w:rsid w:val="000C176C"/>
    <w:rsid w:val="000C1DD5"/>
    <w:rsid w:val="000C1E39"/>
    <w:rsid w:val="000C203B"/>
    <w:rsid w:val="000C2581"/>
    <w:rsid w:val="000C2778"/>
    <w:rsid w:val="000C29FA"/>
    <w:rsid w:val="000C2BE6"/>
    <w:rsid w:val="000C2CD9"/>
    <w:rsid w:val="000C2FB5"/>
    <w:rsid w:val="000C3830"/>
    <w:rsid w:val="000C3897"/>
    <w:rsid w:val="000C39C0"/>
    <w:rsid w:val="000C3B8F"/>
    <w:rsid w:val="000C4020"/>
    <w:rsid w:val="000C40E5"/>
    <w:rsid w:val="000C41F5"/>
    <w:rsid w:val="000C420A"/>
    <w:rsid w:val="000C4569"/>
    <w:rsid w:val="000C4603"/>
    <w:rsid w:val="000C46D7"/>
    <w:rsid w:val="000C4723"/>
    <w:rsid w:val="000C4CC9"/>
    <w:rsid w:val="000C4DE3"/>
    <w:rsid w:val="000C5125"/>
    <w:rsid w:val="000C517B"/>
    <w:rsid w:val="000C52DC"/>
    <w:rsid w:val="000C574B"/>
    <w:rsid w:val="000C5973"/>
    <w:rsid w:val="000C6259"/>
    <w:rsid w:val="000C62EC"/>
    <w:rsid w:val="000C641C"/>
    <w:rsid w:val="000C65EA"/>
    <w:rsid w:val="000C6616"/>
    <w:rsid w:val="000C6860"/>
    <w:rsid w:val="000C69A7"/>
    <w:rsid w:val="000C69E2"/>
    <w:rsid w:val="000C6C61"/>
    <w:rsid w:val="000C712C"/>
    <w:rsid w:val="000C7280"/>
    <w:rsid w:val="000C74A8"/>
    <w:rsid w:val="000C753C"/>
    <w:rsid w:val="000C755D"/>
    <w:rsid w:val="000C7AD8"/>
    <w:rsid w:val="000C7BE8"/>
    <w:rsid w:val="000C7C89"/>
    <w:rsid w:val="000C7CCD"/>
    <w:rsid w:val="000C7E27"/>
    <w:rsid w:val="000D01AD"/>
    <w:rsid w:val="000D0362"/>
    <w:rsid w:val="000D0665"/>
    <w:rsid w:val="000D06DD"/>
    <w:rsid w:val="000D06F4"/>
    <w:rsid w:val="000D0A07"/>
    <w:rsid w:val="000D0C73"/>
    <w:rsid w:val="000D1052"/>
    <w:rsid w:val="000D162C"/>
    <w:rsid w:val="000D17D4"/>
    <w:rsid w:val="000D1AC6"/>
    <w:rsid w:val="000D1E6F"/>
    <w:rsid w:val="000D23A3"/>
    <w:rsid w:val="000D2747"/>
    <w:rsid w:val="000D34CD"/>
    <w:rsid w:val="000D34F1"/>
    <w:rsid w:val="000D35F1"/>
    <w:rsid w:val="000D3A37"/>
    <w:rsid w:val="000D3C54"/>
    <w:rsid w:val="000D46E7"/>
    <w:rsid w:val="000D4896"/>
    <w:rsid w:val="000D4EDC"/>
    <w:rsid w:val="000D4FBD"/>
    <w:rsid w:val="000D5032"/>
    <w:rsid w:val="000D5483"/>
    <w:rsid w:val="000D5523"/>
    <w:rsid w:val="000D5713"/>
    <w:rsid w:val="000D59CA"/>
    <w:rsid w:val="000D5AC8"/>
    <w:rsid w:val="000D620F"/>
    <w:rsid w:val="000D6338"/>
    <w:rsid w:val="000D6496"/>
    <w:rsid w:val="000D66CD"/>
    <w:rsid w:val="000D67AD"/>
    <w:rsid w:val="000D6A26"/>
    <w:rsid w:val="000D6BBD"/>
    <w:rsid w:val="000D6CFD"/>
    <w:rsid w:val="000D7005"/>
    <w:rsid w:val="000D70A5"/>
    <w:rsid w:val="000D70B7"/>
    <w:rsid w:val="000D7495"/>
    <w:rsid w:val="000D7699"/>
    <w:rsid w:val="000D77A3"/>
    <w:rsid w:val="000E0267"/>
    <w:rsid w:val="000E0295"/>
    <w:rsid w:val="000E05A8"/>
    <w:rsid w:val="000E0783"/>
    <w:rsid w:val="000E0887"/>
    <w:rsid w:val="000E0CDC"/>
    <w:rsid w:val="000E0F28"/>
    <w:rsid w:val="000E0F4B"/>
    <w:rsid w:val="000E1423"/>
    <w:rsid w:val="000E16CB"/>
    <w:rsid w:val="000E1CFC"/>
    <w:rsid w:val="000E22C4"/>
    <w:rsid w:val="000E237D"/>
    <w:rsid w:val="000E23A8"/>
    <w:rsid w:val="000E24D2"/>
    <w:rsid w:val="000E2C93"/>
    <w:rsid w:val="000E2CD7"/>
    <w:rsid w:val="000E30E3"/>
    <w:rsid w:val="000E3530"/>
    <w:rsid w:val="000E35FB"/>
    <w:rsid w:val="000E369F"/>
    <w:rsid w:val="000E36CD"/>
    <w:rsid w:val="000E3983"/>
    <w:rsid w:val="000E39BB"/>
    <w:rsid w:val="000E3A64"/>
    <w:rsid w:val="000E3F9C"/>
    <w:rsid w:val="000E3FCD"/>
    <w:rsid w:val="000E40F7"/>
    <w:rsid w:val="000E4305"/>
    <w:rsid w:val="000E4361"/>
    <w:rsid w:val="000E49FA"/>
    <w:rsid w:val="000E4BD7"/>
    <w:rsid w:val="000E4C72"/>
    <w:rsid w:val="000E50AC"/>
    <w:rsid w:val="000E56E6"/>
    <w:rsid w:val="000E5A63"/>
    <w:rsid w:val="000E5A93"/>
    <w:rsid w:val="000E5C43"/>
    <w:rsid w:val="000E5D05"/>
    <w:rsid w:val="000E5FE5"/>
    <w:rsid w:val="000E60F1"/>
    <w:rsid w:val="000E6163"/>
    <w:rsid w:val="000E61E0"/>
    <w:rsid w:val="000E626E"/>
    <w:rsid w:val="000E63E8"/>
    <w:rsid w:val="000E6C65"/>
    <w:rsid w:val="000E71AE"/>
    <w:rsid w:val="000E71C1"/>
    <w:rsid w:val="000E783C"/>
    <w:rsid w:val="000E78FF"/>
    <w:rsid w:val="000E79F3"/>
    <w:rsid w:val="000E7AB9"/>
    <w:rsid w:val="000E7B8D"/>
    <w:rsid w:val="000E7E5C"/>
    <w:rsid w:val="000F01F7"/>
    <w:rsid w:val="000F03DE"/>
    <w:rsid w:val="000F04B6"/>
    <w:rsid w:val="000F0803"/>
    <w:rsid w:val="000F0E6D"/>
    <w:rsid w:val="000F12B4"/>
    <w:rsid w:val="000F1565"/>
    <w:rsid w:val="000F1666"/>
    <w:rsid w:val="000F1A1A"/>
    <w:rsid w:val="000F1BB7"/>
    <w:rsid w:val="000F1BD9"/>
    <w:rsid w:val="000F2319"/>
    <w:rsid w:val="000F2763"/>
    <w:rsid w:val="000F29FB"/>
    <w:rsid w:val="000F2ABF"/>
    <w:rsid w:val="000F2B3E"/>
    <w:rsid w:val="000F2F0A"/>
    <w:rsid w:val="000F3087"/>
    <w:rsid w:val="000F31A1"/>
    <w:rsid w:val="000F32C1"/>
    <w:rsid w:val="000F38FE"/>
    <w:rsid w:val="000F3A37"/>
    <w:rsid w:val="000F3C7D"/>
    <w:rsid w:val="000F43B4"/>
    <w:rsid w:val="000F4632"/>
    <w:rsid w:val="000F49C8"/>
    <w:rsid w:val="000F4E12"/>
    <w:rsid w:val="000F4FE9"/>
    <w:rsid w:val="000F5571"/>
    <w:rsid w:val="000F55BE"/>
    <w:rsid w:val="000F5AB9"/>
    <w:rsid w:val="000F5B1F"/>
    <w:rsid w:val="000F5B3A"/>
    <w:rsid w:val="000F632F"/>
    <w:rsid w:val="000F637E"/>
    <w:rsid w:val="000F6549"/>
    <w:rsid w:val="000F671F"/>
    <w:rsid w:val="000F67C3"/>
    <w:rsid w:val="000F67FB"/>
    <w:rsid w:val="000F6A25"/>
    <w:rsid w:val="000F6E8D"/>
    <w:rsid w:val="000F6E9F"/>
    <w:rsid w:val="000F72BC"/>
    <w:rsid w:val="000F7335"/>
    <w:rsid w:val="000F760F"/>
    <w:rsid w:val="000F76C8"/>
    <w:rsid w:val="000F77FF"/>
    <w:rsid w:val="000F7B01"/>
    <w:rsid w:val="000F7DC2"/>
    <w:rsid w:val="000F7E08"/>
    <w:rsid w:val="000F7EAF"/>
    <w:rsid w:val="000F7EE5"/>
    <w:rsid w:val="0010008C"/>
    <w:rsid w:val="0010023D"/>
    <w:rsid w:val="001004FF"/>
    <w:rsid w:val="0010051C"/>
    <w:rsid w:val="00100603"/>
    <w:rsid w:val="00100E91"/>
    <w:rsid w:val="00100EA6"/>
    <w:rsid w:val="00100F78"/>
    <w:rsid w:val="00101393"/>
    <w:rsid w:val="001014BC"/>
    <w:rsid w:val="0010171E"/>
    <w:rsid w:val="00101A63"/>
    <w:rsid w:val="00101EAC"/>
    <w:rsid w:val="00102092"/>
    <w:rsid w:val="00102324"/>
    <w:rsid w:val="0010273A"/>
    <w:rsid w:val="00102B64"/>
    <w:rsid w:val="0010369D"/>
    <w:rsid w:val="00103908"/>
    <w:rsid w:val="001039BD"/>
    <w:rsid w:val="001041B5"/>
    <w:rsid w:val="001042A6"/>
    <w:rsid w:val="001043D8"/>
    <w:rsid w:val="0010442C"/>
    <w:rsid w:val="00104A82"/>
    <w:rsid w:val="00104BD7"/>
    <w:rsid w:val="00105028"/>
    <w:rsid w:val="0010559B"/>
    <w:rsid w:val="00105C1D"/>
    <w:rsid w:val="00105C94"/>
    <w:rsid w:val="00105DEC"/>
    <w:rsid w:val="00105F42"/>
    <w:rsid w:val="0010624B"/>
    <w:rsid w:val="0010684B"/>
    <w:rsid w:val="001069AD"/>
    <w:rsid w:val="00106B6A"/>
    <w:rsid w:val="00106C6C"/>
    <w:rsid w:val="00106F3D"/>
    <w:rsid w:val="001070AA"/>
    <w:rsid w:val="0010730F"/>
    <w:rsid w:val="001078FA"/>
    <w:rsid w:val="00107940"/>
    <w:rsid w:val="00107FD4"/>
    <w:rsid w:val="001100C8"/>
    <w:rsid w:val="0011071B"/>
    <w:rsid w:val="00110921"/>
    <w:rsid w:val="00110D5D"/>
    <w:rsid w:val="00110EE7"/>
    <w:rsid w:val="0011178F"/>
    <w:rsid w:val="001118B4"/>
    <w:rsid w:val="001119F5"/>
    <w:rsid w:val="00111E26"/>
    <w:rsid w:val="00111F13"/>
    <w:rsid w:val="0011251D"/>
    <w:rsid w:val="0011260D"/>
    <w:rsid w:val="0011268C"/>
    <w:rsid w:val="001127E0"/>
    <w:rsid w:val="00112A93"/>
    <w:rsid w:val="00112B39"/>
    <w:rsid w:val="00112D79"/>
    <w:rsid w:val="00112E14"/>
    <w:rsid w:val="00112E5C"/>
    <w:rsid w:val="00112E8C"/>
    <w:rsid w:val="0011306E"/>
    <w:rsid w:val="0011371D"/>
    <w:rsid w:val="001137BF"/>
    <w:rsid w:val="00113972"/>
    <w:rsid w:val="00113BBF"/>
    <w:rsid w:val="00113C74"/>
    <w:rsid w:val="00113D88"/>
    <w:rsid w:val="0011415C"/>
    <w:rsid w:val="00114443"/>
    <w:rsid w:val="001144A7"/>
    <w:rsid w:val="0011456A"/>
    <w:rsid w:val="00114889"/>
    <w:rsid w:val="0011499E"/>
    <w:rsid w:val="00114A3A"/>
    <w:rsid w:val="00114DB4"/>
    <w:rsid w:val="001151C5"/>
    <w:rsid w:val="001155B2"/>
    <w:rsid w:val="0011571C"/>
    <w:rsid w:val="00115DDD"/>
    <w:rsid w:val="00115EB6"/>
    <w:rsid w:val="00116107"/>
    <w:rsid w:val="001162C8"/>
    <w:rsid w:val="0011637E"/>
    <w:rsid w:val="00116D53"/>
    <w:rsid w:val="00117164"/>
    <w:rsid w:val="0011730A"/>
    <w:rsid w:val="0011736A"/>
    <w:rsid w:val="00117477"/>
    <w:rsid w:val="00117898"/>
    <w:rsid w:val="001179CA"/>
    <w:rsid w:val="00117B66"/>
    <w:rsid w:val="00117F0C"/>
    <w:rsid w:val="00120092"/>
    <w:rsid w:val="00120399"/>
    <w:rsid w:val="00120467"/>
    <w:rsid w:val="00120514"/>
    <w:rsid w:val="0012054C"/>
    <w:rsid w:val="0012098A"/>
    <w:rsid w:val="0012099C"/>
    <w:rsid w:val="001209F5"/>
    <w:rsid w:val="00120D76"/>
    <w:rsid w:val="001211AA"/>
    <w:rsid w:val="00121399"/>
    <w:rsid w:val="001213FE"/>
    <w:rsid w:val="001214F1"/>
    <w:rsid w:val="00121739"/>
    <w:rsid w:val="001218C7"/>
    <w:rsid w:val="00121989"/>
    <w:rsid w:val="00121CFD"/>
    <w:rsid w:val="00121E46"/>
    <w:rsid w:val="00121E8A"/>
    <w:rsid w:val="001220B0"/>
    <w:rsid w:val="001220B8"/>
    <w:rsid w:val="00122573"/>
    <w:rsid w:val="00122F6B"/>
    <w:rsid w:val="001231B7"/>
    <w:rsid w:val="00123463"/>
    <w:rsid w:val="00123562"/>
    <w:rsid w:val="0012357C"/>
    <w:rsid w:val="001239C8"/>
    <w:rsid w:val="00123B78"/>
    <w:rsid w:val="00123C05"/>
    <w:rsid w:val="00123E4B"/>
    <w:rsid w:val="001241D7"/>
    <w:rsid w:val="001245E3"/>
    <w:rsid w:val="00124A3F"/>
    <w:rsid w:val="00124BD7"/>
    <w:rsid w:val="00124D29"/>
    <w:rsid w:val="00124E20"/>
    <w:rsid w:val="00124F78"/>
    <w:rsid w:val="00125049"/>
    <w:rsid w:val="0012549F"/>
    <w:rsid w:val="001254EE"/>
    <w:rsid w:val="00125A34"/>
    <w:rsid w:val="00126284"/>
    <w:rsid w:val="00126641"/>
    <w:rsid w:val="00126735"/>
    <w:rsid w:val="001267E1"/>
    <w:rsid w:val="00126856"/>
    <w:rsid w:val="001269B8"/>
    <w:rsid w:val="00126A5C"/>
    <w:rsid w:val="00126CA6"/>
    <w:rsid w:val="0012714A"/>
    <w:rsid w:val="0012721E"/>
    <w:rsid w:val="0012734F"/>
    <w:rsid w:val="001274C1"/>
    <w:rsid w:val="001275E3"/>
    <w:rsid w:val="0012760A"/>
    <w:rsid w:val="0012770B"/>
    <w:rsid w:val="001278DD"/>
    <w:rsid w:val="00127B10"/>
    <w:rsid w:val="00127CB7"/>
    <w:rsid w:val="0013006B"/>
    <w:rsid w:val="00130458"/>
    <w:rsid w:val="0013048E"/>
    <w:rsid w:val="001304B2"/>
    <w:rsid w:val="001306CB"/>
    <w:rsid w:val="0013083A"/>
    <w:rsid w:val="00130E67"/>
    <w:rsid w:val="00130ED9"/>
    <w:rsid w:val="00131C80"/>
    <w:rsid w:val="00131CCF"/>
    <w:rsid w:val="00132896"/>
    <w:rsid w:val="0013300B"/>
    <w:rsid w:val="0013336C"/>
    <w:rsid w:val="001338C9"/>
    <w:rsid w:val="00133BC3"/>
    <w:rsid w:val="00133DAC"/>
    <w:rsid w:val="00133DDE"/>
    <w:rsid w:val="00133F0E"/>
    <w:rsid w:val="0013409D"/>
    <w:rsid w:val="00134190"/>
    <w:rsid w:val="001341DC"/>
    <w:rsid w:val="00134289"/>
    <w:rsid w:val="00134B23"/>
    <w:rsid w:val="00134E17"/>
    <w:rsid w:val="00134EAC"/>
    <w:rsid w:val="001352AC"/>
    <w:rsid w:val="00135380"/>
    <w:rsid w:val="00135550"/>
    <w:rsid w:val="001355D4"/>
    <w:rsid w:val="00135D69"/>
    <w:rsid w:val="00135DCE"/>
    <w:rsid w:val="00136011"/>
    <w:rsid w:val="00136068"/>
    <w:rsid w:val="00136375"/>
    <w:rsid w:val="00136431"/>
    <w:rsid w:val="001364DA"/>
    <w:rsid w:val="00136563"/>
    <w:rsid w:val="00136734"/>
    <w:rsid w:val="00136ACF"/>
    <w:rsid w:val="00136C3F"/>
    <w:rsid w:val="00136DAC"/>
    <w:rsid w:val="0013752B"/>
    <w:rsid w:val="00137572"/>
    <w:rsid w:val="0013764F"/>
    <w:rsid w:val="001377CD"/>
    <w:rsid w:val="001409BF"/>
    <w:rsid w:val="00140AC0"/>
    <w:rsid w:val="00140B67"/>
    <w:rsid w:val="00140EE5"/>
    <w:rsid w:val="0014172D"/>
    <w:rsid w:val="00141DFC"/>
    <w:rsid w:val="00142078"/>
    <w:rsid w:val="0014240A"/>
    <w:rsid w:val="0014243F"/>
    <w:rsid w:val="00142917"/>
    <w:rsid w:val="00142BA0"/>
    <w:rsid w:val="00142BD4"/>
    <w:rsid w:val="00142C35"/>
    <w:rsid w:val="00142D95"/>
    <w:rsid w:val="00142DF2"/>
    <w:rsid w:val="00142F4E"/>
    <w:rsid w:val="001431C2"/>
    <w:rsid w:val="00143540"/>
    <w:rsid w:val="001437B8"/>
    <w:rsid w:val="00143B65"/>
    <w:rsid w:val="00143C24"/>
    <w:rsid w:val="00143DD7"/>
    <w:rsid w:val="00143E7B"/>
    <w:rsid w:val="00143F7E"/>
    <w:rsid w:val="00144327"/>
    <w:rsid w:val="0014442A"/>
    <w:rsid w:val="0014456C"/>
    <w:rsid w:val="001448B9"/>
    <w:rsid w:val="00144901"/>
    <w:rsid w:val="00144B82"/>
    <w:rsid w:val="00144E35"/>
    <w:rsid w:val="00144FBB"/>
    <w:rsid w:val="001452D8"/>
    <w:rsid w:val="001454DB"/>
    <w:rsid w:val="001457E6"/>
    <w:rsid w:val="00145F4A"/>
    <w:rsid w:val="00145FD7"/>
    <w:rsid w:val="001462CE"/>
    <w:rsid w:val="0014636A"/>
    <w:rsid w:val="00146564"/>
    <w:rsid w:val="00146965"/>
    <w:rsid w:val="0014696A"/>
    <w:rsid w:val="0014697A"/>
    <w:rsid w:val="00146BFE"/>
    <w:rsid w:val="00147045"/>
    <w:rsid w:val="00147092"/>
    <w:rsid w:val="00147101"/>
    <w:rsid w:val="001471EB"/>
    <w:rsid w:val="001474DB"/>
    <w:rsid w:val="001474E0"/>
    <w:rsid w:val="0014788B"/>
    <w:rsid w:val="00147A63"/>
    <w:rsid w:val="00147B6F"/>
    <w:rsid w:val="00147BAE"/>
    <w:rsid w:val="00147FB9"/>
    <w:rsid w:val="00147FC0"/>
    <w:rsid w:val="001508FB"/>
    <w:rsid w:val="00150EAB"/>
    <w:rsid w:val="0015133F"/>
    <w:rsid w:val="001517B1"/>
    <w:rsid w:val="00151ADB"/>
    <w:rsid w:val="00151B9F"/>
    <w:rsid w:val="00151CCB"/>
    <w:rsid w:val="00151E3B"/>
    <w:rsid w:val="0015219F"/>
    <w:rsid w:val="001521C0"/>
    <w:rsid w:val="00152263"/>
    <w:rsid w:val="00152461"/>
    <w:rsid w:val="00152B0B"/>
    <w:rsid w:val="00152C49"/>
    <w:rsid w:val="00152C5F"/>
    <w:rsid w:val="00152D32"/>
    <w:rsid w:val="00152D72"/>
    <w:rsid w:val="00152F69"/>
    <w:rsid w:val="001536BC"/>
    <w:rsid w:val="00153E8D"/>
    <w:rsid w:val="001540CD"/>
    <w:rsid w:val="00154115"/>
    <w:rsid w:val="001543E1"/>
    <w:rsid w:val="001546D4"/>
    <w:rsid w:val="00154BA4"/>
    <w:rsid w:val="00154FA2"/>
    <w:rsid w:val="00155031"/>
    <w:rsid w:val="001551E7"/>
    <w:rsid w:val="001557D4"/>
    <w:rsid w:val="00155BAC"/>
    <w:rsid w:val="00155BC6"/>
    <w:rsid w:val="00155BEA"/>
    <w:rsid w:val="00155C04"/>
    <w:rsid w:val="00155F6A"/>
    <w:rsid w:val="00156284"/>
    <w:rsid w:val="00156308"/>
    <w:rsid w:val="001565FE"/>
    <w:rsid w:val="001566A0"/>
    <w:rsid w:val="001568A5"/>
    <w:rsid w:val="00157222"/>
    <w:rsid w:val="00157355"/>
    <w:rsid w:val="00157475"/>
    <w:rsid w:val="00157572"/>
    <w:rsid w:val="0015775C"/>
    <w:rsid w:val="0015787D"/>
    <w:rsid w:val="0016047A"/>
    <w:rsid w:val="001606C6"/>
    <w:rsid w:val="001606E0"/>
    <w:rsid w:val="00160871"/>
    <w:rsid w:val="00160FF4"/>
    <w:rsid w:val="001610B2"/>
    <w:rsid w:val="001615DF"/>
    <w:rsid w:val="00161A27"/>
    <w:rsid w:val="00161AFD"/>
    <w:rsid w:val="00161C5C"/>
    <w:rsid w:val="00162257"/>
    <w:rsid w:val="00162724"/>
    <w:rsid w:val="00162BDC"/>
    <w:rsid w:val="00162EF2"/>
    <w:rsid w:val="0016314A"/>
    <w:rsid w:val="00163464"/>
    <w:rsid w:val="001635AD"/>
    <w:rsid w:val="0016371F"/>
    <w:rsid w:val="00164035"/>
    <w:rsid w:val="001640FD"/>
    <w:rsid w:val="00164685"/>
    <w:rsid w:val="0016478B"/>
    <w:rsid w:val="00164F7E"/>
    <w:rsid w:val="001650C1"/>
    <w:rsid w:val="00165185"/>
    <w:rsid w:val="001651A5"/>
    <w:rsid w:val="00165852"/>
    <w:rsid w:val="0016589B"/>
    <w:rsid w:val="001658AE"/>
    <w:rsid w:val="00165BCE"/>
    <w:rsid w:val="00165E1A"/>
    <w:rsid w:val="00165FEE"/>
    <w:rsid w:val="00166015"/>
    <w:rsid w:val="001661CD"/>
    <w:rsid w:val="00166293"/>
    <w:rsid w:val="00166699"/>
    <w:rsid w:val="0016689C"/>
    <w:rsid w:val="00166AD8"/>
    <w:rsid w:val="00166D06"/>
    <w:rsid w:val="00167046"/>
    <w:rsid w:val="001675E1"/>
    <w:rsid w:val="0016797B"/>
    <w:rsid w:val="00170015"/>
    <w:rsid w:val="001705A7"/>
    <w:rsid w:val="00170A31"/>
    <w:rsid w:val="00170A5F"/>
    <w:rsid w:val="00170D2F"/>
    <w:rsid w:val="00171748"/>
    <w:rsid w:val="00171E16"/>
    <w:rsid w:val="00171F20"/>
    <w:rsid w:val="00172248"/>
    <w:rsid w:val="0017244B"/>
    <w:rsid w:val="001724CF"/>
    <w:rsid w:val="00172675"/>
    <w:rsid w:val="00172919"/>
    <w:rsid w:val="00173147"/>
    <w:rsid w:val="00173308"/>
    <w:rsid w:val="00173367"/>
    <w:rsid w:val="00173465"/>
    <w:rsid w:val="001734B4"/>
    <w:rsid w:val="0017354F"/>
    <w:rsid w:val="00173591"/>
    <w:rsid w:val="00173A1A"/>
    <w:rsid w:val="00173D24"/>
    <w:rsid w:val="00173E79"/>
    <w:rsid w:val="001743B9"/>
    <w:rsid w:val="001744BF"/>
    <w:rsid w:val="0017488C"/>
    <w:rsid w:val="00174D27"/>
    <w:rsid w:val="00174E2E"/>
    <w:rsid w:val="00175493"/>
    <w:rsid w:val="001754BB"/>
    <w:rsid w:val="0017565E"/>
    <w:rsid w:val="00175736"/>
    <w:rsid w:val="001757AF"/>
    <w:rsid w:val="00175BDC"/>
    <w:rsid w:val="00175DBA"/>
    <w:rsid w:val="00175ECB"/>
    <w:rsid w:val="00175F57"/>
    <w:rsid w:val="00175F97"/>
    <w:rsid w:val="0017620A"/>
    <w:rsid w:val="001765CB"/>
    <w:rsid w:val="00176722"/>
    <w:rsid w:val="00176C27"/>
    <w:rsid w:val="00176D20"/>
    <w:rsid w:val="00176EC1"/>
    <w:rsid w:val="00177582"/>
    <w:rsid w:val="001777D6"/>
    <w:rsid w:val="00177B8D"/>
    <w:rsid w:val="00177BBA"/>
    <w:rsid w:val="00177F9A"/>
    <w:rsid w:val="001804E2"/>
    <w:rsid w:val="00180902"/>
    <w:rsid w:val="00180D12"/>
    <w:rsid w:val="00180D2E"/>
    <w:rsid w:val="00180D44"/>
    <w:rsid w:val="001811C7"/>
    <w:rsid w:val="0018123B"/>
    <w:rsid w:val="001816A9"/>
    <w:rsid w:val="00181915"/>
    <w:rsid w:val="00181E9E"/>
    <w:rsid w:val="00182146"/>
    <w:rsid w:val="001825DE"/>
    <w:rsid w:val="00182AAB"/>
    <w:rsid w:val="00182CCD"/>
    <w:rsid w:val="00182CF6"/>
    <w:rsid w:val="00182D93"/>
    <w:rsid w:val="001831DC"/>
    <w:rsid w:val="00183390"/>
    <w:rsid w:val="001833AD"/>
    <w:rsid w:val="00183813"/>
    <w:rsid w:val="00183898"/>
    <w:rsid w:val="00183B39"/>
    <w:rsid w:val="00183C3C"/>
    <w:rsid w:val="001846B0"/>
    <w:rsid w:val="00184776"/>
    <w:rsid w:val="001849BD"/>
    <w:rsid w:val="00184C1F"/>
    <w:rsid w:val="00184CB6"/>
    <w:rsid w:val="00184CC8"/>
    <w:rsid w:val="00184CF2"/>
    <w:rsid w:val="00184D24"/>
    <w:rsid w:val="001850C6"/>
    <w:rsid w:val="001853EB"/>
    <w:rsid w:val="00185708"/>
    <w:rsid w:val="00185804"/>
    <w:rsid w:val="001858B2"/>
    <w:rsid w:val="0018594E"/>
    <w:rsid w:val="001859BA"/>
    <w:rsid w:val="00186DC5"/>
    <w:rsid w:val="00187697"/>
    <w:rsid w:val="00187886"/>
    <w:rsid w:val="00187924"/>
    <w:rsid w:val="00187AB9"/>
    <w:rsid w:val="00187CEF"/>
    <w:rsid w:val="00190A79"/>
    <w:rsid w:val="00190B52"/>
    <w:rsid w:val="00190B96"/>
    <w:rsid w:val="00190C5F"/>
    <w:rsid w:val="00190D5D"/>
    <w:rsid w:val="00190EF9"/>
    <w:rsid w:val="00190FAA"/>
    <w:rsid w:val="00191239"/>
    <w:rsid w:val="001913D1"/>
    <w:rsid w:val="00191953"/>
    <w:rsid w:val="00191980"/>
    <w:rsid w:val="00191D64"/>
    <w:rsid w:val="001920C1"/>
    <w:rsid w:val="001926EE"/>
    <w:rsid w:val="001928F1"/>
    <w:rsid w:val="00192904"/>
    <w:rsid w:val="00192A53"/>
    <w:rsid w:val="00192D51"/>
    <w:rsid w:val="001930DB"/>
    <w:rsid w:val="00193282"/>
    <w:rsid w:val="001932A9"/>
    <w:rsid w:val="0019337A"/>
    <w:rsid w:val="00193543"/>
    <w:rsid w:val="001936CF"/>
    <w:rsid w:val="001938B0"/>
    <w:rsid w:val="001939DB"/>
    <w:rsid w:val="00193A45"/>
    <w:rsid w:val="00193B18"/>
    <w:rsid w:val="00193FE5"/>
    <w:rsid w:val="001942EA"/>
    <w:rsid w:val="0019455E"/>
    <w:rsid w:val="00194654"/>
    <w:rsid w:val="00194922"/>
    <w:rsid w:val="00194B9D"/>
    <w:rsid w:val="00194CAF"/>
    <w:rsid w:val="00194CED"/>
    <w:rsid w:val="00194E16"/>
    <w:rsid w:val="00194F45"/>
    <w:rsid w:val="00195173"/>
    <w:rsid w:val="001952B6"/>
    <w:rsid w:val="0019592F"/>
    <w:rsid w:val="00195EF5"/>
    <w:rsid w:val="00195F2A"/>
    <w:rsid w:val="00195F5E"/>
    <w:rsid w:val="001960B2"/>
    <w:rsid w:val="001963E2"/>
    <w:rsid w:val="00196864"/>
    <w:rsid w:val="001971F0"/>
    <w:rsid w:val="001974B2"/>
    <w:rsid w:val="00197590"/>
    <w:rsid w:val="001975DF"/>
    <w:rsid w:val="001975FF"/>
    <w:rsid w:val="0019760A"/>
    <w:rsid w:val="00197687"/>
    <w:rsid w:val="0019769E"/>
    <w:rsid w:val="0019770C"/>
    <w:rsid w:val="0019784B"/>
    <w:rsid w:val="00197B46"/>
    <w:rsid w:val="001A00D3"/>
    <w:rsid w:val="001A025A"/>
    <w:rsid w:val="001A03A5"/>
    <w:rsid w:val="001A0784"/>
    <w:rsid w:val="001A0C87"/>
    <w:rsid w:val="001A1A12"/>
    <w:rsid w:val="001A1AA7"/>
    <w:rsid w:val="001A1C77"/>
    <w:rsid w:val="001A1E04"/>
    <w:rsid w:val="001A1F43"/>
    <w:rsid w:val="001A20D7"/>
    <w:rsid w:val="001A2676"/>
    <w:rsid w:val="001A279C"/>
    <w:rsid w:val="001A27F5"/>
    <w:rsid w:val="001A282F"/>
    <w:rsid w:val="001A2834"/>
    <w:rsid w:val="001A2BD3"/>
    <w:rsid w:val="001A2BEA"/>
    <w:rsid w:val="001A2E0D"/>
    <w:rsid w:val="001A3152"/>
    <w:rsid w:val="001A3A70"/>
    <w:rsid w:val="001A3B02"/>
    <w:rsid w:val="001A3CFC"/>
    <w:rsid w:val="001A3D9B"/>
    <w:rsid w:val="001A5151"/>
    <w:rsid w:val="001A5536"/>
    <w:rsid w:val="001A562D"/>
    <w:rsid w:val="001A5826"/>
    <w:rsid w:val="001A59C5"/>
    <w:rsid w:val="001A5C9F"/>
    <w:rsid w:val="001A5F26"/>
    <w:rsid w:val="001A6050"/>
    <w:rsid w:val="001A616E"/>
    <w:rsid w:val="001A61CA"/>
    <w:rsid w:val="001A68B3"/>
    <w:rsid w:val="001A6A11"/>
    <w:rsid w:val="001A6A4C"/>
    <w:rsid w:val="001A6A9A"/>
    <w:rsid w:val="001A6D21"/>
    <w:rsid w:val="001A6F53"/>
    <w:rsid w:val="001A702F"/>
    <w:rsid w:val="001A72B0"/>
    <w:rsid w:val="001A73FC"/>
    <w:rsid w:val="001A76A8"/>
    <w:rsid w:val="001A7C02"/>
    <w:rsid w:val="001A7C83"/>
    <w:rsid w:val="001A7F6D"/>
    <w:rsid w:val="001B003B"/>
    <w:rsid w:val="001B03A0"/>
    <w:rsid w:val="001B03E8"/>
    <w:rsid w:val="001B09BD"/>
    <w:rsid w:val="001B0C01"/>
    <w:rsid w:val="001B0D6A"/>
    <w:rsid w:val="001B13F9"/>
    <w:rsid w:val="001B17A2"/>
    <w:rsid w:val="001B1BAB"/>
    <w:rsid w:val="001B208C"/>
    <w:rsid w:val="001B21C6"/>
    <w:rsid w:val="001B23AA"/>
    <w:rsid w:val="001B2F40"/>
    <w:rsid w:val="001B309F"/>
    <w:rsid w:val="001B31C1"/>
    <w:rsid w:val="001B31C3"/>
    <w:rsid w:val="001B3408"/>
    <w:rsid w:val="001B35DD"/>
    <w:rsid w:val="001B3729"/>
    <w:rsid w:val="001B410B"/>
    <w:rsid w:val="001B43AE"/>
    <w:rsid w:val="001B4419"/>
    <w:rsid w:val="001B458E"/>
    <w:rsid w:val="001B48AC"/>
    <w:rsid w:val="001B4FC2"/>
    <w:rsid w:val="001B5115"/>
    <w:rsid w:val="001B60B7"/>
    <w:rsid w:val="001B63EC"/>
    <w:rsid w:val="001B68C0"/>
    <w:rsid w:val="001B69A0"/>
    <w:rsid w:val="001B6D52"/>
    <w:rsid w:val="001B7298"/>
    <w:rsid w:val="001B7564"/>
    <w:rsid w:val="001B78FE"/>
    <w:rsid w:val="001B7B59"/>
    <w:rsid w:val="001B7F7F"/>
    <w:rsid w:val="001C0045"/>
    <w:rsid w:val="001C0369"/>
    <w:rsid w:val="001C046B"/>
    <w:rsid w:val="001C07B0"/>
    <w:rsid w:val="001C0F6C"/>
    <w:rsid w:val="001C108C"/>
    <w:rsid w:val="001C1133"/>
    <w:rsid w:val="001C1510"/>
    <w:rsid w:val="001C1520"/>
    <w:rsid w:val="001C19C2"/>
    <w:rsid w:val="001C1C5A"/>
    <w:rsid w:val="001C2272"/>
    <w:rsid w:val="001C234D"/>
    <w:rsid w:val="001C2468"/>
    <w:rsid w:val="001C24A6"/>
    <w:rsid w:val="001C2B82"/>
    <w:rsid w:val="001C376A"/>
    <w:rsid w:val="001C3B1E"/>
    <w:rsid w:val="001C3D9A"/>
    <w:rsid w:val="001C3DAF"/>
    <w:rsid w:val="001C401A"/>
    <w:rsid w:val="001C4080"/>
    <w:rsid w:val="001C4657"/>
    <w:rsid w:val="001C4B99"/>
    <w:rsid w:val="001C4C63"/>
    <w:rsid w:val="001C4C64"/>
    <w:rsid w:val="001C507B"/>
    <w:rsid w:val="001C5151"/>
    <w:rsid w:val="001C555E"/>
    <w:rsid w:val="001C55E1"/>
    <w:rsid w:val="001C5BD5"/>
    <w:rsid w:val="001C5DD0"/>
    <w:rsid w:val="001C6449"/>
    <w:rsid w:val="001C6473"/>
    <w:rsid w:val="001C671C"/>
    <w:rsid w:val="001C6758"/>
    <w:rsid w:val="001C7104"/>
    <w:rsid w:val="001C7298"/>
    <w:rsid w:val="001C7466"/>
    <w:rsid w:val="001C75B1"/>
    <w:rsid w:val="001C7D44"/>
    <w:rsid w:val="001C7E75"/>
    <w:rsid w:val="001C7F00"/>
    <w:rsid w:val="001D0159"/>
    <w:rsid w:val="001D056E"/>
    <w:rsid w:val="001D07DC"/>
    <w:rsid w:val="001D0AE9"/>
    <w:rsid w:val="001D1A0A"/>
    <w:rsid w:val="001D1CF1"/>
    <w:rsid w:val="001D1D6A"/>
    <w:rsid w:val="001D1E07"/>
    <w:rsid w:val="001D20A7"/>
    <w:rsid w:val="001D2564"/>
    <w:rsid w:val="001D2668"/>
    <w:rsid w:val="001D287B"/>
    <w:rsid w:val="001D28A0"/>
    <w:rsid w:val="001D2903"/>
    <w:rsid w:val="001D29AD"/>
    <w:rsid w:val="001D2B2D"/>
    <w:rsid w:val="001D2D9C"/>
    <w:rsid w:val="001D3862"/>
    <w:rsid w:val="001D3943"/>
    <w:rsid w:val="001D3DD5"/>
    <w:rsid w:val="001D3F9E"/>
    <w:rsid w:val="001D42AE"/>
    <w:rsid w:val="001D4545"/>
    <w:rsid w:val="001D47B7"/>
    <w:rsid w:val="001D4859"/>
    <w:rsid w:val="001D48A0"/>
    <w:rsid w:val="001D494C"/>
    <w:rsid w:val="001D4A8E"/>
    <w:rsid w:val="001D4BAF"/>
    <w:rsid w:val="001D4C1E"/>
    <w:rsid w:val="001D4C90"/>
    <w:rsid w:val="001D4C98"/>
    <w:rsid w:val="001D4D81"/>
    <w:rsid w:val="001D50EE"/>
    <w:rsid w:val="001D51E7"/>
    <w:rsid w:val="001D5753"/>
    <w:rsid w:val="001D5876"/>
    <w:rsid w:val="001D5994"/>
    <w:rsid w:val="001D5AD5"/>
    <w:rsid w:val="001D5F5C"/>
    <w:rsid w:val="001D60BD"/>
    <w:rsid w:val="001D6199"/>
    <w:rsid w:val="001D6859"/>
    <w:rsid w:val="001D68E7"/>
    <w:rsid w:val="001D6B80"/>
    <w:rsid w:val="001D6BE1"/>
    <w:rsid w:val="001D6DF4"/>
    <w:rsid w:val="001D7057"/>
    <w:rsid w:val="001D70D4"/>
    <w:rsid w:val="001D7150"/>
    <w:rsid w:val="001D7216"/>
    <w:rsid w:val="001D722D"/>
    <w:rsid w:val="001D787C"/>
    <w:rsid w:val="001D79E8"/>
    <w:rsid w:val="001D7AC7"/>
    <w:rsid w:val="001D7C65"/>
    <w:rsid w:val="001D7EEF"/>
    <w:rsid w:val="001D7F17"/>
    <w:rsid w:val="001E026D"/>
    <w:rsid w:val="001E0405"/>
    <w:rsid w:val="001E051A"/>
    <w:rsid w:val="001E08CF"/>
    <w:rsid w:val="001E0B21"/>
    <w:rsid w:val="001E0D18"/>
    <w:rsid w:val="001E106B"/>
    <w:rsid w:val="001E12F9"/>
    <w:rsid w:val="001E1564"/>
    <w:rsid w:val="001E15EE"/>
    <w:rsid w:val="001E1829"/>
    <w:rsid w:val="001E18DF"/>
    <w:rsid w:val="001E1A12"/>
    <w:rsid w:val="001E1DED"/>
    <w:rsid w:val="001E240D"/>
    <w:rsid w:val="001E26B3"/>
    <w:rsid w:val="001E28A9"/>
    <w:rsid w:val="001E2B8F"/>
    <w:rsid w:val="001E2CD8"/>
    <w:rsid w:val="001E2CE4"/>
    <w:rsid w:val="001E300A"/>
    <w:rsid w:val="001E30CE"/>
    <w:rsid w:val="001E37C7"/>
    <w:rsid w:val="001E3C7C"/>
    <w:rsid w:val="001E3F68"/>
    <w:rsid w:val="001E4075"/>
    <w:rsid w:val="001E453E"/>
    <w:rsid w:val="001E454D"/>
    <w:rsid w:val="001E4BC4"/>
    <w:rsid w:val="001E4C6A"/>
    <w:rsid w:val="001E4C77"/>
    <w:rsid w:val="001E4DE3"/>
    <w:rsid w:val="001E4FDD"/>
    <w:rsid w:val="001E523A"/>
    <w:rsid w:val="001E5366"/>
    <w:rsid w:val="001E5475"/>
    <w:rsid w:val="001E5723"/>
    <w:rsid w:val="001E59CF"/>
    <w:rsid w:val="001E5A10"/>
    <w:rsid w:val="001E5A59"/>
    <w:rsid w:val="001E5AAE"/>
    <w:rsid w:val="001E5B1B"/>
    <w:rsid w:val="001E5C50"/>
    <w:rsid w:val="001E5CFE"/>
    <w:rsid w:val="001E613E"/>
    <w:rsid w:val="001E6404"/>
    <w:rsid w:val="001E67FE"/>
    <w:rsid w:val="001E68D6"/>
    <w:rsid w:val="001E6AE1"/>
    <w:rsid w:val="001E6C6A"/>
    <w:rsid w:val="001E74BA"/>
    <w:rsid w:val="001E7774"/>
    <w:rsid w:val="001E77F9"/>
    <w:rsid w:val="001E7E25"/>
    <w:rsid w:val="001E7F9D"/>
    <w:rsid w:val="001F0337"/>
    <w:rsid w:val="001F05E8"/>
    <w:rsid w:val="001F0BC0"/>
    <w:rsid w:val="001F0CE9"/>
    <w:rsid w:val="001F0D0A"/>
    <w:rsid w:val="001F1021"/>
    <w:rsid w:val="001F13B4"/>
    <w:rsid w:val="001F165D"/>
    <w:rsid w:val="001F18C7"/>
    <w:rsid w:val="001F1F58"/>
    <w:rsid w:val="001F1FAD"/>
    <w:rsid w:val="001F20E8"/>
    <w:rsid w:val="001F23AB"/>
    <w:rsid w:val="001F24BB"/>
    <w:rsid w:val="001F2BBA"/>
    <w:rsid w:val="001F2F86"/>
    <w:rsid w:val="001F3854"/>
    <w:rsid w:val="001F3C4E"/>
    <w:rsid w:val="001F3F4E"/>
    <w:rsid w:val="001F4406"/>
    <w:rsid w:val="001F445B"/>
    <w:rsid w:val="001F47BF"/>
    <w:rsid w:val="001F487C"/>
    <w:rsid w:val="001F49C3"/>
    <w:rsid w:val="001F4CDF"/>
    <w:rsid w:val="001F56D9"/>
    <w:rsid w:val="001F589E"/>
    <w:rsid w:val="001F5BC9"/>
    <w:rsid w:val="001F615D"/>
    <w:rsid w:val="001F61E8"/>
    <w:rsid w:val="001F63FE"/>
    <w:rsid w:val="001F6533"/>
    <w:rsid w:val="001F65AB"/>
    <w:rsid w:val="001F67C1"/>
    <w:rsid w:val="001F72AC"/>
    <w:rsid w:val="001F7479"/>
    <w:rsid w:val="002002AE"/>
    <w:rsid w:val="00200627"/>
    <w:rsid w:val="002006A4"/>
    <w:rsid w:val="00200ABE"/>
    <w:rsid w:val="00200C43"/>
    <w:rsid w:val="002010CC"/>
    <w:rsid w:val="0020111E"/>
    <w:rsid w:val="0020135F"/>
    <w:rsid w:val="00201385"/>
    <w:rsid w:val="0020159C"/>
    <w:rsid w:val="00201C5D"/>
    <w:rsid w:val="00201DF3"/>
    <w:rsid w:val="00201EBD"/>
    <w:rsid w:val="002023BB"/>
    <w:rsid w:val="00202420"/>
    <w:rsid w:val="00202455"/>
    <w:rsid w:val="00202708"/>
    <w:rsid w:val="0020277F"/>
    <w:rsid w:val="00202CEB"/>
    <w:rsid w:val="00202EFF"/>
    <w:rsid w:val="00202FB3"/>
    <w:rsid w:val="00203505"/>
    <w:rsid w:val="00203665"/>
    <w:rsid w:val="00203B9E"/>
    <w:rsid w:val="00203FEB"/>
    <w:rsid w:val="0020403C"/>
    <w:rsid w:val="00204BDD"/>
    <w:rsid w:val="0020508B"/>
    <w:rsid w:val="0020592E"/>
    <w:rsid w:val="00205CA8"/>
    <w:rsid w:val="00205D77"/>
    <w:rsid w:val="00205EDD"/>
    <w:rsid w:val="00205F58"/>
    <w:rsid w:val="00205FFE"/>
    <w:rsid w:val="0020673F"/>
    <w:rsid w:val="00206C6C"/>
    <w:rsid w:val="00206C9B"/>
    <w:rsid w:val="0020745A"/>
    <w:rsid w:val="002074B8"/>
    <w:rsid w:val="00207531"/>
    <w:rsid w:val="00207568"/>
    <w:rsid w:val="002077BA"/>
    <w:rsid w:val="00207B45"/>
    <w:rsid w:val="00207BA6"/>
    <w:rsid w:val="00210015"/>
    <w:rsid w:val="00210077"/>
    <w:rsid w:val="0021025A"/>
    <w:rsid w:val="0021025D"/>
    <w:rsid w:val="0021059D"/>
    <w:rsid w:val="00210E57"/>
    <w:rsid w:val="0021100C"/>
    <w:rsid w:val="002111A4"/>
    <w:rsid w:val="002112BB"/>
    <w:rsid w:val="00211465"/>
    <w:rsid w:val="00211882"/>
    <w:rsid w:val="002118D4"/>
    <w:rsid w:val="0021193D"/>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B48"/>
    <w:rsid w:val="00213CB7"/>
    <w:rsid w:val="00213F04"/>
    <w:rsid w:val="00214076"/>
    <w:rsid w:val="0021410B"/>
    <w:rsid w:val="002143FB"/>
    <w:rsid w:val="00214523"/>
    <w:rsid w:val="00214914"/>
    <w:rsid w:val="00214A2A"/>
    <w:rsid w:val="00214B55"/>
    <w:rsid w:val="00214BFE"/>
    <w:rsid w:val="00215253"/>
    <w:rsid w:val="0021532D"/>
    <w:rsid w:val="002156E1"/>
    <w:rsid w:val="00215790"/>
    <w:rsid w:val="002157BC"/>
    <w:rsid w:val="00215953"/>
    <w:rsid w:val="00215B46"/>
    <w:rsid w:val="00215E5F"/>
    <w:rsid w:val="00215F66"/>
    <w:rsid w:val="002164BD"/>
    <w:rsid w:val="002169E1"/>
    <w:rsid w:val="00216D05"/>
    <w:rsid w:val="00217153"/>
    <w:rsid w:val="0021734A"/>
    <w:rsid w:val="00217409"/>
    <w:rsid w:val="00217531"/>
    <w:rsid w:val="00217A76"/>
    <w:rsid w:val="00217E5E"/>
    <w:rsid w:val="00220123"/>
    <w:rsid w:val="002219E3"/>
    <w:rsid w:val="00221A1D"/>
    <w:rsid w:val="00221B7B"/>
    <w:rsid w:val="00221D91"/>
    <w:rsid w:val="00221F86"/>
    <w:rsid w:val="00222026"/>
    <w:rsid w:val="00222077"/>
    <w:rsid w:val="002223B6"/>
    <w:rsid w:val="0022241F"/>
    <w:rsid w:val="0022266E"/>
    <w:rsid w:val="00222707"/>
    <w:rsid w:val="00222B67"/>
    <w:rsid w:val="00222D9E"/>
    <w:rsid w:val="00222E9E"/>
    <w:rsid w:val="00223422"/>
    <w:rsid w:val="00223A95"/>
    <w:rsid w:val="00223B73"/>
    <w:rsid w:val="00223B9F"/>
    <w:rsid w:val="00223BD4"/>
    <w:rsid w:val="00223C22"/>
    <w:rsid w:val="00223CC3"/>
    <w:rsid w:val="00223EA8"/>
    <w:rsid w:val="002241B3"/>
    <w:rsid w:val="00224300"/>
    <w:rsid w:val="0022438D"/>
    <w:rsid w:val="002243E8"/>
    <w:rsid w:val="00224ADA"/>
    <w:rsid w:val="00224CB0"/>
    <w:rsid w:val="00225013"/>
    <w:rsid w:val="002250C1"/>
    <w:rsid w:val="002258B7"/>
    <w:rsid w:val="00225BAB"/>
    <w:rsid w:val="00225F62"/>
    <w:rsid w:val="002260BC"/>
    <w:rsid w:val="00226293"/>
    <w:rsid w:val="002262B7"/>
    <w:rsid w:val="002263E2"/>
    <w:rsid w:val="002263E4"/>
    <w:rsid w:val="002267FE"/>
    <w:rsid w:val="00226D49"/>
    <w:rsid w:val="00226ECF"/>
    <w:rsid w:val="0022710F"/>
    <w:rsid w:val="002277D5"/>
    <w:rsid w:val="00227BA7"/>
    <w:rsid w:val="00227C9D"/>
    <w:rsid w:val="00227CC5"/>
    <w:rsid w:val="00227D32"/>
    <w:rsid w:val="00227EE0"/>
    <w:rsid w:val="002300A8"/>
    <w:rsid w:val="00230240"/>
    <w:rsid w:val="00230291"/>
    <w:rsid w:val="0023049B"/>
    <w:rsid w:val="00230519"/>
    <w:rsid w:val="0023057C"/>
    <w:rsid w:val="002305D0"/>
    <w:rsid w:val="00230F1F"/>
    <w:rsid w:val="002313E3"/>
    <w:rsid w:val="00231538"/>
    <w:rsid w:val="00231B85"/>
    <w:rsid w:val="00231C77"/>
    <w:rsid w:val="00231E41"/>
    <w:rsid w:val="00231EC8"/>
    <w:rsid w:val="00231FD2"/>
    <w:rsid w:val="0023220E"/>
    <w:rsid w:val="00232727"/>
    <w:rsid w:val="00232A2B"/>
    <w:rsid w:val="00232DFD"/>
    <w:rsid w:val="00233003"/>
    <w:rsid w:val="002339D3"/>
    <w:rsid w:val="002339F6"/>
    <w:rsid w:val="00234283"/>
    <w:rsid w:val="002342E9"/>
    <w:rsid w:val="0023499B"/>
    <w:rsid w:val="00234C38"/>
    <w:rsid w:val="00234EEC"/>
    <w:rsid w:val="00235316"/>
    <w:rsid w:val="002353AA"/>
    <w:rsid w:val="002353B8"/>
    <w:rsid w:val="00235C81"/>
    <w:rsid w:val="00235D0E"/>
    <w:rsid w:val="0023673E"/>
    <w:rsid w:val="00236F32"/>
    <w:rsid w:val="00237174"/>
    <w:rsid w:val="002371EE"/>
    <w:rsid w:val="0023759E"/>
    <w:rsid w:val="002377EA"/>
    <w:rsid w:val="00237F7B"/>
    <w:rsid w:val="00237FC7"/>
    <w:rsid w:val="00240522"/>
    <w:rsid w:val="002406C5"/>
    <w:rsid w:val="00240AD3"/>
    <w:rsid w:val="00240BD1"/>
    <w:rsid w:val="00240F9E"/>
    <w:rsid w:val="00241125"/>
    <w:rsid w:val="002411B3"/>
    <w:rsid w:val="0024160C"/>
    <w:rsid w:val="00241773"/>
    <w:rsid w:val="0024181B"/>
    <w:rsid w:val="00241885"/>
    <w:rsid w:val="002418E0"/>
    <w:rsid w:val="00241D08"/>
    <w:rsid w:val="00242026"/>
    <w:rsid w:val="002420C0"/>
    <w:rsid w:val="0024237C"/>
    <w:rsid w:val="00242644"/>
    <w:rsid w:val="00242687"/>
    <w:rsid w:val="002427DF"/>
    <w:rsid w:val="00242D10"/>
    <w:rsid w:val="00242DE3"/>
    <w:rsid w:val="00242F9D"/>
    <w:rsid w:val="0024362B"/>
    <w:rsid w:val="00243A7F"/>
    <w:rsid w:val="00243C44"/>
    <w:rsid w:val="00243D4A"/>
    <w:rsid w:val="00244099"/>
    <w:rsid w:val="00244122"/>
    <w:rsid w:val="002446FE"/>
    <w:rsid w:val="00244790"/>
    <w:rsid w:val="002447F4"/>
    <w:rsid w:val="00244C4A"/>
    <w:rsid w:val="00244CC1"/>
    <w:rsid w:val="002451BD"/>
    <w:rsid w:val="002451E0"/>
    <w:rsid w:val="002452A7"/>
    <w:rsid w:val="0024575D"/>
    <w:rsid w:val="00245D3D"/>
    <w:rsid w:val="00245E09"/>
    <w:rsid w:val="00246174"/>
    <w:rsid w:val="002462A7"/>
    <w:rsid w:val="00246418"/>
    <w:rsid w:val="00246AAD"/>
    <w:rsid w:val="00246D65"/>
    <w:rsid w:val="00246E43"/>
    <w:rsid w:val="00247109"/>
    <w:rsid w:val="002471CE"/>
    <w:rsid w:val="002472E2"/>
    <w:rsid w:val="00247565"/>
    <w:rsid w:val="00247BB2"/>
    <w:rsid w:val="00247D09"/>
    <w:rsid w:val="0025051A"/>
    <w:rsid w:val="00250722"/>
    <w:rsid w:val="0025098F"/>
    <w:rsid w:val="00250FA7"/>
    <w:rsid w:val="00251224"/>
    <w:rsid w:val="002513DA"/>
    <w:rsid w:val="0025160B"/>
    <w:rsid w:val="0025165A"/>
    <w:rsid w:val="00251747"/>
    <w:rsid w:val="0025177A"/>
    <w:rsid w:val="002519CD"/>
    <w:rsid w:val="00251B47"/>
    <w:rsid w:val="00251E48"/>
    <w:rsid w:val="00251F96"/>
    <w:rsid w:val="00251FD4"/>
    <w:rsid w:val="0025203F"/>
    <w:rsid w:val="00252106"/>
    <w:rsid w:val="0025241C"/>
    <w:rsid w:val="0025259C"/>
    <w:rsid w:val="0025291E"/>
    <w:rsid w:val="0025292B"/>
    <w:rsid w:val="00252B7B"/>
    <w:rsid w:val="00252BB0"/>
    <w:rsid w:val="00252C93"/>
    <w:rsid w:val="00252DF5"/>
    <w:rsid w:val="00253BAC"/>
    <w:rsid w:val="00253D0A"/>
    <w:rsid w:val="00253FC8"/>
    <w:rsid w:val="002545FE"/>
    <w:rsid w:val="00254789"/>
    <w:rsid w:val="002548BD"/>
    <w:rsid w:val="00254B0B"/>
    <w:rsid w:val="00254EE6"/>
    <w:rsid w:val="00254FED"/>
    <w:rsid w:val="00255210"/>
    <w:rsid w:val="002553ED"/>
    <w:rsid w:val="00255433"/>
    <w:rsid w:val="002554A0"/>
    <w:rsid w:val="00255529"/>
    <w:rsid w:val="00255563"/>
    <w:rsid w:val="00255984"/>
    <w:rsid w:val="002559E3"/>
    <w:rsid w:val="00255A7B"/>
    <w:rsid w:val="00255AC8"/>
    <w:rsid w:val="00255E98"/>
    <w:rsid w:val="002561A9"/>
    <w:rsid w:val="00256644"/>
    <w:rsid w:val="002566F0"/>
    <w:rsid w:val="00256B56"/>
    <w:rsid w:val="002571E6"/>
    <w:rsid w:val="00257221"/>
    <w:rsid w:val="00257305"/>
    <w:rsid w:val="0025733F"/>
    <w:rsid w:val="00257518"/>
    <w:rsid w:val="0025755F"/>
    <w:rsid w:val="00257722"/>
    <w:rsid w:val="00257838"/>
    <w:rsid w:val="00257973"/>
    <w:rsid w:val="00257B7F"/>
    <w:rsid w:val="00257DAC"/>
    <w:rsid w:val="00257E01"/>
    <w:rsid w:val="0026025A"/>
    <w:rsid w:val="0026040A"/>
    <w:rsid w:val="002608DD"/>
    <w:rsid w:val="00260B9B"/>
    <w:rsid w:val="00260CC0"/>
    <w:rsid w:val="00260D9A"/>
    <w:rsid w:val="00260DE3"/>
    <w:rsid w:val="0026118E"/>
    <w:rsid w:val="00261258"/>
    <w:rsid w:val="002614DD"/>
    <w:rsid w:val="0026151A"/>
    <w:rsid w:val="00261AE4"/>
    <w:rsid w:val="00261B2A"/>
    <w:rsid w:val="00261C4E"/>
    <w:rsid w:val="00261ED0"/>
    <w:rsid w:val="0026243C"/>
    <w:rsid w:val="00262816"/>
    <w:rsid w:val="00262853"/>
    <w:rsid w:val="002628E7"/>
    <w:rsid w:val="0026291A"/>
    <w:rsid w:val="00262A7A"/>
    <w:rsid w:val="00262BDC"/>
    <w:rsid w:val="00262C49"/>
    <w:rsid w:val="00263168"/>
    <w:rsid w:val="00263312"/>
    <w:rsid w:val="002633B5"/>
    <w:rsid w:val="0026344E"/>
    <w:rsid w:val="00263547"/>
    <w:rsid w:val="002638AC"/>
    <w:rsid w:val="00263BCF"/>
    <w:rsid w:val="00264380"/>
    <w:rsid w:val="0026439F"/>
    <w:rsid w:val="00264585"/>
    <w:rsid w:val="0026467F"/>
    <w:rsid w:val="00264B44"/>
    <w:rsid w:val="00264BD9"/>
    <w:rsid w:val="00264BF6"/>
    <w:rsid w:val="002653BB"/>
    <w:rsid w:val="002656A3"/>
    <w:rsid w:val="00265A69"/>
    <w:rsid w:val="002662D6"/>
    <w:rsid w:val="0026661C"/>
    <w:rsid w:val="00266D2F"/>
    <w:rsid w:val="00266F84"/>
    <w:rsid w:val="002671CF"/>
    <w:rsid w:val="00267AB9"/>
    <w:rsid w:val="00267DD8"/>
    <w:rsid w:val="002700D2"/>
    <w:rsid w:val="0027053F"/>
    <w:rsid w:val="0027055B"/>
    <w:rsid w:val="002707D3"/>
    <w:rsid w:val="00270868"/>
    <w:rsid w:val="00270A69"/>
    <w:rsid w:val="00270AD0"/>
    <w:rsid w:val="00270F2B"/>
    <w:rsid w:val="00270FBE"/>
    <w:rsid w:val="002710D6"/>
    <w:rsid w:val="00271336"/>
    <w:rsid w:val="00271578"/>
    <w:rsid w:val="00271580"/>
    <w:rsid w:val="002716D4"/>
    <w:rsid w:val="002719E9"/>
    <w:rsid w:val="00271A39"/>
    <w:rsid w:val="00271AEB"/>
    <w:rsid w:val="00271F4D"/>
    <w:rsid w:val="00272140"/>
    <w:rsid w:val="00272333"/>
    <w:rsid w:val="002723D3"/>
    <w:rsid w:val="00272872"/>
    <w:rsid w:val="00272ABA"/>
    <w:rsid w:val="00272BA9"/>
    <w:rsid w:val="00272E77"/>
    <w:rsid w:val="0027332D"/>
    <w:rsid w:val="002736A1"/>
    <w:rsid w:val="00273BB9"/>
    <w:rsid w:val="00273C76"/>
    <w:rsid w:val="00273D17"/>
    <w:rsid w:val="00273D2D"/>
    <w:rsid w:val="00273D7F"/>
    <w:rsid w:val="002741F4"/>
    <w:rsid w:val="0027423C"/>
    <w:rsid w:val="0027431F"/>
    <w:rsid w:val="00274918"/>
    <w:rsid w:val="00274A75"/>
    <w:rsid w:val="00274C7C"/>
    <w:rsid w:val="00274D23"/>
    <w:rsid w:val="00274F07"/>
    <w:rsid w:val="002751D9"/>
    <w:rsid w:val="002752A1"/>
    <w:rsid w:val="0027538D"/>
    <w:rsid w:val="00275407"/>
    <w:rsid w:val="00275602"/>
    <w:rsid w:val="00275629"/>
    <w:rsid w:val="002756A7"/>
    <w:rsid w:val="00275703"/>
    <w:rsid w:val="0027579C"/>
    <w:rsid w:val="00275906"/>
    <w:rsid w:val="00275B4B"/>
    <w:rsid w:val="00275BD9"/>
    <w:rsid w:val="00275BFF"/>
    <w:rsid w:val="00275CE9"/>
    <w:rsid w:val="00275D47"/>
    <w:rsid w:val="00275DF2"/>
    <w:rsid w:val="00275E96"/>
    <w:rsid w:val="00276019"/>
    <w:rsid w:val="0027613B"/>
    <w:rsid w:val="00276156"/>
    <w:rsid w:val="00276384"/>
    <w:rsid w:val="0027685A"/>
    <w:rsid w:val="00276DA5"/>
    <w:rsid w:val="00276DC7"/>
    <w:rsid w:val="00276DDA"/>
    <w:rsid w:val="00276E1A"/>
    <w:rsid w:val="00277018"/>
    <w:rsid w:val="00277531"/>
    <w:rsid w:val="002777B4"/>
    <w:rsid w:val="002778BE"/>
    <w:rsid w:val="00277B8C"/>
    <w:rsid w:val="00277C13"/>
    <w:rsid w:val="00280071"/>
    <w:rsid w:val="0028069E"/>
    <w:rsid w:val="0028075B"/>
    <w:rsid w:val="00280A90"/>
    <w:rsid w:val="00280BFC"/>
    <w:rsid w:val="00280E7B"/>
    <w:rsid w:val="00281149"/>
    <w:rsid w:val="0028114D"/>
    <w:rsid w:val="00281251"/>
    <w:rsid w:val="002813CC"/>
    <w:rsid w:val="00281799"/>
    <w:rsid w:val="002817D6"/>
    <w:rsid w:val="00281847"/>
    <w:rsid w:val="00281ACC"/>
    <w:rsid w:val="002826D6"/>
    <w:rsid w:val="00282B27"/>
    <w:rsid w:val="00282D4A"/>
    <w:rsid w:val="00282D7B"/>
    <w:rsid w:val="00283057"/>
    <w:rsid w:val="0028313A"/>
    <w:rsid w:val="00283154"/>
    <w:rsid w:val="00283160"/>
    <w:rsid w:val="002831EC"/>
    <w:rsid w:val="00283375"/>
    <w:rsid w:val="00283AD1"/>
    <w:rsid w:val="00283D54"/>
    <w:rsid w:val="00283D70"/>
    <w:rsid w:val="00283FDA"/>
    <w:rsid w:val="00284794"/>
    <w:rsid w:val="00284796"/>
    <w:rsid w:val="00284B4C"/>
    <w:rsid w:val="00284EB2"/>
    <w:rsid w:val="00284EC1"/>
    <w:rsid w:val="00285440"/>
    <w:rsid w:val="002854D6"/>
    <w:rsid w:val="0028556E"/>
    <w:rsid w:val="00285685"/>
    <w:rsid w:val="0028571D"/>
    <w:rsid w:val="00285A54"/>
    <w:rsid w:val="00286125"/>
    <w:rsid w:val="0028613F"/>
    <w:rsid w:val="00286189"/>
    <w:rsid w:val="00286322"/>
    <w:rsid w:val="00286532"/>
    <w:rsid w:val="002868DB"/>
    <w:rsid w:val="00286AE5"/>
    <w:rsid w:val="002870AC"/>
    <w:rsid w:val="0028717D"/>
    <w:rsid w:val="00287366"/>
    <w:rsid w:val="00287478"/>
    <w:rsid w:val="002877C1"/>
    <w:rsid w:val="002878F2"/>
    <w:rsid w:val="0028793E"/>
    <w:rsid w:val="00287A1D"/>
    <w:rsid w:val="00287C74"/>
    <w:rsid w:val="00287E01"/>
    <w:rsid w:val="0029034E"/>
    <w:rsid w:val="00290471"/>
    <w:rsid w:val="0029056D"/>
    <w:rsid w:val="00290963"/>
    <w:rsid w:val="00290A80"/>
    <w:rsid w:val="00290F81"/>
    <w:rsid w:val="00291531"/>
    <w:rsid w:val="00291706"/>
    <w:rsid w:val="002917BE"/>
    <w:rsid w:val="00291898"/>
    <w:rsid w:val="002919AD"/>
    <w:rsid w:val="00291A57"/>
    <w:rsid w:val="002927B7"/>
    <w:rsid w:val="0029309F"/>
    <w:rsid w:val="00293511"/>
    <w:rsid w:val="00293590"/>
    <w:rsid w:val="0029373D"/>
    <w:rsid w:val="002937FA"/>
    <w:rsid w:val="00293824"/>
    <w:rsid w:val="002938DC"/>
    <w:rsid w:val="002938FF"/>
    <w:rsid w:val="00293AE6"/>
    <w:rsid w:val="00293C10"/>
    <w:rsid w:val="00293FE5"/>
    <w:rsid w:val="0029400C"/>
    <w:rsid w:val="00294086"/>
    <w:rsid w:val="0029425D"/>
    <w:rsid w:val="00294502"/>
    <w:rsid w:val="002947DB"/>
    <w:rsid w:val="00294A69"/>
    <w:rsid w:val="00294C7E"/>
    <w:rsid w:val="00294C84"/>
    <w:rsid w:val="002951F2"/>
    <w:rsid w:val="0029525A"/>
    <w:rsid w:val="00295799"/>
    <w:rsid w:val="00295C17"/>
    <w:rsid w:val="00295D80"/>
    <w:rsid w:val="00296056"/>
    <w:rsid w:val="00296848"/>
    <w:rsid w:val="00296E52"/>
    <w:rsid w:val="00297033"/>
    <w:rsid w:val="00297298"/>
    <w:rsid w:val="002972BB"/>
    <w:rsid w:val="00297728"/>
    <w:rsid w:val="002979A6"/>
    <w:rsid w:val="00297AD3"/>
    <w:rsid w:val="00297EF0"/>
    <w:rsid w:val="00297F3F"/>
    <w:rsid w:val="00297FAC"/>
    <w:rsid w:val="002A000E"/>
    <w:rsid w:val="002A0097"/>
    <w:rsid w:val="002A05F0"/>
    <w:rsid w:val="002A0634"/>
    <w:rsid w:val="002A0FF4"/>
    <w:rsid w:val="002A1307"/>
    <w:rsid w:val="002A1C1C"/>
    <w:rsid w:val="002A1E7C"/>
    <w:rsid w:val="002A2280"/>
    <w:rsid w:val="002A23F6"/>
    <w:rsid w:val="002A241F"/>
    <w:rsid w:val="002A24B5"/>
    <w:rsid w:val="002A2C29"/>
    <w:rsid w:val="002A34F2"/>
    <w:rsid w:val="002A3831"/>
    <w:rsid w:val="002A38C2"/>
    <w:rsid w:val="002A3DDC"/>
    <w:rsid w:val="002A40FF"/>
    <w:rsid w:val="002A4257"/>
    <w:rsid w:val="002A451C"/>
    <w:rsid w:val="002A4747"/>
    <w:rsid w:val="002A4766"/>
    <w:rsid w:val="002A4B4A"/>
    <w:rsid w:val="002A4B7B"/>
    <w:rsid w:val="002A51FE"/>
    <w:rsid w:val="002A53B9"/>
    <w:rsid w:val="002A5B0E"/>
    <w:rsid w:val="002A5BA0"/>
    <w:rsid w:val="002A5E20"/>
    <w:rsid w:val="002A62A8"/>
    <w:rsid w:val="002A63CC"/>
    <w:rsid w:val="002A68C7"/>
    <w:rsid w:val="002A68EF"/>
    <w:rsid w:val="002A69A5"/>
    <w:rsid w:val="002A6C1F"/>
    <w:rsid w:val="002A6CFB"/>
    <w:rsid w:val="002A6E67"/>
    <w:rsid w:val="002A6EC0"/>
    <w:rsid w:val="002A73C3"/>
    <w:rsid w:val="002A7734"/>
    <w:rsid w:val="002A7A52"/>
    <w:rsid w:val="002A7BED"/>
    <w:rsid w:val="002A7CD3"/>
    <w:rsid w:val="002A7DC7"/>
    <w:rsid w:val="002A7F48"/>
    <w:rsid w:val="002B034D"/>
    <w:rsid w:val="002B03F1"/>
    <w:rsid w:val="002B045F"/>
    <w:rsid w:val="002B04BD"/>
    <w:rsid w:val="002B05EE"/>
    <w:rsid w:val="002B1003"/>
    <w:rsid w:val="002B1253"/>
    <w:rsid w:val="002B133D"/>
    <w:rsid w:val="002B142D"/>
    <w:rsid w:val="002B1808"/>
    <w:rsid w:val="002B19CD"/>
    <w:rsid w:val="002B21CF"/>
    <w:rsid w:val="002B25A3"/>
    <w:rsid w:val="002B2958"/>
    <w:rsid w:val="002B2E0C"/>
    <w:rsid w:val="002B3001"/>
    <w:rsid w:val="002B318E"/>
    <w:rsid w:val="002B3349"/>
    <w:rsid w:val="002B3890"/>
    <w:rsid w:val="002B3B87"/>
    <w:rsid w:val="002B3FD1"/>
    <w:rsid w:val="002B4060"/>
    <w:rsid w:val="002B40E1"/>
    <w:rsid w:val="002B4195"/>
    <w:rsid w:val="002B45AB"/>
    <w:rsid w:val="002B45B6"/>
    <w:rsid w:val="002B45B8"/>
    <w:rsid w:val="002B47FC"/>
    <w:rsid w:val="002B497E"/>
    <w:rsid w:val="002B4DDB"/>
    <w:rsid w:val="002B51BD"/>
    <w:rsid w:val="002B54D8"/>
    <w:rsid w:val="002B587D"/>
    <w:rsid w:val="002B5BF7"/>
    <w:rsid w:val="002B62F6"/>
    <w:rsid w:val="002B63BC"/>
    <w:rsid w:val="002B64EA"/>
    <w:rsid w:val="002B6764"/>
    <w:rsid w:val="002B6964"/>
    <w:rsid w:val="002B697A"/>
    <w:rsid w:val="002B6C06"/>
    <w:rsid w:val="002B6D43"/>
    <w:rsid w:val="002B6DF0"/>
    <w:rsid w:val="002B70B1"/>
    <w:rsid w:val="002B70DF"/>
    <w:rsid w:val="002B7178"/>
    <w:rsid w:val="002B7326"/>
    <w:rsid w:val="002B7447"/>
    <w:rsid w:val="002B779B"/>
    <w:rsid w:val="002B7827"/>
    <w:rsid w:val="002B7CE0"/>
    <w:rsid w:val="002B7E50"/>
    <w:rsid w:val="002B7FA9"/>
    <w:rsid w:val="002B7FF6"/>
    <w:rsid w:val="002C0342"/>
    <w:rsid w:val="002C0483"/>
    <w:rsid w:val="002C0A36"/>
    <w:rsid w:val="002C0CE5"/>
    <w:rsid w:val="002C0CFA"/>
    <w:rsid w:val="002C0D8D"/>
    <w:rsid w:val="002C0DB4"/>
    <w:rsid w:val="002C0FE2"/>
    <w:rsid w:val="002C1899"/>
    <w:rsid w:val="002C2272"/>
    <w:rsid w:val="002C287E"/>
    <w:rsid w:val="002C2B45"/>
    <w:rsid w:val="002C2B7E"/>
    <w:rsid w:val="002C2E0C"/>
    <w:rsid w:val="002C3180"/>
    <w:rsid w:val="002C3201"/>
    <w:rsid w:val="002C35D3"/>
    <w:rsid w:val="002C3AEA"/>
    <w:rsid w:val="002C3F27"/>
    <w:rsid w:val="002C4288"/>
    <w:rsid w:val="002C42B7"/>
    <w:rsid w:val="002C4362"/>
    <w:rsid w:val="002C46BD"/>
    <w:rsid w:val="002C4804"/>
    <w:rsid w:val="002C48DA"/>
    <w:rsid w:val="002C4F7F"/>
    <w:rsid w:val="002C504C"/>
    <w:rsid w:val="002C516E"/>
    <w:rsid w:val="002C52F2"/>
    <w:rsid w:val="002C53AB"/>
    <w:rsid w:val="002C5662"/>
    <w:rsid w:val="002C596A"/>
    <w:rsid w:val="002C5C14"/>
    <w:rsid w:val="002C5C18"/>
    <w:rsid w:val="002C6036"/>
    <w:rsid w:val="002C6194"/>
    <w:rsid w:val="002C6252"/>
    <w:rsid w:val="002C658F"/>
    <w:rsid w:val="002C65AE"/>
    <w:rsid w:val="002C66DA"/>
    <w:rsid w:val="002C6724"/>
    <w:rsid w:val="002C6767"/>
    <w:rsid w:val="002C6800"/>
    <w:rsid w:val="002C6EFE"/>
    <w:rsid w:val="002C6F2A"/>
    <w:rsid w:val="002C7064"/>
    <w:rsid w:val="002C75B8"/>
    <w:rsid w:val="002C7749"/>
    <w:rsid w:val="002C779C"/>
    <w:rsid w:val="002C7A0A"/>
    <w:rsid w:val="002C7B28"/>
    <w:rsid w:val="002C7C95"/>
    <w:rsid w:val="002C7FAB"/>
    <w:rsid w:val="002D0180"/>
    <w:rsid w:val="002D0637"/>
    <w:rsid w:val="002D0718"/>
    <w:rsid w:val="002D09DB"/>
    <w:rsid w:val="002D0AFA"/>
    <w:rsid w:val="002D0C5E"/>
    <w:rsid w:val="002D1591"/>
    <w:rsid w:val="002D17C3"/>
    <w:rsid w:val="002D1D6F"/>
    <w:rsid w:val="002D1F1C"/>
    <w:rsid w:val="002D203C"/>
    <w:rsid w:val="002D2B95"/>
    <w:rsid w:val="002D2BF0"/>
    <w:rsid w:val="002D2E48"/>
    <w:rsid w:val="002D2FE0"/>
    <w:rsid w:val="002D3180"/>
    <w:rsid w:val="002D31F3"/>
    <w:rsid w:val="002D35C3"/>
    <w:rsid w:val="002D35FE"/>
    <w:rsid w:val="002D3668"/>
    <w:rsid w:val="002D3844"/>
    <w:rsid w:val="002D39C9"/>
    <w:rsid w:val="002D3B3C"/>
    <w:rsid w:val="002D4575"/>
    <w:rsid w:val="002D4615"/>
    <w:rsid w:val="002D475A"/>
    <w:rsid w:val="002D4A8B"/>
    <w:rsid w:val="002D4F63"/>
    <w:rsid w:val="002D4F74"/>
    <w:rsid w:val="002D4F9C"/>
    <w:rsid w:val="002D4FAC"/>
    <w:rsid w:val="002D52AD"/>
    <w:rsid w:val="002D5B72"/>
    <w:rsid w:val="002D5D80"/>
    <w:rsid w:val="002D60DB"/>
    <w:rsid w:val="002D641D"/>
    <w:rsid w:val="002D6435"/>
    <w:rsid w:val="002D688D"/>
    <w:rsid w:val="002D6C98"/>
    <w:rsid w:val="002D758A"/>
    <w:rsid w:val="002D7D41"/>
    <w:rsid w:val="002E021E"/>
    <w:rsid w:val="002E029E"/>
    <w:rsid w:val="002E0550"/>
    <w:rsid w:val="002E0675"/>
    <w:rsid w:val="002E0789"/>
    <w:rsid w:val="002E097C"/>
    <w:rsid w:val="002E0F69"/>
    <w:rsid w:val="002E1739"/>
    <w:rsid w:val="002E177E"/>
    <w:rsid w:val="002E1950"/>
    <w:rsid w:val="002E19D8"/>
    <w:rsid w:val="002E1D3D"/>
    <w:rsid w:val="002E26BB"/>
    <w:rsid w:val="002E29CD"/>
    <w:rsid w:val="002E2F7D"/>
    <w:rsid w:val="002E342C"/>
    <w:rsid w:val="002E34E4"/>
    <w:rsid w:val="002E3543"/>
    <w:rsid w:val="002E36D3"/>
    <w:rsid w:val="002E4111"/>
    <w:rsid w:val="002E4709"/>
    <w:rsid w:val="002E4790"/>
    <w:rsid w:val="002E4C5C"/>
    <w:rsid w:val="002E520E"/>
    <w:rsid w:val="002E5317"/>
    <w:rsid w:val="002E54FE"/>
    <w:rsid w:val="002E5567"/>
    <w:rsid w:val="002E58F9"/>
    <w:rsid w:val="002E5A78"/>
    <w:rsid w:val="002E5BA5"/>
    <w:rsid w:val="002E5BEB"/>
    <w:rsid w:val="002E610E"/>
    <w:rsid w:val="002E6185"/>
    <w:rsid w:val="002E6223"/>
    <w:rsid w:val="002E65B0"/>
    <w:rsid w:val="002E6856"/>
    <w:rsid w:val="002E6A5D"/>
    <w:rsid w:val="002E6ECE"/>
    <w:rsid w:val="002E6F43"/>
    <w:rsid w:val="002E70B3"/>
    <w:rsid w:val="002E7527"/>
    <w:rsid w:val="002E75AA"/>
    <w:rsid w:val="002F004D"/>
    <w:rsid w:val="002F017B"/>
    <w:rsid w:val="002F01F1"/>
    <w:rsid w:val="002F048D"/>
    <w:rsid w:val="002F0D3C"/>
    <w:rsid w:val="002F0D65"/>
    <w:rsid w:val="002F0F67"/>
    <w:rsid w:val="002F101B"/>
    <w:rsid w:val="002F1621"/>
    <w:rsid w:val="002F1874"/>
    <w:rsid w:val="002F2049"/>
    <w:rsid w:val="002F209C"/>
    <w:rsid w:val="002F20E7"/>
    <w:rsid w:val="002F298A"/>
    <w:rsid w:val="002F3433"/>
    <w:rsid w:val="002F387D"/>
    <w:rsid w:val="002F3896"/>
    <w:rsid w:val="002F3A75"/>
    <w:rsid w:val="002F3B0A"/>
    <w:rsid w:val="002F3B7B"/>
    <w:rsid w:val="002F3EFA"/>
    <w:rsid w:val="002F3F77"/>
    <w:rsid w:val="002F3FB3"/>
    <w:rsid w:val="002F439E"/>
    <w:rsid w:val="002F43E2"/>
    <w:rsid w:val="002F4A9F"/>
    <w:rsid w:val="002F4E2C"/>
    <w:rsid w:val="002F4E7C"/>
    <w:rsid w:val="002F4E8A"/>
    <w:rsid w:val="002F593E"/>
    <w:rsid w:val="002F5EBD"/>
    <w:rsid w:val="002F60B1"/>
    <w:rsid w:val="002F60CB"/>
    <w:rsid w:val="002F6372"/>
    <w:rsid w:val="002F6809"/>
    <w:rsid w:val="002F710E"/>
    <w:rsid w:val="002F724C"/>
    <w:rsid w:val="002F777E"/>
    <w:rsid w:val="002F7AAC"/>
    <w:rsid w:val="002F7B78"/>
    <w:rsid w:val="002F7EE0"/>
    <w:rsid w:val="002F7F24"/>
    <w:rsid w:val="002F7F86"/>
    <w:rsid w:val="0030004B"/>
    <w:rsid w:val="00300573"/>
    <w:rsid w:val="00300799"/>
    <w:rsid w:val="00300AAF"/>
    <w:rsid w:val="00300BD4"/>
    <w:rsid w:val="00300CDC"/>
    <w:rsid w:val="00300EB1"/>
    <w:rsid w:val="003017A9"/>
    <w:rsid w:val="00301953"/>
    <w:rsid w:val="00301C18"/>
    <w:rsid w:val="00301D80"/>
    <w:rsid w:val="00301DC4"/>
    <w:rsid w:val="00302084"/>
    <w:rsid w:val="00302673"/>
    <w:rsid w:val="00303529"/>
    <w:rsid w:val="00303581"/>
    <w:rsid w:val="00303651"/>
    <w:rsid w:val="00303A21"/>
    <w:rsid w:val="00303FC0"/>
    <w:rsid w:val="003040EB"/>
    <w:rsid w:val="003043B6"/>
    <w:rsid w:val="003044A2"/>
    <w:rsid w:val="0030473E"/>
    <w:rsid w:val="003047AC"/>
    <w:rsid w:val="00304854"/>
    <w:rsid w:val="00304A46"/>
    <w:rsid w:val="00304F56"/>
    <w:rsid w:val="00305482"/>
    <w:rsid w:val="003058E0"/>
    <w:rsid w:val="0030595C"/>
    <w:rsid w:val="00305A62"/>
    <w:rsid w:val="00305F20"/>
    <w:rsid w:val="00305F2E"/>
    <w:rsid w:val="00305FAA"/>
    <w:rsid w:val="003061F7"/>
    <w:rsid w:val="00306215"/>
    <w:rsid w:val="0030635C"/>
    <w:rsid w:val="003063BA"/>
    <w:rsid w:val="003064D1"/>
    <w:rsid w:val="003065FC"/>
    <w:rsid w:val="00306F1C"/>
    <w:rsid w:val="00307538"/>
    <w:rsid w:val="00307729"/>
    <w:rsid w:val="00307AC8"/>
    <w:rsid w:val="00307C00"/>
    <w:rsid w:val="00307C9A"/>
    <w:rsid w:val="00307F63"/>
    <w:rsid w:val="003105D5"/>
    <w:rsid w:val="003109A8"/>
    <w:rsid w:val="00310E22"/>
    <w:rsid w:val="00310FC5"/>
    <w:rsid w:val="00311514"/>
    <w:rsid w:val="0031153D"/>
    <w:rsid w:val="003115F0"/>
    <w:rsid w:val="0031195D"/>
    <w:rsid w:val="00311BE9"/>
    <w:rsid w:val="00311C25"/>
    <w:rsid w:val="00312107"/>
    <w:rsid w:val="00312309"/>
    <w:rsid w:val="003125FC"/>
    <w:rsid w:val="0031260E"/>
    <w:rsid w:val="00312744"/>
    <w:rsid w:val="00312826"/>
    <w:rsid w:val="00312948"/>
    <w:rsid w:val="00312DA9"/>
    <w:rsid w:val="0031335A"/>
    <w:rsid w:val="00313674"/>
    <w:rsid w:val="003136D6"/>
    <w:rsid w:val="00314046"/>
    <w:rsid w:val="0031405F"/>
    <w:rsid w:val="0031419F"/>
    <w:rsid w:val="00314695"/>
    <w:rsid w:val="00314B5F"/>
    <w:rsid w:val="00314C22"/>
    <w:rsid w:val="00314C4B"/>
    <w:rsid w:val="00314CAE"/>
    <w:rsid w:val="00314EC3"/>
    <w:rsid w:val="003153E9"/>
    <w:rsid w:val="00315642"/>
    <w:rsid w:val="00315717"/>
    <w:rsid w:val="00315A0F"/>
    <w:rsid w:val="00315AA7"/>
    <w:rsid w:val="003160E6"/>
    <w:rsid w:val="00316470"/>
    <w:rsid w:val="00316876"/>
    <w:rsid w:val="00317113"/>
    <w:rsid w:val="00317391"/>
    <w:rsid w:val="0031757C"/>
    <w:rsid w:val="00317832"/>
    <w:rsid w:val="00317C51"/>
    <w:rsid w:val="00317D3B"/>
    <w:rsid w:val="003200BE"/>
    <w:rsid w:val="00320141"/>
    <w:rsid w:val="00320903"/>
    <w:rsid w:val="00320A32"/>
    <w:rsid w:val="00320BC8"/>
    <w:rsid w:val="00320CA0"/>
    <w:rsid w:val="00320D79"/>
    <w:rsid w:val="00320DB9"/>
    <w:rsid w:val="003214BC"/>
    <w:rsid w:val="0032171C"/>
    <w:rsid w:val="003218B6"/>
    <w:rsid w:val="00321922"/>
    <w:rsid w:val="0032199E"/>
    <w:rsid w:val="00321C7F"/>
    <w:rsid w:val="003223A4"/>
    <w:rsid w:val="0032253A"/>
    <w:rsid w:val="00322811"/>
    <w:rsid w:val="00322FEA"/>
    <w:rsid w:val="00323D7C"/>
    <w:rsid w:val="00323DCD"/>
    <w:rsid w:val="00323F12"/>
    <w:rsid w:val="0032430B"/>
    <w:rsid w:val="003244E3"/>
    <w:rsid w:val="003246DC"/>
    <w:rsid w:val="00324A1E"/>
    <w:rsid w:val="00324AAB"/>
    <w:rsid w:val="00324B02"/>
    <w:rsid w:val="00324D20"/>
    <w:rsid w:val="00324F96"/>
    <w:rsid w:val="003250E4"/>
    <w:rsid w:val="0032526B"/>
    <w:rsid w:val="003255E0"/>
    <w:rsid w:val="0032588D"/>
    <w:rsid w:val="0032588E"/>
    <w:rsid w:val="00326068"/>
    <w:rsid w:val="003260D2"/>
    <w:rsid w:val="003261FE"/>
    <w:rsid w:val="00326325"/>
    <w:rsid w:val="00326500"/>
    <w:rsid w:val="0032664E"/>
    <w:rsid w:val="0032666D"/>
    <w:rsid w:val="00326A87"/>
    <w:rsid w:val="00326C21"/>
    <w:rsid w:val="00326EB2"/>
    <w:rsid w:val="00326EBD"/>
    <w:rsid w:val="00327257"/>
    <w:rsid w:val="0032728A"/>
    <w:rsid w:val="00327309"/>
    <w:rsid w:val="003277AC"/>
    <w:rsid w:val="00327853"/>
    <w:rsid w:val="0032797A"/>
    <w:rsid w:val="00327AA5"/>
    <w:rsid w:val="00327BA0"/>
    <w:rsid w:val="00327CC3"/>
    <w:rsid w:val="0033008D"/>
    <w:rsid w:val="00330295"/>
    <w:rsid w:val="003303B5"/>
    <w:rsid w:val="0033049C"/>
    <w:rsid w:val="003308D0"/>
    <w:rsid w:val="0033090D"/>
    <w:rsid w:val="00330AB9"/>
    <w:rsid w:val="00331033"/>
    <w:rsid w:val="0033129E"/>
    <w:rsid w:val="00331813"/>
    <w:rsid w:val="00331AB7"/>
    <w:rsid w:val="00332244"/>
    <w:rsid w:val="00332358"/>
    <w:rsid w:val="0033295F"/>
    <w:rsid w:val="00332C34"/>
    <w:rsid w:val="00333067"/>
    <w:rsid w:val="00333090"/>
    <w:rsid w:val="0033355A"/>
    <w:rsid w:val="00333700"/>
    <w:rsid w:val="003337D5"/>
    <w:rsid w:val="00333FCC"/>
    <w:rsid w:val="003341F0"/>
    <w:rsid w:val="003342F0"/>
    <w:rsid w:val="00334450"/>
    <w:rsid w:val="0033448E"/>
    <w:rsid w:val="003344B6"/>
    <w:rsid w:val="003344E0"/>
    <w:rsid w:val="00334623"/>
    <w:rsid w:val="00334C74"/>
    <w:rsid w:val="00334C76"/>
    <w:rsid w:val="00334F40"/>
    <w:rsid w:val="0033507A"/>
    <w:rsid w:val="00335189"/>
    <w:rsid w:val="00335559"/>
    <w:rsid w:val="003356AB"/>
    <w:rsid w:val="003356C3"/>
    <w:rsid w:val="003357E8"/>
    <w:rsid w:val="00335C3A"/>
    <w:rsid w:val="00335C83"/>
    <w:rsid w:val="00335EF0"/>
    <w:rsid w:val="00335FB5"/>
    <w:rsid w:val="00335FF4"/>
    <w:rsid w:val="00336094"/>
    <w:rsid w:val="003362BC"/>
    <w:rsid w:val="0033645C"/>
    <w:rsid w:val="00336C4C"/>
    <w:rsid w:val="00336DEC"/>
    <w:rsid w:val="0033719E"/>
    <w:rsid w:val="003371C0"/>
    <w:rsid w:val="0033720B"/>
    <w:rsid w:val="003372C2"/>
    <w:rsid w:val="00337906"/>
    <w:rsid w:val="00337DA5"/>
    <w:rsid w:val="00337F52"/>
    <w:rsid w:val="00337FF1"/>
    <w:rsid w:val="00340062"/>
    <w:rsid w:val="0034006D"/>
    <w:rsid w:val="0034031B"/>
    <w:rsid w:val="0034036D"/>
    <w:rsid w:val="00340773"/>
    <w:rsid w:val="00340D82"/>
    <w:rsid w:val="00340EF8"/>
    <w:rsid w:val="0034130A"/>
    <w:rsid w:val="00341377"/>
    <w:rsid w:val="00341BDB"/>
    <w:rsid w:val="00341D45"/>
    <w:rsid w:val="00342356"/>
    <w:rsid w:val="00342467"/>
    <w:rsid w:val="00342550"/>
    <w:rsid w:val="003426BF"/>
    <w:rsid w:val="00342B5F"/>
    <w:rsid w:val="00342DE1"/>
    <w:rsid w:val="00342E28"/>
    <w:rsid w:val="00342F64"/>
    <w:rsid w:val="0034301C"/>
    <w:rsid w:val="00343D40"/>
    <w:rsid w:val="00344062"/>
    <w:rsid w:val="003443F4"/>
    <w:rsid w:val="0034456B"/>
    <w:rsid w:val="00344B48"/>
    <w:rsid w:val="00344C08"/>
    <w:rsid w:val="00344D94"/>
    <w:rsid w:val="003450C8"/>
    <w:rsid w:val="003452BA"/>
    <w:rsid w:val="003452D3"/>
    <w:rsid w:val="0034539F"/>
    <w:rsid w:val="0034554A"/>
    <w:rsid w:val="0034564D"/>
    <w:rsid w:val="00345BB3"/>
    <w:rsid w:val="00345D0D"/>
    <w:rsid w:val="00345ED9"/>
    <w:rsid w:val="00345FAC"/>
    <w:rsid w:val="003460AE"/>
    <w:rsid w:val="003461F9"/>
    <w:rsid w:val="0034623D"/>
    <w:rsid w:val="00346475"/>
    <w:rsid w:val="00346A0F"/>
    <w:rsid w:val="00346A12"/>
    <w:rsid w:val="00346DCD"/>
    <w:rsid w:val="00346E5C"/>
    <w:rsid w:val="00346F05"/>
    <w:rsid w:val="00346F59"/>
    <w:rsid w:val="0034745B"/>
    <w:rsid w:val="003477B0"/>
    <w:rsid w:val="00347A06"/>
    <w:rsid w:val="003502F4"/>
    <w:rsid w:val="0035059A"/>
    <w:rsid w:val="00350602"/>
    <w:rsid w:val="00350A0E"/>
    <w:rsid w:val="00350DD3"/>
    <w:rsid w:val="00350E87"/>
    <w:rsid w:val="003511BB"/>
    <w:rsid w:val="003515A0"/>
    <w:rsid w:val="003516CE"/>
    <w:rsid w:val="00351703"/>
    <w:rsid w:val="00351742"/>
    <w:rsid w:val="0035192E"/>
    <w:rsid w:val="00351A68"/>
    <w:rsid w:val="00351CDA"/>
    <w:rsid w:val="00351FF7"/>
    <w:rsid w:val="00352028"/>
    <w:rsid w:val="00352163"/>
    <w:rsid w:val="00352188"/>
    <w:rsid w:val="0035218F"/>
    <w:rsid w:val="00352210"/>
    <w:rsid w:val="00352599"/>
    <w:rsid w:val="0035311E"/>
    <w:rsid w:val="00353428"/>
    <w:rsid w:val="00353908"/>
    <w:rsid w:val="00353A17"/>
    <w:rsid w:val="00353CFE"/>
    <w:rsid w:val="003543C3"/>
    <w:rsid w:val="0035471A"/>
    <w:rsid w:val="00354B44"/>
    <w:rsid w:val="00354CDE"/>
    <w:rsid w:val="00354F8A"/>
    <w:rsid w:val="00355237"/>
    <w:rsid w:val="00355716"/>
    <w:rsid w:val="003557CD"/>
    <w:rsid w:val="003558F7"/>
    <w:rsid w:val="00355966"/>
    <w:rsid w:val="00355F2D"/>
    <w:rsid w:val="0035612E"/>
    <w:rsid w:val="00356D5C"/>
    <w:rsid w:val="00356E34"/>
    <w:rsid w:val="00356E4C"/>
    <w:rsid w:val="00357670"/>
    <w:rsid w:val="0035788C"/>
    <w:rsid w:val="003579A7"/>
    <w:rsid w:val="00357DC6"/>
    <w:rsid w:val="00357EB3"/>
    <w:rsid w:val="0036002C"/>
    <w:rsid w:val="003601C3"/>
    <w:rsid w:val="003607C5"/>
    <w:rsid w:val="003609E2"/>
    <w:rsid w:val="00360AC2"/>
    <w:rsid w:val="00360DCB"/>
    <w:rsid w:val="00361594"/>
    <w:rsid w:val="00361683"/>
    <w:rsid w:val="0036176A"/>
    <w:rsid w:val="00361AEF"/>
    <w:rsid w:val="0036200B"/>
    <w:rsid w:val="003626B3"/>
    <w:rsid w:val="0036293C"/>
    <w:rsid w:val="00362B2A"/>
    <w:rsid w:val="00362D2A"/>
    <w:rsid w:val="00362D6F"/>
    <w:rsid w:val="003635CB"/>
    <w:rsid w:val="00363972"/>
    <w:rsid w:val="003639E6"/>
    <w:rsid w:val="00363BC9"/>
    <w:rsid w:val="00363E74"/>
    <w:rsid w:val="00363EC3"/>
    <w:rsid w:val="00363F4D"/>
    <w:rsid w:val="003648C0"/>
    <w:rsid w:val="003648F4"/>
    <w:rsid w:val="00364B7D"/>
    <w:rsid w:val="00364D29"/>
    <w:rsid w:val="00364E18"/>
    <w:rsid w:val="00364E2E"/>
    <w:rsid w:val="00364E30"/>
    <w:rsid w:val="00364EA5"/>
    <w:rsid w:val="00364FFB"/>
    <w:rsid w:val="00365247"/>
    <w:rsid w:val="0036542F"/>
    <w:rsid w:val="0036568B"/>
    <w:rsid w:val="00365A01"/>
    <w:rsid w:val="00365DAB"/>
    <w:rsid w:val="00365E4F"/>
    <w:rsid w:val="003662B3"/>
    <w:rsid w:val="0036670F"/>
    <w:rsid w:val="003667C4"/>
    <w:rsid w:val="00366997"/>
    <w:rsid w:val="00366CB4"/>
    <w:rsid w:val="00366E13"/>
    <w:rsid w:val="00366E79"/>
    <w:rsid w:val="0036731F"/>
    <w:rsid w:val="0036795D"/>
    <w:rsid w:val="00367BB2"/>
    <w:rsid w:val="00367CD2"/>
    <w:rsid w:val="00367CE9"/>
    <w:rsid w:val="0037096E"/>
    <w:rsid w:val="00370E1D"/>
    <w:rsid w:val="00371352"/>
    <w:rsid w:val="0037151E"/>
    <w:rsid w:val="0037153C"/>
    <w:rsid w:val="00371624"/>
    <w:rsid w:val="0037162D"/>
    <w:rsid w:val="00371AEE"/>
    <w:rsid w:val="00371E3D"/>
    <w:rsid w:val="00371E78"/>
    <w:rsid w:val="00371EEB"/>
    <w:rsid w:val="003720E3"/>
    <w:rsid w:val="0037229C"/>
    <w:rsid w:val="00372727"/>
    <w:rsid w:val="00372960"/>
    <w:rsid w:val="00372ABC"/>
    <w:rsid w:val="00372D2C"/>
    <w:rsid w:val="00372E3E"/>
    <w:rsid w:val="00372E55"/>
    <w:rsid w:val="00372F31"/>
    <w:rsid w:val="00373135"/>
    <w:rsid w:val="003731B1"/>
    <w:rsid w:val="00373342"/>
    <w:rsid w:val="00373563"/>
    <w:rsid w:val="00373A4A"/>
    <w:rsid w:val="00373B0C"/>
    <w:rsid w:val="00373B45"/>
    <w:rsid w:val="00373DF7"/>
    <w:rsid w:val="00373FC3"/>
    <w:rsid w:val="00374660"/>
    <w:rsid w:val="003747DF"/>
    <w:rsid w:val="0037481C"/>
    <w:rsid w:val="00374B85"/>
    <w:rsid w:val="00374C24"/>
    <w:rsid w:val="00374FA3"/>
    <w:rsid w:val="003750D9"/>
    <w:rsid w:val="003752E8"/>
    <w:rsid w:val="00375325"/>
    <w:rsid w:val="00375379"/>
    <w:rsid w:val="003755B2"/>
    <w:rsid w:val="003756B2"/>
    <w:rsid w:val="003756CD"/>
    <w:rsid w:val="00375881"/>
    <w:rsid w:val="00375B30"/>
    <w:rsid w:val="00375F78"/>
    <w:rsid w:val="00376172"/>
    <w:rsid w:val="003765BC"/>
    <w:rsid w:val="003765E8"/>
    <w:rsid w:val="003767BD"/>
    <w:rsid w:val="00376AF4"/>
    <w:rsid w:val="00376C2A"/>
    <w:rsid w:val="00376D62"/>
    <w:rsid w:val="00376E04"/>
    <w:rsid w:val="00376F5A"/>
    <w:rsid w:val="00376F9B"/>
    <w:rsid w:val="0037705A"/>
    <w:rsid w:val="003773EC"/>
    <w:rsid w:val="003777B2"/>
    <w:rsid w:val="00377B7D"/>
    <w:rsid w:val="00377D2A"/>
    <w:rsid w:val="00377D63"/>
    <w:rsid w:val="00377E19"/>
    <w:rsid w:val="00377F82"/>
    <w:rsid w:val="00380518"/>
    <w:rsid w:val="0038094D"/>
    <w:rsid w:val="00380A0E"/>
    <w:rsid w:val="00380B71"/>
    <w:rsid w:val="00380E17"/>
    <w:rsid w:val="00380FF9"/>
    <w:rsid w:val="00381139"/>
    <w:rsid w:val="0038153E"/>
    <w:rsid w:val="00381790"/>
    <w:rsid w:val="003817F2"/>
    <w:rsid w:val="00381802"/>
    <w:rsid w:val="00381BEB"/>
    <w:rsid w:val="00381F3F"/>
    <w:rsid w:val="00381F99"/>
    <w:rsid w:val="0038206E"/>
    <w:rsid w:val="00382339"/>
    <w:rsid w:val="0038236F"/>
    <w:rsid w:val="00382509"/>
    <w:rsid w:val="0038253A"/>
    <w:rsid w:val="00382636"/>
    <w:rsid w:val="00382B94"/>
    <w:rsid w:val="00383212"/>
    <w:rsid w:val="003837E1"/>
    <w:rsid w:val="00383878"/>
    <w:rsid w:val="00384158"/>
    <w:rsid w:val="003841BB"/>
    <w:rsid w:val="0038428E"/>
    <w:rsid w:val="00384A4C"/>
    <w:rsid w:val="00384B90"/>
    <w:rsid w:val="00384DB3"/>
    <w:rsid w:val="0038528B"/>
    <w:rsid w:val="003858B3"/>
    <w:rsid w:val="00385D7A"/>
    <w:rsid w:val="00385DA0"/>
    <w:rsid w:val="00385F29"/>
    <w:rsid w:val="00386572"/>
    <w:rsid w:val="003867F1"/>
    <w:rsid w:val="003868B9"/>
    <w:rsid w:val="003868D7"/>
    <w:rsid w:val="00386CCE"/>
    <w:rsid w:val="00386F7D"/>
    <w:rsid w:val="003870AC"/>
    <w:rsid w:val="003874BD"/>
    <w:rsid w:val="00387A96"/>
    <w:rsid w:val="00387C9C"/>
    <w:rsid w:val="00387F9A"/>
    <w:rsid w:val="00390696"/>
    <w:rsid w:val="00390B34"/>
    <w:rsid w:val="00390BF2"/>
    <w:rsid w:val="003912D8"/>
    <w:rsid w:val="00391502"/>
    <w:rsid w:val="00391792"/>
    <w:rsid w:val="003918F7"/>
    <w:rsid w:val="00391A32"/>
    <w:rsid w:val="00391BB9"/>
    <w:rsid w:val="00391D57"/>
    <w:rsid w:val="00391E6A"/>
    <w:rsid w:val="00391F88"/>
    <w:rsid w:val="00392ACA"/>
    <w:rsid w:val="0039316E"/>
    <w:rsid w:val="00393439"/>
    <w:rsid w:val="003934AC"/>
    <w:rsid w:val="0039396E"/>
    <w:rsid w:val="00393A41"/>
    <w:rsid w:val="00393B71"/>
    <w:rsid w:val="00393D59"/>
    <w:rsid w:val="00393EAD"/>
    <w:rsid w:val="00394672"/>
    <w:rsid w:val="00394B3C"/>
    <w:rsid w:val="00394B96"/>
    <w:rsid w:val="0039505A"/>
    <w:rsid w:val="003950A8"/>
    <w:rsid w:val="00395225"/>
    <w:rsid w:val="00395558"/>
    <w:rsid w:val="00395FDD"/>
    <w:rsid w:val="003960C2"/>
    <w:rsid w:val="003964FA"/>
    <w:rsid w:val="00396535"/>
    <w:rsid w:val="003971CD"/>
    <w:rsid w:val="00397214"/>
    <w:rsid w:val="0039724E"/>
    <w:rsid w:val="00397A9F"/>
    <w:rsid w:val="00397B10"/>
    <w:rsid w:val="00397E0D"/>
    <w:rsid w:val="003A01FC"/>
    <w:rsid w:val="003A058C"/>
    <w:rsid w:val="003A0867"/>
    <w:rsid w:val="003A08F9"/>
    <w:rsid w:val="003A08FC"/>
    <w:rsid w:val="003A0BB8"/>
    <w:rsid w:val="003A0C43"/>
    <w:rsid w:val="003A0E1D"/>
    <w:rsid w:val="003A0EC6"/>
    <w:rsid w:val="003A0EC8"/>
    <w:rsid w:val="003A0EE3"/>
    <w:rsid w:val="003A0FFC"/>
    <w:rsid w:val="003A1189"/>
    <w:rsid w:val="003A11A0"/>
    <w:rsid w:val="003A14C4"/>
    <w:rsid w:val="003A17B2"/>
    <w:rsid w:val="003A2419"/>
    <w:rsid w:val="003A245C"/>
    <w:rsid w:val="003A2588"/>
    <w:rsid w:val="003A26D5"/>
    <w:rsid w:val="003A26E2"/>
    <w:rsid w:val="003A2729"/>
    <w:rsid w:val="003A31B9"/>
    <w:rsid w:val="003A32A9"/>
    <w:rsid w:val="003A35F2"/>
    <w:rsid w:val="003A3E37"/>
    <w:rsid w:val="003A423A"/>
    <w:rsid w:val="003A4453"/>
    <w:rsid w:val="003A446C"/>
    <w:rsid w:val="003A4842"/>
    <w:rsid w:val="003A4B7B"/>
    <w:rsid w:val="003A4DC4"/>
    <w:rsid w:val="003A4F57"/>
    <w:rsid w:val="003A4FED"/>
    <w:rsid w:val="003A53C1"/>
    <w:rsid w:val="003A5424"/>
    <w:rsid w:val="003A551C"/>
    <w:rsid w:val="003A5612"/>
    <w:rsid w:val="003A5673"/>
    <w:rsid w:val="003A56FC"/>
    <w:rsid w:val="003A5A1A"/>
    <w:rsid w:val="003A5B54"/>
    <w:rsid w:val="003A5E17"/>
    <w:rsid w:val="003A5E99"/>
    <w:rsid w:val="003A5F07"/>
    <w:rsid w:val="003A5F21"/>
    <w:rsid w:val="003A62E5"/>
    <w:rsid w:val="003A6512"/>
    <w:rsid w:val="003A65A9"/>
    <w:rsid w:val="003A7095"/>
    <w:rsid w:val="003A70C9"/>
    <w:rsid w:val="003A7722"/>
    <w:rsid w:val="003A783C"/>
    <w:rsid w:val="003A78CC"/>
    <w:rsid w:val="003A7ACD"/>
    <w:rsid w:val="003A7B38"/>
    <w:rsid w:val="003A7E45"/>
    <w:rsid w:val="003B0FA4"/>
    <w:rsid w:val="003B10ED"/>
    <w:rsid w:val="003B124B"/>
    <w:rsid w:val="003B1C9C"/>
    <w:rsid w:val="003B2005"/>
    <w:rsid w:val="003B21B6"/>
    <w:rsid w:val="003B239A"/>
    <w:rsid w:val="003B2787"/>
    <w:rsid w:val="003B28B8"/>
    <w:rsid w:val="003B2E2B"/>
    <w:rsid w:val="003B2F7F"/>
    <w:rsid w:val="003B3078"/>
    <w:rsid w:val="003B30E5"/>
    <w:rsid w:val="003B325D"/>
    <w:rsid w:val="003B3666"/>
    <w:rsid w:val="003B3669"/>
    <w:rsid w:val="003B371E"/>
    <w:rsid w:val="003B3B24"/>
    <w:rsid w:val="003B3F23"/>
    <w:rsid w:val="003B3F7B"/>
    <w:rsid w:val="003B46B0"/>
    <w:rsid w:val="003B4C34"/>
    <w:rsid w:val="003B4D31"/>
    <w:rsid w:val="003B4DE7"/>
    <w:rsid w:val="003B5086"/>
    <w:rsid w:val="003B523B"/>
    <w:rsid w:val="003B6AD0"/>
    <w:rsid w:val="003B70F2"/>
    <w:rsid w:val="003B7205"/>
    <w:rsid w:val="003B7308"/>
    <w:rsid w:val="003B79BA"/>
    <w:rsid w:val="003B7A0E"/>
    <w:rsid w:val="003B7A3B"/>
    <w:rsid w:val="003B7B79"/>
    <w:rsid w:val="003B7E1B"/>
    <w:rsid w:val="003C0033"/>
    <w:rsid w:val="003C010E"/>
    <w:rsid w:val="003C01BF"/>
    <w:rsid w:val="003C0341"/>
    <w:rsid w:val="003C068F"/>
    <w:rsid w:val="003C06C3"/>
    <w:rsid w:val="003C0A5A"/>
    <w:rsid w:val="003C0D69"/>
    <w:rsid w:val="003C11CB"/>
    <w:rsid w:val="003C150A"/>
    <w:rsid w:val="003C1CCB"/>
    <w:rsid w:val="003C1DE4"/>
    <w:rsid w:val="003C20EA"/>
    <w:rsid w:val="003C213A"/>
    <w:rsid w:val="003C24FD"/>
    <w:rsid w:val="003C271B"/>
    <w:rsid w:val="003C27AB"/>
    <w:rsid w:val="003C31B7"/>
    <w:rsid w:val="003C31D4"/>
    <w:rsid w:val="003C34C0"/>
    <w:rsid w:val="003C36D8"/>
    <w:rsid w:val="003C3843"/>
    <w:rsid w:val="003C3A0C"/>
    <w:rsid w:val="003C3CF9"/>
    <w:rsid w:val="003C41C6"/>
    <w:rsid w:val="003C470C"/>
    <w:rsid w:val="003C4E40"/>
    <w:rsid w:val="003C539C"/>
    <w:rsid w:val="003C54D3"/>
    <w:rsid w:val="003C566E"/>
    <w:rsid w:val="003C5798"/>
    <w:rsid w:val="003C58E7"/>
    <w:rsid w:val="003C5E77"/>
    <w:rsid w:val="003C6234"/>
    <w:rsid w:val="003C64AE"/>
    <w:rsid w:val="003C6747"/>
    <w:rsid w:val="003C69DB"/>
    <w:rsid w:val="003C7295"/>
    <w:rsid w:val="003C73D0"/>
    <w:rsid w:val="003C740E"/>
    <w:rsid w:val="003C7862"/>
    <w:rsid w:val="003C7BC7"/>
    <w:rsid w:val="003C7C95"/>
    <w:rsid w:val="003D0198"/>
    <w:rsid w:val="003D0389"/>
    <w:rsid w:val="003D05C7"/>
    <w:rsid w:val="003D07BB"/>
    <w:rsid w:val="003D1018"/>
    <w:rsid w:val="003D12B9"/>
    <w:rsid w:val="003D1662"/>
    <w:rsid w:val="003D1798"/>
    <w:rsid w:val="003D17D4"/>
    <w:rsid w:val="003D1A52"/>
    <w:rsid w:val="003D1CF5"/>
    <w:rsid w:val="003D1E22"/>
    <w:rsid w:val="003D1F8C"/>
    <w:rsid w:val="003D2015"/>
    <w:rsid w:val="003D201B"/>
    <w:rsid w:val="003D225F"/>
    <w:rsid w:val="003D250E"/>
    <w:rsid w:val="003D2561"/>
    <w:rsid w:val="003D29DE"/>
    <w:rsid w:val="003D2B03"/>
    <w:rsid w:val="003D2EB3"/>
    <w:rsid w:val="003D326B"/>
    <w:rsid w:val="003D356F"/>
    <w:rsid w:val="003D38CA"/>
    <w:rsid w:val="003D39A0"/>
    <w:rsid w:val="003D3F92"/>
    <w:rsid w:val="003D4C0C"/>
    <w:rsid w:val="003D522D"/>
    <w:rsid w:val="003D54A9"/>
    <w:rsid w:val="003D5750"/>
    <w:rsid w:val="003D585C"/>
    <w:rsid w:val="003D5AF5"/>
    <w:rsid w:val="003D5C22"/>
    <w:rsid w:val="003D5C6B"/>
    <w:rsid w:val="003D5FAA"/>
    <w:rsid w:val="003D6425"/>
    <w:rsid w:val="003D64AD"/>
    <w:rsid w:val="003D668E"/>
    <w:rsid w:val="003D6D18"/>
    <w:rsid w:val="003D70CE"/>
    <w:rsid w:val="003D732C"/>
    <w:rsid w:val="003D73A5"/>
    <w:rsid w:val="003D7538"/>
    <w:rsid w:val="003D77A0"/>
    <w:rsid w:val="003D783C"/>
    <w:rsid w:val="003D79EB"/>
    <w:rsid w:val="003D7BC5"/>
    <w:rsid w:val="003D7F68"/>
    <w:rsid w:val="003E00A4"/>
    <w:rsid w:val="003E0156"/>
    <w:rsid w:val="003E01B7"/>
    <w:rsid w:val="003E01DE"/>
    <w:rsid w:val="003E02DF"/>
    <w:rsid w:val="003E0553"/>
    <w:rsid w:val="003E057B"/>
    <w:rsid w:val="003E05BA"/>
    <w:rsid w:val="003E06D7"/>
    <w:rsid w:val="003E0B40"/>
    <w:rsid w:val="003E0B43"/>
    <w:rsid w:val="003E0EF0"/>
    <w:rsid w:val="003E0EFE"/>
    <w:rsid w:val="003E0F54"/>
    <w:rsid w:val="003E1186"/>
    <w:rsid w:val="003E11B7"/>
    <w:rsid w:val="003E14CB"/>
    <w:rsid w:val="003E1764"/>
    <w:rsid w:val="003E1928"/>
    <w:rsid w:val="003E1A7D"/>
    <w:rsid w:val="003E1C65"/>
    <w:rsid w:val="003E283B"/>
    <w:rsid w:val="003E2A74"/>
    <w:rsid w:val="003E2DB2"/>
    <w:rsid w:val="003E2DE6"/>
    <w:rsid w:val="003E3195"/>
    <w:rsid w:val="003E3423"/>
    <w:rsid w:val="003E343F"/>
    <w:rsid w:val="003E35A4"/>
    <w:rsid w:val="003E3A39"/>
    <w:rsid w:val="003E3FCA"/>
    <w:rsid w:val="003E401F"/>
    <w:rsid w:val="003E46DF"/>
    <w:rsid w:val="003E4734"/>
    <w:rsid w:val="003E47C8"/>
    <w:rsid w:val="003E4812"/>
    <w:rsid w:val="003E4A39"/>
    <w:rsid w:val="003E5391"/>
    <w:rsid w:val="003E5433"/>
    <w:rsid w:val="003E54C3"/>
    <w:rsid w:val="003E5C3B"/>
    <w:rsid w:val="003E5EDC"/>
    <w:rsid w:val="003E5F33"/>
    <w:rsid w:val="003E60FA"/>
    <w:rsid w:val="003E62DA"/>
    <w:rsid w:val="003E643C"/>
    <w:rsid w:val="003E66E7"/>
    <w:rsid w:val="003E6C58"/>
    <w:rsid w:val="003E6CB8"/>
    <w:rsid w:val="003E6D67"/>
    <w:rsid w:val="003E6E43"/>
    <w:rsid w:val="003E701E"/>
    <w:rsid w:val="003E721C"/>
    <w:rsid w:val="003E75A4"/>
    <w:rsid w:val="003E7681"/>
    <w:rsid w:val="003E7734"/>
    <w:rsid w:val="003E7872"/>
    <w:rsid w:val="003E78AC"/>
    <w:rsid w:val="003E790D"/>
    <w:rsid w:val="003E792F"/>
    <w:rsid w:val="003E7C37"/>
    <w:rsid w:val="003E7D0B"/>
    <w:rsid w:val="003E7EF8"/>
    <w:rsid w:val="003E7FB9"/>
    <w:rsid w:val="003F0275"/>
    <w:rsid w:val="003F02B7"/>
    <w:rsid w:val="003F0421"/>
    <w:rsid w:val="003F04B7"/>
    <w:rsid w:val="003F0CFB"/>
    <w:rsid w:val="003F0D55"/>
    <w:rsid w:val="003F0DCB"/>
    <w:rsid w:val="003F12E3"/>
    <w:rsid w:val="003F1478"/>
    <w:rsid w:val="003F188C"/>
    <w:rsid w:val="003F18C5"/>
    <w:rsid w:val="003F1D4F"/>
    <w:rsid w:val="003F2933"/>
    <w:rsid w:val="003F2B43"/>
    <w:rsid w:val="003F2BFB"/>
    <w:rsid w:val="003F2E61"/>
    <w:rsid w:val="003F2EAA"/>
    <w:rsid w:val="003F3521"/>
    <w:rsid w:val="003F35AF"/>
    <w:rsid w:val="003F37DF"/>
    <w:rsid w:val="003F3937"/>
    <w:rsid w:val="003F3AEE"/>
    <w:rsid w:val="003F3B58"/>
    <w:rsid w:val="003F3F24"/>
    <w:rsid w:val="003F3FE4"/>
    <w:rsid w:val="003F4602"/>
    <w:rsid w:val="003F4838"/>
    <w:rsid w:val="003F4904"/>
    <w:rsid w:val="003F4B3E"/>
    <w:rsid w:val="003F51CD"/>
    <w:rsid w:val="003F52A3"/>
    <w:rsid w:val="003F5606"/>
    <w:rsid w:val="003F59A3"/>
    <w:rsid w:val="003F5A49"/>
    <w:rsid w:val="003F5ADE"/>
    <w:rsid w:val="003F5CB5"/>
    <w:rsid w:val="003F610F"/>
    <w:rsid w:val="003F6352"/>
    <w:rsid w:val="003F6462"/>
    <w:rsid w:val="003F68AF"/>
    <w:rsid w:val="003F6A56"/>
    <w:rsid w:val="003F6BF3"/>
    <w:rsid w:val="003F6EBE"/>
    <w:rsid w:val="003F6F10"/>
    <w:rsid w:val="003F70A4"/>
    <w:rsid w:val="003F718E"/>
    <w:rsid w:val="003F74E0"/>
    <w:rsid w:val="003F765C"/>
    <w:rsid w:val="003F7792"/>
    <w:rsid w:val="003F77B0"/>
    <w:rsid w:val="003F7ADD"/>
    <w:rsid w:val="003F7B25"/>
    <w:rsid w:val="003F7ECD"/>
    <w:rsid w:val="003F7F64"/>
    <w:rsid w:val="0040026B"/>
    <w:rsid w:val="0040034B"/>
    <w:rsid w:val="00400B60"/>
    <w:rsid w:val="00401119"/>
    <w:rsid w:val="004011CF"/>
    <w:rsid w:val="00401248"/>
    <w:rsid w:val="004017BB"/>
    <w:rsid w:val="00401B42"/>
    <w:rsid w:val="00401F79"/>
    <w:rsid w:val="004027DE"/>
    <w:rsid w:val="00402AC3"/>
    <w:rsid w:val="00402ACC"/>
    <w:rsid w:val="00402D31"/>
    <w:rsid w:val="00402D78"/>
    <w:rsid w:val="0040316D"/>
    <w:rsid w:val="004032DA"/>
    <w:rsid w:val="004033BB"/>
    <w:rsid w:val="00403AC1"/>
    <w:rsid w:val="00403BE3"/>
    <w:rsid w:val="00404010"/>
    <w:rsid w:val="00404229"/>
    <w:rsid w:val="00404415"/>
    <w:rsid w:val="004047B0"/>
    <w:rsid w:val="00404A64"/>
    <w:rsid w:val="00404A96"/>
    <w:rsid w:val="00404C75"/>
    <w:rsid w:val="00404E4B"/>
    <w:rsid w:val="0040527C"/>
    <w:rsid w:val="004058AB"/>
    <w:rsid w:val="00405A1A"/>
    <w:rsid w:val="00405C45"/>
    <w:rsid w:val="00405CBD"/>
    <w:rsid w:val="00405D15"/>
    <w:rsid w:val="00405DF7"/>
    <w:rsid w:val="00405F90"/>
    <w:rsid w:val="004062DA"/>
    <w:rsid w:val="0040636A"/>
    <w:rsid w:val="0040653B"/>
    <w:rsid w:val="004070B4"/>
    <w:rsid w:val="004075FE"/>
    <w:rsid w:val="00407A2F"/>
    <w:rsid w:val="00407C79"/>
    <w:rsid w:val="00407D02"/>
    <w:rsid w:val="004104D2"/>
    <w:rsid w:val="00410805"/>
    <w:rsid w:val="00410E66"/>
    <w:rsid w:val="0041104C"/>
    <w:rsid w:val="004115CD"/>
    <w:rsid w:val="00411FBE"/>
    <w:rsid w:val="00412024"/>
    <w:rsid w:val="00412844"/>
    <w:rsid w:val="00412DE9"/>
    <w:rsid w:val="004134A9"/>
    <w:rsid w:val="00413873"/>
    <w:rsid w:val="00413896"/>
    <w:rsid w:val="00413CB8"/>
    <w:rsid w:val="00413D04"/>
    <w:rsid w:val="00413D07"/>
    <w:rsid w:val="00413F43"/>
    <w:rsid w:val="00414179"/>
    <w:rsid w:val="0041427B"/>
    <w:rsid w:val="004145D0"/>
    <w:rsid w:val="00414605"/>
    <w:rsid w:val="00415094"/>
    <w:rsid w:val="00415234"/>
    <w:rsid w:val="00415602"/>
    <w:rsid w:val="00415AD1"/>
    <w:rsid w:val="00415C4F"/>
    <w:rsid w:val="00415D82"/>
    <w:rsid w:val="00415E6D"/>
    <w:rsid w:val="00416024"/>
    <w:rsid w:val="004160BF"/>
    <w:rsid w:val="00416425"/>
    <w:rsid w:val="00416A55"/>
    <w:rsid w:val="00416A63"/>
    <w:rsid w:val="00416A7B"/>
    <w:rsid w:val="00416BCD"/>
    <w:rsid w:val="004171C7"/>
    <w:rsid w:val="004175AC"/>
    <w:rsid w:val="00417951"/>
    <w:rsid w:val="00417A04"/>
    <w:rsid w:val="00417B2A"/>
    <w:rsid w:val="00420003"/>
    <w:rsid w:val="004202A3"/>
    <w:rsid w:val="004202DC"/>
    <w:rsid w:val="004203EB"/>
    <w:rsid w:val="00420ED4"/>
    <w:rsid w:val="0042112B"/>
    <w:rsid w:val="00421385"/>
    <w:rsid w:val="004213BC"/>
    <w:rsid w:val="004213E5"/>
    <w:rsid w:val="0042141A"/>
    <w:rsid w:val="00421880"/>
    <w:rsid w:val="00421A5B"/>
    <w:rsid w:val="00421C9A"/>
    <w:rsid w:val="00422063"/>
    <w:rsid w:val="00422148"/>
    <w:rsid w:val="0042254A"/>
    <w:rsid w:val="00422919"/>
    <w:rsid w:val="00422A50"/>
    <w:rsid w:val="00422F40"/>
    <w:rsid w:val="00422FDA"/>
    <w:rsid w:val="00423265"/>
    <w:rsid w:val="0042346D"/>
    <w:rsid w:val="00423917"/>
    <w:rsid w:val="00423AEE"/>
    <w:rsid w:val="00423CAF"/>
    <w:rsid w:val="00423D0A"/>
    <w:rsid w:val="00423D6D"/>
    <w:rsid w:val="00423EB7"/>
    <w:rsid w:val="00423FCF"/>
    <w:rsid w:val="00424013"/>
    <w:rsid w:val="004244D6"/>
    <w:rsid w:val="004247F2"/>
    <w:rsid w:val="00424AEE"/>
    <w:rsid w:val="00425023"/>
    <w:rsid w:val="00425110"/>
    <w:rsid w:val="00425241"/>
    <w:rsid w:val="00425B68"/>
    <w:rsid w:val="00425BDA"/>
    <w:rsid w:val="00425C67"/>
    <w:rsid w:val="00425ED8"/>
    <w:rsid w:val="00425EE1"/>
    <w:rsid w:val="00426010"/>
    <w:rsid w:val="004264A7"/>
    <w:rsid w:val="004264AA"/>
    <w:rsid w:val="00426717"/>
    <w:rsid w:val="00426A94"/>
    <w:rsid w:val="00427099"/>
    <w:rsid w:val="0042712E"/>
    <w:rsid w:val="00427261"/>
    <w:rsid w:val="004273F5"/>
    <w:rsid w:val="00427F17"/>
    <w:rsid w:val="00430315"/>
    <w:rsid w:val="0043056F"/>
    <w:rsid w:val="004305D8"/>
    <w:rsid w:val="00430755"/>
    <w:rsid w:val="00430C7C"/>
    <w:rsid w:val="004312FD"/>
    <w:rsid w:val="0043136F"/>
    <w:rsid w:val="00431EB0"/>
    <w:rsid w:val="0043206C"/>
    <w:rsid w:val="00432086"/>
    <w:rsid w:val="00432210"/>
    <w:rsid w:val="004322F9"/>
    <w:rsid w:val="00432499"/>
    <w:rsid w:val="00432608"/>
    <w:rsid w:val="0043272B"/>
    <w:rsid w:val="00432A6D"/>
    <w:rsid w:val="00432EB8"/>
    <w:rsid w:val="00432F68"/>
    <w:rsid w:val="004331C0"/>
    <w:rsid w:val="004332BD"/>
    <w:rsid w:val="0043384A"/>
    <w:rsid w:val="00433B60"/>
    <w:rsid w:val="00433CE7"/>
    <w:rsid w:val="00434219"/>
    <w:rsid w:val="0043437F"/>
    <w:rsid w:val="004343AF"/>
    <w:rsid w:val="00434440"/>
    <w:rsid w:val="00434839"/>
    <w:rsid w:val="00434859"/>
    <w:rsid w:val="00434B44"/>
    <w:rsid w:val="00434BE7"/>
    <w:rsid w:val="00434CDE"/>
    <w:rsid w:val="00434E99"/>
    <w:rsid w:val="00434FEB"/>
    <w:rsid w:val="00435270"/>
    <w:rsid w:val="00435365"/>
    <w:rsid w:val="00435501"/>
    <w:rsid w:val="004359B1"/>
    <w:rsid w:val="00435DEA"/>
    <w:rsid w:val="00435E05"/>
    <w:rsid w:val="00435F22"/>
    <w:rsid w:val="004360EC"/>
    <w:rsid w:val="004361E0"/>
    <w:rsid w:val="0043626A"/>
    <w:rsid w:val="0043677A"/>
    <w:rsid w:val="0043699D"/>
    <w:rsid w:val="00436A61"/>
    <w:rsid w:val="00436BCA"/>
    <w:rsid w:val="00436E80"/>
    <w:rsid w:val="00436EEC"/>
    <w:rsid w:val="00437238"/>
    <w:rsid w:val="00437260"/>
    <w:rsid w:val="0043733C"/>
    <w:rsid w:val="0043735F"/>
    <w:rsid w:val="00437377"/>
    <w:rsid w:val="0043760B"/>
    <w:rsid w:val="004376E2"/>
    <w:rsid w:val="0043782A"/>
    <w:rsid w:val="00437844"/>
    <w:rsid w:val="00437873"/>
    <w:rsid w:val="00437959"/>
    <w:rsid w:val="00437A94"/>
    <w:rsid w:val="00437EA0"/>
    <w:rsid w:val="004401D0"/>
    <w:rsid w:val="00440411"/>
    <w:rsid w:val="00440747"/>
    <w:rsid w:val="00440BB7"/>
    <w:rsid w:val="00440EA3"/>
    <w:rsid w:val="00440F6B"/>
    <w:rsid w:val="00440F7B"/>
    <w:rsid w:val="00440FC6"/>
    <w:rsid w:val="00441082"/>
    <w:rsid w:val="0044110F"/>
    <w:rsid w:val="004418F4"/>
    <w:rsid w:val="00441946"/>
    <w:rsid w:val="00441FA8"/>
    <w:rsid w:val="0044216B"/>
    <w:rsid w:val="0044216C"/>
    <w:rsid w:val="004422A5"/>
    <w:rsid w:val="00442303"/>
    <w:rsid w:val="00442333"/>
    <w:rsid w:val="0044236C"/>
    <w:rsid w:val="00442645"/>
    <w:rsid w:val="00442F06"/>
    <w:rsid w:val="00442F30"/>
    <w:rsid w:val="00442F86"/>
    <w:rsid w:val="0044302E"/>
    <w:rsid w:val="004432CA"/>
    <w:rsid w:val="0044359C"/>
    <w:rsid w:val="0044371D"/>
    <w:rsid w:val="00443729"/>
    <w:rsid w:val="00443910"/>
    <w:rsid w:val="00443AA3"/>
    <w:rsid w:val="004440AC"/>
    <w:rsid w:val="004441C5"/>
    <w:rsid w:val="0044434C"/>
    <w:rsid w:val="00444744"/>
    <w:rsid w:val="00444AB4"/>
    <w:rsid w:val="00444CA0"/>
    <w:rsid w:val="00444DA9"/>
    <w:rsid w:val="00444EE2"/>
    <w:rsid w:val="00445682"/>
    <w:rsid w:val="0044571B"/>
    <w:rsid w:val="00445AFB"/>
    <w:rsid w:val="00445EBE"/>
    <w:rsid w:val="00445EE0"/>
    <w:rsid w:val="00446071"/>
    <w:rsid w:val="0044611E"/>
    <w:rsid w:val="0044660B"/>
    <w:rsid w:val="00446B2A"/>
    <w:rsid w:val="00446B80"/>
    <w:rsid w:val="00446DF6"/>
    <w:rsid w:val="00446F15"/>
    <w:rsid w:val="00447067"/>
    <w:rsid w:val="0044723E"/>
    <w:rsid w:val="0044746E"/>
    <w:rsid w:val="004476B6"/>
    <w:rsid w:val="004476F6"/>
    <w:rsid w:val="00447A6C"/>
    <w:rsid w:val="004505B8"/>
    <w:rsid w:val="004505D0"/>
    <w:rsid w:val="00450C5D"/>
    <w:rsid w:val="00451021"/>
    <w:rsid w:val="00451080"/>
    <w:rsid w:val="0045143D"/>
    <w:rsid w:val="00451A7A"/>
    <w:rsid w:val="00451CCD"/>
    <w:rsid w:val="00452241"/>
    <w:rsid w:val="00452539"/>
    <w:rsid w:val="00452597"/>
    <w:rsid w:val="004526CB"/>
    <w:rsid w:val="004527AC"/>
    <w:rsid w:val="00452EDE"/>
    <w:rsid w:val="00453092"/>
    <w:rsid w:val="00453253"/>
    <w:rsid w:val="00453509"/>
    <w:rsid w:val="0045437B"/>
    <w:rsid w:val="00454681"/>
    <w:rsid w:val="00454B0A"/>
    <w:rsid w:val="004553A3"/>
    <w:rsid w:val="004553E8"/>
    <w:rsid w:val="0045587C"/>
    <w:rsid w:val="00455A0A"/>
    <w:rsid w:val="00455C59"/>
    <w:rsid w:val="00455CD8"/>
    <w:rsid w:val="00455D3A"/>
    <w:rsid w:val="0045602D"/>
    <w:rsid w:val="00456229"/>
    <w:rsid w:val="00456295"/>
    <w:rsid w:val="004564E3"/>
    <w:rsid w:val="004566DF"/>
    <w:rsid w:val="00456766"/>
    <w:rsid w:val="00456855"/>
    <w:rsid w:val="00456B15"/>
    <w:rsid w:val="00457091"/>
    <w:rsid w:val="00457137"/>
    <w:rsid w:val="00457A2A"/>
    <w:rsid w:val="00457DC1"/>
    <w:rsid w:val="00457DF2"/>
    <w:rsid w:val="00460042"/>
    <w:rsid w:val="00460384"/>
    <w:rsid w:val="004603E4"/>
    <w:rsid w:val="00460482"/>
    <w:rsid w:val="004607A2"/>
    <w:rsid w:val="00460B5B"/>
    <w:rsid w:val="00460CB5"/>
    <w:rsid w:val="00460E95"/>
    <w:rsid w:val="00460F04"/>
    <w:rsid w:val="0046126C"/>
    <w:rsid w:val="004612AA"/>
    <w:rsid w:val="004616B4"/>
    <w:rsid w:val="00461BFA"/>
    <w:rsid w:val="00461F7E"/>
    <w:rsid w:val="00461F9F"/>
    <w:rsid w:val="004624C3"/>
    <w:rsid w:val="004626BB"/>
    <w:rsid w:val="004626F8"/>
    <w:rsid w:val="00462967"/>
    <w:rsid w:val="00462D7D"/>
    <w:rsid w:val="00462DBC"/>
    <w:rsid w:val="00462DE8"/>
    <w:rsid w:val="00463228"/>
    <w:rsid w:val="004632C3"/>
    <w:rsid w:val="004636E3"/>
    <w:rsid w:val="004637E3"/>
    <w:rsid w:val="00463A88"/>
    <w:rsid w:val="004642A0"/>
    <w:rsid w:val="00464521"/>
    <w:rsid w:val="00464553"/>
    <w:rsid w:val="00464683"/>
    <w:rsid w:val="004646B8"/>
    <w:rsid w:val="00464716"/>
    <w:rsid w:val="00464760"/>
    <w:rsid w:val="004647F6"/>
    <w:rsid w:val="00464901"/>
    <w:rsid w:val="00464962"/>
    <w:rsid w:val="004649AC"/>
    <w:rsid w:val="00464A6F"/>
    <w:rsid w:val="00464CA4"/>
    <w:rsid w:val="00464D50"/>
    <w:rsid w:val="00464F1F"/>
    <w:rsid w:val="004653A7"/>
    <w:rsid w:val="004654BF"/>
    <w:rsid w:val="004659DB"/>
    <w:rsid w:val="00465B90"/>
    <w:rsid w:val="00465DF7"/>
    <w:rsid w:val="00466124"/>
    <w:rsid w:val="004663BE"/>
    <w:rsid w:val="0046668F"/>
    <w:rsid w:val="00466956"/>
    <w:rsid w:val="00466AE1"/>
    <w:rsid w:val="00466DF5"/>
    <w:rsid w:val="00466EBD"/>
    <w:rsid w:val="00467145"/>
    <w:rsid w:val="00467892"/>
    <w:rsid w:val="00467A21"/>
    <w:rsid w:val="00467C4A"/>
    <w:rsid w:val="00467DED"/>
    <w:rsid w:val="00467DF4"/>
    <w:rsid w:val="00470281"/>
    <w:rsid w:val="004706DA"/>
    <w:rsid w:val="004706E2"/>
    <w:rsid w:val="00470851"/>
    <w:rsid w:val="0047091D"/>
    <w:rsid w:val="00470F7D"/>
    <w:rsid w:val="004712DF"/>
    <w:rsid w:val="00471C29"/>
    <w:rsid w:val="00471C67"/>
    <w:rsid w:val="00471D94"/>
    <w:rsid w:val="0047200A"/>
    <w:rsid w:val="004722F0"/>
    <w:rsid w:val="00472567"/>
    <w:rsid w:val="004728B9"/>
    <w:rsid w:val="00472B36"/>
    <w:rsid w:val="00472BA7"/>
    <w:rsid w:val="00472EEE"/>
    <w:rsid w:val="004734B1"/>
    <w:rsid w:val="00473860"/>
    <w:rsid w:val="004739C8"/>
    <w:rsid w:val="00473C6A"/>
    <w:rsid w:val="00473D0D"/>
    <w:rsid w:val="004742DA"/>
    <w:rsid w:val="004746C5"/>
    <w:rsid w:val="004747AC"/>
    <w:rsid w:val="00474CE0"/>
    <w:rsid w:val="00475066"/>
    <w:rsid w:val="0047516C"/>
    <w:rsid w:val="0047538C"/>
    <w:rsid w:val="004753C6"/>
    <w:rsid w:val="004757A5"/>
    <w:rsid w:val="00476104"/>
    <w:rsid w:val="004763D4"/>
    <w:rsid w:val="00476847"/>
    <w:rsid w:val="004769E3"/>
    <w:rsid w:val="00476A37"/>
    <w:rsid w:val="00476B1F"/>
    <w:rsid w:val="00476C4F"/>
    <w:rsid w:val="00476D5A"/>
    <w:rsid w:val="00476F66"/>
    <w:rsid w:val="004770C9"/>
    <w:rsid w:val="00477A48"/>
    <w:rsid w:val="00477D17"/>
    <w:rsid w:val="00477D22"/>
    <w:rsid w:val="00477F74"/>
    <w:rsid w:val="0048017A"/>
    <w:rsid w:val="0048036C"/>
    <w:rsid w:val="00480381"/>
    <w:rsid w:val="0048040A"/>
    <w:rsid w:val="004804EF"/>
    <w:rsid w:val="00480651"/>
    <w:rsid w:val="00480731"/>
    <w:rsid w:val="00480CFA"/>
    <w:rsid w:val="00480E15"/>
    <w:rsid w:val="0048102B"/>
    <w:rsid w:val="00481367"/>
    <w:rsid w:val="0048149E"/>
    <w:rsid w:val="004816C2"/>
    <w:rsid w:val="00481A25"/>
    <w:rsid w:val="00482752"/>
    <w:rsid w:val="00482762"/>
    <w:rsid w:val="00482808"/>
    <w:rsid w:val="00482E15"/>
    <w:rsid w:val="00482E3E"/>
    <w:rsid w:val="00483237"/>
    <w:rsid w:val="0048334F"/>
    <w:rsid w:val="004836C7"/>
    <w:rsid w:val="00483879"/>
    <w:rsid w:val="00483AF7"/>
    <w:rsid w:val="00483D61"/>
    <w:rsid w:val="00483DB2"/>
    <w:rsid w:val="004847AF"/>
    <w:rsid w:val="004849D4"/>
    <w:rsid w:val="00484AB7"/>
    <w:rsid w:val="00484D35"/>
    <w:rsid w:val="00484E3A"/>
    <w:rsid w:val="004851A1"/>
    <w:rsid w:val="004852E0"/>
    <w:rsid w:val="00485641"/>
    <w:rsid w:val="00485928"/>
    <w:rsid w:val="00485BCA"/>
    <w:rsid w:val="00485DE9"/>
    <w:rsid w:val="00486638"/>
    <w:rsid w:val="004869E5"/>
    <w:rsid w:val="00486AD8"/>
    <w:rsid w:val="00486B0C"/>
    <w:rsid w:val="00486F08"/>
    <w:rsid w:val="00487309"/>
    <w:rsid w:val="00487521"/>
    <w:rsid w:val="004878FF"/>
    <w:rsid w:val="00490017"/>
    <w:rsid w:val="0049028F"/>
    <w:rsid w:val="00490316"/>
    <w:rsid w:val="00490455"/>
    <w:rsid w:val="00490587"/>
    <w:rsid w:val="00490632"/>
    <w:rsid w:val="0049095A"/>
    <w:rsid w:val="00490A51"/>
    <w:rsid w:val="004917B6"/>
    <w:rsid w:val="00491A90"/>
    <w:rsid w:val="00491CC9"/>
    <w:rsid w:val="00491D50"/>
    <w:rsid w:val="004920F8"/>
    <w:rsid w:val="00492253"/>
    <w:rsid w:val="004924C1"/>
    <w:rsid w:val="004924CE"/>
    <w:rsid w:val="00492595"/>
    <w:rsid w:val="00492930"/>
    <w:rsid w:val="004929E6"/>
    <w:rsid w:val="00492A4D"/>
    <w:rsid w:val="00492E0E"/>
    <w:rsid w:val="004930D7"/>
    <w:rsid w:val="004930E2"/>
    <w:rsid w:val="0049335A"/>
    <w:rsid w:val="0049380E"/>
    <w:rsid w:val="004942B7"/>
    <w:rsid w:val="00494374"/>
    <w:rsid w:val="004945FE"/>
    <w:rsid w:val="00494F34"/>
    <w:rsid w:val="00494FE3"/>
    <w:rsid w:val="00495217"/>
    <w:rsid w:val="004953F3"/>
    <w:rsid w:val="00495BD2"/>
    <w:rsid w:val="00495EA5"/>
    <w:rsid w:val="00496076"/>
    <w:rsid w:val="00496240"/>
    <w:rsid w:val="00496AD2"/>
    <w:rsid w:val="00496BC0"/>
    <w:rsid w:val="00496CF9"/>
    <w:rsid w:val="00496E62"/>
    <w:rsid w:val="004972EA"/>
    <w:rsid w:val="00497773"/>
    <w:rsid w:val="00497FCE"/>
    <w:rsid w:val="004A009F"/>
    <w:rsid w:val="004A03A9"/>
    <w:rsid w:val="004A0700"/>
    <w:rsid w:val="004A0F8C"/>
    <w:rsid w:val="004A1294"/>
    <w:rsid w:val="004A163D"/>
    <w:rsid w:val="004A18E3"/>
    <w:rsid w:val="004A1D55"/>
    <w:rsid w:val="004A1F30"/>
    <w:rsid w:val="004A1F68"/>
    <w:rsid w:val="004A22BF"/>
    <w:rsid w:val="004A2B18"/>
    <w:rsid w:val="004A2F25"/>
    <w:rsid w:val="004A394D"/>
    <w:rsid w:val="004A3B68"/>
    <w:rsid w:val="004A3CF6"/>
    <w:rsid w:val="004A41B3"/>
    <w:rsid w:val="004A444C"/>
    <w:rsid w:val="004A457F"/>
    <w:rsid w:val="004A461A"/>
    <w:rsid w:val="004A4A84"/>
    <w:rsid w:val="004A4AD3"/>
    <w:rsid w:val="004A4C4C"/>
    <w:rsid w:val="004A4E9D"/>
    <w:rsid w:val="004A5269"/>
    <w:rsid w:val="004A53A2"/>
    <w:rsid w:val="004A5CAF"/>
    <w:rsid w:val="004A5E66"/>
    <w:rsid w:val="004A5E8E"/>
    <w:rsid w:val="004A67A2"/>
    <w:rsid w:val="004A685F"/>
    <w:rsid w:val="004A693E"/>
    <w:rsid w:val="004A6F03"/>
    <w:rsid w:val="004A7022"/>
    <w:rsid w:val="004A73C4"/>
    <w:rsid w:val="004A7464"/>
    <w:rsid w:val="004A757B"/>
    <w:rsid w:val="004A75A6"/>
    <w:rsid w:val="004A79B2"/>
    <w:rsid w:val="004A79FE"/>
    <w:rsid w:val="004A7AC5"/>
    <w:rsid w:val="004A7AF4"/>
    <w:rsid w:val="004A7C04"/>
    <w:rsid w:val="004A7F6F"/>
    <w:rsid w:val="004B0315"/>
    <w:rsid w:val="004B0685"/>
    <w:rsid w:val="004B0B6C"/>
    <w:rsid w:val="004B0C6A"/>
    <w:rsid w:val="004B1BD8"/>
    <w:rsid w:val="004B1E78"/>
    <w:rsid w:val="004B1FAB"/>
    <w:rsid w:val="004B2209"/>
    <w:rsid w:val="004B2364"/>
    <w:rsid w:val="004B2662"/>
    <w:rsid w:val="004B2686"/>
    <w:rsid w:val="004B27FF"/>
    <w:rsid w:val="004B2818"/>
    <w:rsid w:val="004B28B8"/>
    <w:rsid w:val="004B2C6A"/>
    <w:rsid w:val="004B2EB5"/>
    <w:rsid w:val="004B307F"/>
    <w:rsid w:val="004B3117"/>
    <w:rsid w:val="004B37D7"/>
    <w:rsid w:val="004B37F6"/>
    <w:rsid w:val="004B3984"/>
    <w:rsid w:val="004B3A31"/>
    <w:rsid w:val="004B3A67"/>
    <w:rsid w:val="004B3B99"/>
    <w:rsid w:val="004B3D5A"/>
    <w:rsid w:val="004B400E"/>
    <w:rsid w:val="004B40E9"/>
    <w:rsid w:val="004B465C"/>
    <w:rsid w:val="004B469B"/>
    <w:rsid w:val="004B523B"/>
    <w:rsid w:val="004B564A"/>
    <w:rsid w:val="004B5B1D"/>
    <w:rsid w:val="004B5B99"/>
    <w:rsid w:val="004B621A"/>
    <w:rsid w:val="004B634D"/>
    <w:rsid w:val="004B63E8"/>
    <w:rsid w:val="004B6403"/>
    <w:rsid w:val="004B67CC"/>
    <w:rsid w:val="004B67FE"/>
    <w:rsid w:val="004B6999"/>
    <w:rsid w:val="004B74C5"/>
    <w:rsid w:val="004B7582"/>
    <w:rsid w:val="004B7839"/>
    <w:rsid w:val="004B7E8F"/>
    <w:rsid w:val="004C004D"/>
    <w:rsid w:val="004C025E"/>
    <w:rsid w:val="004C032D"/>
    <w:rsid w:val="004C0C2A"/>
    <w:rsid w:val="004C0E13"/>
    <w:rsid w:val="004C17DF"/>
    <w:rsid w:val="004C180D"/>
    <w:rsid w:val="004C1A45"/>
    <w:rsid w:val="004C1C8A"/>
    <w:rsid w:val="004C1ECF"/>
    <w:rsid w:val="004C2072"/>
    <w:rsid w:val="004C2081"/>
    <w:rsid w:val="004C2120"/>
    <w:rsid w:val="004C251B"/>
    <w:rsid w:val="004C26A7"/>
    <w:rsid w:val="004C2950"/>
    <w:rsid w:val="004C2CD9"/>
    <w:rsid w:val="004C2DE5"/>
    <w:rsid w:val="004C33A5"/>
    <w:rsid w:val="004C34C5"/>
    <w:rsid w:val="004C36DD"/>
    <w:rsid w:val="004C36E6"/>
    <w:rsid w:val="004C3A47"/>
    <w:rsid w:val="004C3A96"/>
    <w:rsid w:val="004C3E0A"/>
    <w:rsid w:val="004C3F92"/>
    <w:rsid w:val="004C426F"/>
    <w:rsid w:val="004C4377"/>
    <w:rsid w:val="004C45A2"/>
    <w:rsid w:val="004C4B85"/>
    <w:rsid w:val="004C4E91"/>
    <w:rsid w:val="004C4ED3"/>
    <w:rsid w:val="004C5065"/>
    <w:rsid w:val="004C53B4"/>
    <w:rsid w:val="004C53F5"/>
    <w:rsid w:val="004C5443"/>
    <w:rsid w:val="004C5673"/>
    <w:rsid w:val="004C569C"/>
    <w:rsid w:val="004C5AC5"/>
    <w:rsid w:val="004C5AD8"/>
    <w:rsid w:val="004C5EE7"/>
    <w:rsid w:val="004C600D"/>
    <w:rsid w:val="004C6CFA"/>
    <w:rsid w:val="004C6D63"/>
    <w:rsid w:val="004C7039"/>
    <w:rsid w:val="004C72E8"/>
    <w:rsid w:val="004C73A6"/>
    <w:rsid w:val="004C7420"/>
    <w:rsid w:val="004C757E"/>
    <w:rsid w:val="004C7614"/>
    <w:rsid w:val="004C78D8"/>
    <w:rsid w:val="004C79EB"/>
    <w:rsid w:val="004C7C80"/>
    <w:rsid w:val="004C7CDB"/>
    <w:rsid w:val="004D04F2"/>
    <w:rsid w:val="004D0AF9"/>
    <w:rsid w:val="004D0BA2"/>
    <w:rsid w:val="004D12E6"/>
    <w:rsid w:val="004D1316"/>
    <w:rsid w:val="004D13BC"/>
    <w:rsid w:val="004D1538"/>
    <w:rsid w:val="004D153A"/>
    <w:rsid w:val="004D15A5"/>
    <w:rsid w:val="004D1609"/>
    <w:rsid w:val="004D163C"/>
    <w:rsid w:val="004D1666"/>
    <w:rsid w:val="004D194A"/>
    <w:rsid w:val="004D1B19"/>
    <w:rsid w:val="004D1CA1"/>
    <w:rsid w:val="004D215B"/>
    <w:rsid w:val="004D24F9"/>
    <w:rsid w:val="004D2A0F"/>
    <w:rsid w:val="004D2DAB"/>
    <w:rsid w:val="004D32D2"/>
    <w:rsid w:val="004D341B"/>
    <w:rsid w:val="004D3479"/>
    <w:rsid w:val="004D34F9"/>
    <w:rsid w:val="004D37B4"/>
    <w:rsid w:val="004D3A55"/>
    <w:rsid w:val="004D3BC7"/>
    <w:rsid w:val="004D4491"/>
    <w:rsid w:val="004D4D10"/>
    <w:rsid w:val="004D4DA0"/>
    <w:rsid w:val="004D5055"/>
    <w:rsid w:val="004D50DD"/>
    <w:rsid w:val="004D532F"/>
    <w:rsid w:val="004D56E2"/>
    <w:rsid w:val="004D5957"/>
    <w:rsid w:val="004D5F90"/>
    <w:rsid w:val="004D6058"/>
    <w:rsid w:val="004D6344"/>
    <w:rsid w:val="004D6514"/>
    <w:rsid w:val="004D68E0"/>
    <w:rsid w:val="004D6906"/>
    <w:rsid w:val="004D6A29"/>
    <w:rsid w:val="004D6C4A"/>
    <w:rsid w:val="004D6C70"/>
    <w:rsid w:val="004D6CD5"/>
    <w:rsid w:val="004D6CD8"/>
    <w:rsid w:val="004D6D31"/>
    <w:rsid w:val="004D6D53"/>
    <w:rsid w:val="004D6DE7"/>
    <w:rsid w:val="004D6E84"/>
    <w:rsid w:val="004D7093"/>
    <w:rsid w:val="004D74DD"/>
    <w:rsid w:val="004D766E"/>
    <w:rsid w:val="004D790E"/>
    <w:rsid w:val="004D7984"/>
    <w:rsid w:val="004D7D55"/>
    <w:rsid w:val="004D7F77"/>
    <w:rsid w:val="004E0463"/>
    <w:rsid w:val="004E0AE3"/>
    <w:rsid w:val="004E0B4F"/>
    <w:rsid w:val="004E0BE2"/>
    <w:rsid w:val="004E0C76"/>
    <w:rsid w:val="004E1881"/>
    <w:rsid w:val="004E1D95"/>
    <w:rsid w:val="004E2092"/>
    <w:rsid w:val="004E28B6"/>
    <w:rsid w:val="004E2A71"/>
    <w:rsid w:val="004E2C7B"/>
    <w:rsid w:val="004E2D3A"/>
    <w:rsid w:val="004E37D9"/>
    <w:rsid w:val="004E37DA"/>
    <w:rsid w:val="004E393A"/>
    <w:rsid w:val="004E3B7F"/>
    <w:rsid w:val="004E3C14"/>
    <w:rsid w:val="004E42EB"/>
    <w:rsid w:val="004E4740"/>
    <w:rsid w:val="004E4D56"/>
    <w:rsid w:val="004E4E3D"/>
    <w:rsid w:val="004E591A"/>
    <w:rsid w:val="004E5961"/>
    <w:rsid w:val="004E59CC"/>
    <w:rsid w:val="004E5F93"/>
    <w:rsid w:val="004E5F9E"/>
    <w:rsid w:val="004E6302"/>
    <w:rsid w:val="004E6326"/>
    <w:rsid w:val="004E687B"/>
    <w:rsid w:val="004E696A"/>
    <w:rsid w:val="004E6E11"/>
    <w:rsid w:val="004E7038"/>
    <w:rsid w:val="004E7276"/>
    <w:rsid w:val="004E7533"/>
    <w:rsid w:val="004E7845"/>
    <w:rsid w:val="004E7D0C"/>
    <w:rsid w:val="004F00F2"/>
    <w:rsid w:val="004F0209"/>
    <w:rsid w:val="004F0561"/>
    <w:rsid w:val="004F06A3"/>
    <w:rsid w:val="004F07BA"/>
    <w:rsid w:val="004F0B02"/>
    <w:rsid w:val="004F0BCD"/>
    <w:rsid w:val="004F0F11"/>
    <w:rsid w:val="004F113B"/>
    <w:rsid w:val="004F1200"/>
    <w:rsid w:val="004F1413"/>
    <w:rsid w:val="004F15B2"/>
    <w:rsid w:val="004F1AFC"/>
    <w:rsid w:val="004F1B6E"/>
    <w:rsid w:val="004F1BE5"/>
    <w:rsid w:val="004F1E19"/>
    <w:rsid w:val="004F1FAA"/>
    <w:rsid w:val="004F2784"/>
    <w:rsid w:val="004F29E4"/>
    <w:rsid w:val="004F2A51"/>
    <w:rsid w:val="004F2AF1"/>
    <w:rsid w:val="004F2DC6"/>
    <w:rsid w:val="004F3198"/>
    <w:rsid w:val="004F333A"/>
    <w:rsid w:val="004F335D"/>
    <w:rsid w:val="004F3881"/>
    <w:rsid w:val="004F39D6"/>
    <w:rsid w:val="004F3B43"/>
    <w:rsid w:val="004F4014"/>
    <w:rsid w:val="004F4169"/>
    <w:rsid w:val="004F431C"/>
    <w:rsid w:val="004F45E6"/>
    <w:rsid w:val="004F46EB"/>
    <w:rsid w:val="004F493E"/>
    <w:rsid w:val="004F49E6"/>
    <w:rsid w:val="004F510A"/>
    <w:rsid w:val="004F5572"/>
    <w:rsid w:val="004F5617"/>
    <w:rsid w:val="004F575B"/>
    <w:rsid w:val="004F5F41"/>
    <w:rsid w:val="004F6082"/>
    <w:rsid w:val="004F66AA"/>
    <w:rsid w:val="004F68FD"/>
    <w:rsid w:val="004F6952"/>
    <w:rsid w:val="004F6986"/>
    <w:rsid w:val="004F6D34"/>
    <w:rsid w:val="004F730F"/>
    <w:rsid w:val="004F7587"/>
    <w:rsid w:val="004F764A"/>
    <w:rsid w:val="004F7CC6"/>
    <w:rsid w:val="004F7D0B"/>
    <w:rsid w:val="004F7D2D"/>
    <w:rsid w:val="005001CE"/>
    <w:rsid w:val="0050086D"/>
    <w:rsid w:val="0050092D"/>
    <w:rsid w:val="00500B09"/>
    <w:rsid w:val="00500D91"/>
    <w:rsid w:val="005010E7"/>
    <w:rsid w:val="0050124B"/>
    <w:rsid w:val="005013D9"/>
    <w:rsid w:val="0050148E"/>
    <w:rsid w:val="005015D7"/>
    <w:rsid w:val="00501804"/>
    <w:rsid w:val="005018F4"/>
    <w:rsid w:val="00501E09"/>
    <w:rsid w:val="00501E52"/>
    <w:rsid w:val="00501F27"/>
    <w:rsid w:val="00502613"/>
    <w:rsid w:val="00502664"/>
    <w:rsid w:val="005026A5"/>
    <w:rsid w:val="0050288D"/>
    <w:rsid w:val="00502897"/>
    <w:rsid w:val="00502B66"/>
    <w:rsid w:val="005031AC"/>
    <w:rsid w:val="005035AF"/>
    <w:rsid w:val="00503EE8"/>
    <w:rsid w:val="00503FB1"/>
    <w:rsid w:val="005040D0"/>
    <w:rsid w:val="005043B5"/>
    <w:rsid w:val="005045F0"/>
    <w:rsid w:val="005048AF"/>
    <w:rsid w:val="00504A37"/>
    <w:rsid w:val="00504CE3"/>
    <w:rsid w:val="00504D20"/>
    <w:rsid w:val="00504DF3"/>
    <w:rsid w:val="0050558C"/>
    <w:rsid w:val="005056AA"/>
    <w:rsid w:val="005056E5"/>
    <w:rsid w:val="0050580E"/>
    <w:rsid w:val="00505AAE"/>
    <w:rsid w:val="00505EA3"/>
    <w:rsid w:val="00506361"/>
    <w:rsid w:val="00506374"/>
    <w:rsid w:val="005065CD"/>
    <w:rsid w:val="00506888"/>
    <w:rsid w:val="00506979"/>
    <w:rsid w:val="00507030"/>
    <w:rsid w:val="0050721B"/>
    <w:rsid w:val="00507527"/>
    <w:rsid w:val="00507B4E"/>
    <w:rsid w:val="00507E1A"/>
    <w:rsid w:val="00507F09"/>
    <w:rsid w:val="005101F6"/>
    <w:rsid w:val="0051033E"/>
    <w:rsid w:val="005111D1"/>
    <w:rsid w:val="00511398"/>
    <w:rsid w:val="0051154B"/>
    <w:rsid w:val="005116F4"/>
    <w:rsid w:val="00511785"/>
    <w:rsid w:val="00511912"/>
    <w:rsid w:val="00511DAB"/>
    <w:rsid w:val="00512060"/>
    <w:rsid w:val="005120B2"/>
    <w:rsid w:val="005126A4"/>
    <w:rsid w:val="005126C4"/>
    <w:rsid w:val="0051288C"/>
    <w:rsid w:val="00512C54"/>
    <w:rsid w:val="00512CAE"/>
    <w:rsid w:val="00512E3E"/>
    <w:rsid w:val="005131C7"/>
    <w:rsid w:val="005135B1"/>
    <w:rsid w:val="005135C5"/>
    <w:rsid w:val="005136B3"/>
    <w:rsid w:val="00513C5D"/>
    <w:rsid w:val="00513C85"/>
    <w:rsid w:val="00513D27"/>
    <w:rsid w:val="00514C50"/>
    <w:rsid w:val="00514D24"/>
    <w:rsid w:val="00514E86"/>
    <w:rsid w:val="00514F48"/>
    <w:rsid w:val="005151C0"/>
    <w:rsid w:val="00515329"/>
    <w:rsid w:val="0051537B"/>
    <w:rsid w:val="005154BA"/>
    <w:rsid w:val="00515878"/>
    <w:rsid w:val="00515A09"/>
    <w:rsid w:val="00515BDD"/>
    <w:rsid w:val="00515E23"/>
    <w:rsid w:val="0051642D"/>
    <w:rsid w:val="00516591"/>
    <w:rsid w:val="005165E7"/>
    <w:rsid w:val="005170CE"/>
    <w:rsid w:val="005174C8"/>
    <w:rsid w:val="00517518"/>
    <w:rsid w:val="005175B3"/>
    <w:rsid w:val="00517920"/>
    <w:rsid w:val="005179BA"/>
    <w:rsid w:val="00517D7E"/>
    <w:rsid w:val="00517F6B"/>
    <w:rsid w:val="00520010"/>
    <w:rsid w:val="0052019D"/>
    <w:rsid w:val="0052063D"/>
    <w:rsid w:val="0052077F"/>
    <w:rsid w:val="0052096B"/>
    <w:rsid w:val="00520C76"/>
    <w:rsid w:val="00520EB6"/>
    <w:rsid w:val="005210D6"/>
    <w:rsid w:val="005212D2"/>
    <w:rsid w:val="0052148B"/>
    <w:rsid w:val="00521590"/>
    <w:rsid w:val="00521953"/>
    <w:rsid w:val="00521A33"/>
    <w:rsid w:val="00521BB1"/>
    <w:rsid w:val="005223AA"/>
    <w:rsid w:val="0052252B"/>
    <w:rsid w:val="00522587"/>
    <w:rsid w:val="005230C1"/>
    <w:rsid w:val="005230D6"/>
    <w:rsid w:val="00523515"/>
    <w:rsid w:val="0052392E"/>
    <w:rsid w:val="00523BBD"/>
    <w:rsid w:val="00523E54"/>
    <w:rsid w:val="005240B7"/>
    <w:rsid w:val="005240CA"/>
    <w:rsid w:val="00524395"/>
    <w:rsid w:val="00524C8C"/>
    <w:rsid w:val="00525592"/>
    <w:rsid w:val="00525897"/>
    <w:rsid w:val="00525AB4"/>
    <w:rsid w:val="00525CA2"/>
    <w:rsid w:val="00525DCD"/>
    <w:rsid w:val="00525E81"/>
    <w:rsid w:val="005260B1"/>
    <w:rsid w:val="00526601"/>
    <w:rsid w:val="005267FA"/>
    <w:rsid w:val="0052689E"/>
    <w:rsid w:val="00526983"/>
    <w:rsid w:val="00526992"/>
    <w:rsid w:val="00526AE0"/>
    <w:rsid w:val="00526B26"/>
    <w:rsid w:val="00527058"/>
    <w:rsid w:val="00527403"/>
    <w:rsid w:val="0052761D"/>
    <w:rsid w:val="005277E0"/>
    <w:rsid w:val="00527BBF"/>
    <w:rsid w:val="00527C8E"/>
    <w:rsid w:val="00527D31"/>
    <w:rsid w:val="00527FED"/>
    <w:rsid w:val="00530457"/>
    <w:rsid w:val="00530527"/>
    <w:rsid w:val="005309F4"/>
    <w:rsid w:val="00530AB8"/>
    <w:rsid w:val="00530B87"/>
    <w:rsid w:val="00530CB8"/>
    <w:rsid w:val="00530F77"/>
    <w:rsid w:val="00531086"/>
    <w:rsid w:val="00531730"/>
    <w:rsid w:val="0053193C"/>
    <w:rsid w:val="00531B62"/>
    <w:rsid w:val="00531BA6"/>
    <w:rsid w:val="00531F2D"/>
    <w:rsid w:val="0053227B"/>
    <w:rsid w:val="0053259F"/>
    <w:rsid w:val="005325BA"/>
    <w:rsid w:val="00532628"/>
    <w:rsid w:val="00532892"/>
    <w:rsid w:val="00533075"/>
    <w:rsid w:val="00533139"/>
    <w:rsid w:val="00533213"/>
    <w:rsid w:val="00533216"/>
    <w:rsid w:val="005332A2"/>
    <w:rsid w:val="005333E9"/>
    <w:rsid w:val="00533466"/>
    <w:rsid w:val="005338A2"/>
    <w:rsid w:val="00533C94"/>
    <w:rsid w:val="00533D03"/>
    <w:rsid w:val="00534048"/>
    <w:rsid w:val="00534230"/>
    <w:rsid w:val="00534638"/>
    <w:rsid w:val="00534818"/>
    <w:rsid w:val="0053483D"/>
    <w:rsid w:val="0053501B"/>
    <w:rsid w:val="005353F9"/>
    <w:rsid w:val="005356E0"/>
    <w:rsid w:val="00535771"/>
    <w:rsid w:val="00535B7A"/>
    <w:rsid w:val="00535C97"/>
    <w:rsid w:val="00535E76"/>
    <w:rsid w:val="00535F79"/>
    <w:rsid w:val="00536154"/>
    <w:rsid w:val="005362D8"/>
    <w:rsid w:val="005362F1"/>
    <w:rsid w:val="00536585"/>
    <w:rsid w:val="005368C0"/>
    <w:rsid w:val="00536F12"/>
    <w:rsid w:val="00537291"/>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2257"/>
    <w:rsid w:val="00542320"/>
    <w:rsid w:val="00542A3E"/>
    <w:rsid w:val="0054314B"/>
    <w:rsid w:val="0054332A"/>
    <w:rsid w:val="005435A4"/>
    <w:rsid w:val="005435CA"/>
    <w:rsid w:val="0054379C"/>
    <w:rsid w:val="00543898"/>
    <w:rsid w:val="00543EBD"/>
    <w:rsid w:val="00543F3D"/>
    <w:rsid w:val="00544193"/>
    <w:rsid w:val="005444A8"/>
    <w:rsid w:val="0054455A"/>
    <w:rsid w:val="00544662"/>
    <w:rsid w:val="005451B3"/>
    <w:rsid w:val="005452F5"/>
    <w:rsid w:val="005453DC"/>
    <w:rsid w:val="00545725"/>
    <w:rsid w:val="00545A5E"/>
    <w:rsid w:val="00545AFC"/>
    <w:rsid w:val="00545C7B"/>
    <w:rsid w:val="00545E4F"/>
    <w:rsid w:val="00546466"/>
    <w:rsid w:val="00546511"/>
    <w:rsid w:val="005466E9"/>
    <w:rsid w:val="005468C6"/>
    <w:rsid w:val="00546924"/>
    <w:rsid w:val="00546D77"/>
    <w:rsid w:val="00546DE2"/>
    <w:rsid w:val="005471B4"/>
    <w:rsid w:val="005476E9"/>
    <w:rsid w:val="0054777B"/>
    <w:rsid w:val="00547870"/>
    <w:rsid w:val="00547913"/>
    <w:rsid w:val="0054791E"/>
    <w:rsid w:val="00547DCD"/>
    <w:rsid w:val="00550013"/>
    <w:rsid w:val="0055038C"/>
    <w:rsid w:val="00550CF8"/>
    <w:rsid w:val="005511D2"/>
    <w:rsid w:val="00551393"/>
    <w:rsid w:val="005516C2"/>
    <w:rsid w:val="00551834"/>
    <w:rsid w:val="00551B93"/>
    <w:rsid w:val="00552197"/>
    <w:rsid w:val="005524EB"/>
    <w:rsid w:val="005525E6"/>
    <w:rsid w:val="005525EA"/>
    <w:rsid w:val="00552678"/>
    <w:rsid w:val="00552733"/>
    <w:rsid w:val="005527C7"/>
    <w:rsid w:val="00552A7E"/>
    <w:rsid w:val="00552AB7"/>
    <w:rsid w:val="00552AF7"/>
    <w:rsid w:val="00552F66"/>
    <w:rsid w:val="00553385"/>
    <w:rsid w:val="00553565"/>
    <w:rsid w:val="00553A3B"/>
    <w:rsid w:val="00553CF3"/>
    <w:rsid w:val="005544E3"/>
    <w:rsid w:val="00554569"/>
    <w:rsid w:val="00554C50"/>
    <w:rsid w:val="00554EA4"/>
    <w:rsid w:val="00555064"/>
    <w:rsid w:val="005553F5"/>
    <w:rsid w:val="005553F6"/>
    <w:rsid w:val="0055573F"/>
    <w:rsid w:val="00555D31"/>
    <w:rsid w:val="00555E79"/>
    <w:rsid w:val="00556112"/>
    <w:rsid w:val="0055618F"/>
    <w:rsid w:val="005561C0"/>
    <w:rsid w:val="005561EA"/>
    <w:rsid w:val="00556579"/>
    <w:rsid w:val="00556BE8"/>
    <w:rsid w:val="00556DD9"/>
    <w:rsid w:val="00557531"/>
    <w:rsid w:val="00557775"/>
    <w:rsid w:val="005577E1"/>
    <w:rsid w:val="005579F6"/>
    <w:rsid w:val="00557AA8"/>
    <w:rsid w:val="00557F59"/>
    <w:rsid w:val="00557F7D"/>
    <w:rsid w:val="00560E0F"/>
    <w:rsid w:val="00560E15"/>
    <w:rsid w:val="00560E1F"/>
    <w:rsid w:val="0056113C"/>
    <w:rsid w:val="005613DD"/>
    <w:rsid w:val="00561477"/>
    <w:rsid w:val="005616CB"/>
    <w:rsid w:val="00561720"/>
    <w:rsid w:val="005619A6"/>
    <w:rsid w:val="00561E3A"/>
    <w:rsid w:val="0056204D"/>
    <w:rsid w:val="00562240"/>
    <w:rsid w:val="005624D4"/>
    <w:rsid w:val="00562913"/>
    <w:rsid w:val="00562DFB"/>
    <w:rsid w:val="00563441"/>
    <w:rsid w:val="00563461"/>
    <w:rsid w:val="00563789"/>
    <w:rsid w:val="00563F44"/>
    <w:rsid w:val="0056444C"/>
    <w:rsid w:val="00564468"/>
    <w:rsid w:val="00564474"/>
    <w:rsid w:val="00564581"/>
    <w:rsid w:val="00564713"/>
    <w:rsid w:val="00564729"/>
    <w:rsid w:val="00564CA9"/>
    <w:rsid w:val="00564E4B"/>
    <w:rsid w:val="00565001"/>
    <w:rsid w:val="00565133"/>
    <w:rsid w:val="00565325"/>
    <w:rsid w:val="005654E4"/>
    <w:rsid w:val="005654ED"/>
    <w:rsid w:val="005656A7"/>
    <w:rsid w:val="00565959"/>
    <w:rsid w:val="00565A60"/>
    <w:rsid w:val="00565BE6"/>
    <w:rsid w:val="00565C1B"/>
    <w:rsid w:val="00565C4C"/>
    <w:rsid w:val="00565D90"/>
    <w:rsid w:val="00565EF5"/>
    <w:rsid w:val="00566058"/>
    <w:rsid w:val="005666E8"/>
    <w:rsid w:val="0056670B"/>
    <w:rsid w:val="00566CC4"/>
    <w:rsid w:val="0056704C"/>
    <w:rsid w:val="005670AD"/>
    <w:rsid w:val="00567266"/>
    <w:rsid w:val="00567306"/>
    <w:rsid w:val="0056756C"/>
    <w:rsid w:val="0056780F"/>
    <w:rsid w:val="00567A2A"/>
    <w:rsid w:val="00567B31"/>
    <w:rsid w:val="00567D16"/>
    <w:rsid w:val="00567DA3"/>
    <w:rsid w:val="00567E5A"/>
    <w:rsid w:val="00567F40"/>
    <w:rsid w:val="00567F62"/>
    <w:rsid w:val="005701EF"/>
    <w:rsid w:val="005704DD"/>
    <w:rsid w:val="00570AE4"/>
    <w:rsid w:val="00570D83"/>
    <w:rsid w:val="00570DA6"/>
    <w:rsid w:val="00570E79"/>
    <w:rsid w:val="0057177F"/>
    <w:rsid w:val="00571C6D"/>
    <w:rsid w:val="00571D81"/>
    <w:rsid w:val="00572385"/>
    <w:rsid w:val="00572DD9"/>
    <w:rsid w:val="00573050"/>
    <w:rsid w:val="00573062"/>
    <w:rsid w:val="005733C0"/>
    <w:rsid w:val="005739DD"/>
    <w:rsid w:val="00573B8B"/>
    <w:rsid w:val="00573C82"/>
    <w:rsid w:val="00573E95"/>
    <w:rsid w:val="00573F7B"/>
    <w:rsid w:val="00574638"/>
    <w:rsid w:val="00574CE1"/>
    <w:rsid w:val="00574D16"/>
    <w:rsid w:val="005753EE"/>
    <w:rsid w:val="00575666"/>
    <w:rsid w:val="005756E0"/>
    <w:rsid w:val="00575B22"/>
    <w:rsid w:val="00576741"/>
    <w:rsid w:val="00576744"/>
    <w:rsid w:val="005768B2"/>
    <w:rsid w:val="00576CB0"/>
    <w:rsid w:val="00577256"/>
    <w:rsid w:val="005772CD"/>
    <w:rsid w:val="005772E7"/>
    <w:rsid w:val="0057743E"/>
    <w:rsid w:val="0057746E"/>
    <w:rsid w:val="005778F6"/>
    <w:rsid w:val="00577AD4"/>
    <w:rsid w:val="00577C50"/>
    <w:rsid w:val="00577C62"/>
    <w:rsid w:val="00577DA4"/>
    <w:rsid w:val="005804EC"/>
    <w:rsid w:val="00580519"/>
    <w:rsid w:val="00580A82"/>
    <w:rsid w:val="0058118B"/>
    <w:rsid w:val="00581293"/>
    <w:rsid w:val="005812AC"/>
    <w:rsid w:val="005813F6"/>
    <w:rsid w:val="005816EA"/>
    <w:rsid w:val="00581836"/>
    <w:rsid w:val="00581991"/>
    <w:rsid w:val="005819DC"/>
    <w:rsid w:val="00581EE8"/>
    <w:rsid w:val="005824F5"/>
    <w:rsid w:val="0058264A"/>
    <w:rsid w:val="00582735"/>
    <w:rsid w:val="005840E9"/>
    <w:rsid w:val="00584189"/>
    <w:rsid w:val="0058458D"/>
    <w:rsid w:val="0058483C"/>
    <w:rsid w:val="00584D4A"/>
    <w:rsid w:val="0058545F"/>
    <w:rsid w:val="005854E3"/>
    <w:rsid w:val="00585717"/>
    <w:rsid w:val="00585DF5"/>
    <w:rsid w:val="00586058"/>
    <w:rsid w:val="005860FB"/>
    <w:rsid w:val="00586132"/>
    <w:rsid w:val="0058618F"/>
    <w:rsid w:val="00586226"/>
    <w:rsid w:val="005869E4"/>
    <w:rsid w:val="00586D38"/>
    <w:rsid w:val="00586D70"/>
    <w:rsid w:val="00586DE8"/>
    <w:rsid w:val="00586F7F"/>
    <w:rsid w:val="00587004"/>
    <w:rsid w:val="00587115"/>
    <w:rsid w:val="00587128"/>
    <w:rsid w:val="00587236"/>
    <w:rsid w:val="0058738D"/>
    <w:rsid w:val="00587441"/>
    <w:rsid w:val="005878C6"/>
    <w:rsid w:val="00587A43"/>
    <w:rsid w:val="00587B2E"/>
    <w:rsid w:val="00587B90"/>
    <w:rsid w:val="005901D0"/>
    <w:rsid w:val="005902C7"/>
    <w:rsid w:val="005909AF"/>
    <w:rsid w:val="00590B84"/>
    <w:rsid w:val="00590C5F"/>
    <w:rsid w:val="005910AA"/>
    <w:rsid w:val="0059128B"/>
    <w:rsid w:val="0059133D"/>
    <w:rsid w:val="005913F9"/>
    <w:rsid w:val="00591A44"/>
    <w:rsid w:val="00591C3C"/>
    <w:rsid w:val="00591F5D"/>
    <w:rsid w:val="0059244F"/>
    <w:rsid w:val="0059250A"/>
    <w:rsid w:val="00592530"/>
    <w:rsid w:val="00592581"/>
    <w:rsid w:val="0059284D"/>
    <w:rsid w:val="00592918"/>
    <w:rsid w:val="00592C1E"/>
    <w:rsid w:val="00592CCD"/>
    <w:rsid w:val="00592CE7"/>
    <w:rsid w:val="00592EB3"/>
    <w:rsid w:val="00592F50"/>
    <w:rsid w:val="0059396D"/>
    <w:rsid w:val="00593987"/>
    <w:rsid w:val="00593A59"/>
    <w:rsid w:val="00593C19"/>
    <w:rsid w:val="00593E6F"/>
    <w:rsid w:val="00593E7D"/>
    <w:rsid w:val="0059400F"/>
    <w:rsid w:val="0059426A"/>
    <w:rsid w:val="005942AA"/>
    <w:rsid w:val="00594645"/>
    <w:rsid w:val="00594A54"/>
    <w:rsid w:val="00594D3A"/>
    <w:rsid w:val="00594DAE"/>
    <w:rsid w:val="00594ED7"/>
    <w:rsid w:val="00594F28"/>
    <w:rsid w:val="005951CF"/>
    <w:rsid w:val="00595295"/>
    <w:rsid w:val="005958F1"/>
    <w:rsid w:val="00595BFD"/>
    <w:rsid w:val="00595D48"/>
    <w:rsid w:val="00595E2B"/>
    <w:rsid w:val="005960D8"/>
    <w:rsid w:val="0059671E"/>
    <w:rsid w:val="00596A77"/>
    <w:rsid w:val="00596E14"/>
    <w:rsid w:val="0059705D"/>
    <w:rsid w:val="005974CE"/>
    <w:rsid w:val="00597A45"/>
    <w:rsid w:val="00597AE9"/>
    <w:rsid w:val="00597D39"/>
    <w:rsid w:val="00597DF1"/>
    <w:rsid w:val="00597EBE"/>
    <w:rsid w:val="005A0445"/>
    <w:rsid w:val="005A050A"/>
    <w:rsid w:val="005A0D97"/>
    <w:rsid w:val="005A10E8"/>
    <w:rsid w:val="005A1357"/>
    <w:rsid w:val="005A13F8"/>
    <w:rsid w:val="005A15EC"/>
    <w:rsid w:val="005A2048"/>
    <w:rsid w:val="005A231D"/>
    <w:rsid w:val="005A254A"/>
    <w:rsid w:val="005A28CB"/>
    <w:rsid w:val="005A2AEE"/>
    <w:rsid w:val="005A306E"/>
    <w:rsid w:val="005A3078"/>
    <w:rsid w:val="005A32CC"/>
    <w:rsid w:val="005A33D4"/>
    <w:rsid w:val="005A33FA"/>
    <w:rsid w:val="005A34BF"/>
    <w:rsid w:val="005A36F1"/>
    <w:rsid w:val="005A3FE5"/>
    <w:rsid w:val="005A444F"/>
    <w:rsid w:val="005A45E4"/>
    <w:rsid w:val="005A48C3"/>
    <w:rsid w:val="005A4CDA"/>
    <w:rsid w:val="005A4D75"/>
    <w:rsid w:val="005A4DAA"/>
    <w:rsid w:val="005A4DC0"/>
    <w:rsid w:val="005A50EE"/>
    <w:rsid w:val="005A55AD"/>
    <w:rsid w:val="005A5EC6"/>
    <w:rsid w:val="005A608A"/>
    <w:rsid w:val="005A6177"/>
    <w:rsid w:val="005A61DD"/>
    <w:rsid w:val="005A6700"/>
    <w:rsid w:val="005A70F7"/>
    <w:rsid w:val="005A7234"/>
    <w:rsid w:val="005A7250"/>
    <w:rsid w:val="005A7ACB"/>
    <w:rsid w:val="005A7B50"/>
    <w:rsid w:val="005A7D7A"/>
    <w:rsid w:val="005A7E48"/>
    <w:rsid w:val="005A7E5D"/>
    <w:rsid w:val="005A7E75"/>
    <w:rsid w:val="005A7E7F"/>
    <w:rsid w:val="005B0844"/>
    <w:rsid w:val="005B0A00"/>
    <w:rsid w:val="005B18C8"/>
    <w:rsid w:val="005B19DE"/>
    <w:rsid w:val="005B1BF4"/>
    <w:rsid w:val="005B2614"/>
    <w:rsid w:val="005B271C"/>
    <w:rsid w:val="005B2865"/>
    <w:rsid w:val="005B28DE"/>
    <w:rsid w:val="005B2D71"/>
    <w:rsid w:val="005B2DE3"/>
    <w:rsid w:val="005B30D1"/>
    <w:rsid w:val="005B3265"/>
    <w:rsid w:val="005B3416"/>
    <w:rsid w:val="005B3A55"/>
    <w:rsid w:val="005B3C51"/>
    <w:rsid w:val="005B3D3F"/>
    <w:rsid w:val="005B3D5F"/>
    <w:rsid w:val="005B4189"/>
    <w:rsid w:val="005B42C9"/>
    <w:rsid w:val="005B43A8"/>
    <w:rsid w:val="005B4481"/>
    <w:rsid w:val="005B4796"/>
    <w:rsid w:val="005B4A6C"/>
    <w:rsid w:val="005B4B9A"/>
    <w:rsid w:val="005B4C55"/>
    <w:rsid w:val="005B5360"/>
    <w:rsid w:val="005B538C"/>
    <w:rsid w:val="005B54F6"/>
    <w:rsid w:val="005B5660"/>
    <w:rsid w:val="005B5715"/>
    <w:rsid w:val="005B5A2E"/>
    <w:rsid w:val="005B5B64"/>
    <w:rsid w:val="005B5D42"/>
    <w:rsid w:val="005B5DA0"/>
    <w:rsid w:val="005B5DB7"/>
    <w:rsid w:val="005B5F18"/>
    <w:rsid w:val="005B5F28"/>
    <w:rsid w:val="005B60A6"/>
    <w:rsid w:val="005B6103"/>
    <w:rsid w:val="005B6136"/>
    <w:rsid w:val="005B6386"/>
    <w:rsid w:val="005B69D6"/>
    <w:rsid w:val="005B6A61"/>
    <w:rsid w:val="005B6C2F"/>
    <w:rsid w:val="005B6F06"/>
    <w:rsid w:val="005B705A"/>
    <w:rsid w:val="005B7355"/>
    <w:rsid w:val="005B73C2"/>
    <w:rsid w:val="005B75AC"/>
    <w:rsid w:val="005B7766"/>
    <w:rsid w:val="005B7857"/>
    <w:rsid w:val="005B7AB2"/>
    <w:rsid w:val="005B7B19"/>
    <w:rsid w:val="005C01A3"/>
    <w:rsid w:val="005C0273"/>
    <w:rsid w:val="005C0282"/>
    <w:rsid w:val="005C0330"/>
    <w:rsid w:val="005C05F1"/>
    <w:rsid w:val="005C0801"/>
    <w:rsid w:val="005C09D0"/>
    <w:rsid w:val="005C0F67"/>
    <w:rsid w:val="005C0FC0"/>
    <w:rsid w:val="005C105E"/>
    <w:rsid w:val="005C18C3"/>
    <w:rsid w:val="005C2050"/>
    <w:rsid w:val="005C23AE"/>
    <w:rsid w:val="005C2A36"/>
    <w:rsid w:val="005C2C50"/>
    <w:rsid w:val="005C2DAA"/>
    <w:rsid w:val="005C2F51"/>
    <w:rsid w:val="005C33FF"/>
    <w:rsid w:val="005C341B"/>
    <w:rsid w:val="005C35DE"/>
    <w:rsid w:val="005C3918"/>
    <w:rsid w:val="005C39CE"/>
    <w:rsid w:val="005C3BEC"/>
    <w:rsid w:val="005C42ED"/>
    <w:rsid w:val="005C4517"/>
    <w:rsid w:val="005C46E9"/>
    <w:rsid w:val="005C4743"/>
    <w:rsid w:val="005C50EF"/>
    <w:rsid w:val="005C51E9"/>
    <w:rsid w:val="005C54F4"/>
    <w:rsid w:val="005C5894"/>
    <w:rsid w:val="005C58B1"/>
    <w:rsid w:val="005C5D7C"/>
    <w:rsid w:val="005C5EDB"/>
    <w:rsid w:val="005C6A0C"/>
    <w:rsid w:val="005C6D13"/>
    <w:rsid w:val="005C705A"/>
    <w:rsid w:val="005C7132"/>
    <w:rsid w:val="005C71A5"/>
    <w:rsid w:val="005C7ADD"/>
    <w:rsid w:val="005C7BF2"/>
    <w:rsid w:val="005C7C0E"/>
    <w:rsid w:val="005D00A2"/>
    <w:rsid w:val="005D0290"/>
    <w:rsid w:val="005D0374"/>
    <w:rsid w:val="005D0828"/>
    <w:rsid w:val="005D0861"/>
    <w:rsid w:val="005D0CC9"/>
    <w:rsid w:val="005D0D69"/>
    <w:rsid w:val="005D0DDE"/>
    <w:rsid w:val="005D1339"/>
    <w:rsid w:val="005D188F"/>
    <w:rsid w:val="005D1A06"/>
    <w:rsid w:val="005D1E7F"/>
    <w:rsid w:val="005D20CE"/>
    <w:rsid w:val="005D2472"/>
    <w:rsid w:val="005D2C68"/>
    <w:rsid w:val="005D2D3F"/>
    <w:rsid w:val="005D2D82"/>
    <w:rsid w:val="005D2FB8"/>
    <w:rsid w:val="005D2FF5"/>
    <w:rsid w:val="005D39CE"/>
    <w:rsid w:val="005D39DF"/>
    <w:rsid w:val="005D4345"/>
    <w:rsid w:val="005D44A6"/>
    <w:rsid w:val="005D44A7"/>
    <w:rsid w:val="005D44E5"/>
    <w:rsid w:val="005D451A"/>
    <w:rsid w:val="005D486D"/>
    <w:rsid w:val="005D498A"/>
    <w:rsid w:val="005D4A89"/>
    <w:rsid w:val="005D514A"/>
    <w:rsid w:val="005D5503"/>
    <w:rsid w:val="005D556C"/>
    <w:rsid w:val="005D5680"/>
    <w:rsid w:val="005D5A9D"/>
    <w:rsid w:val="005D5D97"/>
    <w:rsid w:val="005D63B8"/>
    <w:rsid w:val="005D64F4"/>
    <w:rsid w:val="005D6520"/>
    <w:rsid w:val="005D6B36"/>
    <w:rsid w:val="005D6ED9"/>
    <w:rsid w:val="005D72C0"/>
    <w:rsid w:val="005D7301"/>
    <w:rsid w:val="005D7975"/>
    <w:rsid w:val="005E00FD"/>
    <w:rsid w:val="005E03E5"/>
    <w:rsid w:val="005E0528"/>
    <w:rsid w:val="005E05EA"/>
    <w:rsid w:val="005E0862"/>
    <w:rsid w:val="005E1026"/>
    <w:rsid w:val="005E114F"/>
    <w:rsid w:val="005E121A"/>
    <w:rsid w:val="005E12C8"/>
    <w:rsid w:val="005E12EA"/>
    <w:rsid w:val="005E1988"/>
    <w:rsid w:val="005E1E1B"/>
    <w:rsid w:val="005E20E3"/>
    <w:rsid w:val="005E2475"/>
    <w:rsid w:val="005E29C6"/>
    <w:rsid w:val="005E2AF8"/>
    <w:rsid w:val="005E30E0"/>
    <w:rsid w:val="005E3557"/>
    <w:rsid w:val="005E35E6"/>
    <w:rsid w:val="005E39BF"/>
    <w:rsid w:val="005E4059"/>
    <w:rsid w:val="005E405E"/>
    <w:rsid w:val="005E40D7"/>
    <w:rsid w:val="005E40E5"/>
    <w:rsid w:val="005E4A48"/>
    <w:rsid w:val="005E4BA4"/>
    <w:rsid w:val="005E4F34"/>
    <w:rsid w:val="005E503B"/>
    <w:rsid w:val="005E5104"/>
    <w:rsid w:val="005E544B"/>
    <w:rsid w:val="005E54E0"/>
    <w:rsid w:val="005E5A62"/>
    <w:rsid w:val="005E5A78"/>
    <w:rsid w:val="005E5C30"/>
    <w:rsid w:val="005E5E1B"/>
    <w:rsid w:val="005E608C"/>
    <w:rsid w:val="005E63AF"/>
    <w:rsid w:val="005E6441"/>
    <w:rsid w:val="005E670D"/>
    <w:rsid w:val="005E68D9"/>
    <w:rsid w:val="005E6977"/>
    <w:rsid w:val="005E6CA0"/>
    <w:rsid w:val="005E6E52"/>
    <w:rsid w:val="005E724D"/>
    <w:rsid w:val="005E76D0"/>
    <w:rsid w:val="005E7AE0"/>
    <w:rsid w:val="005E7B30"/>
    <w:rsid w:val="005E7C9B"/>
    <w:rsid w:val="005E7CDE"/>
    <w:rsid w:val="005E7DC8"/>
    <w:rsid w:val="005F0296"/>
    <w:rsid w:val="005F03E6"/>
    <w:rsid w:val="005F07B4"/>
    <w:rsid w:val="005F103F"/>
    <w:rsid w:val="005F12F7"/>
    <w:rsid w:val="005F15A9"/>
    <w:rsid w:val="005F1F5F"/>
    <w:rsid w:val="005F24D2"/>
    <w:rsid w:val="005F2533"/>
    <w:rsid w:val="005F2545"/>
    <w:rsid w:val="005F2C12"/>
    <w:rsid w:val="005F2E88"/>
    <w:rsid w:val="005F3187"/>
    <w:rsid w:val="005F31A1"/>
    <w:rsid w:val="005F31BF"/>
    <w:rsid w:val="005F3279"/>
    <w:rsid w:val="005F3606"/>
    <w:rsid w:val="005F3B35"/>
    <w:rsid w:val="005F4146"/>
    <w:rsid w:val="005F42AF"/>
    <w:rsid w:val="005F4470"/>
    <w:rsid w:val="005F4BA2"/>
    <w:rsid w:val="005F4DF1"/>
    <w:rsid w:val="005F50C9"/>
    <w:rsid w:val="005F527C"/>
    <w:rsid w:val="005F56E3"/>
    <w:rsid w:val="005F5790"/>
    <w:rsid w:val="005F5A3E"/>
    <w:rsid w:val="005F5B9F"/>
    <w:rsid w:val="005F5E1F"/>
    <w:rsid w:val="005F602F"/>
    <w:rsid w:val="005F6220"/>
    <w:rsid w:val="005F62DC"/>
    <w:rsid w:val="005F65D6"/>
    <w:rsid w:val="005F67D0"/>
    <w:rsid w:val="005F6C27"/>
    <w:rsid w:val="005F6D71"/>
    <w:rsid w:val="005F6EFA"/>
    <w:rsid w:val="005F72A3"/>
    <w:rsid w:val="005F75A1"/>
    <w:rsid w:val="005F75ED"/>
    <w:rsid w:val="005F7891"/>
    <w:rsid w:val="005F7AF6"/>
    <w:rsid w:val="005F7BE6"/>
    <w:rsid w:val="005F7C67"/>
    <w:rsid w:val="006001BE"/>
    <w:rsid w:val="0060030A"/>
    <w:rsid w:val="00600333"/>
    <w:rsid w:val="006009EB"/>
    <w:rsid w:val="00600BF3"/>
    <w:rsid w:val="00600D92"/>
    <w:rsid w:val="00600DD6"/>
    <w:rsid w:val="00600E93"/>
    <w:rsid w:val="006013C0"/>
    <w:rsid w:val="006014AE"/>
    <w:rsid w:val="00601559"/>
    <w:rsid w:val="00601955"/>
    <w:rsid w:val="00601B66"/>
    <w:rsid w:val="00601FE5"/>
    <w:rsid w:val="006020EE"/>
    <w:rsid w:val="006023FB"/>
    <w:rsid w:val="00602E26"/>
    <w:rsid w:val="006032D6"/>
    <w:rsid w:val="00603491"/>
    <w:rsid w:val="00603616"/>
    <w:rsid w:val="006038FD"/>
    <w:rsid w:val="006039D0"/>
    <w:rsid w:val="00603F59"/>
    <w:rsid w:val="00603F84"/>
    <w:rsid w:val="0060417A"/>
    <w:rsid w:val="006043B7"/>
    <w:rsid w:val="00604476"/>
    <w:rsid w:val="00604644"/>
    <w:rsid w:val="00604768"/>
    <w:rsid w:val="00604A95"/>
    <w:rsid w:val="00604AAD"/>
    <w:rsid w:val="00604C00"/>
    <w:rsid w:val="00604C09"/>
    <w:rsid w:val="00604E60"/>
    <w:rsid w:val="006052DB"/>
    <w:rsid w:val="00605384"/>
    <w:rsid w:val="00605567"/>
    <w:rsid w:val="0060578D"/>
    <w:rsid w:val="00605890"/>
    <w:rsid w:val="006059FB"/>
    <w:rsid w:val="00605AF8"/>
    <w:rsid w:val="00605D88"/>
    <w:rsid w:val="006062B7"/>
    <w:rsid w:val="00606630"/>
    <w:rsid w:val="00606652"/>
    <w:rsid w:val="006066DB"/>
    <w:rsid w:val="00606A15"/>
    <w:rsid w:val="00606E1E"/>
    <w:rsid w:val="00606FBC"/>
    <w:rsid w:val="006072BE"/>
    <w:rsid w:val="006074A9"/>
    <w:rsid w:val="006075F0"/>
    <w:rsid w:val="006077C5"/>
    <w:rsid w:val="00607E47"/>
    <w:rsid w:val="006104D1"/>
    <w:rsid w:val="00610606"/>
    <w:rsid w:val="00610B06"/>
    <w:rsid w:val="00610D75"/>
    <w:rsid w:val="00610F48"/>
    <w:rsid w:val="0061103C"/>
    <w:rsid w:val="00611726"/>
    <w:rsid w:val="0061179F"/>
    <w:rsid w:val="00611808"/>
    <w:rsid w:val="00611F7F"/>
    <w:rsid w:val="00612036"/>
    <w:rsid w:val="0061213A"/>
    <w:rsid w:val="006123F6"/>
    <w:rsid w:val="0061246E"/>
    <w:rsid w:val="006124BD"/>
    <w:rsid w:val="006126D4"/>
    <w:rsid w:val="006129F7"/>
    <w:rsid w:val="00612A03"/>
    <w:rsid w:val="00612A0E"/>
    <w:rsid w:val="00612F5D"/>
    <w:rsid w:val="0061338E"/>
    <w:rsid w:val="00613434"/>
    <w:rsid w:val="00613772"/>
    <w:rsid w:val="00613879"/>
    <w:rsid w:val="0061396A"/>
    <w:rsid w:val="00613CF8"/>
    <w:rsid w:val="00613E94"/>
    <w:rsid w:val="006141F6"/>
    <w:rsid w:val="00614997"/>
    <w:rsid w:val="006149DD"/>
    <w:rsid w:val="00614AFE"/>
    <w:rsid w:val="00614CB2"/>
    <w:rsid w:val="00614F65"/>
    <w:rsid w:val="006151E3"/>
    <w:rsid w:val="006152D1"/>
    <w:rsid w:val="006153DA"/>
    <w:rsid w:val="00615683"/>
    <w:rsid w:val="0061574A"/>
    <w:rsid w:val="00615D1B"/>
    <w:rsid w:val="006161D8"/>
    <w:rsid w:val="0061665E"/>
    <w:rsid w:val="00617204"/>
    <w:rsid w:val="00617238"/>
    <w:rsid w:val="0061733A"/>
    <w:rsid w:val="0061746F"/>
    <w:rsid w:val="00617A12"/>
    <w:rsid w:val="00617ABC"/>
    <w:rsid w:val="00617B3E"/>
    <w:rsid w:val="00617BCF"/>
    <w:rsid w:val="006201F3"/>
    <w:rsid w:val="0062053D"/>
    <w:rsid w:val="006205CE"/>
    <w:rsid w:val="00620A0A"/>
    <w:rsid w:val="00620E5D"/>
    <w:rsid w:val="00620E82"/>
    <w:rsid w:val="00621085"/>
    <w:rsid w:val="0062122C"/>
    <w:rsid w:val="006212D1"/>
    <w:rsid w:val="006218EA"/>
    <w:rsid w:val="006224BC"/>
    <w:rsid w:val="006226FB"/>
    <w:rsid w:val="0062293B"/>
    <w:rsid w:val="00622A58"/>
    <w:rsid w:val="00622BE8"/>
    <w:rsid w:val="00622EAB"/>
    <w:rsid w:val="00622F0C"/>
    <w:rsid w:val="006231CB"/>
    <w:rsid w:val="006233BE"/>
    <w:rsid w:val="006233FB"/>
    <w:rsid w:val="0062341B"/>
    <w:rsid w:val="00623B36"/>
    <w:rsid w:val="00623CCD"/>
    <w:rsid w:val="00623E19"/>
    <w:rsid w:val="006243D8"/>
    <w:rsid w:val="006245C1"/>
    <w:rsid w:val="00624709"/>
    <w:rsid w:val="00624997"/>
    <w:rsid w:val="00624F59"/>
    <w:rsid w:val="00625748"/>
    <w:rsid w:val="006258E4"/>
    <w:rsid w:val="006259A2"/>
    <w:rsid w:val="00625D90"/>
    <w:rsid w:val="00625EFC"/>
    <w:rsid w:val="00626497"/>
    <w:rsid w:val="006267C8"/>
    <w:rsid w:val="00626E56"/>
    <w:rsid w:val="00626EA9"/>
    <w:rsid w:val="006276B9"/>
    <w:rsid w:val="00627761"/>
    <w:rsid w:val="006277D9"/>
    <w:rsid w:val="00627A22"/>
    <w:rsid w:val="00627B4D"/>
    <w:rsid w:val="00627BD4"/>
    <w:rsid w:val="00627D26"/>
    <w:rsid w:val="00627F9E"/>
    <w:rsid w:val="006302B8"/>
    <w:rsid w:val="00630357"/>
    <w:rsid w:val="006303E9"/>
    <w:rsid w:val="006305B7"/>
    <w:rsid w:val="00630667"/>
    <w:rsid w:val="00630837"/>
    <w:rsid w:val="006311A8"/>
    <w:rsid w:val="00631203"/>
    <w:rsid w:val="006313B1"/>
    <w:rsid w:val="006315F6"/>
    <w:rsid w:val="0063170D"/>
    <w:rsid w:val="006317F0"/>
    <w:rsid w:val="00631953"/>
    <w:rsid w:val="00631A39"/>
    <w:rsid w:val="00631E42"/>
    <w:rsid w:val="00631E64"/>
    <w:rsid w:val="00631FF1"/>
    <w:rsid w:val="0063206E"/>
    <w:rsid w:val="00632130"/>
    <w:rsid w:val="00632278"/>
    <w:rsid w:val="006323EC"/>
    <w:rsid w:val="006324B7"/>
    <w:rsid w:val="006327A5"/>
    <w:rsid w:val="0063292C"/>
    <w:rsid w:val="00632B4B"/>
    <w:rsid w:val="00633008"/>
    <w:rsid w:val="006335D9"/>
    <w:rsid w:val="006336F4"/>
    <w:rsid w:val="006338C4"/>
    <w:rsid w:val="0063393E"/>
    <w:rsid w:val="00633A4E"/>
    <w:rsid w:val="00633B52"/>
    <w:rsid w:val="00633D61"/>
    <w:rsid w:val="00633D72"/>
    <w:rsid w:val="006340B7"/>
    <w:rsid w:val="006344DA"/>
    <w:rsid w:val="006344EE"/>
    <w:rsid w:val="00634638"/>
    <w:rsid w:val="00634929"/>
    <w:rsid w:val="00634C1F"/>
    <w:rsid w:val="00635247"/>
    <w:rsid w:val="006356BE"/>
    <w:rsid w:val="006356DE"/>
    <w:rsid w:val="00635BCD"/>
    <w:rsid w:val="00635E49"/>
    <w:rsid w:val="00636377"/>
    <w:rsid w:val="006368FF"/>
    <w:rsid w:val="00636B8A"/>
    <w:rsid w:val="00636D0A"/>
    <w:rsid w:val="00636D3B"/>
    <w:rsid w:val="00637080"/>
    <w:rsid w:val="006373B6"/>
    <w:rsid w:val="00637528"/>
    <w:rsid w:val="006375E9"/>
    <w:rsid w:val="00637621"/>
    <w:rsid w:val="00637E0A"/>
    <w:rsid w:val="00637E30"/>
    <w:rsid w:val="00640106"/>
    <w:rsid w:val="0064047E"/>
    <w:rsid w:val="006404A1"/>
    <w:rsid w:val="0064092B"/>
    <w:rsid w:val="00640C13"/>
    <w:rsid w:val="00640C4F"/>
    <w:rsid w:val="00640FED"/>
    <w:rsid w:val="006410AF"/>
    <w:rsid w:val="00641277"/>
    <w:rsid w:val="00641517"/>
    <w:rsid w:val="006419DA"/>
    <w:rsid w:val="00641C51"/>
    <w:rsid w:val="00641F95"/>
    <w:rsid w:val="00642066"/>
    <w:rsid w:val="00642232"/>
    <w:rsid w:val="006423AA"/>
    <w:rsid w:val="0064278B"/>
    <w:rsid w:val="00642AE8"/>
    <w:rsid w:val="00643079"/>
    <w:rsid w:val="00643107"/>
    <w:rsid w:val="00643208"/>
    <w:rsid w:val="00643316"/>
    <w:rsid w:val="00643897"/>
    <w:rsid w:val="00643F8E"/>
    <w:rsid w:val="00643FF5"/>
    <w:rsid w:val="00644492"/>
    <w:rsid w:val="006444B8"/>
    <w:rsid w:val="00644581"/>
    <w:rsid w:val="00644A1D"/>
    <w:rsid w:val="00644B19"/>
    <w:rsid w:val="00644DEA"/>
    <w:rsid w:val="00644F2F"/>
    <w:rsid w:val="006451B0"/>
    <w:rsid w:val="0064526C"/>
    <w:rsid w:val="00645536"/>
    <w:rsid w:val="00645852"/>
    <w:rsid w:val="006458F4"/>
    <w:rsid w:val="00645AC2"/>
    <w:rsid w:val="00646211"/>
    <w:rsid w:val="00646614"/>
    <w:rsid w:val="0064662A"/>
    <w:rsid w:val="00646817"/>
    <w:rsid w:val="0064698C"/>
    <w:rsid w:val="00646A24"/>
    <w:rsid w:val="0064720A"/>
    <w:rsid w:val="00647551"/>
    <w:rsid w:val="00647748"/>
    <w:rsid w:val="00647B27"/>
    <w:rsid w:val="00647C6B"/>
    <w:rsid w:val="00647D8D"/>
    <w:rsid w:val="00647EEC"/>
    <w:rsid w:val="00650399"/>
    <w:rsid w:val="0065079B"/>
    <w:rsid w:val="00650E2A"/>
    <w:rsid w:val="00650F77"/>
    <w:rsid w:val="006515FE"/>
    <w:rsid w:val="006516AD"/>
    <w:rsid w:val="0065182A"/>
    <w:rsid w:val="00651A34"/>
    <w:rsid w:val="00651A8C"/>
    <w:rsid w:val="00651B58"/>
    <w:rsid w:val="00651EA9"/>
    <w:rsid w:val="00651EFE"/>
    <w:rsid w:val="00651F64"/>
    <w:rsid w:val="00652487"/>
    <w:rsid w:val="00652652"/>
    <w:rsid w:val="00652BF4"/>
    <w:rsid w:val="00652F78"/>
    <w:rsid w:val="00653142"/>
    <w:rsid w:val="0065370D"/>
    <w:rsid w:val="00653912"/>
    <w:rsid w:val="006539B3"/>
    <w:rsid w:val="006539CF"/>
    <w:rsid w:val="00653AEA"/>
    <w:rsid w:val="00653FF1"/>
    <w:rsid w:val="00654049"/>
    <w:rsid w:val="0065428B"/>
    <w:rsid w:val="006542EC"/>
    <w:rsid w:val="00654569"/>
    <w:rsid w:val="006546B1"/>
    <w:rsid w:val="00654E90"/>
    <w:rsid w:val="006552C1"/>
    <w:rsid w:val="0065540C"/>
    <w:rsid w:val="00655452"/>
    <w:rsid w:val="00655583"/>
    <w:rsid w:val="00655B4E"/>
    <w:rsid w:val="00655D57"/>
    <w:rsid w:val="00655F1A"/>
    <w:rsid w:val="00655FF3"/>
    <w:rsid w:val="006562CC"/>
    <w:rsid w:val="0065636B"/>
    <w:rsid w:val="00656450"/>
    <w:rsid w:val="0065654E"/>
    <w:rsid w:val="0065656A"/>
    <w:rsid w:val="00656898"/>
    <w:rsid w:val="00656ADF"/>
    <w:rsid w:val="00656BBF"/>
    <w:rsid w:val="00656CFC"/>
    <w:rsid w:val="00657064"/>
    <w:rsid w:val="006571FF"/>
    <w:rsid w:val="0065721C"/>
    <w:rsid w:val="00657366"/>
    <w:rsid w:val="006574B4"/>
    <w:rsid w:val="006575E8"/>
    <w:rsid w:val="00657687"/>
    <w:rsid w:val="00657A6F"/>
    <w:rsid w:val="00657B81"/>
    <w:rsid w:val="00657F7A"/>
    <w:rsid w:val="00660204"/>
    <w:rsid w:val="0066042B"/>
    <w:rsid w:val="00660483"/>
    <w:rsid w:val="006609BA"/>
    <w:rsid w:val="00660C25"/>
    <w:rsid w:val="00661875"/>
    <w:rsid w:val="006618B3"/>
    <w:rsid w:val="00661A5B"/>
    <w:rsid w:val="00661BF4"/>
    <w:rsid w:val="00661DBC"/>
    <w:rsid w:val="00661E82"/>
    <w:rsid w:val="00661F3C"/>
    <w:rsid w:val="00661F80"/>
    <w:rsid w:val="00661F9C"/>
    <w:rsid w:val="00662119"/>
    <w:rsid w:val="0066222C"/>
    <w:rsid w:val="00662431"/>
    <w:rsid w:val="006626EC"/>
    <w:rsid w:val="00662974"/>
    <w:rsid w:val="006629E9"/>
    <w:rsid w:val="00662DAB"/>
    <w:rsid w:val="00662F63"/>
    <w:rsid w:val="00662F86"/>
    <w:rsid w:val="00663036"/>
    <w:rsid w:val="006630F6"/>
    <w:rsid w:val="00663173"/>
    <w:rsid w:val="006631E9"/>
    <w:rsid w:val="00663299"/>
    <w:rsid w:val="006632BF"/>
    <w:rsid w:val="006634FB"/>
    <w:rsid w:val="0066360F"/>
    <w:rsid w:val="00663873"/>
    <w:rsid w:val="00663992"/>
    <w:rsid w:val="00663E80"/>
    <w:rsid w:val="00664028"/>
    <w:rsid w:val="006640DA"/>
    <w:rsid w:val="00664182"/>
    <w:rsid w:val="006647BD"/>
    <w:rsid w:val="00664EA9"/>
    <w:rsid w:val="006650E9"/>
    <w:rsid w:val="00665452"/>
    <w:rsid w:val="0066548D"/>
    <w:rsid w:val="00665497"/>
    <w:rsid w:val="0066570E"/>
    <w:rsid w:val="00665F2B"/>
    <w:rsid w:val="00666324"/>
    <w:rsid w:val="006665F9"/>
    <w:rsid w:val="00666600"/>
    <w:rsid w:val="0066683B"/>
    <w:rsid w:val="006668E8"/>
    <w:rsid w:val="00666AE7"/>
    <w:rsid w:val="00666B4C"/>
    <w:rsid w:val="00666F17"/>
    <w:rsid w:val="006671A7"/>
    <w:rsid w:val="00667457"/>
    <w:rsid w:val="00667EE3"/>
    <w:rsid w:val="00670227"/>
    <w:rsid w:val="00670572"/>
    <w:rsid w:val="00670871"/>
    <w:rsid w:val="00670893"/>
    <w:rsid w:val="00670CCF"/>
    <w:rsid w:val="006713DB"/>
    <w:rsid w:val="00671405"/>
    <w:rsid w:val="0067142D"/>
    <w:rsid w:val="0067170D"/>
    <w:rsid w:val="00671A14"/>
    <w:rsid w:val="0067238E"/>
    <w:rsid w:val="00672B04"/>
    <w:rsid w:val="0067320C"/>
    <w:rsid w:val="00673881"/>
    <w:rsid w:val="0067398B"/>
    <w:rsid w:val="0067401C"/>
    <w:rsid w:val="006742D1"/>
    <w:rsid w:val="006745C8"/>
    <w:rsid w:val="006745EE"/>
    <w:rsid w:val="006746EB"/>
    <w:rsid w:val="00674E9C"/>
    <w:rsid w:val="00675696"/>
    <w:rsid w:val="0067578A"/>
    <w:rsid w:val="00675AC8"/>
    <w:rsid w:val="00675AF1"/>
    <w:rsid w:val="00675E5C"/>
    <w:rsid w:val="00675E92"/>
    <w:rsid w:val="00675EE3"/>
    <w:rsid w:val="00676003"/>
    <w:rsid w:val="00676208"/>
    <w:rsid w:val="00676337"/>
    <w:rsid w:val="006764D4"/>
    <w:rsid w:val="00676AA4"/>
    <w:rsid w:val="00676B08"/>
    <w:rsid w:val="00676B0A"/>
    <w:rsid w:val="00676C8C"/>
    <w:rsid w:val="00676CF5"/>
    <w:rsid w:val="00676EE7"/>
    <w:rsid w:val="006770B3"/>
    <w:rsid w:val="006770E7"/>
    <w:rsid w:val="00677251"/>
    <w:rsid w:val="0067731B"/>
    <w:rsid w:val="00677327"/>
    <w:rsid w:val="00677405"/>
    <w:rsid w:val="00677611"/>
    <w:rsid w:val="00677776"/>
    <w:rsid w:val="00677806"/>
    <w:rsid w:val="00677A7B"/>
    <w:rsid w:val="00677AEB"/>
    <w:rsid w:val="00677E91"/>
    <w:rsid w:val="00680017"/>
    <w:rsid w:val="00680493"/>
    <w:rsid w:val="00680554"/>
    <w:rsid w:val="006807F8"/>
    <w:rsid w:val="0068088D"/>
    <w:rsid w:val="006808E8"/>
    <w:rsid w:val="006809ED"/>
    <w:rsid w:val="00680C3E"/>
    <w:rsid w:val="00680C4C"/>
    <w:rsid w:val="0068119E"/>
    <w:rsid w:val="00681244"/>
    <w:rsid w:val="006815B9"/>
    <w:rsid w:val="006819DD"/>
    <w:rsid w:val="00681AE6"/>
    <w:rsid w:val="00681ED1"/>
    <w:rsid w:val="00681FC7"/>
    <w:rsid w:val="0068202F"/>
    <w:rsid w:val="006820DB"/>
    <w:rsid w:val="00682140"/>
    <w:rsid w:val="006821A5"/>
    <w:rsid w:val="00682637"/>
    <w:rsid w:val="006827B6"/>
    <w:rsid w:val="006827F0"/>
    <w:rsid w:val="00682837"/>
    <w:rsid w:val="00682961"/>
    <w:rsid w:val="00682DC5"/>
    <w:rsid w:val="00682E4E"/>
    <w:rsid w:val="00683178"/>
    <w:rsid w:val="006837EF"/>
    <w:rsid w:val="0068396A"/>
    <w:rsid w:val="00683A60"/>
    <w:rsid w:val="00683F87"/>
    <w:rsid w:val="00683FE8"/>
    <w:rsid w:val="00684069"/>
    <w:rsid w:val="00684262"/>
    <w:rsid w:val="0068428A"/>
    <w:rsid w:val="006844BA"/>
    <w:rsid w:val="00684AE5"/>
    <w:rsid w:val="00684B5C"/>
    <w:rsid w:val="00684EA4"/>
    <w:rsid w:val="0068519B"/>
    <w:rsid w:val="006851CB"/>
    <w:rsid w:val="00685291"/>
    <w:rsid w:val="006853A5"/>
    <w:rsid w:val="0068562A"/>
    <w:rsid w:val="006856EB"/>
    <w:rsid w:val="00685860"/>
    <w:rsid w:val="00685B0D"/>
    <w:rsid w:val="006862D1"/>
    <w:rsid w:val="006865C3"/>
    <w:rsid w:val="006867A6"/>
    <w:rsid w:val="006867E8"/>
    <w:rsid w:val="00686B62"/>
    <w:rsid w:val="00686B74"/>
    <w:rsid w:val="00686BCA"/>
    <w:rsid w:val="00686C05"/>
    <w:rsid w:val="00686FD2"/>
    <w:rsid w:val="00687117"/>
    <w:rsid w:val="006874E0"/>
    <w:rsid w:val="00687B60"/>
    <w:rsid w:val="00687C33"/>
    <w:rsid w:val="00690016"/>
    <w:rsid w:val="006905E4"/>
    <w:rsid w:val="006906FD"/>
    <w:rsid w:val="00690820"/>
    <w:rsid w:val="0069090D"/>
    <w:rsid w:val="00690EA6"/>
    <w:rsid w:val="006915E8"/>
    <w:rsid w:val="00691967"/>
    <w:rsid w:val="00691B7E"/>
    <w:rsid w:val="00691C44"/>
    <w:rsid w:val="00691D95"/>
    <w:rsid w:val="00691E6C"/>
    <w:rsid w:val="00691FB4"/>
    <w:rsid w:val="006921E7"/>
    <w:rsid w:val="006925F4"/>
    <w:rsid w:val="00692A68"/>
    <w:rsid w:val="00692B31"/>
    <w:rsid w:val="00692C41"/>
    <w:rsid w:val="00693512"/>
    <w:rsid w:val="006936AE"/>
    <w:rsid w:val="0069382F"/>
    <w:rsid w:val="00693ABB"/>
    <w:rsid w:val="00693F67"/>
    <w:rsid w:val="006942F1"/>
    <w:rsid w:val="0069435E"/>
    <w:rsid w:val="006944EC"/>
    <w:rsid w:val="006944F4"/>
    <w:rsid w:val="0069454D"/>
    <w:rsid w:val="00694632"/>
    <w:rsid w:val="00694935"/>
    <w:rsid w:val="00694C7C"/>
    <w:rsid w:val="00694E67"/>
    <w:rsid w:val="006952AD"/>
    <w:rsid w:val="00695486"/>
    <w:rsid w:val="00695989"/>
    <w:rsid w:val="00695CA3"/>
    <w:rsid w:val="00695DD1"/>
    <w:rsid w:val="006962F6"/>
    <w:rsid w:val="006966B4"/>
    <w:rsid w:val="0069689A"/>
    <w:rsid w:val="00696D15"/>
    <w:rsid w:val="00696FB3"/>
    <w:rsid w:val="0069712A"/>
    <w:rsid w:val="0069767F"/>
    <w:rsid w:val="00697738"/>
    <w:rsid w:val="006977F4"/>
    <w:rsid w:val="00697915"/>
    <w:rsid w:val="006A03BC"/>
    <w:rsid w:val="006A04C9"/>
    <w:rsid w:val="006A0507"/>
    <w:rsid w:val="006A05A3"/>
    <w:rsid w:val="006A076C"/>
    <w:rsid w:val="006A0845"/>
    <w:rsid w:val="006A0A70"/>
    <w:rsid w:val="006A0B1B"/>
    <w:rsid w:val="006A0C53"/>
    <w:rsid w:val="006A1273"/>
    <w:rsid w:val="006A1441"/>
    <w:rsid w:val="006A145C"/>
    <w:rsid w:val="006A15AD"/>
    <w:rsid w:val="006A15E3"/>
    <w:rsid w:val="006A1792"/>
    <w:rsid w:val="006A181F"/>
    <w:rsid w:val="006A1B6E"/>
    <w:rsid w:val="006A1CCE"/>
    <w:rsid w:val="006A1D57"/>
    <w:rsid w:val="006A1DD0"/>
    <w:rsid w:val="006A216C"/>
    <w:rsid w:val="006A2363"/>
    <w:rsid w:val="006A24D4"/>
    <w:rsid w:val="006A2BEE"/>
    <w:rsid w:val="006A2FE9"/>
    <w:rsid w:val="006A3124"/>
    <w:rsid w:val="006A3338"/>
    <w:rsid w:val="006A33D4"/>
    <w:rsid w:val="006A3459"/>
    <w:rsid w:val="006A3783"/>
    <w:rsid w:val="006A3927"/>
    <w:rsid w:val="006A3AD2"/>
    <w:rsid w:val="006A3C7A"/>
    <w:rsid w:val="006A3F71"/>
    <w:rsid w:val="006A441C"/>
    <w:rsid w:val="006A4626"/>
    <w:rsid w:val="006A47F8"/>
    <w:rsid w:val="006A4DB5"/>
    <w:rsid w:val="006A5134"/>
    <w:rsid w:val="006A54C7"/>
    <w:rsid w:val="006A586A"/>
    <w:rsid w:val="006A58CB"/>
    <w:rsid w:val="006A5B5F"/>
    <w:rsid w:val="006A5D8F"/>
    <w:rsid w:val="006A6061"/>
    <w:rsid w:val="006A60B6"/>
    <w:rsid w:val="006A6178"/>
    <w:rsid w:val="006A62A4"/>
    <w:rsid w:val="006A63B0"/>
    <w:rsid w:val="006A64F9"/>
    <w:rsid w:val="006A6628"/>
    <w:rsid w:val="006A67EF"/>
    <w:rsid w:val="006A6D83"/>
    <w:rsid w:val="006A6EDE"/>
    <w:rsid w:val="006A7034"/>
    <w:rsid w:val="006A70BC"/>
    <w:rsid w:val="006A739C"/>
    <w:rsid w:val="006A7470"/>
    <w:rsid w:val="006A7ACD"/>
    <w:rsid w:val="006B0349"/>
    <w:rsid w:val="006B0589"/>
    <w:rsid w:val="006B123D"/>
    <w:rsid w:val="006B1261"/>
    <w:rsid w:val="006B14E4"/>
    <w:rsid w:val="006B15C2"/>
    <w:rsid w:val="006B15FA"/>
    <w:rsid w:val="006B1602"/>
    <w:rsid w:val="006B1BFD"/>
    <w:rsid w:val="006B23A0"/>
    <w:rsid w:val="006B2527"/>
    <w:rsid w:val="006B28E9"/>
    <w:rsid w:val="006B2C26"/>
    <w:rsid w:val="006B2D49"/>
    <w:rsid w:val="006B2FF1"/>
    <w:rsid w:val="006B30FD"/>
    <w:rsid w:val="006B315D"/>
    <w:rsid w:val="006B3A75"/>
    <w:rsid w:val="006B3C3B"/>
    <w:rsid w:val="006B3E83"/>
    <w:rsid w:val="006B406A"/>
    <w:rsid w:val="006B424C"/>
    <w:rsid w:val="006B43D5"/>
    <w:rsid w:val="006B4482"/>
    <w:rsid w:val="006B46E9"/>
    <w:rsid w:val="006B47A9"/>
    <w:rsid w:val="006B4818"/>
    <w:rsid w:val="006B49B8"/>
    <w:rsid w:val="006B4D27"/>
    <w:rsid w:val="006B4D39"/>
    <w:rsid w:val="006B4E32"/>
    <w:rsid w:val="006B4FD6"/>
    <w:rsid w:val="006B506E"/>
    <w:rsid w:val="006B50A2"/>
    <w:rsid w:val="006B5131"/>
    <w:rsid w:val="006B532A"/>
    <w:rsid w:val="006B53BE"/>
    <w:rsid w:val="006B5592"/>
    <w:rsid w:val="006B562A"/>
    <w:rsid w:val="006B601E"/>
    <w:rsid w:val="006B612D"/>
    <w:rsid w:val="006B61E0"/>
    <w:rsid w:val="006B638B"/>
    <w:rsid w:val="006B6447"/>
    <w:rsid w:val="006B656F"/>
    <w:rsid w:val="006B673A"/>
    <w:rsid w:val="006B6B8C"/>
    <w:rsid w:val="006B6DFC"/>
    <w:rsid w:val="006B7255"/>
    <w:rsid w:val="006B73E3"/>
    <w:rsid w:val="006B7505"/>
    <w:rsid w:val="006B7587"/>
    <w:rsid w:val="006B782C"/>
    <w:rsid w:val="006B7A82"/>
    <w:rsid w:val="006B7AA2"/>
    <w:rsid w:val="006B7C0E"/>
    <w:rsid w:val="006B7C47"/>
    <w:rsid w:val="006B7E04"/>
    <w:rsid w:val="006B7F15"/>
    <w:rsid w:val="006B7F83"/>
    <w:rsid w:val="006C0095"/>
    <w:rsid w:val="006C0198"/>
    <w:rsid w:val="006C050C"/>
    <w:rsid w:val="006C07AC"/>
    <w:rsid w:val="006C08D3"/>
    <w:rsid w:val="006C0A1C"/>
    <w:rsid w:val="006C0D0E"/>
    <w:rsid w:val="006C15F4"/>
    <w:rsid w:val="006C1B0D"/>
    <w:rsid w:val="006C1C91"/>
    <w:rsid w:val="006C1EC5"/>
    <w:rsid w:val="006C242C"/>
    <w:rsid w:val="006C251F"/>
    <w:rsid w:val="006C2877"/>
    <w:rsid w:val="006C2AFF"/>
    <w:rsid w:val="006C2E80"/>
    <w:rsid w:val="006C2F59"/>
    <w:rsid w:val="006C3070"/>
    <w:rsid w:val="006C3128"/>
    <w:rsid w:val="006C314E"/>
    <w:rsid w:val="006C3643"/>
    <w:rsid w:val="006C3892"/>
    <w:rsid w:val="006C38B4"/>
    <w:rsid w:val="006C3B14"/>
    <w:rsid w:val="006C3B6B"/>
    <w:rsid w:val="006C3F15"/>
    <w:rsid w:val="006C40EC"/>
    <w:rsid w:val="006C40FE"/>
    <w:rsid w:val="006C4252"/>
    <w:rsid w:val="006C4262"/>
    <w:rsid w:val="006C4293"/>
    <w:rsid w:val="006C4335"/>
    <w:rsid w:val="006C436D"/>
    <w:rsid w:val="006C439A"/>
    <w:rsid w:val="006C4AB4"/>
    <w:rsid w:val="006C4C5F"/>
    <w:rsid w:val="006C4CED"/>
    <w:rsid w:val="006C4D6E"/>
    <w:rsid w:val="006C4F59"/>
    <w:rsid w:val="006C5A67"/>
    <w:rsid w:val="006C5E4E"/>
    <w:rsid w:val="006C5FAC"/>
    <w:rsid w:val="006C62A9"/>
    <w:rsid w:val="006C6539"/>
    <w:rsid w:val="006C66B4"/>
    <w:rsid w:val="006C6897"/>
    <w:rsid w:val="006C693E"/>
    <w:rsid w:val="006C6BC5"/>
    <w:rsid w:val="006C6E43"/>
    <w:rsid w:val="006C6E5D"/>
    <w:rsid w:val="006C6EE6"/>
    <w:rsid w:val="006C6F5D"/>
    <w:rsid w:val="006C70CE"/>
    <w:rsid w:val="006C7544"/>
    <w:rsid w:val="006C7557"/>
    <w:rsid w:val="006C7AB2"/>
    <w:rsid w:val="006C7D05"/>
    <w:rsid w:val="006C7D9C"/>
    <w:rsid w:val="006C7E35"/>
    <w:rsid w:val="006C7F0F"/>
    <w:rsid w:val="006D0093"/>
    <w:rsid w:val="006D0371"/>
    <w:rsid w:val="006D07C9"/>
    <w:rsid w:val="006D0C07"/>
    <w:rsid w:val="006D0E32"/>
    <w:rsid w:val="006D1272"/>
    <w:rsid w:val="006D143D"/>
    <w:rsid w:val="006D15A8"/>
    <w:rsid w:val="006D1610"/>
    <w:rsid w:val="006D17DB"/>
    <w:rsid w:val="006D18ED"/>
    <w:rsid w:val="006D1B7A"/>
    <w:rsid w:val="006D1DFC"/>
    <w:rsid w:val="006D216C"/>
    <w:rsid w:val="006D2192"/>
    <w:rsid w:val="006D2388"/>
    <w:rsid w:val="006D24B1"/>
    <w:rsid w:val="006D279A"/>
    <w:rsid w:val="006D294E"/>
    <w:rsid w:val="006D2D08"/>
    <w:rsid w:val="006D2DEE"/>
    <w:rsid w:val="006D30D7"/>
    <w:rsid w:val="006D3116"/>
    <w:rsid w:val="006D3167"/>
    <w:rsid w:val="006D338F"/>
    <w:rsid w:val="006D3B16"/>
    <w:rsid w:val="006D4372"/>
    <w:rsid w:val="006D4459"/>
    <w:rsid w:val="006D44B5"/>
    <w:rsid w:val="006D489F"/>
    <w:rsid w:val="006D48D7"/>
    <w:rsid w:val="006D497E"/>
    <w:rsid w:val="006D4B82"/>
    <w:rsid w:val="006D4D51"/>
    <w:rsid w:val="006D5D1A"/>
    <w:rsid w:val="006D61F0"/>
    <w:rsid w:val="006D6298"/>
    <w:rsid w:val="006D646F"/>
    <w:rsid w:val="006D6778"/>
    <w:rsid w:val="006D681B"/>
    <w:rsid w:val="006D6877"/>
    <w:rsid w:val="006D6B11"/>
    <w:rsid w:val="006D6D0D"/>
    <w:rsid w:val="006D6D82"/>
    <w:rsid w:val="006D6DDB"/>
    <w:rsid w:val="006D6EC7"/>
    <w:rsid w:val="006D6F61"/>
    <w:rsid w:val="006D714E"/>
    <w:rsid w:val="006D76A5"/>
    <w:rsid w:val="006D77CF"/>
    <w:rsid w:val="006D7939"/>
    <w:rsid w:val="006D7AB3"/>
    <w:rsid w:val="006D7B9E"/>
    <w:rsid w:val="006D7CB6"/>
    <w:rsid w:val="006E0045"/>
    <w:rsid w:val="006E09FD"/>
    <w:rsid w:val="006E0F31"/>
    <w:rsid w:val="006E100F"/>
    <w:rsid w:val="006E10F1"/>
    <w:rsid w:val="006E13F7"/>
    <w:rsid w:val="006E1766"/>
    <w:rsid w:val="006E1909"/>
    <w:rsid w:val="006E1937"/>
    <w:rsid w:val="006E1A55"/>
    <w:rsid w:val="006E2058"/>
    <w:rsid w:val="006E20D1"/>
    <w:rsid w:val="006E22C0"/>
    <w:rsid w:val="006E22E2"/>
    <w:rsid w:val="006E27BD"/>
    <w:rsid w:val="006E2896"/>
    <w:rsid w:val="006E28DC"/>
    <w:rsid w:val="006E28F0"/>
    <w:rsid w:val="006E2934"/>
    <w:rsid w:val="006E29E0"/>
    <w:rsid w:val="006E3269"/>
    <w:rsid w:val="006E3AB9"/>
    <w:rsid w:val="006E3B85"/>
    <w:rsid w:val="006E3D6B"/>
    <w:rsid w:val="006E435B"/>
    <w:rsid w:val="006E491A"/>
    <w:rsid w:val="006E4A58"/>
    <w:rsid w:val="006E4F02"/>
    <w:rsid w:val="006E50D0"/>
    <w:rsid w:val="006E547C"/>
    <w:rsid w:val="006E5527"/>
    <w:rsid w:val="006E55BC"/>
    <w:rsid w:val="006E5811"/>
    <w:rsid w:val="006E588C"/>
    <w:rsid w:val="006E5935"/>
    <w:rsid w:val="006E5976"/>
    <w:rsid w:val="006E5B7C"/>
    <w:rsid w:val="006E7140"/>
    <w:rsid w:val="006E73F9"/>
    <w:rsid w:val="006E7437"/>
    <w:rsid w:val="006E7505"/>
    <w:rsid w:val="006E7E65"/>
    <w:rsid w:val="006F0020"/>
    <w:rsid w:val="006F03B5"/>
    <w:rsid w:val="006F03FC"/>
    <w:rsid w:val="006F09FA"/>
    <w:rsid w:val="006F0CDF"/>
    <w:rsid w:val="006F0F1F"/>
    <w:rsid w:val="006F11BF"/>
    <w:rsid w:val="006F13A6"/>
    <w:rsid w:val="006F140D"/>
    <w:rsid w:val="006F161E"/>
    <w:rsid w:val="006F17F5"/>
    <w:rsid w:val="006F19B6"/>
    <w:rsid w:val="006F1D9B"/>
    <w:rsid w:val="006F1DAE"/>
    <w:rsid w:val="006F29FB"/>
    <w:rsid w:val="006F2AE1"/>
    <w:rsid w:val="006F2E26"/>
    <w:rsid w:val="006F31F2"/>
    <w:rsid w:val="006F3691"/>
    <w:rsid w:val="006F37D8"/>
    <w:rsid w:val="006F383A"/>
    <w:rsid w:val="006F396E"/>
    <w:rsid w:val="006F3F7F"/>
    <w:rsid w:val="006F4339"/>
    <w:rsid w:val="006F44B4"/>
    <w:rsid w:val="006F47D3"/>
    <w:rsid w:val="006F48D8"/>
    <w:rsid w:val="006F4A55"/>
    <w:rsid w:val="006F4BAC"/>
    <w:rsid w:val="006F4EE3"/>
    <w:rsid w:val="006F4F4E"/>
    <w:rsid w:val="006F5060"/>
    <w:rsid w:val="006F534A"/>
    <w:rsid w:val="006F547B"/>
    <w:rsid w:val="006F566F"/>
    <w:rsid w:val="006F56CF"/>
    <w:rsid w:val="006F571E"/>
    <w:rsid w:val="006F57E2"/>
    <w:rsid w:val="006F5829"/>
    <w:rsid w:val="006F5A5F"/>
    <w:rsid w:val="006F5B10"/>
    <w:rsid w:val="006F5C0C"/>
    <w:rsid w:val="006F6047"/>
    <w:rsid w:val="006F6194"/>
    <w:rsid w:val="006F62CC"/>
    <w:rsid w:val="006F6426"/>
    <w:rsid w:val="006F65C3"/>
    <w:rsid w:val="006F69C6"/>
    <w:rsid w:val="006F6DC4"/>
    <w:rsid w:val="006F7716"/>
    <w:rsid w:val="00700044"/>
    <w:rsid w:val="007002EF"/>
    <w:rsid w:val="00700663"/>
    <w:rsid w:val="00700BE9"/>
    <w:rsid w:val="00700E8A"/>
    <w:rsid w:val="00700F0A"/>
    <w:rsid w:val="00701053"/>
    <w:rsid w:val="007012EE"/>
    <w:rsid w:val="0070137C"/>
    <w:rsid w:val="0070142A"/>
    <w:rsid w:val="007016FC"/>
    <w:rsid w:val="00701A06"/>
    <w:rsid w:val="00701C39"/>
    <w:rsid w:val="0070234E"/>
    <w:rsid w:val="007024A5"/>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6DC"/>
    <w:rsid w:val="007048B3"/>
    <w:rsid w:val="007048B4"/>
    <w:rsid w:val="007048D6"/>
    <w:rsid w:val="00704D1A"/>
    <w:rsid w:val="007050CF"/>
    <w:rsid w:val="007057EA"/>
    <w:rsid w:val="0070587F"/>
    <w:rsid w:val="00705CD0"/>
    <w:rsid w:val="00705FD5"/>
    <w:rsid w:val="00706039"/>
    <w:rsid w:val="0070695C"/>
    <w:rsid w:val="007069C0"/>
    <w:rsid w:val="00706ADB"/>
    <w:rsid w:val="00706E4C"/>
    <w:rsid w:val="0070710C"/>
    <w:rsid w:val="00707854"/>
    <w:rsid w:val="00707AD6"/>
    <w:rsid w:val="00707E07"/>
    <w:rsid w:val="0071035B"/>
    <w:rsid w:val="00710DEB"/>
    <w:rsid w:val="00711186"/>
    <w:rsid w:val="007115BA"/>
    <w:rsid w:val="007116E2"/>
    <w:rsid w:val="0071198B"/>
    <w:rsid w:val="00711A63"/>
    <w:rsid w:val="00711D9E"/>
    <w:rsid w:val="007120F0"/>
    <w:rsid w:val="00712313"/>
    <w:rsid w:val="007124B4"/>
    <w:rsid w:val="0071285A"/>
    <w:rsid w:val="00712AD5"/>
    <w:rsid w:val="00712DFD"/>
    <w:rsid w:val="0071300E"/>
    <w:rsid w:val="00713479"/>
    <w:rsid w:val="007134F1"/>
    <w:rsid w:val="007138CA"/>
    <w:rsid w:val="00713A30"/>
    <w:rsid w:val="00713E52"/>
    <w:rsid w:val="00713FCB"/>
    <w:rsid w:val="00713FFD"/>
    <w:rsid w:val="007148F8"/>
    <w:rsid w:val="00714C30"/>
    <w:rsid w:val="00714F93"/>
    <w:rsid w:val="007150F9"/>
    <w:rsid w:val="00715747"/>
    <w:rsid w:val="00715D8D"/>
    <w:rsid w:val="00715E0A"/>
    <w:rsid w:val="007162D6"/>
    <w:rsid w:val="0071648F"/>
    <w:rsid w:val="00716A84"/>
    <w:rsid w:val="00716B32"/>
    <w:rsid w:val="00716BC4"/>
    <w:rsid w:val="007170A7"/>
    <w:rsid w:val="00717299"/>
    <w:rsid w:val="00717456"/>
    <w:rsid w:val="00717A75"/>
    <w:rsid w:val="00717BC5"/>
    <w:rsid w:val="00717EB7"/>
    <w:rsid w:val="007206A9"/>
    <w:rsid w:val="0072083E"/>
    <w:rsid w:val="00721138"/>
    <w:rsid w:val="0072129A"/>
    <w:rsid w:val="0072139C"/>
    <w:rsid w:val="007218FC"/>
    <w:rsid w:val="00721AE8"/>
    <w:rsid w:val="007220EC"/>
    <w:rsid w:val="007228FD"/>
    <w:rsid w:val="007229FC"/>
    <w:rsid w:val="00722B27"/>
    <w:rsid w:val="00722B69"/>
    <w:rsid w:val="00722BF4"/>
    <w:rsid w:val="00722D13"/>
    <w:rsid w:val="00723245"/>
    <w:rsid w:val="00723A84"/>
    <w:rsid w:val="00723B2D"/>
    <w:rsid w:val="0072417F"/>
    <w:rsid w:val="007245C7"/>
    <w:rsid w:val="00724768"/>
    <w:rsid w:val="007247F3"/>
    <w:rsid w:val="007249A3"/>
    <w:rsid w:val="007249BE"/>
    <w:rsid w:val="00724B00"/>
    <w:rsid w:val="00724DE1"/>
    <w:rsid w:val="00724F3A"/>
    <w:rsid w:val="00724F7D"/>
    <w:rsid w:val="00725093"/>
    <w:rsid w:val="0072533D"/>
    <w:rsid w:val="00725361"/>
    <w:rsid w:val="007256BF"/>
    <w:rsid w:val="00725C56"/>
    <w:rsid w:val="00725D79"/>
    <w:rsid w:val="0072627B"/>
    <w:rsid w:val="007262E2"/>
    <w:rsid w:val="00726393"/>
    <w:rsid w:val="007263B5"/>
    <w:rsid w:val="00726567"/>
    <w:rsid w:val="00726816"/>
    <w:rsid w:val="00726DC9"/>
    <w:rsid w:val="00726E6F"/>
    <w:rsid w:val="00727204"/>
    <w:rsid w:val="007273F8"/>
    <w:rsid w:val="00727415"/>
    <w:rsid w:val="007279A5"/>
    <w:rsid w:val="00727AA2"/>
    <w:rsid w:val="00727B27"/>
    <w:rsid w:val="00727BE2"/>
    <w:rsid w:val="00727CAB"/>
    <w:rsid w:val="00727E3B"/>
    <w:rsid w:val="00727EEF"/>
    <w:rsid w:val="00730051"/>
    <w:rsid w:val="007305E7"/>
    <w:rsid w:val="00730B38"/>
    <w:rsid w:val="00730BB5"/>
    <w:rsid w:val="00730CF2"/>
    <w:rsid w:val="00730EA0"/>
    <w:rsid w:val="00730F75"/>
    <w:rsid w:val="00731098"/>
    <w:rsid w:val="00731317"/>
    <w:rsid w:val="00731517"/>
    <w:rsid w:val="00731589"/>
    <w:rsid w:val="0073187B"/>
    <w:rsid w:val="00731F12"/>
    <w:rsid w:val="00732207"/>
    <w:rsid w:val="007324EC"/>
    <w:rsid w:val="00732590"/>
    <w:rsid w:val="007326DE"/>
    <w:rsid w:val="00732E0A"/>
    <w:rsid w:val="0073309D"/>
    <w:rsid w:val="00733506"/>
    <w:rsid w:val="00734299"/>
    <w:rsid w:val="00734377"/>
    <w:rsid w:val="007343B2"/>
    <w:rsid w:val="007343E8"/>
    <w:rsid w:val="00734A43"/>
    <w:rsid w:val="00734AF3"/>
    <w:rsid w:val="00734B21"/>
    <w:rsid w:val="00734C06"/>
    <w:rsid w:val="00735271"/>
    <w:rsid w:val="00735374"/>
    <w:rsid w:val="00735DC5"/>
    <w:rsid w:val="00736462"/>
    <w:rsid w:val="007364C1"/>
    <w:rsid w:val="007364F8"/>
    <w:rsid w:val="007365A4"/>
    <w:rsid w:val="007369D0"/>
    <w:rsid w:val="00736BC3"/>
    <w:rsid w:val="007373E8"/>
    <w:rsid w:val="0073745E"/>
    <w:rsid w:val="00737530"/>
    <w:rsid w:val="00737870"/>
    <w:rsid w:val="0073792A"/>
    <w:rsid w:val="00737A65"/>
    <w:rsid w:val="00740711"/>
    <w:rsid w:val="00740924"/>
    <w:rsid w:val="00740C25"/>
    <w:rsid w:val="00740C26"/>
    <w:rsid w:val="00740DE0"/>
    <w:rsid w:val="00741469"/>
    <w:rsid w:val="007416AA"/>
    <w:rsid w:val="007418DA"/>
    <w:rsid w:val="00741A41"/>
    <w:rsid w:val="0074227E"/>
    <w:rsid w:val="0074238F"/>
    <w:rsid w:val="007425E0"/>
    <w:rsid w:val="00742690"/>
    <w:rsid w:val="0074275B"/>
    <w:rsid w:val="00742935"/>
    <w:rsid w:val="00743291"/>
    <w:rsid w:val="007432C7"/>
    <w:rsid w:val="00743373"/>
    <w:rsid w:val="007435A1"/>
    <w:rsid w:val="00743BB7"/>
    <w:rsid w:val="00743BF0"/>
    <w:rsid w:val="00743FF7"/>
    <w:rsid w:val="00744550"/>
    <w:rsid w:val="00744CFD"/>
    <w:rsid w:val="0074524D"/>
    <w:rsid w:val="007453F4"/>
    <w:rsid w:val="00745602"/>
    <w:rsid w:val="00745A26"/>
    <w:rsid w:val="00745AA4"/>
    <w:rsid w:val="00745AA8"/>
    <w:rsid w:val="00745D57"/>
    <w:rsid w:val="00745EBC"/>
    <w:rsid w:val="00746056"/>
    <w:rsid w:val="007468CB"/>
    <w:rsid w:val="0074694E"/>
    <w:rsid w:val="00746AC8"/>
    <w:rsid w:val="00746CED"/>
    <w:rsid w:val="00746F05"/>
    <w:rsid w:val="00747066"/>
    <w:rsid w:val="007471F5"/>
    <w:rsid w:val="00747247"/>
    <w:rsid w:val="007472D8"/>
    <w:rsid w:val="00747657"/>
    <w:rsid w:val="007476E2"/>
    <w:rsid w:val="007477AA"/>
    <w:rsid w:val="0074783C"/>
    <w:rsid w:val="0074795F"/>
    <w:rsid w:val="007503AC"/>
    <w:rsid w:val="0075082A"/>
    <w:rsid w:val="00750A59"/>
    <w:rsid w:val="00750AEF"/>
    <w:rsid w:val="0075111A"/>
    <w:rsid w:val="007515C8"/>
    <w:rsid w:val="00751742"/>
    <w:rsid w:val="00751A64"/>
    <w:rsid w:val="00751B16"/>
    <w:rsid w:val="00751F25"/>
    <w:rsid w:val="00751F3E"/>
    <w:rsid w:val="00752176"/>
    <w:rsid w:val="007521AB"/>
    <w:rsid w:val="00752244"/>
    <w:rsid w:val="007522DB"/>
    <w:rsid w:val="00752691"/>
    <w:rsid w:val="007527C1"/>
    <w:rsid w:val="00752BBA"/>
    <w:rsid w:val="00752C49"/>
    <w:rsid w:val="00752F09"/>
    <w:rsid w:val="00752F75"/>
    <w:rsid w:val="00753100"/>
    <w:rsid w:val="00753381"/>
    <w:rsid w:val="007536F4"/>
    <w:rsid w:val="0075384A"/>
    <w:rsid w:val="007538A8"/>
    <w:rsid w:val="00753A95"/>
    <w:rsid w:val="00753FB8"/>
    <w:rsid w:val="007546BF"/>
    <w:rsid w:val="00754A52"/>
    <w:rsid w:val="00754B52"/>
    <w:rsid w:val="00754B65"/>
    <w:rsid w:val="00754C82"/>
    <w:rsid w:val="007550DB"/>
    <w:rsid w:val="007551F9"/>
    <w:rsid w:val="00755609"/>
    <w:rsid w:val="00755711"/>
    <w:rsid w:val="00755CBF"/>
    <w:rsid w:val="007560E7"/>
    <w:rsid w:val="00756665"/>
    <w:rsid w:val="0075680F"/>
    <w:rsid w:val="007568E0"/>
    <w:rsid w:val="00756CFB"/>
    <w:rsid w:val="0075782A"/>
    <w:rsid w:val="00757BF8"/>
    <w:rsid w:val="007600E4"/>
    <w:rsid w:val="007600F5"/>
    <w:rsid w:val="00760108"/>
    <w:rsid w:val="007602D4"/>
    <w:rsid w:val="007603B1"/>
    <w:rsid w:val="007603E8"/>
    <w:rsid w:val="00760975"/>
    <w:rsid w:val="00760C9D"/>
    <w:rsid w:val="00760D88"/>
    <w:rsid w:val="00760FE6"/>
    <w:rsid w:val="007610D4"/>
    <w:rsid w:val="007611AE"/>
    <w:rsid w:val="00761419"/>
    <w:rsid w:val="007615A8"/>
    <w:rsid w:val="007616A5"/>
    <w:rsid w:val="00761791"/>
    <w:rsid w:val="007618C5"/>
    <w:rsid w:val="00761FB1"/>
    <w:rsid w:val="00762212"/>
    <w:rsid w:val="0076234E"/>
    <w:rsid w:val="00762377"/>
    <w:rsid w:val="007629C4"/>
    <w:rsid w:val="00762AEC"/>
    <w:rsid w:val="00762C20"/>
    <w:rsid w:val="0076303E"/>
    <w:rsid w:val="00763359"/>
    <w:rsid w:val="007637F0"/>
    <w:rsid w:val="00763B62"/>
    <w:rsid w:val="00763C6C"/>
    <w:rsid w:val="00763DBB"/>
    <w:rsid w:val="00763EC5"/>
    <w:rsid w:val="0076416A"/>
    <w:rsid w:val="007642AF"/>
    <w:rsid w:val="007643E9"/>
    <w:rsid w:val="007643FE"/>
    <w:rsid w:val="00764429"/>
    <w:rsid w:val="00764545"/>
    <w:rsid w:val="00764622"/>
    <w:rsid w:val="00764654"/>
    <w:rsid w:val="00764BDE"/>
    <w:rsid w:val="00765548"/>
    <w:rsid w:val="00765C09"/>
    <w:rsid w:val="00766742"/>
    <w:rsid w:val="007667B3"/>
    <w:rsid w:val="00766839"/>
    <w:rsid w:val="007669BB"/>
    <w:rsid w:val="00767418"/>
    <w:rsid w:val="00767429"/>
    <w:rsid w:val="00767ABD"/>
    <w:rsid w:val="00767BA1"/>
    <w:rsid w:val="00767C3B"/>
    <w:rsid w:val="00767D7A"/>
    <w:rsid w:val="00767EDB"/>
    <w:rsid w:val="0077012A"/>
    <w:rsid w:val="007708C5"/>
    <w:rsid w:val="00770AF1"/>
    <w:rsid w:val="00771058"/>
    <w:rsid w:val="007714B8"/>
    <w:rsid w:val="0077154F"/>
    <w:rsid w:val="00771B0F"/>
    <w:rsid w:val="00771B43"/>
    <w:rsid w:val="00771C93"/>
    <w:rsid w:val="0077214E"/>
    <w:rsid w:val="007725DB"/>
    <w:rsid w:val="007728A7"/>
    <w:rsid w:val="00772A5C"/>
    <w:rsid w:val="00772B24"/>
    <w:rsid w:val="00772C8A"/>
    <w:rsid w:val="00772CB4"/>
    <w:rsid w:val="00773236"/>
    <w:rsid w:val="007732E7"/>
    <w:rsid w:val="007734B7"/>
    <w:rsid w:val="00773A9C"/>
    <w:rsid w:val="00773B13"/>
    <w:rsid w:val="00773B94"/>
    <w:rsid w:val="00773BD0"/>
    <w:rsid w:val="00773C56"/>
    <w:rsid w:val="00773CA0"/>
    <w:rsid w:val="007741D9"/>
    <w:rsid w:val="00774A50"/>
    <w:rsid w:val="00774CB1"/>
    <w:rsid w:val="00774E52"/>
    <w:rsid w:val="007753C2"/>
    <w:rsid w:val="00775456"/>
    <w:rsid w:val="00775841"/>
    <w:rsid w:val="00775A14"/>
    <w:rsid w:val="00775CF6"/>
    <w:rsid w:val="00775E21"/>
    <w:rsid w:val="00775F57"/>
    <w:rsid w:val="00775F8A"/>
    <w:rsid w:val="00776236"/>
    <w:rsid w:val="00776D3A"/>
    <w:rsid w:val="00776F37"/>
    <w:rsid w:val="007772CE"/>
    <w:rsid w:val="0077755D"/>
    <w:rsid w:val="007776D1"/>
    <w:rsid w:val="00777C08"/>
    <w:rsid w:val="00780548"/>
    <w:rsid w:val="00780565"/>
    <w:rsid w:val="0078083D"/>
    <w:rsid w:val="0078088C"/>
    <w:rsid w:val="007809DF"/>
    <w:rsid w:val="00780B6A"/>
    <w:rsid w:val="00780C3D"/>
    <w:rsid w:val="00780C47"/>
    <w:rsid w:val="00780C77"/>
    <w:rsid w:val="00780E89"/>
    <w:rsid w:val="00780FB3"/>
    <w:rsid w:val="00781141"/>
    <w:rsid w:val="007814F2"/>
    <w:rsid w:val="00781A2E"/>
    <w:rsid w:val="00781D86"/>
    <w:rsid w:val="0078229C"/>
    <w:rsid w:val="0078256B"/>
    <w:rsid w:val="00782804"/>
    <w:rsid w:val="00782BD2"/>
    <w:rsid w:val="00782BE2"/>
    <w:rsid w:val="00782C3F"/>
    <w:rsid w:val="00782D3B"/>
    <w:rsid w:val="00782DEB"/>
    <w:rsid w:val="00783120"/>
    <w:rsid w:val="00783555"/>
    <w:rsid w:val="007839C0"/>
    <w:rsid w:val="00783A8A"/>
    <w:rsid w:val="007842BB"/>
    <w:rsid w:val="007851F1"/>
    <w:rsid w:val="00785617"/>
    <w:rsid w:val="007856E6"/>
    <w:rsid w:val="0078592F"/>
    <w:rsid w:val="00785C49"/>
    <w:rsid w:val="00785E10"/>
    <w:rsid w:val="00786046"/>
    <w:rsid w:val="00786757"/>
    <w:rsid w:val="00786A12"/>
    <w:rsid w:val="00786A56"/>
    <w:rsid w:val="00786AA1"/>
    <w:rsid w:val="00786CCF"/>
    <w:rsid w:val="00786F5F"/>
    <w:rsid w:val="007872DA"/>
    <w:rsid w:val="00787418"/>
    <w:rsid w:val="00787B6D"/>
    <w:rsid w:val="00787BB4"/>
    <w:rsid w:val="00787E04"/>
    <w:rsid w:val="007901A5"/>
    <w:rsid w:val="007903A8"/>
    <w:rsid w:val="007904FE"/>
    <w:rsid w:val="007906A1"/>
    <w:rsid w:val="00790DBE"/>
    <w:rsid w:val="007913F5"/>
    <w:rsid w:val="00791843"/>
    <w:rsid w:val="0079187D"/>
    <w:rsid w:val="007918F5"/>
    <w:rsid w:val="00792018"/>
    <w:rsid w:val="00792039"/>
    <w:rsid w:val="0079204D"/>
    <w:rsid w:val="007920B4"/>
    <w:rsid w:val="00792293"/>
    <w:rsid w:val="00792601"/>
    <w:rsid w:val="00792696"/>
    <w:rsid w:val="00792836"/>
    <w:rsid w:val="00792D0B"/>
    <w:rsid w:val="00793122"/>
    <w:rsid w:val="0079333A"/>
    <w:rsid w:val="0079365A"/>
    <w:rsid w:val="0079388D"/>
    <w:rsid w:val="007938FB"/>
    <w:rsid w:val="00793F28"/>
    <w:rsid w:val="00793F7A"/>
    <w:rsid w:val="00794114"/>
    <w:rsid w:val="0079412D"/>
    <w:rsid w:val="007943C4"/>
    <w:rsid w:val="0079465E"/>
    <w:rsid w:val="007946D7"/>
    <w:rsid w:val="00794B22"/>
    <w:rsid w:val="00794D71"/>
    <w:rsid w:val="00794DB5"/>
    <w:rsid w:val="00794EDA"/>
    <w:rsid w:val="007950D3"/>
    <w:rsid w:val="007951DF"/>
    <w:rsid w:val="0079563F"/>
    <w:rsid w:val="0079570B"/>
    <w:rsid w:val="00795A88"/>
    <w:rsid w:val="00795AE3"/>
    <w:rsid w:val="00795CC9"/>
    <w:rsid w:val="00795ECC"/>
    <w:rsid w:val="00796403"/>
    <w:rsid w:val="00796607"/>
    <w:rsid w:val="0079693E"/>
    <w:rsid w:val="00796970"/>
    <w:rsid w:val="00796B0B"/>
    <w:rsid w:val="00797841"/>
    <w:rsid w:val="007978FF"/>
    <w:rsid w:val="00797B6C"/>
    <w:rsid w:val="00797BD2"/>
    <w:rsid w:val="007A0245"/>
    <w:rsid w:val="007A0358"/>
    <w:rsid w:val="007A03BE"/>
    <w:rsid w:val="007A0492"/>
    <w:rsid w:val="007A0555"/>
    <w:rsid w:val="007A05AA"/>
    <w:rsid w:val="007A0734"/>
    <w:rsid w:val="007A0B73"/>
    <w:rsid w:val="007A0EC4"/>
    <w:rsid w:val="007A0F77"/>
    <w:rsid w:val="007A116F"/>
    <w:rsid w:val="007A1418"/>
    <w:rsid w:val="007A17D0"/>
    <w:rsid w:val="007A1B44"/>
    <w:rsid w:val="007A1DBB"/>
    <w:rsid w:val="007A23F9"/>
    <w:rsid w:val="007A2568"/>
    <w:rsid w:val="007A2664"/>
    <w:rsid w:val="007A2788"/>
    <w:rsid w:val="007A28D3"/>
    <w:rsid w:val="007A295D"/>
    <w:rsid w:val="007A2FC4"/>
    <w:rsid w:val="007A3070"/>
    <w:rsid w:val="007A35D1"/>
    <w:rsid w:val="007A39D7"/>
    <w:rsid w:val="007A3E4B"/>
    <w:rsid w:val="007A40A0"/>
    <w:rsid w:val="007A4114"/>
    <w:rsid w:val="007A411B"/>
    <w:rsid w:val="007A4B96"/>
    <w:rsid w:val="007A4BE5"/>
    <w:rsid w:val="007A4E24"/>
    <w:rsid w:val="007A4F02"/>
    <w:rsid w:val="007A5652"/>
    <w:rsid w:val="007A5B3E"/>
    <w:rsid w:val="007A5C23"/>
    <w:rsid w:val="007A5ED2"/>
    <w:rsid w:val="007A6395"/>
    <w:rsid w:val="007A63F7"/>
    <w:rsid w:val="007A64E8"/>
    <w:rsid w:val="007A656D"/>
    <w:rsid w:val="007A6738"/>
    <w:rsid w:val="007A6A05"/>
    <w:rsid w:val="007A6AA4"/>
    <w:rsid w:val="007A6F51"/>
    <w:rsid w:val="007A6F79"/>
    <w:rsid w:val="007A709A"/>
    <w:rsid w:val="007A74ED"/>
    <w:rsid w:val="007A7653"/>
    <w:rsid w:val="007A786B"/>
    <w:rsid w:val="007A78B7"/>
    <w:rsid w:val="007A7DDE"/>
    <w:rsid w:val="007A7F24"/>
    <w:rsid w:val="007A7FC9"/>
    <w:rsid w:val="007B0191"/>
    <w:rsid w:val="007B0456"/>
    <w:rsid w:val="007B07AC"/>
    <w:rsid w:val="007B0A0B"/>
    <w:rsid w:val="007B11A9"/>
    <w:rsid w:val="007B16F4"/>
    <w:rsid w:val="007B1AE8"/>
    <w:rsid w:val="007B1B96"/>
    <w:rsid w:val="007B1CC8"/>
    <w:rsid w:val="007B1E4A"/>
    <w:rsid w:val="007B1FA1"/>
    <w:rsid w:val="007B2261"/>
    <w:rsid w:val="007B2659"/>
    <w:rsid w:val="007B27AD"/>
    <w:rsid w:val="007B292B"/>
    <w:rsid w:val="007B29F9"/>
    <w:rsid w:val="007B2A5A"/>
    <w:rsid w:val="007B2F1B"/>
    <w:rsid w:val="007B3144"/>
    <w:rsid w:val="007B34E3"/>
    <w:rsid w:val="007B3782"/>
    <w:rsid w:val="007B3B52"/>
    <w:rsid w:val="007B3BBA"/>
    <w:rsid w:val="007B3E7C"/>
    <w:rsid w:val="007B3F2E"/>
    <w:rsid w:val="007B444B"/>
    <w:rsid w:val="007B4675"/>
    <w:rsid w:val="007B46ED"/>
    <w:rsid w:val="007B49AF"/>
    <w:rsid w:val="007B4C59"/>
    <w:rsid w:val="007B4DAC"/>
    <w:rsid w:val="007B53E6"/>
    <w:rsid w:val="007B5657"/>
    <w:rsid w:val="007B567C"/>
    <w:rsid w:val="007B5798"/>
    <w:rsid w:val="007B6103"/>
    <w:rsid w:val="007B6235"/>
    <w:rsid w:val="007B6388"/>
    <w:rsid w:val="007B64BE"/>
    <w:rsid w:val="007B67C8"/>
    <w:rsid w:val="007B67F9"/>
    <w:rsid w:val="007B7056"/>
    <w:rsid w:val="007B7434"/>
    <w:rsid w:val="007B783D"/>
    <w:rsid w:val="007B7A7A"/>
    <w:rsid w:val="007B7EF8"/>
    <w:rsid w:val="007B7F6A"/>
    <w:rsid w:val="007C00E8"/>
    <w:rsid w:val="007C01BC"/>
    <w:rsid w:val="007C0262"/>
    <w:rsid w:val="007C0734"/>
    <w:rsid w:val="007C085B"/>
    <w:rsid w:val="007C0A97"/>
    <w:rsid w:val="007C0D61"/>
    <w:rsid w:val="007C0E39"/>
    <w:rsid w:val="007C0EB7"/>
    <w:rsid w:val="007C1361"/>
    <w:rsid w:val="007C154A"/>
    <w:rsid w:val="007C16C9"/>
    <w:rsid w:val="007C1A38"/>
    <w:rsid w:val="007C1BAA"/>
    <w:rsid w:val="007C1F01"/>
    <w:rsid w:val="007C21A4"/>
    <w:rsid w:val="007C220F"/>
    <w:rsid w:val="007C228F"/>
    <w:rsid w:val="007C22BB"/>
    <w:rsid w:val="007C2304"/>
    <w:rsid w:val="007C2308"/>
    <w:rsid w:val="007C2470"/>
    <w:rsid w:val="007C2732"/>
    <w:rsid w:val="007C2884"/>
    <w:rsid w:val="007C2CD0"/>
    <w:rsid w:val="007C31DE"/>
    <w:rsid w:val="007C3349"/>
    <w:rsid w:val="007C3813"/>
    <w:rsid w:val="007C3859"/>
    <w:rsid w:val="007C3B40"/>
    <w:rsid w:val="007C3CEA"/>
    <w:rsid w:val="007C4384"/>
    <w:rsid w:val="007C4A49"/>
    <w:rsid w:val="007C4AC6"/>
    <w:rsid w:val="007C4B2B"/>
    <w:rsid w:val="007C4DC5"/>
    <w:rsid w:val="007C4E06"/>
    <w:rsid w:val="007C4EC0"/>
    <w:rsid w:val="007C5327"/>
    <w:rsid w:val="007C5572"/>
    <w:rsid w:val="007C5688"/>
    <w:rsid w:val="007C595C"/>
    <w:rsid w:val="007C59D8"/>
    <w:rsid w:val="007C5A60"/>
    <w:rsid w:val="007C5C92"/>
    <w:rsid w:val="007C5F6D"/>
    <w:rsid w:val="007C6455"/>
    <w:rsid w:val="007C6503"/>
    <w:rsid w:val="007C6E11"/>
    <w:rsid w:val="007C7068"/>
    <w:rsid w:val="007C71F9"/>
    <w:rsid w:val="007C791F"/>
    <w:rsid w:val="007C793A"/>
    <w:rsid w:val="007C7C6F"/>
    <w:rsid w:val="007D03D2"/>
    <w:rsid w:val="007D0C09"/>
    <w:rsid w:val="007D129E"/>
    <w:rsid w:val="007D1409"/>
    <w:rsid w:val="007D1AB2"/>
    <w:rsid w:val="007D1C42"/>
    <w:rsid w:val="007D1C7B"/>
    <w:rsid w:val="007D1E74"/>
    <w:rsid w:val="007D1FE6"/>
    <w:rsid w:val="007D2235"/>
    <w:rsid w:val="007D2D45"/>
    <w:rsid w:val="007D2DF6"/>
    <w:rsid w:val="007D353E"/>
    <w:rsid w:val="007D35BF"/>
    <w:rsid w:val="007D3609"/>
    <w:rsid w:val="007D4400"/>
    <w:rsid w:val="007D48C3"/>
    <w:rsid w:val="007D4CAD"/>
    <w:rsid w:val="007D4D31"/>
    <w:rsid w:val="007D4DEC"/>
    <w:rsid w:val="007D4E7C"/>
    <w:rsid w:val="007D5239"/>
    <w:rsid w:val="007D5587"/>
    <w:rsid w:val="007D5662"/>
    <w:rsid w:val="007D5729"/>
    <w:rsid w:val="007D5908"/>
    <w:rsid w:val="007D5B82"/>
    <w:rsid w:val="007D5DE6"/>
    <w:rsid w:val="007D5F25"/>
    <w:rsid w:val="007D605A"/>
    <w:rsid w:val="007D6499"/>
    <w:rsid w:val="007D6627"/>
    <w:rsid w:val="007D6663"/>
    <w:rsid w:val="007D6A01"/>
    <w:rsid w:val="007D6A29"/>
    <w:rsid w:val="007D6E90"/>
    <w:rsid w:val="007D6EBB"/>
    <w:rsid w:val="007D70D0"/>
    <w:rsid w:val="007D71BD"/>
    <w:rsid w:val="007D7B06"/>
    <w:rsid w:val="007E0264"/>
    <w:rsid w:val="007E0BB9"/>
    <w:rsid w:val="007E1813"/>
    <w:rsid w:val="007E1E20"/>
    <w:rsid w:val="007E2028"/>
    <w:rsid w:val="007E2041"/>
    <w:rsid w:val="007E22E0"/>
    <w:rsid w:val="007E233C"/>
    <w:rsid w:val="007E2671"/>
    <w:rsid w:val="007E270F"/>
    <w:rsid w:val="007E2B12"/>
    <w:rsid w:val="007E2CCE"/>
    <w:rsid w:val="007E2F86"/>
    <w:rsid w:val="007E3053"/>
    <w:rsid w:val="007E31B7"/>
    <w:rsid w:val="007E3A25"/>
    <w:rsid w:val="007E3B3C"/>
    <w:rsid w:val="007E4031"/>
    <w:rsid w:val="007E42FB"/>
    <w:rsid w:val="007E44DD"/>
    <w:rsid w:val="007E455E"/>
    <w:rsid w:val="007E52B1"/>
    <w:rsid w:val="007E52E3"/>
    <w:rsid w:val="007E5339"/>
    <w:rsid w:val="007E535E"/>
    <w:rsid w:val="007E5597"/>
    <w:rsid w:val="007E55CC"/>
    <w:rsid w:val="007E595D"/>
    <w:rsid w:val="007E5D6B"/>
    <w:rsid w:val="007E5D9D"/>
    <w:rsid w:val="007E5FD1"/>
    <w:rsid w:val="007E6261"/>
    <w:rsid w:val="007E66E0"/>
    <w:rsid w:val="007E6730"/>
    <w:rsid w:val="007E69CF"/>
    <w:rsid w:val="007E6A5D"/>
    <w:rsid w:val="007E6B7C"/>
    <w:rsid w:val="007E6BE8"/>
    <w:rsid w:val="007E6C4F"/>
    <w:rsid w:val="007E6C95"/>
    <w:rsid w:val="007E6CEC"/>
    <w:rsid w:val="007E71EB"/>
    <w:rsid w:val="007E7339"/>
    <w:rsid w:val="007E7381"/>
    <w:rsid w:val="007E788E"/>
    <w:rsid w:val="007E78F3"/>
    <w:rsid w:val="007E7BA5"/>
    <w:rsid w:val="007E7FA5"/>
    <w:rsid w:val="007F0022"/>
    <w:rsid w:val="007F01D8"/>
    <w:rsid w:val="007F02EF"/>
    <w:rsid w:val="007F0315"/>
    <w:rsid w:val="007F04B2"/>
    <w:rsid w:val="007F082F"/>
    <w:rsid w:val="007F0B7F"/>
    <w:rsid w:val="007F0D80"/>
    <w:rsid w:val="007F1247"/>
    <w:rsid w:val="007F12C0"/>
    <w:rsid w:val="007F16D5"/>
    <w:rsid w:val="007F1902"/>
    <w:rsid w:val="007F1A8F"/>
    <w:rsid w:val="007F1BFA"/>
    <w:rsid w:val="007F1C32"/>
    <w:rsid w:val="007F1D09"/>
    <w:rsid w:val="007F1F6F"/>
    <w:rsid w:val="007F2035"/>
    <w:rsid w:val="007F2371"/>
    <w:rsid w:val="007F250D"/>
    <w:rsid w:val="007F2605"/>
    <w:rsid w:val="007F3304"/>
    <w:rsid w:val="007F3647"/>
    <w:rsid w:val="007F37C6"/>
    <w:rsid w:val="007F3803"/>
    <w:rsid w:val="007F38DF"/>
    <w:rsid w:val="007F3A2B"/>
    <w:rsid w:val="007F3D1B"/>
    <w:rsid w:val="007F3DA4"/>
    <w:rsid w:val="007F3DC0"/>
    <w:rsid w:val="007F3E11"/>
    <w:rsid w:val="007F41D1"/>
    <w:rsid w:val="007F46FA"/>
    <w:rsid w:val="007F4C3D"/>
    <w:rsid w:val="007F56CD"/>
    <w:rsid w:val="007F58F8"/>
    <w:rsid w:val="007F59F2"/>
    <w:rsid w:val="007F5FBA"/>
    <w:rsid w:val="007F614B"/>
    <w:rsid w:val="007F6274"/>
    <w:rsid w:val="007F64D7"/>
    <w:rsid w:val="007F67E7"/>
    <w:rsid w:val="007F6A1C"/>
    <w:rsid w:val="007F6B9A"/>
    <w:rsid w:val="007F6CAB"/>
    <w:rsid w:val="007F6D7C"/>
    <w:rsid w:val="007F6E72"/>
    <w:rsid w:val="007F6F25"/>
    <w:rsid w:val="007F77AB"/>
    <w:rsid w:val="007F7919"/>
    <w:rsid w:val="007F7B5F"/>
    <w:rsid w:val="007F7BC3"/>
    <w:rsid w:val="007F7D1E"/>
    <w:rsid w:val="0080036A"/>
    <w:rsid w:val="008006A3"/>
    <w:rsid w:val="00800788"/>
    <w:rsid w:val="008008A1"/>
    <w:rsid w:val="00800EC3"/>
    <w:rsid w:val="00800F0B"/>
    <w:rsid w:val="00800F81"/>
    <w:rsid w:val="00801211"/>
    <w:rsid w:val="00801281"/>
    <w:rsid w:val="00801430"/>
    <w:rsid w:val="00801700"/>
    <w:rsid w:val="00801882"/>
    <w:rsid w:val="008019E3"/>
    <w:rsid w:val="00801A28"/>
    <w:rsid w:val="00801DB5"/>
    <w:rsid w:val="008021A2"/>
    <w:rsid w:val="0080226B"/>
    <w:rsid w:val="0080230B"/>
    <w:rsid w:val="008025BF"/>
    <w:rsid w:val="00802A00"/>
    <w:rsid w:val="00803041"/>
    <w:rsid w:val="008035CB"/>
    <w:rsid w:val="0080361B"/>
    <w:rsid w:val="008037B5"/>
    <w:rsid w:val="00803B7A"/>
    <w:rsid w:val="00803E5E"/>
    <w:rsid w:val="00804216"/>
    <w:rsid w:val="00804714"/>
    <w:rsid w:val="008047C5"/>
    <w:rsid w:val="00804892"/>
    <w:rsid w:val="00804973"/>
    <w:rsid w:val="00804BE8"/>
    <w:rsid w:val="00804FFD"/>
    <w:rsid w:val="008050A8"/>
    <w:rsid w:val="008050FE"/>
    <w:rsid w:val="0080524F"/>
    <w:rsid w:val="00805272"/>
    <w:rsid w:val="008052DB"/>
    <w:rsid w:val="008054C7"/>
    <w:rsid w:val="00805765"/>
    <w:rsid w:val="00805849"/>
    <w:rsid w:val="00805B63"/>
    <w:rsid w:val="00805B95"/>
    <w:rsid w:val="00805F84"/>
    <w:rsid w:val="00806448"/>
    <w:rsid w:val="00806717"/>
    <w:rsid w:val="00806CA8"/>
    <w:rsid w:val="008070D3"/>
    <w:rsid w:val="0080718A"/>
    <w:rsid w:val="008078A7"/>
    <w:rsid w:val="00807B7A"/>
    <w:rsid w:val="00807C5A"/>
    <w:rsid w:val="00807CDE"/>
    <w:rsid w:val="00807EBA"/>
    <w:rsid w:val="008103FE"/>
    <w:rsid w:val="00810942"/>
    <w:rsid w:val="00810C31"/>
    <w:rsid w:val="00811020"/>
    <w:rsid w:val="00811080"/>
    <w:rsid w:val="0081109E"/>
    <w:rsid w:val="00811203"/>
    <w:rsid w:val="0081129D"/>
    <w:rsid w:val="008116D1"/>
    <w:rsid w:val="00811713"/>
    <w:rsid w:val="00811A10"/>
    <w:rsid w:val="00811BAC"/>
    <w:rsid w:val="00811E67"/>
    <w:rsid w:val="00811F78"/>
    <w:rsid w:val="008122BF"/>
    <w:rsid w:val="00812614"/>
    <w:rsid w:val="00812695"/>
    <w:rsid w:val="00812843"/>
    <w:rsid w:val="00812AE5"/>
    <w:rsid w:val="00812C5B"/>
    <w:rsid w:val="00812C70"/>
    <w:rsid w:val="00812DA1"/>
    <w:rsid w:val="00812E0F"/>
    <w:rsid w:val="00812E20"/>
    <w:rsid w:val="0081337D"/>
    <w:rsid w:val="008135C1"/>
    <w:rsid w:val="008136E5"/>
    <w:rsid w:val="008139E3"/>
    <w:rsid w:val="00813B22"/>
    <w:rsid w:val="00813B91"/>
    <w:rsid w:val="00813BA0"/>
    <w:rsid w:val="00813CE9"/>
    <w:rsid w:val="0081438E"/>
    <w:rsid w:val="00814ADC"/>
    <w:rsid w:val="00814B92"/>
    <w:rsid w:val="00814DA1"/>
    <w:rsid w:val="00814E6C"/>
    <w:rsid w:val="008150AA"/>
    <w:rsid w:val="0081517C"/>
    <w:rsid w:val="0081588A"/>
    <w:rsid w:val="0081599D"/>
    <w:rsid w:val="00815BD9"/>
    <w:rsid w:val="00815F75"/>
    <w:rsid w:val="00815FC5"/>
    <w:rsid w:val="00816529"/>
    <w:rsid w:val="008167E8"/>
    <w:rsid w:val="00816BAF"/>
    <w:rsid w:val="00816F04"/>
    <w:rsid w:val="0081702E"/>
    <w:rsid w:val="008171E1"/>
    <w:rsid w:val="00817208"/>
    <w:rsid w:val="00817968"/>
    <w:rsid w:val="008179F6"/>
    <w:rsid w:val="00817AEF"/>
    <w:rsid w:val="00817F04"/>
    <w:rsid w:val="0082008B"/>
    <w:rsid w:val="00820380"/>
    <w:rsid w:val="008203EF"/>
    <w:rsid w:val="00820489"/>
    <w:rsid w:val="0082049B"/>
    <w:rsid w:val="008207D9"/>
    <w:rsid w:val="00820C5B"/>
    <w:rsid w:val="00820D05"/>
    <w:rsid w:val="00820DBD"/>
    <w:rsid w:val="00820E8B"/>
    <w:rsid w:val="00820FD4"/>
    <w:rsid w:val="0082124B"/>
    <w:rsid w:val="008213A8"/>
    <w:rsid w:val="00821547"/>
    <w:rsid w:val="00821630"/>
    <w:rsid w:val="008217E4"/>
    <w:rsid w:val="00821951"/>
    <w:rsid w:val="00821E45"/>
    <w:rsid w:val="0082204F"/>
    <w:rsid w:val="00822307"/>
    <w:rsid w:val="0082258C"/>
    <w:rsid w:val="008226A0"/>
    <w:rsid w:val="008226D3"/>
    <w:rsid w:val="008227D1"/>
    <w:rsid w:val="00822904"/>
    <w:rsid w:val="00822B5D"/>
    <w:rsid w:val="00822D5D"/>
    <w:rsid w:val="008231BA"/>
    <w:rsid w:val="00823697"/>
    <w:rsid w:val="008236DE"/>
    <w:rsid w:val="008236F9"/>
    <w:rsid w:val="008237B7"/>
    <w:rsid w:val="00823CEC"/>
    <w:rsid w:val="00824187"/>
    <w:rsid w:val="00824623"/>
    <w:rsid w:val="008249DC"/>
    <w:rsid w:val="008253C5"/>
    <w:rsid w:val="0082563A"/>
    <w:rsid w:val="00825661"/>
    <w:rsid w:val="008258AE"/>
    <w:rsid w:val="00825DFB"/>
    <w:rsid w:val="008263B3"/>
    <w:rsid w:val="008264EB"/>
    <w:rsid w:val="00826740"/>
    <w:rsid w:val="00826AC3"/>
    <w:rsid w:val="00826BCC"/>
    <w:rsid w:val="00826F6D"/>
    <w:rsid w:val="00827041"/>
    <w:rsid w:val="00827790"/>
    <w:rsid w:val="00827817"/>
    <w:rsid w:val="00827A74"/>
    <w:rsid w:val="00827E75"/>
    <w:rsid w:val="00827FFE"/>
    <w:rsid w:val="00830700"/>
    <w:rsid w:val="00830D36"/>
    <w:rsid w:val="00830E5F"/>
    <w:rsid w:val="00831986"/>
    <w:rsid w:val="00831C6F"/>
    <w:rsid w:val="00832242"/>
    <w:rsid w:val="00832B6B"/>
    <w:rsid w:val="0083301F"/>
    <w:rsid w:val="008331AF"/>
    <w:rsid w:val="008331F4"/>
    <w:rsid w:val="008331FF"/>
    <w:rsid w:val="008334C9"/>
    <w:rsid w:val="008337F2"/>
    <w:rsid w:val="00833AAE"/>
    <w:rsid w:val="00833D27"/>
    <w:rsid w:val="00833EF7"/>
    <w:rsid w:val="008341B5"/>
    <w:rsid w:val="00834297"/>
    <w:rsid w:val="00834777"/>
    <w:rsid w:val="00834869"/>
    <w:rsid w:val="0083487A"/>
    <w:rsid w:val="00834B9C"/>
    <w:rsid w:val="00834F4D"/>
    <w:rsid w:val="00835047"/>
    <w:rsid w:val="00835158"/>
    <w:rsid w:val="00835210"/>
    <w:rsid w:val="00835E12"/>
    <w:rsid w:val="008360E4"/>
    <w:rsid w:val="00836243"/>
    <w:rsid w:val="008362A5"/>
    <w:rsid w:val="008363C4"/>
    <w:rsid w:val="008364F9"/>
    <w:rsid w:val="0083673C"/>
    <w:rsid w:val="00836EA6"/>
    <w:rsid w:val="0083709B"/>
    <w:rsid w:val="00837548"/>
    <w:rsid w:val="00837E5C"/>
    <w:rsid w:val="0084032D"/>
    <w:rsid w:val="00840453"/>
    <w:rsid w:val="00840460"/>
    <w:rsid w:val="00841688"/>
    <w:rsid w:val="008416BA"/>
    <w:rsid w:val="0084194C"/>
    <w:rsid w:val="00841B39"/>
    <w:rsid w:val="00841C86"/>
    <w:rsid w:val="00841DBA"/>
    <w:rsid w:val="00842499"/>
    <w:rsid w:val="00842582"/>
    <w:rsid w:val="00842615"/>
    <w:rsid w:val="008428B7"/>
    <w:rsid w:val="00842A0E"/>
    <w:rsid w:val="00842EE5"/>
    <w:rsid w:val="00842F99"/>
    <w:rsid w:val="00843015"/>
    <w:rsid w:val="0084307B"/>
    <w:rsid w:val="008431A7"/>
    <w:rsid w:val="008432E2"/>
    <w:rsid w:val="00843493"/>
    <w:rsid w:val="00843922"/>
    <w:rsid w:val="00843AB7"/>
    <w:rsid w:val="00843D04"/>
    <w:rsid w:val="00843E4D"/>
    <w:rsid w:val="00843EFC"/>
    <w:rsid w:val="00843FBC"/>
    <w:rsid w:val="0084422B"/>
    <w:rsid w:val="008444F5"/>
    <w:rsid w:val="0084499B"/>
    <w:rsid w:val="00845733"/>
    <w:rsid w:val="0084576A"/>
    <w:rsid w:val="00845BD5"/>
    <w:rsid w:val="00845FC8"/>
    <w:rsid w:val="00846062"/>
    <w:rsid w:val="0084629B"/>
    <w:rsid w:val="008463D4"/>
    <w:rsid w:val="0084679B"/>
    <w:rsid w:val="008467DB"/>
    <w:rsid w:val="00846830"/>
    <w:rsid w:val="00846B41"/>
    <w:rsid w:val="00846CD4"/>
    <w:rsid w:val="00847235"/>
    <w:rsid w:val="008477D7"/>
    <w:rsid w:val="00847AE1"/>
    <w:rsid w:val="00847EEE"/>
    <w:rsid w:val="00850A21"/>
    <w:rsid w:val="00850D10"/>
    <w:rsid w:val="00850F92"/>
    <w:rsid w:val="008511FD"/>
    <w:rsid w:val="0085154D"/>
    <w:rsid w:val="0085154E"/>
    <w:rsid w:val="00851697"/>
    <w:rsid w:val="00851BC6"/>
    <w:rsid w:val="00851CCB"/>
    <w:rsid w:val="00851DCA"/>
    <w:rsid w:val="0085270C"/>
    <w:rsid w:val="00852996"/>
    <w:rsid w:val="00852F85"/>
    <w:rsid w:val="008531F2"/>
    <w:rsid w:val="008532A5"/>
    <w:rsid w:val="008532F6"/>
    <w:rsid w:val="008533BB"/>
    <w:rsid w:val="008534E4"/>
    <w:rsid w:val="00853718"/>
    <w:rsid w:val="00853AC6"/>
    <w:rsid w:val="00853AD6"/>
    <w:rsid w:val="00853AED"/>
    <w:rsid w:val="0085423F"/>
    <w:rsid w:val="008547E1"/>
    <w:rsid w:val="00854978"/>
    <w:rsid w:val="00854E82"/>
    <w:rsid w:val="00854F4F"/>
    <w:rsid w:val="00855173"/>
    <w:rsid w:val="0085527C"/>
    <w:rsid w:val="008558C5"/>
    <w:rsid w:val="008559AB"/>
    <w:rsid w:val="00855B13"/>
    <w:rsid w:val="00855FFA"/>
    <w:rsid w:val="00856374"/>
    <w:rsid w:val="008563C8"/>
    <w:rsid w:val="00856448"/>
    <w:rsid w:val="00856492"/>
    <w:rsid w:val="008564D7"/>
    <w:rsid w:val="00856D9A"/>
    <w:rsid w:val="008571F4"/>
    <w:rsid w:val="00857528"/>
    <w:rsid w:val="00857573"/>
    <w:rsid w:val="00857574"/>
    <w:rsid w:val="008575D0"/>
    <w:rsid w:val="00857A66"/>
    <w:rsid w:val="00860215"/>
    <w:rsid w:val="0086046F"/>
    <w:rsid w:val="008608F1"/>
    <w:rsid w:val="00860941"/>
    <w:rsid w:val="00860983"/>
    <w:rsid w:val="00860B69"/>
    <w:rsid w:val="008610AE"/>
    <w:rsid w:val="008611E5"/>
    <w:rsid w:val="008614B9"/>
    <w:rsid w:val="0086161A"/>
    <w:rsid w:val="008616F5"/>
    <w:rsid w:val="00861872"/>
    <w:rsid w:val="008619F1"/>
    <w:rsid w:val="00861A78"/>
    <w:rsid w:val="00861C03"/>
    <w:rsid w:val="00861CC8"/>
    <w:rsid w:val="00861E12"/>
    <w:rsid w:val="00862024"/>
    <w:rsid w:val="00862028"/>
    <w:rsid w:val="00862523"/>
    <w:rsid w:val="00862630"/>
    <w:rsid w:val="00862B6E"/>
    <w:rsid w:val="00862FC3"/>
    <w:rsid w:val="00863074"/>
    <w:rsid w:val="00863350"/>
    <w:rsid w:val="00863479"/>
    <w:rsid w:val="00863797"/>
    <w:rsid w:val="008639C6"/>
    <w:rsid w:val="00863A1C"/>
    <w:rsid w:val="00863A5A"/>
    <w:rsid w:val="00863B71"/>
    <w:rsid w:val="00864240"/>
    <w:rsid w:val="008645E4"/>
    <w:rsid w:val="00864684"/>
    <w:rsid w:val="00864760"/>
    <w:rsid w:val="00864B7A"/>
    <w:rsid w:val="00864CB9"/>
    <w:rsid w:val="00864D61"/>
    <w:rsid w:val="0086535C"/>
    <w:rsid w:val="0086539F"/>
    <w:rsid w:val="008654F1"/>
    <w:rsid w:val="008657F4"/>
    <w:rsid w:val="00865EED"/>
    <w:rsid w:val="008660B3"/>
    <w:rsid w:val="00866281"/>
    <w:rsid w:val="008664D2"/>
    <w:rsid w:val="00866509"/>
    <w:rsid w:val="00866ED6"/>
    <w:rsid w:val="00867427"/>
    <w:rsid w:val="0086746A"/>
    <w:rsid w:val="00867565"/>
    <w:rsid w:val="008675C3"/>
    <w:rsid w:val="00867A6B"/>
    <w:rsid w:val="00867BE9"/>
    <w:rsid w:val="00867CAD"/>
    <w:rsid w:val="00867D33"/>
    <w:rsid w:val="00867EB6"/>
    <w:rsid w:val="00867F1F"/>
    <w:rsid w:val="00867F78"/>
    <w:rsid w:val="00867FD9"/>
    <w:rsid w:val="0087007B"/>
    <w:rsid w:val="008704B1"/>
    <w:rsid w:val="00870559"/>
    <w:rsid w:val="00870BC4"/>
    <w:rsid w:val="0087117E"/>
    <w:rsid w:val="008713BC"/>
    <w:rsid w:val="0087166C"/>
    <w:rsid w:val="008717D3"/>
    <w:rsid w:val="00872167"/>
    <w:rsid w:val="00872296"/>
    <w:rsid w:val="008726AD"/>
    <w:rsid w:val="00872DD9"/>
    <w:rsid w:val="00872DE5"/>
    <w:rsid w:val="008730A5"/>
    <w:rsid w:val="008731DE"/>
    <w:rsid w:val="008732F0"/>
    <w:rsid w:val="00873E85"/>
    <w:rsid w:val="008742A6"/>
    <w:rsid w:val="0087430C"/>
    <w:rsid w:val="0087431C"/>
    <w:rsid w:val="00874574"/>
    <w:rsid w:val="008748CA"/>
    <w:rsid w:val="00874F14"/>
    <w:rsid w:val="0087539D"/>
    <w:rsid w:val="008755E4"/>
    <w:rsid w:val="008757DB"/>
    <w:rsid w:val="00875CD7"/>
    <w:rsid w:val="00875E99"/>
    <w:rsid w:val="008766D0"/>
    <w:rsid w:val="0087689A"/>
    <w:rsid w:val="00876E95"/>
    <w:rsid w:val="008776BD"/>
    <w:rsid w:val="00877739"/>
    <w:rsid w:val="00877832"/>
    <w:rsid w:val="008778D9"/>
    <w:rsid w:val="00877955"/>
    <w:rsid w:val="00877A30"/>
    <w:rsid w:val="00877D79"/>
    <w:rsid w:val="00877EE3"/>
    <w:rsid w:val="00880166"/>
    <w:rsid w:val="008802C0"/>
    <w:rsid w:val="008804A0"/>
    <w:rsid w:val="008804DF"/>
    <w:rsid w:val="00880684"/>
    <w:rsid w:val="00880B4A"/>
    <w:rsid w:val="00880BB9"/>
    <w:rsid w:val="00880DE8"/>
    <w:rsid w:val="00880EB1"/>
    <w:rsid w:val="00880FF8"/>
    <w:rsid w:val="00881056"/>
    <w:rsid w:val="00881814"/>
    <w:rsid w:val="00881E7D"/>
    <w:rsid w:val="0088212C"/>
    <w:rsid w:val="008826BE"/>
    <w:rsid w:val="00882703"/>
    <w:rsid w:val="008827C9"/>
    <w:rsid w:val="00882842"/>
    <w:rsid w:val="00882CB5"/>
    <w:rsid w:val="00882F15"/>
    <w:rsid w:val="00883293"/>
    <w:rsid w:val="008837C8"/>
    <w:rsid w:val="00883C05"/>
    <w:rsid w:val="00883D5F"/>
    <w:rsid w:val="00883ECF"/>
    <w:rsid w:val="00884271"/>
    <w:rsid w:val="0088472C"/>
    <w:rsid w:val="00884750"/>
    <w:rsid w:val="008847A3"/>
    <w:rsid w:val="00884901"/>
    <w:rsid w:val="00884C0F"/>
    <w:rsid w:val="00884C81"/>
    <w:rsid w:val="00884DB3"/>
    <w:rsid w:val="00884DCD"/>
    <w:rsid w:val="00884E79"/>
    <w:rsid w:val="00885355"/>
    <w:rsid w:val="0088552E"/>
    <w:rsid w:val="008857CF"/>
    <w:rsid w:val="00885865"/>
    <w:rsid w:val="0088588B"/>
    <w:rsid w:val="00885AF3"/>
    <w:rsid w:val="00885B7B"/>
    <w:rsid w:val="00885EF9"/>
    <w:rsid w:val="0088606D"/>
    <w:rsid w:val="00886128"/>
    <w:rsid w:val="0088667D"/>
    <w:rsid w:val="008867C4"/>
    <w:rsid w:val="0088701A"/>
    <w:rsid w:val="008871CC"/>
    <w:rsid w:val="008874BA"/>
    <w:rsid w:val="008876FE"/>
    <w:rsid w:val="00887A4E"/>
    <w:rsid w:val="00887F61"/>
    <w:rsid w:val="00890100"/>
    <w:rsid w:val="0089015E"/>
    <w:rsid w:val="0089068D"/>
    <w:rsid w:val="00890A2B"/>
    <w:rsid w:val="00890E1D"/>
    <w:rsid w:val="00890FA1"/>
    <w:rsid w:val="00891191"/>
    <w:rsid w:val="008912E9"/>
    <w:rsid w:val="00891574"/>
    <w:rsid w:val="00891685"/>
    <w:rsid w:val="008916D7"/>
    <w:rsid w:val="008916F8"/>
    <w:rsid w:val="00891739"/>
    <w:rsid w:val="00891C57"/>
    <w:rsid w:val="0089206E"/>
    <w:rsid w:val="0089222C"/>
    <w:rsid w:val="00892317"/>
    <w:rsid w:val="00892456"/>
    <w:rsid w:val="00892499"/>
    <w:rsid w:val="00892612"/>
    <w:rsid w:val="0089293D"/>
    <w:rsid w:val="00892ADC"/>
    <w:rsid w:val="00892CF6"/>
    <w:rsid w:val="00892E54"/>
    <w:rsid w:val="0089314F"/>
    <w:rsid w:val="008931BC"/>
    <w:rsid w:val="00893203"/>
    <w:rsid w:val="00893497"/>
    <w:rsid w:val="008935C1"/>
    <w:rsid w:val="00893D37"/>
    <w:rsid w:val="00893F5D"/>
    <w:rsid w:val="00894344"/>
    <w:rsid w:val="00894404"/>
    <w:rsid w:val="0089449D"/>
    <w:rsid w:val="0089451D"/>
    <w:rsid w:val="008946C1"/>
    <w:rsid w:val="008946F1"/>
    <w:rsid w:val="00894DFB"/>
    <w:rsid w:val="00895053"/>
    <w:rsid w:val="0089525E"/>
    <w:rsid w:val="00895771"/>
    <w:rsid w:val="00895F48"/>
    <w:rsid w:val="00896374"/>
    <w:rsid w:val="008965DB"/>
    <w:rsid w:val="008965DF"/>
    <w:rsid w:val="00896A09"/>
    <w:rsid w:val="0089703E"/>
    <w:rsid w:val="0089711B"/>
    <w:rsid w:val="00897764"/>
    <w:rsid w:val="00897D61"/>
    <w:rsid w:val="00897D77"/>
    <w:rsid w:val="00897DE5"/>
    <w:rsid w:val="008A0471"/>
    <w:rsid w:val="008A0502"/>
    <w:rsid w:val="008A0579"/>
    <w:rsid w:val="008A07A2"/>
    <w:rsid w:val="008A0C4A"/>
    <w:rsid w:val="008A0E0E"/>
    <w:rsid w:val="008A1483"/>
    <w:rsid w:val="008A14B7"/>
    <w:rsid w:val="008A1A1D"/>
    <w:rsid w:val="008A1BD8"/>
    <w:rsid w:val="008A1F38"/>
    <w:rsid w:val="008A1F4C"/>
    <w:rsid w:val="008A1F6B"/>
    <w:rsid w:val="008A2408"/>
    <w:rsid w:val="008A2637"/>
    <w:rsid w:val="008A2B1E"/>
    <w:rsid w:val="008A3876"/>
    <w:rsid w:val="008A3934"/>
    <w:rsid w:val="008A3F1B"/>
    <w:rsid w:val="008A3F5E"/>
    <w:rsid w:val="008A3F99"/>
    <w:rsid w:val="008A3FF3"/>
    <w:rsid w:val="008A4248"/>
    <w:rsid w:val="008A4548"/>
    <w:rsid w:val="008A4549"/>
    <w:rsid w:val="008A46F4"/>
    <w:rsid w:val="008A4781"/>
    <w:rsid w:val="008A4E5B"/>
    <w:rsid w:val="008A5039"/>
    <w:rsid w:val="008A5344"/>
    <w:rsid w:val="008A5611"/>
    <w:rsid w:val="008A578E"/>
    <w:rsid w:val="008A57F0"/>
    <w:rsid w:val="008A5A8C"/>
    <w:rsid w:val="008A5C69"/>
    <w:rsid w:val="008A5DD4"/>
    <w:rsid w:val="008A5ECF"/>
    <w:rsid w:val="008A61F4"/>
    <w:rsid w:val="008A62AB"/>
    <w:rsid w:val="008A645D"/>
    <w:rsid w:val="008A6740"/>
    <w:rsid w:val="008A6BD1"/>
    <w:rsid w:val="008A6CB0"/>
    <w:rsid w:val="008A74D1"/>
    <w:rsid w:val="008A7503"/>
    <w:rsid w:val="008A788B"/>
    <w:rsid w:val="008A7A01"/>
    <w:rsid w:val="008A7A0B"/>
    <w:rsid w:val="008A7CA7"/>
    <w:rsid w:val="008A7F06"/>
    <w:rsid w:val="008A7FD2"/>
    <w:rsid w:val="008B0EAB"/>
    <w:rsid w:val="008B0FC2"/>
    <w:rsid w:val="008B1177"/>
    <w:rsid w:val="008B1298"/>
    <w:rsid w:val="008B12DD"/>
    <w:rsid w:val="008B145F"/>
    <w:rsid w:val="008B1C7C"/>
    <w:rsid w:val="008B1D26"/>
    <w:rsid w:val="008B1DB8"/>
    <w:rsid w:val="008B1E05"/>
    <w:rsid w:val="008B25CD"/>
    <w:rsid w:val="008B26C2"/>
    <w:rsid w:val="008B2B15"/>
    <w:rsid w:val="008B2D11"/>
    <w:rsid w:val="008B2F07"/>
    <w:rsid w:val="008B2F2A"/>
    <w:rsid w:val="008B2F8C"/>
    <w:rsid w:val="008B31D7"/>
    <w:rsid w:val="008B3410"/>
    <w:rsid w:val="008B3516"/>
    <w:rsid w:val="008B3785"/>
    <w:rsid w:val="008B3EE9"/>
    <w:rsid w:val="008B427B"/>
    <w:rsid w:val="008B48B4"/>
    <w:rsid w:val="008B4ABA"/>
    <w:rsid w:val="008B4AF2"/>
    <w:rsid w:val="008B4C8F"/>
    <w:rsid w:val="008B4DB1"/>
    <w:rsid w:val="008B563D"/>
    <w:rsid w:val="008B5656"/>
    <w:rsid w:val="008B5909"/>
    <w:rsid w:val="008B5D79"/>
    <w:rsid w:val="008B5D9F"/>
    <w:rsid w:val="008B5F3E"/>
    <w:rsid w:val="008B6A8F"/>
    <w:rsid w:val="008B6DC8"/>
    <w:rsid w:val="008B732A"/>
    <w:rsid w:val="008B737C"/>
    <w:rsid w:val="008B7414"/>
    <w:rsid w:val="008B7543"/>
    <w:rsid w:val="008B7566"/>
    <w:rsid w:val="008B7638"/>
    <w:rsid w:val="008B766C"/>
    <w:rsid w:val="008B793A"/>
    <w:rsid w:val="008C025D"/>
    <w:rsid w:val="008C03B9"/>
    <w:rsid w:val="008C06C8"/>
    <w:rsid w:val="008C116D"/>
    <w:rsid w:val="008C1428"/>
    <w:rsid w:val="008C1447"/>
    <w:rsid w:val="008C15E6"/>
    <w:rsid w:val="008C192F"/>
    <w:rsid w:val="008C218B"/>
    <w:rsid w:val="008C220C"/>
    <w:rsid w:val="008C23EF"/>
    <w:rsid w:val="008C243C"/>
    <w:rsid w:val="008C245B"/>
    <w:rsid w:val="008C2D5F"/>
    <w:rsid w:val="008C2D72"/>
    <w:rsid w:val="008C317F"/>
    <w:rsid w:val="008C32A6"/>
    <w:rsid w:val="008C3CB3"/>
    <w:rsid w:val="008C41AF"/>
    <w:rsid w:val="008C44C5"/>
    <w:rsid w:val="008C45FE"/>
    <w:rsid w:val="008C4D7D"/>
    <w:rsid w:val="008C4EBA"/>
    <w:rsid w:val="008C51A0"/>
    <w:rsid w:val="008C51EE"/>
    <w:rsid w:val="008C55FE"/>
    <w:rsid w:val="008C5A37"/>
    <w:rsid w:val="008C5C7E"/>
    <w:rsid w:val="008C5E9D"/>
    <w:rsid w:val="008C66EC"/>
    <w:rsid w:val="008C6880"/>
    <w:rsid w:val="008C6A48"/>
    <w:rsid w:val="008C6B8C"/>
    <w:rsid w:val="008C6BC2"/>
    <w:rsid w:val="008C6ECA"/>
    <w:rsid w:val="008C6FC5"/>
    <w:rsid w:val="008C7714"/>
    <w:rsid w:val="008C7C51"/>
    <w:rsid w:val="008D0257"/>
    <w:rsid w:val="008D03ED"/>
    <w:rsid w:val="008D0CFA"/>
    <w:rsid w:val="008D1447"/>
    <w:rsid w:val="008D1498"/>
    <w:rsid w:val="008D1745"/>
    <w:rsid w:val="008D17F4"/>
    <w:rsid w:val="008D1A3E"/>
    <w:rsid w:val="008D1CD9"/>
    <w:rsid w:val="008D215D"/>
    <w:rsid w:val="008D2216"/>
    <w:rsid w:val="008D2A08"/>
    <w:rsid w:val="008D3221"/>
    <w:rsid w:val="008D322A"/>
    <w:rsid w:val="008D35EB"/>
    <w:rsid w:val="008D378E"/>
    <w:rsid w:val="008D38EE"/>
    <w:rsid w:val="008D3FAF"/>
    <w:rsid w:val="008D413F"/>
    <w:rsid w:val="008D43AB"/>
    <w:rsid w:val="008D45C5"/>
    <w:rsid w:val="008D4713"/>
    <w:rsid w:val="008D5AF9"/>
    <w:rsid w:val="008D5E32"/>
    <w:rsid w:val="008D5F36"/>
    <w:rsid w:val="008D6022"/>
    <w:rsid w:val="008D6815"/>
    <w:rsid w:val="008D6A5A"/>
    <w:rsid w:val="008D6D21"/>
    <w:rsid w:val="008D6DFF"/>
    <w:rsid w:val="008D6E47"/>
    <w:rsid w:val="008D6FF6"/>
    <w:rsid w:val="008D708E"/>
    <w:rsid w:val="008D70F0"/>
    <w:rsid w:val="008D71EC"/>
    <w:rsid w:val="008D745C"/>
    <w:rsid w:val="008D77F2"/>
    <w:rsid w:val="008D780C"/>
    <w:rsid w:val="008D7934"/>
    <w:rsid w:val="008D7AB0"/>
    <w:rsid w:val="008D7B73"/>
    <w:rsid w:val="008D7C00"/>
    <w:rsid w:val="008D7C57"/>
    <w:rsid w:val="008D7CDF"/>
    <w:rsid w:val="008D7F7C"/>
    <w:rsid w:val="008E02B6"/>
    <w:rsid w:val="008E04D7"/>
    <w:rsid w:val="008E0875"/>
    <w:rsid w:val="008E0954"/>
    <w:rsid w:val="008E0A0A"/>
    <w:rsid w:val="008E0C54"/>
    <w:rsid w:val="008E0C7E"/>
    <w:rsid w:val="008E105C"/>
    <w:rsid w:val="008E119F"/>
    <w:rsid w:val="008E14A4"/>
    <w:rsid w:val="008E1E5C"/>
    <w:rsid w:val="008E2013"/>
    <w:rsid w:val="008E21D5"/>
    <w:rsid w:val="008E2408"/>
    <w:rsid w:val="008E24A7"/>
    <w:rsid w:val="008E25A7"/>
    <w:rsid w:val="008E25FA"/>
    <w:rsid w:val="008E2866"/>
    <w:rsid w:val="008E29E7"/>
    <w:rsid w:val="008E2AC5"/>
    <w:rsid w:val="008E2DE8"/>
    <w:rsid w:val="008E3015"/>
    <w:rsid w:val="008E301E"/>
    <w:rsid w:val="008E34D2"/>
    <w:rsid w:val="008E36FB"/>
    <w:rsid w:val="008E3808"/>
    <w:rsid w:val="008E3809"/>
    <w:rsid w:val="008E4167"/>
    <w:rsid w:val="008E422B"/>
    <w:rsid w:val="008E42C0"/>
    <w:rsid w:val="008E42EF"/>
    <w:rsid w:val="008E436D"/>
    <w:rsid w:val="008E43A0"/>
    <w:rsid w:val="008E490D"/>
    <w:rsid w:val="008E4A21"/>
    <w:rsid w:val="008E4A6A"/>
    <w:rsid w:val="008E4C78"/>
    <w:rsid w:val="008E4CC4"/>
    <w:rsid w:val="008E4EFE"/>
    <w:rsid w:val="008E54C2"/>
    <w:rsid w:val="008E5557"/>
    <w:rsid w:val="008E56AF"/>
    <w:rsid w:val="008E5778"/>
    <w:rsid w:val="008E57A4"/>
    <w:rsid w:val="008E5A24"/>
    <w:rsid w:val="008E5A66"/>
    <w:rsid w:val="008E6C3A"/>
    <w:rsid w:val="008E6C77"/>
    <w:rsid w:val="008E75B3"/>
    <w:rsid w:val="008E763E"/>
    <w:rsid w:val="008E7B88"/>
    <w:rsid w:val="008E7D0B"/>
    <w:rsid w:val="008F0017"/>
    <w:rsid w:val="008F016E"/>
    <w:rsid w:val="008F02E4"/>
    <w:rsid w:val="008F032F"/>
    <w:rsid w:val="008F06E8"/>
    <w:rsid w:val="008F092E"/>
    <w:rsid w:val="008F10DE"/>
    <w:rsid w:val="008F1382"/>
    <w:rsid w:val="008F1610"/>
    <w:rsid w:val="008F1B20"/>
    <w:rsid w:val="008F1BFA"/>
    <w:rsid w:val="008F1C4A"/>
    <w:rsid w:val="008F1C79"/>
    <w:rsid w:val="008F1D25"/>
    <w:rsid w:val="008F1D76"/>
    <w:rsid w:val="008F1DA8"/>
    <w:rsid w:val="008F1F31"/>
    <w:rsid w:val="008F2440"/>
    <w:rsid w:val="008F2480"/>
    <w:rsid w:val="008F250F"/>
    <w:rsid w:val="008F25C3"/>
    <w:rsid w:val="008F2B7F"/>
    <w:rsid w:val="008F2C5D"/>
    <w:rsid w:val="008F2D62"/>
    <w:rsid w:val="008F2E55"/>
    <w:rsid w:val="008F3204"/>
    <w:rsid w:val="008F3664"/>
    <w:rsid w:val="008F36B2"/>
    <w:rsid w:val="008F37D9"/>
    <w:rsid w:val="008F38F2"/>
    <w:rsid w:val="008F3A0E"/>
    <w:rsid w:val="008F3A91"/>
    <w:rsid w:val="008F3DF6"/>
    <w:rsid w:val="008F412F"/>
    <w:rsid w:val="008F420D"/>
    <w:rsid w:val="008F46A7"/>
    <w:rsid w:val="008F496E"/>
    <w:rsid w:val="008F4B51"/>
    <w:rsid w:val="008F4E18"/>
    <w:rsid w:val="008F5290"/>
    <w:rsid w:val="008F5343"/>
    <w:rsid w:val="008F5423"/>
    <w:rsid w:val="008F5858"/>
    <w:rsid w:val="008F5CC9"/>
    <w:rsid w:val="008F5F29"/>
    <w:rsid w:val="008F6682"/>
    <w:rsid w:val="008F66C9"/>
    <w:rsid w:val="008F6E48"/>
    <w:rsid w:val="008F6EC7"/>
    <w:rsid w:val="008F732C"/>
    <w:rsid w:val="008F7799"/>
    <w:rsid w:val="008F787E"/>
    <w:rsid w:val="008F7954"/>
    <w:rsid w:val="008F7977"/>
    <w:rsid w:val="008F7F25"/>
    <w:rsid w:val="008F7FF3"/>
    <w:rsid w:val="00900442"/>
    <w:rsid w:val="00900491"/>
    <w:rsid w:val="00900682"/>
    <w:rsid w:val="00900822"/>
    <w:rsid w:val="00901012"/>
    <w:rsid w:val="009016E4"/>
    <w:rsid w:val="0090171A"/>
    <w:rsid w:val="00901B07"/>
    <w:rsid w:val="00901DBB"/>
    <w:rsid w:val="009022AB"/>
    <w:rsid w:val="00902509"/>
    <w:rsid w:val="00902AB9"/>
    <w:rsid w:val="00902D03"/>
    <w:rsid w:val="0090304E"/>
    <w:rsid w:val="00903080"/>
    <w:rsid w:val="0090325C"/>
    <w:rsid w:val="009034F6"/>
    <w:rsid w:val="009035A8"/>
    <w:rsid w:val="0090364B"/>
    <w:rsid w:val="00903849"/>
    <w:rsid w:val="009038AE"/>
    <w:rsid w:val="009039DD"/>
    <w:rsid w:val="00903B65"/>
    <w:rsid w:val="0090415F"/>
    <w:rsid w:val="009042F5"/>
    <w:rsid w:val="00904371"/>
    <w:rsid w:val="00904444"/>
    <w:rsid w:val="00904633"/>
    <w:rsid w:val="0090469F"/>
    <w:rsid w:val="00904948"/>
    <w:rsid w:val="009049D8"/>
    <w:rsid w:val="009049ED"/>
    <w:rsid w:val="00904A9E"/>
    <w:rsid w:val="009059A1"/>
    <w:rsid w:val="00905AA4"/>
    <w:rsid w:val="00905E13"/>
    <w:rsid w:val="00905F67"/>
    <w:rsid w:val="009060DC"/>
    <w:rsid w:val="009061BF"/>
    <w:rsid w:val="0090659D"/>
    <w:rsid w:val="00906A34"/>
    <w:rsid w:val="00906A7F"/>
    <w:rsid w:val="00906D85"/>
    <w:rsid w:val="00906D97"/>
    <w:rsid w:val="00906E0B"/>
    <w:rsid w:val="00906EBF"/>
    <w:rsid w:val="00906F68"/>
    <w:rsid w:val="00907417"/>
    <w:rsid w:val="00907466"/>
    <w:rsid w:val="00907665"/>
    <w:rsid w:val="00907D60"/>
    <w:rsid w:val="00907EFB"/>
    <w:rsid w:val="00907F4F"/>
    <w:rsid w:val="00907FA1"/>
    <w:rsid w:val="0091008B"/>
    <w:rsid w:val="009100AF"/>
    <w:rsid w:val="00910177"/>
    <w:rsid w:val="009101FC"/>
    <w:rsid w:val="0091040E"/>
    <w:rsid w:val="009108DA"/>
    <w:rsid w:val="00910BB9"/>
    <w:rsid w:val="0091104B"/>
    <w:rsid w:val="009110A4"/>
    <w:rsid w:val="009112E7"/>
    <w:rsid w:val="009113CF"/>
    <w:rsid w:val="0091141C"/>
    <w:rsid w:val="00911480"/>
    <w:rsid w:val="009114B1"/>
    <w:rsid w:val="0091175F"/>
    <w:rsid w:val="0091177F"/>
    <w:rsid w:val="00911873"/>
    <w:rsid w:val="00911966"/>
    <w:rsid w:val="00911F33"/>
    <w:rsid w:val="009120D0"/>
    <w:rsid w:val="009121F1"/>
    <w:rsid w:val="0091228C"/>
    <w:rsid w:val="009122ED"/>
    <w:rsid w:val="009127F1"/>
    <w:rsid w:val="00912AE4"/>
    <w:rsid w:val="00912E6C"/>
    <w:rsid w:val="00912FF7"/>
    <w:rsid w:val="0091340A"/>
    <w:rsid w:val="00913426"/>
    <w:rsid w:val="00913C1F"/>
    <w:rsid w:val="00913C38"/>
    <w:rsid w:val="00913CFC"/>
    <w:rsid w:val="00913E32"/>
    <w:rsid w:val="009140CA"/>
    <w:rsid w:val="00914244"/>
    <w:rsid w:val="00914656"/>
    <w:rsid w:val="00914B43"/>
    <w:rsid w:val="00914D01"/>
    <w:rsid w:val="00914D76"/>
    <w:rsid w:val="00914E13"/>
    <w:rsid w:val="00914F62"/>
    <w:rsid w:val="00915007"/>
    <w:rsid w:val="00915080"/>
    <w:rsid w:val="00915521"/>
    <w:rsid w:val="00915641"/>
    <w:rsid w:val="00916074"/>
    <w:rsid w:val="00916173"/>
    <w:rsid w:val="009163E5"/>
    <w:rsid w:val="00916748"/>
    <w:rsid w:val="00916AA7"/>
    <w:rsid w:val="00916D5F"/>
    <w:rsid w:val="00916F59"/>
    <w:rsid w:val="009170F5"/>
    <w:rsid w:val="00917164"/>
    <w:rsid w:val="009171B4"/>
    <w:rsid w:val="00917326"/>
    <w:rsid w:val="0091770A"/>
    <w:rsid w:val="00917A78"/>
    <w:rsid w:val="00917AB0"/>
    <w:rsid w:val="00917BB2"/>
    <w:rsid w:val="00917DF9"/>
    <w:rsid w:val="00917EA8"/>
    <w:rsid w:val="00920184"/>
    <w:rsid w:val="0092049E"/>
    <w:rsid w:val="009204D7"/>
    <w:rsid w:val="009205A9"/>
    <w:rsid w:val="0092091B"/>
    <w:rsid w:val="00920A56"/>
    <w:rsid w:val="00920DDF"/>
    <w:rsid w:val="00920F19"/>
    <w:rsid w:val="00920F85"/>
    <w:rsid w:val="00921516"/>
    <w:rsid w:val="00921742"/>
    <w:rsid w:val="00921880"/>
    <w:rsid w:val="00921914"/>
    <w:rsid w:val="00921AC9"/>
    <w:rsid w:val="00921C99"/>
    <w:rsid w:val="00921D24"/>
    <w:rsid w:val="00921ED9"/>
    <w:rsid w:val="0092219F"/>
    <w:rsid w:val="0092247C"/>
    <w:rsid w:val="00922559"/>
    <w:rsid w:val="009226DD"/>
    <w:rsid w:val="009228A1"/>
    <w:rsid w:val="0092293F"/>
    <w:rsid w:val="00922AF9"/>
    <w:rsid w:val="00922B9D"/>
    <w:rsid w:val="00923171"/>
    <w:rsid w:val="00923177"/>
    <w:rsid w:val="00923446"/>
    <w:rsid w:val="00923D50"/>
    <w:rsid w:val="00923DEF"/>
    <w:rsid w:val="00923F58"/>
    <w:rsid w:val="009241EF"/>
    <w:rsid w:val="0092427C"/>
    <w:rsid w:val="0092428F"/>
    <w:rsid w:val="00924406"/>
    <w:rsid w:val="009244BD"/>
    <w:rsid w:val="00924741"/>
    <w:rsid w:val="00924767"/>
    <w:rsid w:val="009249AF"/>
    <w:rsid w:val="00924BC2"/>
    <w:rsid w:val="00925232"/>
    <w:rsid w:val="00925431"/>
    <w:rsid w:val="00925439"/>
    <w:rsid w:val="009255A7"/>
    <w:rsid w:val="0092561B"/>
    <w:rsid w:val="00925779"/>
    <w:rsid w:val="009259FB"/>
    <w:rsid w:val="00925F82"/>
    <w:rsid w:val="0092608C"/>
    <w:rsid w:val="009260ED"/>
    <w:rsid w:val="0092629F"/>
    <w:rsid w:val="009262D7"/>
    <w:rsid w:val="0092637A"/>
    <w:rsid w:val="00926437"/>
    <w:rsid w:val="00926816"/>
    <w:rsid w:val="00926B32"/>
    <w:rsid w:val="00926E2B"/>
    <w:rsid w:val="00926E75"/>
    <w:rsid w:val="0092702B"/>
    <w:rsid w:val="009270E3"/>
    <w:rsid w:val="009274DA"/>
    <w:rsid w:val="009278E5"/>
    <w:rsid w:val="009279D6"/>
    <w:rsid w:val="00927F78"/>
    <w:rsid w:val="0093006F"/>
    <w:rsid w:val="0093040A"/>
    <w:rsid w:val="009308C2"/>
    <w:rsid w:val="00930B76"/>
    <w:rsid w:val="00930DF3"/>
    <w:rsid w:val="0093118E"/>
    <w:rsid w:val="00931309"/>
    <w:rsid w:val="0093152C"/>
    <w:rsid w:val="009317D7"/>
    <w:rsid w:val="00931901"/>
    <w:rsid w:val="009319DD"/>
    <w:rsid w:val="00931C67"/>
    <w:rsid w:val="0093209E"/>
    <w:rsid w:val="00932255"/>
    <w:rsid w:val="009322C7"/>
    <w:rsid w:val="009323FC"/>
    <w:rsid w:val="009325C4"/>
    <w:rsid w:val="00932670"/>
    <w:rsid w:val="00932AFF"/>
    <w:rsid w:val="00932F9D"/>
    <w:rsid w:val="0093310C"/>
    <w:rsid w:val="0093326A"/>
    <w:rsid w:val="00933656"/>
    <w:rsid w:val="009336CE"/>
    <w:rsid w:val="009336EC"/>
    <w:rsid w:val="0093402F"/>
    <w:rsid w:val="009341E8"/>
    <w:rsid w:val="00934967"/>
    <w:rsid w:val="00934F9D"/>
    <w:rsid w:val="00935159"/>
    <w:rsid w:val="0093562A"/>
    <w:rsid w:val="00935782"/>
    <w:rsid w:val="00935995"/>
    <w:rsid w:val="00935B60"/>
    <w:rsid w:val="00936265"/>
    <w:rsid w:val="009363F7"/>
    <w:rsid w:val="0093646C"/>
    <w:rsid w:val="0093653C"/>
    <w:rsid w:val="009365A6"/>
    <w:rsid w:val="0093722D"/>
    <w:rsid w:val="0093729C"/>
    <w:rsid w:val="009374F7"/>
    <w:rsid w:val="009376E3"/>
    <w:rsid w:val="0093773F"/>
    <w:rsid w:val="00937766"/>
    <w:rsid w:val="00937A0E"/>
    <w:rsid w:val="00937B3C"/>
    <w:rsid w:val="00937BF3"/>
    <w:rsid w:val="00937C9E"/>
    <w:rsid w:val="00937F86"/>
    <w:rsid w:val="00937FA1"/>
    <w:rsid w:val="00937FDB"/>
    <w:rsid w:val="0094020D"/>
    <w:rsid w:val="00940220"/>
    <w:rsid w:val="00940390"/>
    <w:rsid w:val="00940520"/>
    <w:rsid w:val="00940AA7"/>
    <w:rsid w:val="00940C53"/>
    <w:rsid w:val="00940E85"/>
    <w:rsid w:val="00940EA9"/>
    <w:rsid w:val="00940FD1"/>
    <w:rsid w:val="0094108C"/>
    <w:rsid w:val="009410D7"/>
    <w:rsid w:val="009412ED"/>
    <w:rsid w:val="009413BA"/>
    <w:rsid w:val="009416DF"/>
    <w:rsid w:val="009417A3"/>
    <w:rsid w:val="00941CAD"/>
    <w:rsid w:val="00941ED3"/>
    <w:rsid w:val="0094244E"/>
    <w:rsid w:val="009428C0"/>
    <w:rsid w:val="00942911"/>
    <w:rsid w:val="00942ACE"/>
    <w:rsid w:val="00942D74"/>
    <w:rsid w:val="0094301D"/>
    <w:rsid w:val="009431A7"/>
    <w:rsid w:val="00943294"/>
    <w:rsid w:val="0094341B"/>
    <w:rsid w:val="0094362D"/>
    <w:rsid w:val="009436B5"/>
    <w:rsid w:val="00943FDA"/>
    <w:rsid w:val="00943FF9"/>
    <w:rsid w:val="00943FFA"/>
    <w:rsid w:val="00944030"/>
    <w:rsid w:val="00944065"/>
    <w:rsid w:val="009444D7"/>
    <w:rsid w:val="00944A9A"/>
    <w:rsid w:val="00944AE6"/>
    <w:rsid w:val="00944B96"/>
    <w:rsid w:val="00944BA8"/>
    <w:rsid w:val="00944CA4"/>
    <w:rsid w:val="00944F4E"/>
    <w:rsid w:val="009451B2"/>
    <w:rsid w:val="0094530D"/>
    <w:rsid w:val="009455C1"/>
    <w:rsid w:val="0094582E"/>
    <w:rsid w:val="00945AB8"/>
    <w:rsid w:val="00945C18"/>
    <w:rsid w:val="00945F8F"/>
    <w:rsid w:val="00946021"/>
    <w:rsid w:val="00946436"/>
    <w:rsid w:val="00946710"/>
    <w:rsid w:val="0094696E"/>
    <w:rsid w:val="0094753A"/>
    <w:rsid w:val="00947598"/>
    <w:rsid w:val="009475BE"/>
    <w:rsid w:val="0094775F"/>
    <w:rsid w:val="009478C2"/>
    <w:rsid w:val="00947A20"/>
    <w:rsid w:val="00947B5D"/>
    <w:rsid w:val="00947BAA"/>
    <w:rsid w:val="00947E5D"/>
    <w:rsid w:val="00950160"/>
    <w:rsid w:val="00950617"/>
    <w:rsid w:val="00950740"/>
    <w:rsid w:val="0095098C"/>
    <w:rsid w:val="00950A5C"/>
    <w:rsid w:val="00950D93"/>
    <w:rsid w:val="00951079"/>
    <w:rsid w:val="009512E3"/>
    <w:rsid w:val="00951324"/>
    <w:rsid w:val="00951329"/>
    <w:rsid w:val="0095135D"/>
    <w:rsid w:val="009515E8"/>
    <w:rsid w:val="00951AC9"/>
    <w:rsid w:val="00951D07"/>
    <w:rsid w:val="00951D29"/>
    <w:rsid w:val="00951E9F"/>
    <w:rsid w:val="0095218F"/>
    <w:rsid w:val="00952568"/>
    <w:rsid w:val="00952803"/>
    <w:rsid w:val="00952C7E"/>
    <w:rsid w:val="00952E94"/>
    <w:rsid w:val="00952ECA"/>
    <w:rsid w:val="00952EE0"/>
    <w:rsid w:val="00952F4A"/>
    <w:rsid w:val="00952FA2"/>
    <w:rsid w:val="00953113"/>
    <w:rsid w:val="0095327A"/>
    <w:rsid w:val="00953521"/>
    <w:rsid w:val="009539BC"/>
    <w:rsid w:val="00953A16"/>
    <w:rsid w:val="00953D49"/>
    <w:rsid w:val="00953F7C"/>
    <w:rsid w:val="009547BE"/>
    <w:rsid w:val="0095480D"/>
    <w:rsid w:val="00954BEF"/>
    <w:rsid w:val="00954C0D"/>
    <w:rsid w:val="00954F9E"/>
    <w:rsid w:val="0095516F"/>
    <w:rsid w:val="0095563C"/>
    <w:rsid w:val="00955841"/>
    <w:rsid w:val="00955BF7"/>
    <w:rsid w:val="00955E15"/>
    <w:rsid w:val="00955F90"/>
    <w:rsid w:val="00956479"/>
    <w:rsid w:val="009566A9"/>
    <w:rsid w:val="00956A3E"/>
    <w:rsid w:val="00956AC2"/>
    <w:rsid w:val="00956EEC"/>
    <w:rsid w:val="009572F4"/>
    <w:rsid w:val="00957425"/>
    <w:rsid w:val="00957592"/>
    <w:rsid w:val="00957E06"/>
    <w:rsid w:val="00960071"/>
    <w:rsid w:val="00960358"/>
    <w:rsid w:val="00960688"/>
    <w:rsid w:val="00960AD1"/>
    <w:rsid w:val="00960BA5"/>
    <w:rsid w:val="00960E87"/>
    <w:rsid w:val="009617D0"/>
    <w:rsid w:val="0096195D"/>
    <w:rsid w:val="00961AF7"/>
    <w:rsid w:val="00962268"/>
    <w:rsid w:val="0096284C"/>
    <w:rsid w:val="00962CAE"/>
    <w:rsid w:val="00962D96"/>
    <w:rsid w:val="00962E18"/>
    <w:rsid w:val="009632A3"/>
    <w:rsid w:val="00963833"/>
    <w:rsid w:val="00963E0B"/>
    <w:rsid w:val="00963E36"/>
    <w:rsid w:val="00963E59"/>
    <w:rsid w:val="00964494"/>
    <w:rsid w:val="0096472B"/>
    <w:rsid w:val="00964C91"/>
    <w:rsid w:val="00964E59"/>
    <w:rsid w:val="00964FD8"/>
    <w:rsid w:val="009656A5"/>
    <w:rsid w:val="009656D1"/>
    <w:rsid w:val="00965F95"/>
    <w:rsid w:val="00966123"/>
    <w:rsid w:val="0096627C"/>
    <w:rsid w:val="009663E6"/>
    <w:rsid w:val="00966456"/>
    <w:rsid w:val="0096660C"/>
    <w:rsid w:val="00966A54"/>
    <w:rsid w:val="00966B1E"/>
    <w:rsid w:val="00967127"/>
    <w:rsid w:val="009677E6"/>
    <w:rsid w:val="0096789C"/>
    <w:rsid w:val="00967942"/>
    <w:rsid w:val="00967B69"/>
    <w:rsid w:val="00967BDF"/>
    <w:rsid w:val="00967D52"/>
    <w:rsid w:val="009702DF"/>
    <w:rsid w:val="009703AD"/>
    <w:rsid w:val="009707B1"/>
    <w:rsid w:val="0097082E"/>
    <w:rsid w:val="00970973"/>
    <w:rsid w:val="00970A9A"/>
    <w:rsid w:val="00970B09"/>
    <w:rsid w:val="009715CF"/>
    <w:rsid w:val="009716EA"/>
    <w:rsid w:val="009717DF"/>
    <w:rsid w:val="00971863"/>
    <w:rsid w:val="00971C97"/>
    <w:rsid w:val="0097249F"/>
    <w:rsid w:val="009725CE"/>
    <w:rsid w:val="0097294D"/>
    <w:rsid w:val="0097294E"/>
    <w:rsid w:val="00972DDB"/>
    <w:rsid w:val="00973043"/>
    <w:rsid w:val="0097305A"/>
    <w:rsid w:val="009737B0"/>
    <w:rsid w:val="00974040"/>
    <w:rsid w:val="009740E7"/>
    <w:rsid w:val="009743B0"/>
    <w:rsid w:val="00974479"/>
    <w:rsid w:val="009748D7"/>
    <w:rsid w:val="00974A2E"/>
    <w:rsid w:val="00974B99"/>
    <w:rsid w:val="00974F06"/>
    <w:rsid w:val="00974F49"/>
    <w:rsid w:val="0097504E"/>
    <w:rsid w:val="009751E6"/>
    <w:rsid w:val="00975914"/>
    <w:rsid w:val="00975BD0"/>
    <w:rsid w:val="00975C11"/>
    <w:rsid w:val="00975DE2"/>
    <w:rsid w:val="009762E1"/>
    <w:rsid w:val="009763F2"/>
    <w:rsid w:val="0097642A"/>
    <w:rsid w:val="0097644D"/>
    <w:rsid w:val="0097665C"/>
    <w:rsid w:val="00976C4A"/>
    <w:rsid w:val="00976D03"/>
    <w:rsid w:val="00976F20"/>
    <w:rsid w:val="00976F74"/>
    <w:rsid w:val="00976FAE"/>
    <w:rsid w:val="0097704C"/>
    <w:rsid w:val="009778D5"/>
    <w:rsid w:val="00977C52"/>
    <w:rsid w:val="00977D8A"/>
    <w:rsid w:val="00977E9D"/>
    <w:rsid w:val="00977EFA"/>
    <w:rsid w:val="00980132"/>
    <w:rsid w:val="0098027C"/>
    <w:rsid w:val="0098036B"/>
    <w:rsid w:val="009807AA"/>
    <w:rsid w:val="00980831"/>
    <w:rsid w:val="0098090A"/>
    <w:rsid w:val="00980AE3"/>
    <w:rsid w:val="00980B85"/>
    <w:rsid w:val="00980E6C"/>
    <w:rsid w:val="00980EDF"/>
    <w:rsid w:val="009810B8"/>
    <w:rsid w:val="0098180D"/>
    <w:rsid w:val="0098184D"/>
    <w:rsid w:val="00981B77"/>
    <w:rsid w:val="00981DF0"/>
    <w:rsid w:val="009824AB"/>
    <w:rsid w:val="009824AD"/>
    <w:rsid w:val="00982539"/>
    <w:rsid w:val="0098256C"/>
    <w:rsid w:val="00982770"/>
    <w:rsid w:val="00982BA1"/>
    <w:rsid w:val="00982C88"/>
    <w:rsid w:val="00982D3A"/>
    <w:rsid w:val="00982FD1"/>
    <w:rsid w:val="0098325A"/>
    <w:rsid w:val="00983437"/>
    <w:rsid w:val="00983535"/>
    <w:rsid w:val="00983769"/>
    <w:rsid w:val="00983902"/>
    <w:rsid w:val="00983B3B"/>
    <w:rsid w:val="009842A7"/>
    <w:rsid w:val="0098441B"/>
    <w:rsid w:val="0098471D"/>
    <w:rsid w:val="009849C9"/>
    <w:rsid w:val="00985085"/>
    <w:rsid w:val="0098512F"/>
    <w:rsid w:val="009858F2"/>
    <w:rsid w:val="00985A3D"/>
    <w:rsid w:val="00985CAB"/>
    <w:rsid w:val="00985DF9"/>
    <w:rsid w:val="00985E7B"/>
    <w:rsid w:val="009863AE"/>
    <w:rsid w:val="00986580"/>
    <w:rsid w:val="0098662C"/>
    <w:rsid w:val="00986CC8"/>
    <w:rsid w:val="00986D8D"/>
    <w:rsid w:val="00986FBB"/>
    <w:rsid w:val="00987260"/>
    <w:rsid w:val="009874FC"/>
    <w:rsid w:val="0098769B"/>
    <w:rsid w:val="009876D3"/>
    <w:rsid w:val="00987898"/>
    <w:rsid w:val="009879BF"/>
    <w:rsid w:val="009900AC"/>
    <w:rsid w:val="00990583"/>
    <w:rsid w:val="00990585"/>
    <w:rsid w:val="00990744"/>
    <w:rsid w:val="00990B55"/>
    <w:rsid w:val="00990FED"/>
    <w:rsid w:val="00991219"/>
    <w:rsid w:val="009912B3"/>
    <w:rsid w:val="00991304"/>
    <w:rsid w:val="009914A9"/>
    <w:rsid w:val="009916DD"/>
    <w:rsid w:val="009916F0"/>
    <w:rsid w:val="009916F7"/>
    <w:rsid w:val="00991851"/>
    <w:rsid w:val="00991943"/>
    <w:rsid w:val="00991B80"/>
    <w:rsid w:val="00991E38"/>
    <w:rsid w:val="00991E46"/>
    <w:rsid w:val="0099224F"/>
    <w:rsid w:val="00992547"/>
    <w:rsid w:val="009925E4"/>
    <w:rsid w:val="0099284D"/>
    <w:rsid w:val="00992B4D"/>
    <w:rsid w:val="00992C09"/>
    <w:rsid w:val="00992D10"/>
    <w:rsid w:val="00992F2E"/>
    <w:rsid w:val="0099303B"/>
    <w:rsid w:val="00993811"/>
    <w:rsid w:val="00993D10"/>
    <w:rsid w:val="00993F81"/>
    <w:rsid w:val="00994134"/>
    <w:rsid w:val="0099447E"/>
    <w:rsid w:val="0099448E"/>
    <w:rsid w:val="009949C1"/>
    <w:rsid w:val="00994A1F"/>
    <w:rsid w:val="00994ABC"/>
    <w:rsid w:val="00994B1A"/>
    <w:rsid w:val="00994B76"/>
    <w:rsid w:val="00994E65"/>
    <w:rsid w:val="0099511A"/>
    <w:rsid w:val="00995B11"/>
    <w:rsid w:val="00995D83"/>
    <w:rsid w:val="009961D5"/>
    <w:rsid w:val="0099663A"/>
    <w:rsid w:val="00996952"/>
    <w:rsid w:val="00996D7A"/>
    <w:rsid w:val="00996FAE"/>
    <w:rsid w:val="0099778C"/>
    <w:rsid w:val="00997CAE"/>
    <w:rsid w:val="00997CB5"/>
    <w:rsid w:val="00997CE8"/>
    <w:rsid w:val="009A01B0"/>
    <w:rsid w:val="009A045A"/>
    <w:rsid w:val="009A046F"/>
    <w:rsid w:val="009A07D8"/>
    <w:rsid w:val="009A07E2"/>
    <w:rsid w:val="009A091D"/>
    <w:rsid w:val="009A0B3B"/>
    <w:rsid w:val="009A1117"/>
    <w:rsid w:val="009A169B"/>
    <w:rsid w:val="009A16CB"/>
    <w:rsid w:val="009A172A"/>
    <w:rsid w:val="009A1809"/>
    <w:rsid w:val="009A187E"/>
    <w:rsid w:val="009A1A72"/>
    <w:rsid w:val="009A1B95"/>
    <w:rsid w:val="009A1F92"/>
    <w:rsid w:val="009A2086"/>
    <w:rsid w:val="009A214B"/>
    <w:rsid w:val="009A24A8"/>
    <w:rsid w:val="009A253C"/>
    <w:rsid w:val="009A2842"/>
    <w:rsid w:val="009A2A46"/>
    <w:rsid w:val="009A35B8"/>
    <w:rsid w:val="009A35DA"/>
    <w:rsid w:val="009A35F4"/>
    <w:rsid w:val="009A36DD"/>
    <w:rsid w:val="009A36FB"/>
    <w:rsid w:val="009A38E8"/>
    <w:rsid w:val="009A3C78"/>
    <w:rsid w:val="009A3E2D"/>
    <w:rsid w:val="009A403C"/>
    <w:rsid w:val="009A4702"/>
    <w:rsid w:val="009A477F"/>
    <w:rsid w:val="009A485A"/>
    <w:rsid w:val="009A4CFC"/>
    <w:rsid w:val="009A50E8"/>
    <w:rsid w:val="009A5283"/>
    <w:rsid w:val="009A53FB"/>
    <w:rsid w:val="009A5443"/>
    <w:rsid w:val="009A54CC"/>
    <w:rsid w:val="009A5621"/>
    <w:rsid w:val="009A5865"/>
    <w:rsid w:val="009A5EF9"/>
    <w:rsid w:val="009A649D"/>
    <w:rsid w:val="009A7458"/>
    <w:rsid w:val="009A75F6"/>
    <w:rsid w:val="009A7845"/>
    <w:rsid w:val="009A7882"/>
    <w:rsid w:val="009A7C11"/>
    <w:rsid w:val="009A7CF7"/>
    <w:rsid w:val="009B029E"/>
    <w:rsid w:val="009B084D"/>
    <w:rsid w:val="009B091A"/>
    <w:rsid w:val="009B0938"/>
    <w:rsid w:val="009B0FE2"/>
    <w:rsid w:val="009B10E6"/>
    <w:rsid w:val="009B145D"/>
    <w:rsid w:val="009B192D"/>
    <w:rsid w:val="009B1DB7"/>
    <w:rsid w:val="009B1E2A"/>
    <w:rsid w:val="009B228D"/>
    <w:rsid w:val="009B277B"/>
    <w:rsid w:val="009B2AD2"/>
    <w:rsid w:val="009B2EFC"/>
    <w:rsid w:val="009B302A"/>
    <w:rsid w:val="009B3451"/>
    <w:rsid w:val="009B34C9"/>
    <w:rsid w:val="009B35EC"/>
    <w:rsid w:val="009B3938"/>
    <w:rsid w:val="009B3987"/>
    <w:rsid w:val="009B39CE"/>
    <w:rsid w:val="009B3B55"/>
    <w:rsid w:val="009B3BCB"/>
    <w:rsid w:val="009B3C05"/>
    <w:rsid w:val="009B3CE7"/>
    <w:rsid w:val="009B4078"/>
    <w:rsid w:val="009B4601"/>
    <w:rsid w:val="009B479E"/>
    <w:rsid w:val="009B4871"/>
    <w:rsid w:val="009B4B93"/>
    <w:rsid w:val="009B4FFD"/>
    <w:rsid w:val="009B5123"/>
    <w:rsid w:val="009B535B"/>
    <w:rsid w:val="009B53A4"/>
    <w:rsid w:val="009B54A0"/>
    <w:rsid w:val="009B5527"/>
    <w:rsid w:val="009B5C66"/>
    <w:rsid w:val="009B5DF0"/>
    <w:rsid w:val="009B5E6A"/>
    <w:rsid w:val="009B5F71"/>
    <w:rsid w:val="009B5FCF"/>
    <w:rsid w:val="009B6205"/>
    <w:rsid w:val="009B6226"/>
    <w:rsid w:val="009B6592"/>
    <w:rsid w:val="009B679E"/>
    <w:rsid w:val="009B6847"/>
    <w:rsid w:val="009B68CE"/>
    <w:rsid w:val="009B6A50"/>
    <w:rsid w:val="009B6C5B"/>
    <w:rsid w:val="009B7067"/>
    <w:rsid w:val="009B7075"/>
    <w:rsid w:val="009B742C"/>
    <w:rsid w:val="009B7433"/>
    <w:rsid w:val="009B7530"/>
    <w:rsid w:val="009B7A1C"/>
    <w:rsid w:val="009B7A62"/>
    <w:rsid w:val="009B7EA4"/>
    <w:rsid w:val="009B7F1D"/>
    <w:rsid w:val="009C0354"/>
    <w:rsid w:val="009C0946"/>
    <w:rsid w:val="009C0CC8"/>
    <w:rsid w:val="009C0D5D"/>
    <w:rsid w:val="009C0F53"/>
    <w:rsid w:val="009C144F"/>
    <w:rsid w:val="009C1584"/>
    <w:rsid w:val="009C1789"/>
    <w:rsid w:val="009C1A56"/>
    <w:rsid w:val="009C1A6F"/>
    <w:rsid w:val="009C1AEF"/>
    <w:rsid w:val="009C1E35"/>
    <w:rsid w:val="009C20E8"/>
    <w:rsid w:val="009C20E9"/>
    <w:rsid w:val="009C2381"/>
    <w:rsid w:val="009C2835"/>
    <w:rsid w:val="009C28E2"/>
    <w:rsid w:val="009C2907"/>
    <w:rsid w:val="009C2A8B"/>
    <w:rsid w:val="009C2DE3"/>
    <w:rsid w:val="009C32CE"/>
    <w:rsid w:val="009C3649"/>
    <w:rsid w:val="009C39B4"/>
    <w:rsid w:val="009C3AD9"/>
    <w:rsid w:val="009C3C8F"/>
    <w:rsid w:val="009C3EF3"/>
    <w:rsid w:val="009C55DA"/>
    <w:rsid w:val="009C57E2"/>
    <w:rsid w:val="009C5CEB"/>
    <w:rsid w:val="009C5F09"/>
    <w:rsid w:val="009C5FF4"/>
    <w:rsid w:val="009C6110"/>
    <w:rsid w:val="009C646E"/>
    <w:rsid w:val="009C65F1"/>
    <w:rsid w:val="009C6D4D"/>
    <w:rsid w:val="009C6E0C"/>
    <w:rsid w:val="009C70E7"/>
    <w:rsid w:val="009C71D0"/>
    <w:rsid w:val="009C75DB"/>
    <w:rsid w:val="009C776B"/>
    <w:rsid w:val="009C7AC8"/>
    <w:rsid w:val="009C7B7F"/>
    <w:rsid w:val="009C7D10"/>
    <w:rsid w:val="009D0556"/>
    <w:rsid w:val="009D089F"/>
    <w:rsid w:val="009D10DB"/>
    <w:rsid w:val="009D119B"/>
    <w:rsid w:val="009D162C"/>
    <w:rsid w:val="009D1750"/>
    <w:rsid w:val="009D1DA0"/>
    <w:rsid w:val="009D246B"/>
    <w:rsid w:val="009D2557"/>
    <w:rsid w:val="009D2C17"/>
    <w:rsid w:val="009D2C37"/>
    <w:rsid w:val="009D2C40"/>
    <w:rsid w:val="009D3097"/>
    <w:rsid w:val="009D31F4"/>
    <w:rsid w:val="009D324B"/>
    <w:rsid w:val="009D3787"/>
    <w:rsid w:val="009D3815"/>
    <w:rsid w:val="009D3B2D"/>
    <w:rsid w:val="009D3C31"/>
    <w:rsid w:val="009D3FC7"/>
    <w:rsid w:val="009D4A3C"/>
    <w:rsid w:val="009D50DE"/>
    <w:rsid w:val="009D54A8"/>
    <w:rsid w:val="009D56FB"/>
    <w:rsid w:val="009D59DF"/>
    <w:rsid w:val="009D59F9"/>
    <w:rsid w:val="009D61BF"/>
    <w:rsid w:val="009D62E6"/>
    <w:rsid w:val="009D6E70"/>
    <w:rsid w:val="009D6E7C"/>
    <w:rsid w:val="009D7013"/>
    <w:rsid w:val="009D7087"/>
    <w:rsid w:val="009D7099"/>
    <w:rsid w:val="009D762F"/>
    <w:rsid w:val="009D7A33"/>
    <w:rsid w:val="009D7AE5"/>
    <w:rsid w:val="009D7DB1"/>
    <w:rsid w:val="009E01C1"/>
    <w:rsid w:val="009E023F"/>
    <w:rsid w:val="009E0592"/>
    <w:rsid w:val="009E0876"/>
    <w:rsid w:val="009E0937"/>
    <w:rsid w:val="009E0C52"/>
    <w:rsid w:val="009E0E6D"/>
    <w:rsid w:val="009E1272"/>
    <w:rsid w:val="009E1457"/>
    <w:rsid w:val="009E17D9"/>
    <w:rsid w:val="009E1C82"/>
    <w:rsid w:val="009E20A2"/>
    <w:rsid w:val="009E20AF"/>
    <w:rsid w:val="009E20FD"/>
    <w:rsid w:val="009E240D"/>
    <w:rsid w:val="009E2C8F"/>
    <w:rsid w:val="009E2E64"/>
    <w:rsid w:val="009E2F33"/>
    <w:rsid w:val="009E3351"/>
    <w:rsid w:val="009E35A0"/>
    <w:rsid w:val="009E371D"/>
    <w:rsid w:val="009E3759"/>
    <w:rsid w:val="009E38F8"/>
    <w:rsid w:val="009E3913"/>
    <w:rsid w:val="009E392A"/>
    <w:rsid w:val="009E3A3B"/>
    <w:rsid w:val="009E3B91"/>
    <w:rsid w:val="009E3C4A"/>
    <w:rsid w:val="009E3F82"/>
    <w:rsid w:val="009E4297"/>
    <w:rsid w:val="009E42AA"/>
    <w:rsid w:val="009E43F2"/>
    <w:rsid w:val="009E4604"/>
    <w:rsid w:val="009E4C47"/>
    <w:rsid w:val="009E4CDE"/>
    <w:rsid w:val="009E4D25"/>
    <w:rsid w:val="009E4F14"/>
    <w:rsid w:val="009E4FD1"/>
    <w:rsid w:val="009E53F3"/>
    <w:rsid w:val="009E5B06"/>
    <w:rsid w:val="009E5C07"/>
    <w:rsid w:val="009E5D99"/>
    <w:rsid w:val="009E5EDB"/>
    <w:rsid w:val="009E62FE"/>
    <w:rsid w:val="009E6842"/>
    <w:rsid w:val="009E69B8"/>
    <w:rsid w:val="009E6BA2"/>
    <w:rsid w:val="009E6DCE"/>
    <w:rsid w:val="009E6E1B"/>
    <w:rsid w:val="009E719E"/>
    <w:rsid w:val="009E78E3"/>
    <w:rsid w:val="009E7ACB"/>
    <w:rsid w:val="009E7E88"/>
    <w:rsid w:val="009F0398"/>
    <w:rsid w:val="009F04F4"/>
    <w:rsid w:val="009F05A2"/>
    <w:rsid w:val="009F0AB7"/>
    <w:rsid w:val="009F0B13"/>
    <w:rsid w:val="009F0F39"/>
    <w:rsid w:val="009F1639"/>
    <w:rsid w:val="009F1766"/>
    <w:rsid w:val="009F1FF4"/>
    <w:rsid w:val="009F20E7"/>
    <w:rsid w:val="009F21DA"/>
    <w:rsid w:val="009F22F5"/>
    <w:rsid w:val="009F23D6"/>
    <w:rsid w:val="009F287E"/>
    <w:rsid w:val="009F2AB3"/>
    <w:rsid w:val="009F2CA6"/>
    <w:rsid w:val="009F2CEB"/>
    <w:rsid w:val="009F3183"/>
    <w:rsid w:val="009F3E94"/>
    <w:rsid w:val="009F4129"/>
    <w:rsid w:val="009F41B0"/>
    <w:rsid w:val="009F4320"/>
    <w:rsid w:val="009F4505"/>
    <w:rsid w:val="009F48FE"/>
    <w:rsid w:val="009F4925"/>
    <w:rsid w:val="009F495A"/>
    <w:rsid w:val="009F4E6C"/>
    <w:rsid w:val="009F53F7"/>
    <w:rsid w:val="009F553C"/>
    <w:rsid w:val="009F558D"/>
    <w:rsid w:val="009F5668"/>
    <w:rsid w:val="009F5687"/>
    <w:rsid w:val="009F56FF"/>
    <w:rsid w:val="009F5ACF"/>
    <w:rsid w:val="009F62E8"/>
    <w:rsid w:val="009F6486"/>
    <w:rsid w:val="009F6637"/>
    <w:rsid w:val="009F6723"/>
    <w:rsid w:val="009F67CD"/>
    <w:rsid w:val="009F69DE"/>
    <w:rsid w:val="009F6AD4"/>
    <w:rsid w:val="009F6BE2"/>
    <w:rsid w:val="009F6C30"/>
    <w:rsid w:val="009F6C46"/>
    <w:rsid w:val="009F6D0C"/>
    <w:rsid w:val="009F6D4D"/>
    <w:rsid w:val="009F70F7"/>
    <w:rsid w:val="009F71A9"/>
    <w:rsid w:val="009F73AC"/>
    <w:rsid w:val="009F73BA"/>
    <w:rsid w:val="009F7596"/>
    <w:rsid w:val="009F75A8"/>
    <w:rsid w:val="009F7768"/>
    <w:rsid w:val="009F77E7"/>
    <w:rsid w:val="009F7877"/>
    <w:rsid w:val="009F78F3"/>
    <w:rsid w:val="00A00431"/>
    <w:rsid w:val="00A0083B"/>
    <w:rsid w:val="00A00901"/>
    <w:rsid w:val="00A00A2D"/>
    <w:rsid w:val="00A00B1D"/>
    <w:rsid w:val="00A0105E"/>
    <w:rsid w:val="00A01077"/>
    <w:rsid w:val="00A0132B"/>
    <w:rsid w:val="00A014B1"/>
    <w:rsid w:val="00A015BD"/>
    <w:rsid w:val="00A016FD"/>
    <w:rsid w:val="00A01B16"/>
    <w:rsid w:val="00A01D5E"/>
    <w:rsid w:val="00A01FB0"/>
    <w:rsid w:val="00A027F7"/>
    <w:rsid w:val="00A02B54"/>
    <w:rsid w:val="00A0307F"/>
    <w:rsid w:val="00A0368A"/>
    <w:rsid w:val="00A0381F"/>
    <w:rsid w:val="00A03C3A"/>
    <w:rsid w:val="00A03E5C"/>
    <w:rsid w:val="00A03FB1"/>
    <w:rsid w:val="00A041B1"/>
    <w:rsid w:val="00A0494D"/>
    <w:rsid w:val="00A04A5D"/>
    <w:rsid w:val="00A04D95"/>
    <w:rsid w:val="00A056D6"/>
    <w:rsid w:val="00A057C2"/>
    <w:rsid w:val="00A05820"/>
    <w:rsid w:val="00A05981"/>
    <w:rsid w:val="00A05D64"/>
    <w:rsid w:val="00A06043"/>
    <w:rsid w:val="00A0614E"/>
    <w:rsid w:val="00A065BC"/>
    <w:rsid w:val="00A066D9"/>
    <w:rsid w:val="00A06C85"/>
    <w:rsid w:val="00A06D88"/>
    <w:rsid w:val="00A06E95"/>
    <w:rsid w:val="00A070AD"/>
    <w:rsid w:val="00A072DF"/>
    <w:rsid w:val="00A07570"/>
    <w:rsid w:val="00A07630"/>
    <w:rsid w:val="00A0768D"/>
    <w:rsid w:val="00A077C8"/>
    <w:rsid w:val="00A0788A"/>
    <w:rsid w:val="00A0791E"/>
    <w:rsid w:val="00A07CA4"/>
    <w:rsid w:val="00A07DD6"/>
    <w:rsid w:val="00A07F4F"/>
    <w:rsid w:val="00A07FA1"/>
    <w:rsid w:val="00A1002C"/>
    <w:rsid w:val="00A10A6F"/>
    <w:rsid w:val="00A10CB4"/>
    <w:rsid w:val="00A11173"/>
    <w:rsid w:val="00A111E6"/>
    <w:rsid w:val="00A117DD"/>
    <w:rsid w:val="00A1188A"/>
    <w:rsid w:val="00A11A61"/>
    <w:rsid w:val="00A11A8F"/>
    <w:rsid w:val="00A11ACB"/>
    <w:rsid w:val="00A11CA8"/>
    <w:rsid w:val="00A11D28"/>
    <w:rsid w:val="00A11DF1"/>
    <w:rsid w:val="00A12B50"/>
    <w:rsid w:val="00A12D2A"/>
    <w:rsid w:val="00A12DB1"/>
    <w:rsid w:val="00A13103"/>
    <w:rsid w:val="00A1326F"/>
    <w:rsid w:val="00A1343A"/>
    <w:rsid w:val="00A1388F"/>
    <w:rsid w:val="00A138DB"/>
    <w:rsid w:val="00A13BB1"/>
    <w:rsid w:val="00A13E0A"/>
    <w:rsid w:val="00A14053"/>
    <w:rsid w:val="00A146A1"/>
    <w:rsid w:val="00A14899"/>
    <w:rsid w:val="00A14981"/>
    <w:rsid w:val="00A14C8A"/>
    <w:rsid w:val="00A14CDC"/>
    <w:rsid w:val="00A14D39"/>
    <w:rsid w:val="00A14E52"/>
    <w:rsid w:val="00A1593B"/>
    <w:rsid w:val="00A15A78"/>
    <w:rsid w:val="00A15C60"/>
    <w:rsid w:val="00A165A4"/>
    <w:rsid w:val="00A1665B"/>
    <w:rsid w:val="00A16959"/>
    <w:rsid w:val="00A1695C"/>
    <w:rsid w:val="00A16D89"/>
    <w:rsid w:val="00A16E98"/>
    <w:rsid w:val="00A16F2C"/>
    <w:rsid w:val="00A170E2"/>
    <w:rsid w:val="00A17268"/>
    <w:rsid w:val="00A17873"/>
    <w:rsid w:val="00A178FE"/>
    <w:rsid w:val="00A17AD2"/>
    <w:rsid w:val="00A17EAE"/>
    <w:rsid w:val="00A17FB9"/>
    <w:rsid w:val="00A201A3"/>
    <w:rsid w:val="00A20223"/>
    <w:rsid w:val="00A20374"/>
    <w:rsid w:val="00A20587"/>
    <w:rsid w:val="00A2093E"/>
    <w:rsid w:val="00A20DA9"/>
    <w:rsid w:val="00A2103F"/>
    <w:rsid w:val="00A2114D"/>
    <w:rsid w:val="00A21258"/>
    <w:rsid w:val="00A21433"/>
    <w:rsid w:val="00A215A8"/>
    <w:rsid w:val="00A21B22"/>
    <w:rsid w:val="00A222BB"/>
    <w:rsid w:val="00A22335"/>
    <w:rsid w:val="00A227D2"/>
    <w:rsid w:val="00A22903"/>
    <w:rsid w:val="00A22C93"/>
    <w:rsid w:val="00A22C9D"/>
    <w:rsid w:val="00A234F0"/>
    <w:rsid w:val="00A238B4"/>
    <w:rsid w:val="00A23AA6"/>
    <w:rsid w:val="00A23D21"/>
    <w:rsid w:val="00A2402C"/>
    <w:rsid w:val="00A24183"/>
    <w:rsid w:val="00A24668"/>
    <w:rsid w:val="00A246E5"/>
    <w:rsid w:val="00A24A77"/>
    <w:rsid w:val="00A24D15"/>
    <w:rsid w:val="00A24D48"/>
    <w:rsid w:val="00A24DC4"/>
    <w:rsid w:val="00A25052"/>
    <w:rsid w:val="00A25059"/>
    <w:rsid w:val="00A25067"/>
    <w:rsid w:val="00A250F1"/>
    <w:rsid w:val="00A2511E"/>
    <w:rsid w:val="00A2541E"/>
    <w:rsid w:val="00A255CF"/>
    <w:rsid w:val="00A25B65"/>
    <w:rsid w:val="00A266ED"/>
    <w:rsid w:val="00A2687E"/>
    <w:rsid w:val="00A268B5"/>
    <w:rsid w:val="00A26CB5"/>
    <w:rsid w:val="00A27095"/>
    <w:rsid w:val="00A2721D"/>
    <w:rsid w:val="00A2741E"/>
    <w:rsid w:val="00A27509"/>
    <w:rsid w:val="00A278FF"/>
    <w:rsid w:val="00A27B2C"/>
    <w:rsid w:val="00A27FC7"/>
    <w:rsid w:val="00A30046"/>
    <w:rsid w:val="00A300A4"/>
    <w:rsid w:val="00A30406"/>
    <w:rsid w:val="00A30488"/>
    <w:rsid w:val="00A3062C"/>
    <w:rsid w:val="00A30847"/>
    <w:rsid w:val="00A30B5D"/>
    <w:rsid w:val="00A30C6C"/>
    <w:rsid w:val="00A31176"/>
    <w:rsid w:val="00A312F3"/>
    <w:rsid w:val="00A3145C"/>
    <w:rsid w:val="00A31610"/>
    <w:rsid w:val="00A317DB"/>
    <w:rsid w:val="00A31991"/>
    <w:rsid w:val="00A31D24"/>
    <w:rsid w:val="00A321D0"/>
    <w:rsid w:val="00A32FB4"/>
    <w:rsid w:val="00A331FE"/>
    <w:rsid w:val="00A3332B"/>
    <w:rsid w:val="00A33AD8"/>
    <w:rsid w:val="00A33D2C"/>
    <w:rsid w:val="00A33DB8"/>
    <w:rsid w:val="00A343E4"/>
    <w:rsid w:val="00A344F3"/>
    <w:rsid w:val="00A3480E"/>
    <w:rsid w:val="00A34930"/>
    <w:rsid w:val="00A351D5"/>
    <w:rsid w:val="00A35B07"/>
    <w:rsid w:val="00A35CE3"/>
    <w:rsid w:val="00A3685F"/>
    <w:rsid w:val="00A36C0D"/>
    <w:rsid w:val="00A37115"/>
    <w:rsid w:val="00A37852"/>
    <w:rsid w:val="00A37B6B"/>
    <w:rsid w:val="00A37BB0"/>
    <w:rsid w:val="00A37CA7"/>
    <w:rsid w:val="00A37D59"/>
    <w:rsid w:val="00A37F4F"/>
    <w:rsid w:val="00A400FB"/>
    <w:rsid w:val="00A40178"/>
    <w:rsid w:val="00A404B1"/>
    <w:rsid w:val="00A408BB"/>
    <w:rsid w:val="00A40DBE"/>
    <w:rsid w:val="00A40F0F"/>
    <w:rsid w:val="00A40F81"/>
    <w:rsid w:val="00A41416"/>
    <w:rsid w:val="00A417C4"/>
    <w:rsid w:val="00A41A51"/>
    <w:rsid w:val="00A41B45"/>
    <w:rsid w:val="00A41BB7"/>
    <w:rsid w:val="00A41D4E"/>
    <w:rsid w:val="00A41FBB"/>
    <w:rsid w:val="00A42175"/>
    <w:rsid w:val="00A4242D"/>
    <w:rsid w:val="00A42BF9"/>
    <w:rsid w:val="00A42DD7"/>
    <w:rsid w:val="00A42E19"/>
    <w:rsid w:val="00A4303F"/>
    <w:rsid w:val="00A430C4"/>
    <w:rsid w:val="00A43224"/>
    <w:rsid w:val="00A432A5"/>
    <w:rsid w:val="00A43325"/>
    <w:rsid w:val="00A4338E"/>
    <w:rsid w:val="00A43688"/>
    <w:rsid w:val="00A43D72"/>
    <w:rsid w:val="00A442D2"/>
    <w:rsid w:val="00A4434E"/>
    <w:rsid w:val="00A445D6"/>
    <w:rsid w:val="00A446A4"/>
    <w:rsid w:val="00A44BE3"/>
    <w:rsid w:val="00A44F26"/>
    <w:rsid w:val="00A44FD0"/>
    <w:rsid w:val="00A452EE"/>
    <w:rsid w:val="00A459F8"/>
    <w:rsid w:val="00A45A9E"/>
    <w:rsid w:val="00A45CA5"/>
    <w:rsid w:val="00A45E73"/>
    <w:rsid w:val="00A463F4"/>
    <w:rsid w:val="00A465D3"/>
    <w:rsid w:val="00A46889"/>
    <w:rsid w:val="00A4688B"/>
    <w:rsid w:val="00A468E2"/>
    <w:rsid w:val="00A46904"/>
    <w:rsid w:val="00A469FF"/>
    <w:rsid w:val="00A46D08"/>
    <w:rsid w:val="00A46D17"/>
    <w:rsid w:val="00A46F49"/>
    <w:rsid w:val="00A46F99"/>
    <w:rsid w:val="00A472C5"/>
    <w:rsid w:val="00A472E7"/>
    <w:rsid w:val="00A47503"/>
    <w:rsid w:val="00A47548"/>
    <w:rsid w:val="00A47588"/>
    <w:rsid w:val="00A47DED"/>
    <w:rsid w:val="00A5010C"/>
    <w:rsid w:val="00A503DF"/>
    <w:rsid w:val="00A507F3"/>
    <w:rsid w:val="00A508D3"/>
    <w:rsid w:val="00A509FC"/>
    <w:rsid w:val="00A50D4D"/>
    <w:rsid w:val="00A50DE5"/>
    <w:rsid w:val="00A51927"/>
    <w:rsid w:val="00A519D8"/>
    <w:rsid w:val="00A51C89"/>
    <w:rsid w:val="00A51E65"/>
    <w:rsid w:val="00A51F5E"/>
    <w:rsid w:val="00A52662"/>
    <w:rsid w:val="00A52692"/>
    <w:rsid w:val="00A5269A"/>
    <w:rsid w:val="00A5291A"/>
    <w:rsid w:val="00A52A55"/>
    <w:rsid w:val="00A52B66"/>
    <w:rsid w:val="00A52DC5"/>
    <w:rsid w:val="00A53291"/>
    <w:rsid w:val="00A53393"/>
    <w:rsid w:val="00A535E8"/>
    <w:rsid w:val="00A537B0"/>
    <w:rsid w:val="00A539AD"/>
    <w:rsid w:val="00A53CE8"/>
    <w:rsid w:val="00A54110"/>
    <w:rsid w:val="00A54241"/>
    <w:rsid w:val="00A54504"/>
    <w:rsid w:val="00A54516"/>
    <w:rsid w:val="00A545D4"/>
    <w:rsid w:val="00A5477B"/>
    <w:rsid w:val="00A54D97"/>
    <w:rsid w:val="00A54DAD"/>
    <w:rsid w:val="00A54F17"/>
    <w:rsid w:val="00A551D9"/>
    <w:rsid w:val="00A55231"/>
    <w:rsid w:val="00A5595C"/>
    <w:rsid w:val="00A55A33"/>
    <w:rsid w:val="00A55A44"/>
    <w:rsid w:val="00A55C90"/>
    <w:rsid w:val="00A55D0B"/>
    <w:rsid w:val="00A55E31"/>
    <w:rsid w:val="00A55EE3"/>
    <w:rsid w:val="00A56063"/>
    <w:rsid w:val="00A567E7"/>
    <w:rsid w:val="00A56B78"/>
    <w:rsid w:val="00A56E82"/>
    <w:rsid w:val="00A57038"/>
    <w:rsid w:val="00A5709A"/>
    <w:rsid w:val="00A57382"/>
    <w:rsid w:val="00A574D6"/>
    <w:rsid w:val="00A575B1"/>
    <w:rsid w:val="00A5796E"/>
    <w:rsid w:val="00A57B76"/>
    <w:rsid w:val="00A57DC9"/>
    <w:rsid w:val="00A57DE5"/>
    <w:rsid w:val="00A6040E"/>
    <w:rsid w:val="00A60542"/>
    <w:rsid w:val="00A6075D"/>
    <w:rsid w:val="00A6077C"/>
    <w:rsid w:val="00A60786"/>
    <w:rsid w:val="00A609E5"/>
    <w:rsid w:val="00A60A67"/>
    <w:rsid w:val="00A6129C"/>
    <w:rsid w:val="00A614C9"/>
    <w:rsid w:val="00A61B43"/>
    <w:rsid w:val="00A61C96"/>
    <w:rsid w:val="00A61F9E"/>
    <w:rsid w:val="00A62AA4"/>
    <w:rsid w:val="00A62FB9"/>
    <w:rsid w:val="00A630C3"/>
    <w:rsid w:val="00A63420"/>
    <w:rsid w:val="00A63838"/>
    <w:rsid w:val="00A63A37"/>
    <w:rsid w:val="00A63C8F"/>
    <w:rsid w:val="00A63D87"/>
    <w:rsid w:val="00A63E49"/>
    <w:rsid w:val="00A643D7"/>
    <w:rsid w:val="00A64442"/>
    <w:rsid w:val="00A64485"/>
    <w:rsid w:val="00A64D44"/>
    <w:rsid w:val="00A64D4B"/>
    <w:rsid w:val="00A64D59"/>
    <w:rsid w:val="00A65642"/>
    <w:rsid w:val="00A656B7"/>
    <w:rsid w:val="00A65BB7"/>
    <w:rsid w:val="00A65C44"/>
    <w:rsid w:val="00A65C9B"/>
    <w:rsid w:val="00A65D20"/>
    <w:rsid w:val="00A65E2A"/>
    <w:rsid w:val="00A66171"/>
    <w:rsid w:val="00A666C8"/>
    <w:rsid w:val="00A6692D"/>
    <w:rsid w:val="00A66C87"/>
    <w:rsid w:val="00A6716A"/>
    <w:rsid w:val="00A67575"/>
    <w:rsid w:val="00A6783C"/>
    <w:rsid w:val="00A67AB4"/>
    <w:rsid w:val="00A67F46"/>
    <w:rsid w:val="00A703B6"/>
    <w:rsid w:val="00A70604"/>
    <w:rsid w:val="00A70650"/>
    <w:rsid w:val="00A70ADF"/>
    <w:rsid w:val="00A70C2E"/>
    <w:rsid w:val="00A70C76"/>
    <w:rsid w:val="00A70E8B"/>
    <w:rsid w:val="00A70FA0"/>
    <w:rsid w:val="00A71043"/>
    <w:rsid w:val="00A714D7"/>
    <w:rsid w:val="00A718B1"/>
    <w:rsid w:val="00A71D17"/>
    <w:rsid w:val="00A71E2D"/>
    <w:rsid w:val="00A72108"/>
    <w:rsid w:val="00A723E4"/>
    <w:rsid w:val="00A7283D"/>
    <w:rsid w:val="00A72973"/>
    <w:rsid w:val="00A729A2"/>
    <w:rsid w:val="00A72A47"/>
    <w:rsid w:val="00A73128"/>
    <w:rsid w:val="00A731FA"/>
    <w:rsid w:val="00A73583"/>
    <w:rsid w:val="00A738AD"/>
    <w:rsid w:val="00A739B7"/>
    <w:rsid w:val="00A74026"/>
    <w:rsid w:val="00A7423C"/>
    <w:rsid w:val="00A744DF"/>
    <w:rsid w:val="00A74827"/>
    <w:rsid w:val="00A7485A"/>
    <w:rsid w:val="00A74A17"/>
    <w:rsid w:val="00A75C5C"/>
    <w:rsid w:val="00A7629B"/>
    <w:rsid w:val="00A7630B"/>
    <w:rsid w:val="00A7652C"/>
    <w:rsid w:val="00A76732"/>
    <w:rsid w:val="00A76863"/>
    <w:rsid w:val="00A76AC4"/>
    <w:rsid w:val="00A76ADD"/>
    <w:rsid w:val="00A76EC7"/>
    <w:rsid w:val="00A7704F"/>
    <w:rsid w:val="00A7720E"/>
    <w:rsid w:val="00A7754B"/>
    <w:rsid w:val="00A77756"/>
    <w:rsid w:val="00A7775E"/>
    <w:rsid w:val="00A77793"/>
    <w:rsid w:val="00A7786F"/>
    <w:rsid w:val="00A77BAA"/>
    <w:rsid w:val="00A805C0"/>
    <w:rsid w:val="00A806B0"/>
    <w:rsid w:val="00A8071E"/>
    <w:rsid w:val="00A80817"/>
    <w:rsid w:val="00A80B47"/>
    <w:rsid w:val="00A80CC5"/>
    <w:rsid w:val="00A80E9B"/>
    <w:rsid w:val="00A80EFA"/>
    <w:rsid w:val="00A81044"/>
    <w:rsid w:val="00A817BA"/>
    <w:rsid w:val="00A819D1"/>
    <w:rsid w:val="00A81BEB"/>
    <w:rsid w:val="00A81CA9"/>
    <w:rsid w:val="00A81F33"/>
    <w:rsid w:val="00A82262"/>
    <w:rsid w:val="00A82352"/>
    <w:rsid w:val="00A82540"/>
    <w:rsid w:val="00A82548"/>
    <w:rsid w:val="00A82669"/>
    <w:rsid w:val="00A82A89"/>
    <w:rsid w:val="00A82C11"/>
    <w:rsid w:val="00A82CF2"/>
    <w:rsid w:val="00A82D54"/>
    <w:rsid w:val="00A82E45"/>
    <w:rsid w:val="00A82E7D"/>
    <w:rsid w:val="00A82FBA"/>
    <w:rsid w:val="00A83B44"/>
    <w:rsid w:val="00A83B46"/>
    <w:rsid w:val="00A83D29"/>
    <w:rsid w:val="00A83E24"/>
    <w:rsid w:val="00A83FEB"/>
    <w:rsid w:val="00A843F9"/>
    <w:rsid w:val="00A84427"/>
    <w:rsid w:val="00A84505"/>
    <w:rsid w:val="00A84535"/>
    <w:rsid w:val="00A8470C"/>
    <w:rsid w:val="00A84825"/>
    <w:rsid w:val="00A84AD5"/>
    <w:rsid w:val="00A84B90"/>
    <w:rsid w:val="00A84B91"/>
    <w:rsid w:val="00A84C53"/>
    <w:rsid w:val="00A84C94"/>
    <w:rsid w:val="00A84F33"/>
    <w:rsid w:val="00A84FED"/>
    <w:rsid w:val="00A85586"/>
    <w:rsid w:val="00A85656"/>
    <w:rsid w:val="00A85F01"/>
    <w:rsid w:val="00A85F17"/>
    <w:rsid w:val="00A86064"/>
    <w:rsid w:val="00A86369"/>
    <w:rsid w:val="00A86664"/>
    <w:rsid w:val="00A86759"/>
    <w:rsid w:val="00A869C4"/>
    <w:rsid w:val="00A86A16"/>
    <w:rsid w:val="00A86CA9"/>
    <w:rsid w:val="00A8702A"/>
    <w:rsid w:val="00A87082"/>
    <w:rsid w:val="00A8735D"/>
    <w:rsid w:val="00A87710"/>
    <w:rsid w:val="00A87728"/>
    <w:rsid w:val="00A878A8"/>
    <w:rsid w:val="00A87ACE"/>
    <w:rsid w:val="00A87D28"/>
    <w:rsid w:val="00A900F6"/>
    <w:rsid w:val="00A901FC"/>
    <w:rsid w:val="00A90D91"/>
    <w:rsid w:val="00A91079"/>
    <w:rsid w:val="00A9121F"/>
    <w:rsid w:val="00A91291"/>
    <w:rsid w:val="00A917D5"/>
    <w:rsid w:val="00A91AEC"/>
    <w:rsid w:val="00A91C03"/>
    <w:rsid w:val="00A91D9A"/>
    <w:rsid w:val="00A9218E"/>
    <w:rsid w:val="00A928EC"/>
    <w:rsid w:val="00A92AEF"/>
    <w:rsid w:val="00A92D6E"/>
    <w:rsid w:val="00A92E0A"/>
    <w:rsid w:val="00A92F2E"/>
    <w:rsid w:val="00A93226"/>
    <w:rsid w:val="00A935F9"/>
    <w:rsid w:val="00A936F7"/>
    <w:rsid w:val="00A937BF"/>
    <w:rsid w:val="00A937FD"/>
    <w:rsid w:val="00A938B2"/>
    <w:rsid w:val="00A93E37"/>
    <w:rsid w:val="00A9435A"/>
    <w:rsid w:val="00A94676"/>
    <w:rsid w:val="00A946B4"/>
    <w:rsid w:val="00A946F0"/>
    <w:rsid w:val="00A94724"/>
    <w:rsid w:val="00A9473F"/>
    <w:rsid w:val="00A94FA8"/>
    <w:rsid w:val="00A950A5"/>
    <w:rsid w:val="00A950E9"/>
    <w:rsid w:val="00A95213"/>
    <w:rsid w:val="00A952CC"/>
    <w:rsid w:val="00A95327"/>
    <w:rsid w:val="00A959AF"/>
    <w:rsid w:val="00A95BC8"/>
    <w:rsid w:val="00A95D27"/>
    <w:rsid w:val="00A95D5F"/>
    <w:rsid w:val="00A95D6C"/>
    <w:rsid w:val="00A95E90"/>
    <w:rsid w:val="00A95EDE"/>
    <w:rsid w:val="00A95FD1"/>
    <w:rsid w:val="00A9600E"/>
    <w:rsid w:val="00A962AF"/>
    <w:rsid w:val="00A96411"/>
    <w:rsid w:val="00A9654D"/>
    <w:rsid w:val="00A965C4"/>
    <w:rsid w:val="00A967CC"/>
    <w:rsid w:val="00A96B8B"/>
    <w:rsid w:val="00A96DF9"/>
    <w:rsid w:val="00AA023A"/>
    <w:rsid w:val="00AA0688"/>
    <w:rsid w:val="00AA0928"/>
    <w:rsid w:val="00AA0AF0"/>
    <w:rsid w:val="00AA0B30"/>
    <w:rsid w:val="00AA0ED6"/>
    <w:rsid w:val="00AA106D"/>
    <w:rsid w:val="00AA1442"/>
    <w:rsid w:val="00AA147F"/>
    <w:rsid w:val="00AA14C4"/>
    <w:rsid w:val="00AA1DD5"/>
    <w:rsid w:val="00AA1E75"/>
    <w:rsid w:val="00AA1FBB"/>
    <w:rsid w:val="00AA20CE"/>
    <w:rsid w:val="00AA22C6"/>
    <w:rsid w:val="00AA23C5"/>
    <w:rsid w:val="00AA2697"/>
    <w:rsid w:val="00AA27B4"/>
    <w:rsid w:val="00AA2830"/>
    <w:rsid w:val="00AA2A36"/>
    <w:rsid w:val="00AA2B1C"/>
    <w:rsid w:val="00AA2E00"/>
    <w:rsid w:val="00AA3259"/>
    <w:rsid w:val="00AA335E"/>
    <w:rsid w:val="00AA33C1"/>
    <w:rsid w:val="00AA36FF"/>
    <w:rsid w:val="00AA379B"/>
    <w:rsid w:val="00AA388E"/>
    <w:rsid w:val="00AA3940"/>
    <w:rsid w:val="00AA39C0"/>
    <w:rsid w:val="00AA3A16"/>
    <w:rsid w:val="00AA3EFA"/>
    <w:rsid w:val="00AA459B"/>
    <w:rsid w:val="00AA47BA"/>
    <w:rsid w:val="00AA4D20"/>
    <w:rsid w:val="00AA5079"/>
    <w:rsid w:val="00AA5422"/>
    <w:rsid w:val="00AA549B"/>
    <w:rsid w:val="00AA5520"/>
    <w:rsid w:val="00AA562E"/>
    <w:rsid w:val="00AA59F2"/>
    <w:rsid w:val="00AA5A73"/>
    <w:rsid w:val="00AA5BA7"/>
    <w:rsid w:val="00AA5BCC"/>
    <w:rsid w:val="00AA5FDA"/>
    <w:rsid w:val="00AA6973"/>
    <w:rsid w:val="00AA6D31"/>
    <w:rsid w:val="00AA6F75"/>
    <w:rsid w:val="00AA7965"/>
    <w:rsid w:val="00AA7DD4"/>
    <w:rsid w:val="00AB029B"/>
    <w:rsid w:val="00AB03BF"/>
    <w:rsid w:val="00AB0455"/>
    <w:rsid w:val="00AB060F"/>
    <w:rsid w:val="00AB0FBF"/>
    <w:rsid w:val="00AB0FE1"/>
    <w:rsid w:val="00AB12BE"/>
    <w:rsid w:val="00AB12E8"/>
    <w:rsid w:val="00AB19F6"/>
    <w:rsid w:val="00AB1B54"/>
    <w:rsid w:val="00AB1F55"/>
    <w:rsid w:val="00AB2721"/>
    <w:rsid w:val="00AB286A"/>
    <w:rsid w:val="00AB2895"/>
    <w:rsid w:val="00AB2BC3"/>
    <w:rsid w:val="00AB2D0D"/>
    <w:rsid w:val="00AB2DDD"/>
    <w:rsid w:val="00AB2E8F"/>
    <w:rsid w:val="00AB3018"/>
    <w:rsid w:val="00AB3225"/>
    <w:rsid w:val="00AB375A"/>
    <w:rsid w:val="00AB3A21"/>
    <w:rsid w:val="00AB3A94"/>
    <w:rsid w:val="00AB3B9A"/>
    <w:rsid w:val="00AB4171"/>
    <w:rsid w:val="00AB433B"/>
    <w:rsid w:val="00AB4374"/>
    <w:rsid w:val="00AB4555"/>
    <w:rsid w:val="00AB48AC"/>
    <w:rsid w:val="00AB4983"/>
    <w:rsid w:val="00AB4BC6"/>
    <w:rsid w:val="00AB4DA3"/>
    <w:rsid w:val="00AB4DCD"/>
    <w:rsid w:val="00AB50F9"/>
    <w:rsid w:val="00AB531E"/>
    <w:rsid w:val="00AB5555"/>
    <w:rsid w:val="00AB56B5"/>
    <w:rsid w:val="00AB5780"/>
    <w:rsid w:val="00AB58CF"/>
    <w:rsid w:val="00AB5ABB"/>
    <w:rsid w:val="00AB5BB1"/>
    <w:rsid w:val="00AB5DD5"/>
    <w:rsid w:val="00AB5E98"/>
    <w:rsid w:val="00AB5F07"/>
    <w:rsid w:val="00AB6147"/>
    <w:rsid w:val="00AB639E"/>
    <w:rsid w:val="00AB6601"/>
    <w:rsid w:val="00AB6C61"/>
    <w:rsid w:val="00AB7494"/>
    <w:rsid w:val="00AB7670"/>
    <w:rsid w:val="00AB7BB0"/>
    <w:rsid w:val="00AB7C36"/>
    <w:rsid w:val="00AB7F75"/>
    <w:rsid w:val="00AC00C0"/>
    <w:rsid w:val="00AC062B"/>
    <w:rsid w:val="00AC0761"/>
    <w:rsid w:val="00AC0D31"/>
    <w:rsid w:val="00AC124A"/>
    <w:rsid w:val="00AC12DF"/>
    <w:rsid w:val="00AC14ED"/>
    <w:rsid w:val="00AC1548"/>
    <w:rsid w:val="00AC1606"/>
    <w:rsid w:val="00AC1732"/>
    <w:rsid w:val="00AC17A1"/>
    <w:rsid w:val="00AC17BF"/>
    <w:rsid w:val="00AC1A93"/>
    <w:rsid w:val="00AC1AC2"/>
    <w:rsid w:val="00AC1DE4"/>
    <w:rsid w:val="00AC1DF0"/>
    <w:rsid w:val="00AC2768"/>
    <w:rsid w:val="00AC2A59"/>
    <w:rsid w:val="00AC2A8E"/>
    <w:rsid w:val="00AC2FB1"/>
    <w:rsid w:val="00AC3410"/>
    <w:rsid w:val="00AC34A2"/>
    <w:rsid w:val="00AC3911"/>
    <w:rsid w:val="00AC3C16"/>
    <w:rsid w:val="00AC3D07"/>
    <w:rsid w:val="00AC3F4D"/>
    <w:rsid w:val="00AC402C"/>
    <w:rsid w:val="00AC42E7"/>
    <w:rsid w:val="00AC4405"/>
    <w:rsid w:val="00AC4441"/>
    <w:rsid w:val="00AC4EA9"/>
    <w:rsid w:val="00AC50CD"/>
    <w:rsid w:val="00AC512B"/>
    <w:rsid w:val="00AC551D"/>
    <w:rsid w:val="00AC5585"/>
    <w:rsid w:val="00AC5A39"/>
    <w:rsid w:val="00AC5D82"/>
    <w:rsid w:val="00AC60AD"/>
    <w:rsid w:val="00AC6133"/>
    <w:rsid w:val="00AC61FC"/>
    <w:rsid w:val="00AC6407"/>
    <w:rsid w:val="00AC64D7"/>
    <w:rsid w:val="00AC670A"/>
    <w:rsid w:val="00AC67A6"/>
    <w:rsid w:val="00AC6811"/>
    <w:rsid w:val="00AC695B"/>
    <w:rsid w:val="00AC6CA1"/>
    <w:rsid w:val="00AC6D61"/>
    <w:rsid w:val="00AC7215"/>
    <w:rsid w:val="00AC742C"/>
    <w:rsid w:val="00AC7739"/>
    <w:rsid w:val="00AC7910"/>
    <w:rsid w:val="00AC797A"/>
    <w:rsid w:val="00AC7995"/>
    <w:rsid w:val="00AC7A05"/>
    <w:rsid w:val="00AC7ACC"/>
    <w:rsid w:val="00AC7C35"/>
    <w:rsid w:val="00AC7EB4"/>
    <w:rsid w:val="00AD00BE"/>
    <w:rsid w:val="00AD0144"/>
    <w:rsid w:val="00AD015F"/>
    <w:rsid w:val="00AD01E2"/>
    <w:rsid w:val="00AD0B8E"/>
    <w:rsid w:val="00AD0C21"/>
    <w:rsid w:val="00AD106B"/>
    <w:rsid w:val="00AD13A3"/>
    <w:rsid w:val="00AD23A1"/>
    <w:rsid w:val="00AD2780"/>
    <w:rsid w:val="00AD2D8D"/>
    <w:rsid w:val="00AD308C"/>
    <w:rsid w:val="00AD330C"/>
    <w:rsid w:val="00AD370F"/>
    <w:rsid w:val="00AD3F32"/>
    <w:rsid w:val="00AD44E2"/>
    <w:rsid w:val="00AD45A4"/>
    <w:rsid w:val="00AD4FDA"/>
    <w:rsid w:val="00AD537C"/>
    <w:rsid w:val="00AD56CF"/>
    <w:rsid w:val="00AD5765"/>
    <w:rsid w:val="00AD59A4"/>
    <w:rsid w:val="00AD5E4B"/>
    <w:rsid w:val="00AD60CC"/>
    <w:rsid w:val="00AD61D3"/>
    <w:rsid w:val="00AD6335"/>
    <w:rsid w:val="00AD6561"/>
    <w:rsid w:val="00AD675D"/>
    <w:rsid w:val="00AD6802"/>
    <w:rsid w:val="00AD6924"/>
    <w:rsid w:val="00AD6C6E"/>
    <w:rsid w:val="00AD6CA5"/>
    <w:rsid w:val="00AD6CBA"/>
    <w:rsid w:val="00AD7340"/>
    <w:rsid w:val="00AD749F"/>
    <w:rsid w:val="00AD781F"/>
    <w:rsid w:val="00AD7824"/>
    <w:rsid w:val="00AE0199"/>
    <w:rsid w:val="00AE01C5"/>
    <w:rsid w:val="00AE02A7"/>
    <w:rsid w:val="00AE0317"/>
    <w:rsid w:val="00AE07E4"/>
    <w:rsid w:val="00AE087F"/>
    <w:rsid w:val="00AE0B27"/>
    <w:rsid w:val="00AE0B4E"/>
    <w:rsid w:val="00AE0E29"/>
    <w:rsid w:val="00AE111B"/>
    <w:rsid w:val="00AE1C15"/>
    <w:rsid w:val="00AE1D20"/>
    <w:rsid w:val="00AE1D47"/>
    <w:rsid w:val="00AE1D59"/>
    <w:rsid w:val="00AE1DB3"/>
    <w:rsid w:val="00AE233F"/>
    <w:rsid w:val="00AE2A56"/>
    <w:rsid w:val="00AE2AD3"/>
    <w:rsid w:val="00AE2F0A"/>
    <w:rsid w:val="00AE3457"/>
    <w:rsid w:val="00AE380B"/>
    <w:rsid w:val="00AE3F2C"/>
    <w:rsid w:val="00AE412E"/>
    <w:rsid w:val="00AE44CF"/>
    <w:rsid w:val="00AE47BC"/>
    <w:rsid w:val="00AE48F6"/>
    <w:rsid w:val="00AE51F0"/>
    <w:rsid w:val="00AE52B6"/>
    <w:rsid w:val="00AE554B"/>
    <w:rsid w:val="00AE5889"/>
    <w:rsid w:val="00AE5A23"/>
    <w:rsid w:val="00AE5B1B"/>
    <w:rsid w:val="00AE5B59"/>
    <w:rsid w:val="00AE5E73"/>
    <w:rsid w:val="00AE5F72"/>
    <w:rsid w:val="00AE5F83"/>
    <w:rsid w:val="00AE6412"/>
    <w:rsid w:val="00AE6708"/>
    <w:rsid w:val="00AE6868"/>
    <w:rsid w:val="00AE693D"/>
    <w:rsid w:val="00AE6A0F"/>
    <w:rsid w:val="00AE6A77"/>
    <w:rsid w:val="00AE6E3B"/>
    <w:rsid w:val="00AE6FA7"/>
    <w:rsid w:val="00AE70C3"/>
    <w:rsid w:val="00AE71CD"/>
    <w:rsid w:val="00AE75FB"/>
    <w:rsid w:val="00AE77F7"/>
    <w:rsid w:val="00AE781C"/>
    <w:rsid w:val="00AE7CA7"/>
    <w:rsid w:val="00AF02FD"/>
    <w:rsid w:val="00AF04D1"/>
    <w:rsid w:val="00AF05D4"/>
    <w:rsid w:val="00AF0617"/>
    <w:rsid w:val="00AF0689"/>
    <w:rsid w:val="00AF072B"/>
    <w:rsid w:val="00AF093B"/>
    <w:rsid w:val="00AF0A3E"/>
    <w:rsid w:val="00AF0B66"/>
    <w:rsid w:val="00AF1251"/>
    <w:rsid w:val="00AF13BA"/>
    <w:rsid w:val="00AF14E7"/>
    <w:rsid w:val="00AF151F"/>
    <w:rsid w:val="00AF176B"/>
    <w:rsid w:val="00AF1ABC"/>
    <w:rsid w:val="00AF1B97"/>
    <w:rsid w:val="00AF2002"/>
    <w:rsid w:val="00AF213F"/>
    <w:rsid w:val="00AF21B2"/>
    <w:rsid w:val="00AF22E2"/>
    <w:rsid w:val="00AF2303"/>
    <w:rsid w:val="00AF25F6"/>
    <w:rsid w:val="00AF2844"/>
    <w:rsid w:val="00AF28C3"/>
    <w:rsid w:val="00AF2C75"/>
    <w:rsid w:val="00AF2FFD"/>
    <w:rsid w:val="00AF302B"/>
    <w:rsid w:val="00AF328C"/>
    <w:rsid w:val="00AF32D3"/>
    <w:rsid w:val="00AF346D"/>
    <w:rsid w:val="00AF35AF"/>
    <w:rsid w:val="00AF37F6"/>
    <w:rsid w:val="00AF38C5"/>
    <w:rsid w:val="00AF3E34"/>
    <w:rsid w:val="00AF3FCA"/>
    <w:rsid w:val="00AF4026"/>
    <w:rsid w:val="00AF42BC"/>
    <w:rsid w:val="00AF4471"/>
    <w:rsid w:val="00AF4491"/>
    <w:rsid w:val="00AF4A23"/>
    <w:rsid w:val="00AF4C92"/>
    <w:rsid w:val="00AF4E02"/>
    <w:rsid w:val="00AF568C"/>
    <w:rsid w:val="00AF5EAE"/>
    <w:rsid w:val="00AF616E"/>
    <w:rsid w:val="00AF6920"/>
    <w:rsid w:val="00AF6951"/>
    <w:rsid w:val="00AF6C22"/>
    <w:rsid w:val="00AF6CB0"/>
    <w:rsid w:val="00AF6CF2"/>
    <w:rsid w:val="00AF6EC8"/>
    <w:rsid w:val="00AF717F"/>
    <w:rsid w:val="00AF7187"/>
    <w:rsid w:val="00AF722C"/>
    <w:rsid w:val="00AF758C"/>
    <w:rsid w:val="00AF784B"/>
    <w:rsid w:val="00AF78DB"/>
    <w:rsid w:val="00AF7E9C"/>
    <w:rsid w:val="00B00508"/>
    <w:rsid w:val="00B00595"/>
    <w:rsid w:val="00B00B56"/>
    <w:rsid w:val="00B01254"/>
    <w:rsid w:val="00B0141E"/>
    <w:rsid w:val="00B017BC"/>
    <w:rsid w:val="00B029C2"/>
    <w:rsid w:val="00B029C8"/>
    <w:rsid w:val="00B02F78"/>
    <w:rsid w:val="00B0320F"/>
    <w:rsid w:val="00B03478"/>
    <w:rsid w:val="00B036DF"/>
    <w:rsid w:val="00B03799"/>
    <w:rsid w:val="00B03A6D"/>
    <w:rsid w:val="00B03D2A"/>
    <w:rsid w:val="00B03D68"/>
    <w:rsid w:val="00B040D7"/>
    <w:rsid w:val="00B041CB"/>
    <w:rsid w:val="00B0430E"/>
    <w:rsid w:val="00B046C9"/>
    <w:rsid w:val="00B049D7"/>
    <w:rsid w:val="00B04BCE"/>
    <w:rsid w:val="00B05248"/>
    <w:rsid w:val="00B052C7"/>
    <w:rsid w:val="00B05439"/>
    <w:rsid w:val="00B055D0"/>
    <w:rsid w:val="00B05634"/>
    <w:rsid w:val="00B05A88"/>
    <w:rsid w:val="00B05E30"/>
    <w:rsid w:val="00B05EAF"/>
    <w:rsid w:val="00B067A2"/>
    <w:rsid w:val="00B068C7"/>
    <w:rsid w:val="00B06DF8"/>
    <w:rsid w:val="00B0730F"/>
    <w:rsid w:val="00B07326"/>
    <w:rsid w:val="00B0761A"/>
    <w:rsid w:val="00B0766F"/>
    <w:rsid w:val="00B07936"/>
    <w:rsid w:val="00B07D1D"/>
    <w:rsid w:val="00B07D4D"/>
    <w:rsid w:val="00B07F2A"/>
    <w:rsid w:val="00B07FB3"/>
    <w:rsid w:val="00B10646"/>
    <w:rsid w:val="00B10987"/>
    <w:rsid w:val="00B109C9"/>
    <w:rsid w:val="00B10E7D"/>
    <w:rsid w:val="00B10EC0"/>
    <w:rsid w:val="00B113C2"/>
    <w:rsid w:val="00B11887"/>
    <w:rsid w:val="00B11AC0"/>
    <w:rsid w:val="00B11DF4"/>
    <w:rsid w:val="00B11F4F"/>
    <w:rsid w:val="00B11F84"/>
    <w:rsid w:val="00B11F98"/>
    <w:rsid w:val="00B1230E"/>
    <w:rsid w:val="00B12668"/>
    <w:rsid w:val="00B127BA"/>
    <w:rsid w:val="00B12886"/>
    <w:rsid w:val="00B128AC"/>
    <w:rsid w:val="00B13162"/>
    <w:rsid w:val="00B13376"/>
    <w:rsid w:val="00B134CA"/>
    <w:rsid w:val="00B1356A"/>
    <w:rsid w:val="00B138CF"/>
    <w:rsid w:val="00B13BDA"/>
    <w:rsid w:val="00B13D10"/>
    <w:rsid w:val="00B13DBB"/>
    <w:rsid w:val="00B1403A"/>
    <w:rsid w:val="00B1416E"/>
    <w:rsid w:val="00B14360"/>
    <w:rsid w:val="00B148FF"/>
    <w:rsid w:val="00B14AE4"/>
    <w:rsid w:val="00B14DA4"/>
    <w:rsid w:val="00B153D7"/>
    <w:rsid w:val="00B154E9"/>
    <w:rsid w:val="00B155CA"/>
    <w:rsid w:val="00B15956"/>
    <w:rsid w:val="00B159CD"/>
    <w:rsid w:val="00B16042"/>
    <w:rsid w:val="00B16739"/>
    <w:rsid w:val="00B16D51"/>
    <w:rsid w:val="00B17060"/>
    <w:rsid w:val="00B171BA"/>
    <w:rsid w:val="00B17375"/>
    <w:rsid w:val="00B173B1"/>
    <w:rsid w:val="00B174D2"/>
    <w:rsid w:val="00B178CF"/>
    <w:rsid w:val="00B17DD7"/>
    <w:rsid w:val="00B2067F"/>
    <w:rsid w:val="00B20767"/>
    <w:rsid w:val="00B20BB6"/>
    <w:rsid w:val="00B214FD"/>
    <w:rsid w:val="00B216D9"/>
    <w:rsid w:val="00B2184B"/>
    <w:rsid w:val="00B21C95"/>
    <w:rsid w:val="00B21D78"/>
    <w:rsid w:val="00B2203C"/>
    <w:rsid w:val="00B22154"/>
    <w:rsid w:val="00B22451"/>
    <w:rsid w:val="00B2250C"/>
    <w:rsid w:val="00B2297A"/>
    <w:rsid w:val="00B22BDE"/>
    <w:rsid w:val="00B22C5E"/>
    <w:rsid w:val="00B22CC9"/>
    <w:rsid w:val="00B231C5"/>
    <w:rsid w:val="00B235F3"/>
    <w:rsid w:val="00B2371C"/>
    <w:rsid w:val="00B2374F"/>
    <w:rsid w:val="00B23815"/>
    <w:rsid w:val="00B2385B"/>
    <w:rsid w:val="00B23ACF"/>
    <w:rsid w:val="00B23CFE"/>
    <w:rsid w:val="00B23D11"/>
    <w:rsid w:val="00B245D3"/>
    <w:rsid w:val="00B24881"/>
    <w:rsid w:val="00B24AE3"/>
    <w:rsid w:val="00B24AF3"/>
    <w:rsid w:val="00B24F25"/>
    <w:rsid w:val="00B24F33"/>
    <w:rsid w:val="00B257F7"/>
    <w:rsid w:val="00B25809"/>
    <w:rsid w:val="00B2603A"/>
    <w:rsid w:val="00B26189"/>
    <w:rsid w:val="00B26486"/>
    <w:rsid w:val="00B26935"/>
    <w:rsid w:val="00B26988"/>
    <w:rsid w:val="00B269D1"/>
    <w:rsid w:val="00B26C8C"/>
    <w:rsid w:val="00B26F62"/>
    <w:rsid w:val="00B270A4"/>
    <w:rsid w:val="00B27160"/>
    <w:rsid w:val="00B271B6"/>
    <w:rsid w:val="00B27297"/>
    <w:rsid w:val="00B272F9"/>
    <w:rsid w:val="00B2777F"/>
    <w:rsid w:val="00B27801"/>
    <w:rsid w:val="00B279AD"/>
    <w:rsid w:val="00B27D2B"/>
    <w:rsid w:val="00B27F84"/>
    <w:rsid w:val="00B30029"/>
    <w:rsid w:val="00B30058"/>
    <w:rsid w:val="00B30315"/>
    <w:rsid w:val="00B30364"/>
    <w:rsid w:val="00B3037C"/>
    <w:rsid w:val="00B30754"/>
    <w:rsid w:val="00B3093E"/>
    <w:rsid w:val="00B31142"/>
    <w:rsid w:val="00B31473"/>
    <w:rsid w:val="00B3193C"/>
    <w:rsid w:val="00B31B6D"/>
    <w:rsid w:val="00B31EC2"/>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3EC8"/>
    <w:rsid w:val="00B3438A"/>
    <w:rsid w:val="00B34857"/>
    <w:rsid w:val="00B34BBD"/>
    <w:rsid w:val="00B34C72"/>
    <w:rsid w:val="00B34E7F"/>
    <w:rsid w:val="00B34E99"/>
    <w:rsid w:val="00B34EB7"/>
    <w:rsid w:val="00B34EC9"/>
    <w:rsid w:val="00B35176"/>
    <w:rsid w:val="00B35335"/>
    <w:rsid w:val="00B35574"/>
    <w:rsid w:val="00B35908"/>
    <w:rsid w:val="00B35C49"/>
    <w:rsid w:val="00B36689"/>
    <w:rsid w:val="00B366CF"/>
    <w:rsid w:val="00B36E13"/>
    <w:rsid w:val="00B3752F"/>
    <w:rsid w:val="00B37B07"/>
    <w:rsid w:val="00B37F94"/>
    <w:rsid w:val="00B400D7"/>
    <w:rsid w:val="00B404BC"/>
    <w:rsid w:val="00B40A57"/>
    <w:rsid w:val="00B41476"/>
    <w:rsid w:val="00B41947"/>
    <w:rsid w:val="00B41D87"/>
    <w:rsid w:val="00B41F1D"/>
    <w:rsid w:val="00B42217"/>
    <w:rsid w:val="00B423C2"/>
    <w:rsid w:val="00B4251F"/>
    <w:rsid w:val="00B428F2"/>
    <w:rsid w:val="00B42ACA"/>
    <w:rsid w:val="00B42F79"/>
    <w:rsid w:val="00B43068"/>
    <w:rsid w:val="00B43750"/>
    <w:rsid w:val="00B437CD"/>
    <w:rsid w:val="00B43CFD"/>
    <w:rsid w:val="00B43F26"/>
    <w:rsid w:val="00B440B7"/>
    <w:rsid w:val="00B4425F"/>
    <w:rsid w:val="00B442ED"/>
    <w:rsid w:val="00B44522"/>
    <w:rsid w:val="00B448DD"/>
    <w:rsid w:val="00B44B47"/>
    <w:rsid w:val="00B44D70"/>
    <w:rsid w:val="00B44E9B"/>
    <w:rsid w:val="00B44EFF"/>
    <w:rsid w:val="00B459BC"/>
    <w:rsid w:val="00B459E6"/>
    <w:rsid w:val="00B45B69"/>
    <w:rsid w:val="00B45C94"/>
    <w:rsid w:val="00B45ED8"/>
    <w:rsid w:val="00B46495"/>
    <w:rsid w:val="00B467C3"/>
    <w:rsid w:val="00B46A87"/>
    <w:rsid w:val="00B46CBE"/>
    <w:rsid w:val="00B46D9F"/>
    <w:rsid w:val="00B46EA8"/>
    <w:rsid w:val="00B46EDF"/>
    <w:rsid w:val="00B46FF9"/>
    <w:rsid w:val="00B47056"/>
    <w:rsid w:val="00B4709A"/>
    <w:rsid w:val="00B47161"/>
    <w:rsid w:val="00B471EF"/>
    <w:rsid w:val="00B4730E"/>
    <w:rsid w:val="00B4736E"/>
    <w:rsid w:val="00B4739F"/>
    <w:rsid w:val="00B47C98"/>
    <w:rsid w:val="00B5004D"/>
    <w:rsid w:val="00B501DD"/>
    <w:rsid w:val="00B50804"/>
    <w:rsid w:val="00B50C19"/>
    <w:rsid w:val="00B5116C"/>
    <w:rsid w:val="00B511CD"/>
    <w:rsid w:val="00B51418"/>
    <w:rsid w:val="00B51ED5"/>
    <w:rsid w:val="00B52217"/>
    <w:rsid w:val="00B522A0"/>
    <w:rsid w:val="00B5257F"/>
    <w:rsid w:val="00B52595"/>
    <w:rsid w:val="00B527EC"/>
    <w:rsid w:val="00B52955"/>
    <w:rsid w:val="00B52F15"/>
    <w:rsid w:val="00B534D5"/>
    <w:rsid w:val="00B536F9"/>
    <w:rsid w:val="00B5385C"/>
    <w:rsid w:val="00B5389B"/>
    <w:rsid w:val="00B53C2F"/>
    <w:rsid w:val="00B53C48"/>
    <w:rsid w:val="00B5406D"/>
    <w:rsid w:val="00B548BC"/>
    <w:rsid w:val="00B549A7"/>
    <w:rsid w:val="00B54A0F"/>
    <w:rsid w:val="00B54AB6"/>
    <w:rsid w:val="00B54E93"/>
    <w:rsid w:val="00B553AB"/>
    <w:rsid w:val="00B55441"/>
    <w:rsid w:val="00B555DD"/>
    <w:rsid w:val="00B55805"/>
    <w:rsid w:val="00B55DA3"/>
    <w:rsid w:val="00B5644E"/>
    <w:rsid w:val="00B564D4"/>
    <w:rsid w:val="00B5660D"/>
    <w:rsid w:val="00B566D9"/>
    <w:rsid w:val="00B56998"/>
    <w:rsid w:val="00B56DCF"/>
    <w:rsid w:val="00B56EAC"/>
    <w:rsid w:val="00B57691"/>
    <w:rsid w:val="00B578E2"/>
    <w:rsid w:val="00B57A4A"/>
    <w:rsid w:val="00B57AC5"/>
    <w:rsid w:val="00B57D52"/>
    <w:rsid w:val="00B57EFD"/>
    <w:rsid w:val="00B601BB"/>
    <w:rsid w:val="00B614FF"/>
    <w:rsid w:val="00B61994"/>
    <w:rsid w:val="00B61C4C"/>
    <w:rsid w:val="00B62024"/>
    <w:rsid w:val="00B62168"/>
    <w:rsid w:val="00B62228"/>
    <w:rsid w:val="00B62358"/>
    <w:rsid w:val="00B6249E"/>
    <w:rsid w:val="00B625E4"/>
    <w:rsid w:val="00B625EA"/>
    <w:rsid w:val="00B627C1"/>
    <w:rsid w:val="00B62CBB"/>
    <w:rsid w:val="00B62E0D"/>
    <w:rsid w:val="00B62F90"/>
    <w:rsid w:val="00B63314"/>
    <w:rsid w:val="00B637C1"/>
    <w:rsid w:val="00B639C7"/>
    <w:rsid w:val="00B63E0F"/>
    <w:rsid w:val="00B63EAA"/>
    <w:rsid w:val="00B641F4"/>
    <w:rsid w:val="00B64743"/>
    <w:rsid w:val="00B64997"/>
    <w:rsid w:val="00B649FC"/>
    <w:rsid w:val="00B64A5C"/>
    <w:rsid w:val="00B64B7F"/>
    <w:rsid w:val="00B64D6D"/>
    <w:rsid w:val="00B64E26"/>
    <w:rsid w:val="00B64E84"/>
    <w:rsid w:val="00B64EFE"/>
    <w:rsid w:val="00B64F48"/>
    <w:rsid w:val="00B65020"/>
    <w:rsid w:val="00B65194"/>
    <w:rsid w:val="00B65AEA"/>
    <w:rsid w:val="00B66005"/>
    <w:rsid w:val="00B6600A"/>
    <w:rsid w:val="00B66196"/>
    <w:rsid w:val="00B661E7"/>
    <w:rsid w:val="00B663E7"/>
    <w:rsid w:val="00B6651F"/>
    <w:rsid w:val="00B6669C"/>
    <w:rsid w:val="00B66DE5"/>
    <w:rsid w:val="00B66F5A"/>
    <w:rsid w:val="00B67035"/>
    <w:rsid w:val="00B672A4"/>
    <w:rsid w:val="00B67425"/>
    <w:rsid w:val="00B678B1"/>
    <w:rsid w:val="00B6794D"/>
    <w:rsid w:val="00B67D73"/>
    <w:rsid w:val="00B67EB9"/>
    <w:rsid w:val="00B70234"/>
    <w:rsid w:val="00B70524"/>
    <w:rsid w:val="00B7074E"/>
    <w:rsid w:val="00B70B19"/>
    <w:rsid w:val="00B70B5E"/>
    <w:rsid w:val="00B70BAA"/>
    <w:rsid w:val="00B70CE4"/>
    <w:rsid w:val="00B70FC1"/>
    <w:rsid w:val="00B71339"/>
    <w:rsid w:val="00B71376"/>
    <w:rsid w:val="00B7148B"/>
    <w:rsid w:val="00B717BA"/>
    <w:rsid w:val="00B71A92"/>
    <w:rsid w:val="00B71C23"/>
    <w:rsid w:val="00B72030"/>
    <w:rsid w:val="00B72165"/>
    <w:rsid w:val="00B72374"/>
    <w:rsid w:val="00B72444"/>
    <w:rsid w:val="00B728F8"/>
    <w:rsid w:val="00B7296C"/>
    <w:rsid w:val="00B72AFC"/>
    <w:rsid w:val="00B72B2C"/>
    <w:rsid w:val="00B72B84"/>
    <w:rsid w:val="00B72C53"/>
    <w:rsid w:val="00B731FF"/>
    <w:rsid w:val="00B738AC"/>
    <w:rsid w:val="00B73AC0"/>
    <w:rsid w:val="00B74103"/>
    <w:rsid w:val="00B7490A"/>
    <w:rsid w:val="00B74A9F"/>
    <w:rsid w:val="00B74BB1"/>
    <w:rsid w:val="00B7557F"/>
    <w:rsid w:val="00B756D1"/>
    <w:rsid w:val="00B75887"/>
    <w:rsid w:val="00B7596E"/>
    <w:rsid w:val="00B76173"/>
    <w:rsid w:val="00B76486"/>
    <w:rsid w:val="00B7685C"/>
    <w:rsid w:val="00B7698A"/>
    <w:rsid w:val="00B76C79"/>
    <w:rsid w:val="00B76F98"/>
    <w:rsid w:val="00B7743A"/>
    <w:rsid w:val="00B774A0"/>
    <w:rsid w:val="00B7750E"/>
    <w:rsid w:val="00B776FC"/>
    <w:rsid w:val="00B777D5"/>
    <w:rsid w:val="00B7785E"/>
    <w:rsid w:val="00B778A5"/>
    <w:rsid w:val="00B77A82"/>
    <w:rsid w:val="00B77E0C"/>
    <w:rsid w:val="00B77F4B"/>
    <w:rsid w:val="00B800FF"/>
    <w:rsid w:val="00B802F5"/>
    <w:rsid w:val="00B80348"/>
    <w:rsid w:val="00B80396"/>
    <w:rsid w:val="00B80628"/>
    <w:rsid w:val="00B806CA"/>
    <w:rsid w:val="00B80CAD"/>
    <w:rsid w:val="00B80D62"/>
    <w:rsid w:val="00B80EE5"/>
    <w:rsid w:val="00B8111C"/>
    <w:rsid w:val="00B81201"/>
    <w:rsid w:val="00B8138A"/>
    <w:rsid w:val="00B81492"/>
    <w:rsid w:val="00B8159B"/>
    <w:rsid w:val="00B81BFD"/>
    <w:rsid w:val="00B824C1"/>
    <w:rsid w:val="00B82B1D"/>
    <w:rsid w:val="00B82C8D"/>
    <w:rsid w:val="00B82CBA"/>
    <w:rsid w:val="00B832FE"/>
    <w:rsid w:val="00B836B7"/>
    <w:rsid w:val="00B839CF"/>
    <w:rsid w:val="00B83CBA"/>
    <w:rsid w:val="00B84046"/>
    <w:rsid w:val="00B840DF"/>
    <w:rsid w:val="00B841BE"/>
    <w:rsid w:val="00B84217"/>
    <w:rsid w:val="00B84238"/>
    <w:rsid w:val="00B8439D"/>
    <w:rsid w:val="00B844B7"/>
    <w:rsid w:val="00B8450B"/>
    <w:rsid w:val="00B84BA7"/>
    <w:rsid w:val="00B85111"/>
    <w:rsid w:val="00B85140"/>
    <w:rsid w:val="00B8536E"/>
    <w:rsid w:val="00B85863"/>
    <w:rsid w:val="00B858F7"/>
    <w:rsid w:val="00B85B1C"/>
    <w:rsid w:val="00B85BD1"/>
    <w:rsid w:val="00B85D15"/>
    <w:rsid w:val="00B85E32"/>
    <w:rsid w:val="00B8605C"/>
    <w:rsid w:val="00B86231"/>
    <w:rsid w:val="00B86311"/>
    <w:rsid w:val="00B8632B"/>
    <w:rsid w:val="00B86543"/>
    <w:rsid w:val="00B8664E"/>
    <w:rsid w:val="00B86AC2"/>
    <w:rsid w:val="00B86BB8"/>
    <w:rsid w:val="00B86DFE"/>
    <w:rsid w:val="00B872E8"/>
    <w:rsid w:val="00B87301"/>
    <w:rsid w:val="00B8755D"/>
    <w:rsid w:val="00B87E07"/>
    <w:rsid w:val="00B87F06"/>
    <w:rsid w:val="00B87F72"/>
    <w:rsid w:val="00B90497"/>
    <w:rsid w:val="00B90AA6"/>
    <w:rsid w:val="00B90B4E"/>
    <w:rsid w:val="00B90BEF"/>
    <w:rsid w:val="00B90F22"/>
    <w:rsid w:val="00B90F9A"/>
    <w:rsid w:val="00B91058"/>
    <w:rsid w:val="00B911B2"/>
    <w:rsid w:val="00B913D9"/>
    <w:rsid w:val="00B91563"/>
    <w:rsid w:val="00B9175C"/>
    <w:rsid w:val="00B917EE"/>
    <w:rsid w:val="00B91892"/>
    <w:rsid w:val="00B91A0A"/>
    <w:rsid w:val="00B91C5C"/>
    <w:rsid w:val="00B91FD6"/>
    <w:rsid w:val="00B92126"/>
    <w:rsid w:val="00B92BFC"/>
    <w:rsid w:val="00B92F42"/>
    <w:rsid w:val="00B92F83"/>
    <w:rsid w:val="00B93231"/>
    <w:rsid w:val="00B93285"/>
    <w:rsid w:val="00B93596"/>
    <w:rsid w:val="00B93609"/>
    <w:rsid w:val="00B93684"/>
    <w:rsid w:val="00B93748"/>
    <w:rsid w:val="00B93B1C"/>
    <w:rsid w:val="00B93E84"/>
    <w:rsid w:val="00B9403D"/>
    <w:rsid w:val="00B94230"/>
    <w:rsid w:val="00B94698"/>
    <w:rsid w:val="00B946EA"/>
    <w:rsid w:val="00B94858"/>
    <w:rsid w:val="00B94CC3"/>
    <w:rsid w:val="00B94DE5"/>
    <w:rsid w:val="00B94E0A"/>
    <w:rsid w:val="00B9580F"/>
    <w:rsid w:val="00B95CFC"/>
    <w:rsid w:val="00B96365"/>
    <w:rsid w:val="00B9641B"/>
    <w:rsid w:val="00B9644D"/>
    <w:rsid w:val="00B9685E"/>
    <w:rsid w:val="00B96C10"/>
    <w:rsid w:val="00B96D1D"/>
    <w:rsid w:val="00B96D74"/>
    <w:rsid w:val="00B96F04"/>
    <w:rsid w:val="00B96F79"/>
    <w:rsid w:val="00B970DA"/>
    <w:rsid w:val="00B973A7"/>
    <w:rsid w:val="00B97D3E"/>
    <w:rsid w:val="00B97EB0"/>
    <w:rsid w:val="00BA00FC"/>
    <w:rsid w:val="00BA01F8"/>
    <w:rsid w:val="00BA0254"/>
    <w:rsid w:val="00BA052E"/>
    <w:rsid w:val="00BA07AF"/>
    <w:rsid w:val="00BA0B27"/>
    <w:rsid w:val="00BA0B28"/>
    <w:rsid w:val="00BA0BDB"/>
    <w:rsid w:val="00BA0CC0"/>
    <w:rsid w:val="00BA0D59"/>
    <w:rsid w:val="00BA0EBD"/>
    <w:rsid w:val="00BA1022"/>
    <w:rsid w:val="00BA10C7"/>
    <w:rsid w:val="00BA114B"/>
    <w:rsid w:val="00BA1489"/>
    <w:rsid w:val="00BA157D"/>
    <w:rsid w:val="00BA1777"/>
    <w:rsid w:val="00BA1948"/>
    <w:rsid w:val="00BA194D"/>
    <w:rsid w:val="00BA1A29"/>
    <w:rsid w:val="00BA1B5F"/>
    <w:rsid w:val="00BA1B9D"/>
    <w:rsid w:val="00BA1C45"/>
    <w:rsid w:val="00BA2163"/>
    <w:rsid w:val="00BA22CF"/>
    <w:rsid w:val="00BA285E"/>
    <w:rsid w:val="00BA2A2F"/>
    <w:rsid w:val="00BA3016"/>
    <w:rsid w:val="00BA3366"/>
    <w:rsid w:val="00BA34B2"/>
    <w:rsid w:val="00BA35DB"/>
    <w:rsid w:val="00BA36DD"/>
    <w:rsid w:val="00BA3CE0"/>
    <w:rsid w:val="00BA3CE7"/>
    <w:rsid w:val="00BA3F91"/>
    <w:rsid w:val="00BA4008"/>
    <w:rsid w:val="00BA431E"/>
    <w:rsid w:val="00BA458E"/>
    <w:rsid w:val="00BA4A5A"/>
    <w:rsid w:val="00BA5023"/>
    <w:rsid w:val="00BA508C"/>
    <w:rsid w:val="00BA5180"/>
    <w:rsid w:val="00BA574D"/>
    <w:rsid w:val="00BA5B03"/>
    <w:rsid w:val="00BA5B4C"/>
    <w:rsid w:val="00BA5E74"/>
    <w:rsid w:val="00BA5EA6"/>
    <w:rsid w:val="00BA5F6B"/>
    <w:rsid w:val="00BA5F7C"/>
    <w:rsid w:val="00BA6131"/>
    <w:rsid w:val="00BA66A1"/>
    <w:rsid w:val="00BA66E4"/>
    <w:rsid w:val="00BA7004"/>
    <w:rsid w:val="00BA719D"/>
    <w:rsid w:val="00BA74DC"/>
    <w:rsid w:val="00BA7546"/>
    <w:rsid w:val="00BA7627"/>
    <w:rsid w:val="00BA797E"/>
    <w:rsid w:val="00BA7A7E"/>
    <w:rsid w:val="00BA7D3E"/>
    <w:rsid w:val="00BB015C"/>
    <w:rsid w:val="00BB0351"/>
    <w:rsid w:val="00BB04E4"/>
    <w:rsid w:val="00BB0646"/>
    <w:rsid w:val="00BB0945"/>
    <w:rsid w:val="00BB09EA"/>
    <w:rsid w:val="00BB0B80"/>
    <w:rsid w:val="00BB0B88"/>
    <w:rsid w:val="00BB149E"/>
    <w:rsid w:val="00BB1AA6"/>
    <w:rsid w:val="00BB1DD6"/>
    <w:rsid w:val="00BB1E52"/>
    <w:rsid w:val="00BB1FF6"/>
    <w:rsid w:val="00BB244C"/>
    <w:rsid w:val="00BB246D"/>
    <w:rsid w:val="00BB2672"/>
    <w:rsid w:val="00BB28CA"/>
    <w:rsid w:val="00BB2B55"/>
    <w:rsid w:val="00BB2EF6"/>
    <w:rsid w:val="00BB30DA"/>
    <w:rsid w:val="00BB37E4"/>
    <w:rsid w:val="00BB3A39"/>
    <w:rsid w:val="00BB3A3D"/>
    <w:rsid w:val="00BB3E2F"/>
    <w:rsid w:val="00BB3E37"/>
    <w:rsid w:val="00BB4041"/>
    <w:rsid w:val="00BB41EE"/>
    <w:rsid w:val="00BB4622"/>
    <w:rsid w:val="00BB4848"/>
    <w:rsid w:val="00BB4939"/>
    <w:rsid w:val="00BB4A9B"/>
    <w:rsid w:val="00BB4CD5"/>
    <w:rsid w:val="00BB563B"/>
    <w:rsid w:val="00BB58FA"/>
    <w:rsid w:val="00BB658C"/>
    <w:rsid w:val="00BB685D"/>
    <w:rsid w:val="00BB6EFD"/>
    <w:rsid w:val="00BB6FCE"/>
    <w:rsid w:val="00BB7200"/>
    <w:rsid w:val="00BB74F2"/>
    <w:rsid w:val="00BB785B"/>
    <w:rsid w:val="00BB7C29"/>
    <w:rsid w:val="00BB7E55"/>
    <w:rsid w:val="00BB7F02"/>
    <w:rsid w:val="00BB7F1F"/>
    <w:rsid w:val="00BC02F7"/>
    <w:rsid w:val="00BC04C7"/>
    <w:rsid w:val="00BC05E3"/>
    <w:rsid w:val="00BC090F"/>
    <w:rsid w:val="00BC0910"/>
    <w:rsid w:val="00BC0B1F"/>
    <w:rsid w:val="00BC0D36"/>
    <w:rsid w:val="00BC11AC"/>
    <w:rsid w:val="00BC13C1"/>
    <w:rsid w:val="00BC1453"/>
    <w:rsid w:val="00BC1530"/>
    <w:rsid w:val="00BC1682"/>
    <w:rsid w:val="00BC1AF2"/>
    <w:rsid w:val="00BC1C56"/>
    <w:rsid w:val="00BC1FAD"/>
    <w:rsid w:val="00BC22CC"/>
    <w:rsid w:val="00BC2587"/>
    <w:rsid w:val="00BC26DD"/>
    <w:rsid w:val="00BC27BA"/>
    <w:rsid w:val="00BC2E8F"/>
    <w:rsid w:val="00BC2EB3"/>
    <w:rsid w:val="00BC2F00"/>
    <w:rsid w:val="00BC34E3"/>
    <w:rsid w:val="00BC36BB"/>
    <w:rsid w:val="00BC3F7B"/>
    <w:rsid w:val="00BC42A7"/>
    <w:rsid w:val="00BC44F8"/>
    <w:rsid w:val="00BC4A4C"/>
    <w:rsid w:val="00BC4A76"/>
    <w:rsid w:val="00BC570F"/>
    <w:rsid w:val="00BC579D"/>
    <w:rsid w:val="00BC58FF"/>
    <w:rsid w:val="00BC5B29"/>
    <w:rsid w:val="00BC63F5"/>
    <w:rsid w:val="00BC64BC"/>
    <w:rsid w:val="00BC6578"/>
    <w:rsid w:val="00BC7094"/>
    <w:rsid w:val="00BC7258"/>
    <w:rsid w:val="00BC7394"/>
    <w:rsid w:val="00BC754A"/>
    <w:rsid w:val="00BC762C"/>
    <w:rsid w:val="00BC7854"/>
    <w:rsid w:val="00BC786D"/>
    <w:rsid w:val="00BC79C7"/>
    <w:rsid w:val="00BC7C7D"/>
    <w:rsid w:val="00BC7F4F"/>
    <w:rsid w:val="00BD018C"/>
    <w:rsid w:val="00BD01D3"/>
    <w:rsid w:val="00BD0B95"/>
    <w:rsid w:val="00BD0D08"/>
    <w:rsid w:val="00BD0E44"/>
    <w:rsid w:val="00BD109B"/>
    <w:rsid w:val="00BD1268"/>
    <w:rsid w:val="00BD14A5"/>
    <w:rsid w:val="00BD1664"/>
    <w:rsid w:val="00BD1930"/>
    <w:rsid w:val="00BD1955"/>
    <w:rsid w:val="00BD196A"/>
    <w:rsid w:val="00BD1B3F"/>
    <w:rsid w:val="00BD1C07"/>
    <w:rsid w:val="00BD1CD9"/>
    <w:rsid w:val="00BD1FF3"/>
    <w:rsid w:val="00BD228F"/>
    <w:rsid w:val="00BD240B"/>
    <w:rsid w:val="00BD2498"/>
    <w:rsid w:val="00BD26A8"/>
    <w:rsid w:val="00BD280B"/>
    <w:rsid w:val="00BD313C"/>
    <w:rsid w:val="00BD3317"/>
    <w:rsid w:val="00BD33FC"/>
    <w:rsid w:val="00BD342D"/>
    <w:rsid w:val="00BD3449"/>
    <w:rsid w:val="00BD379D"/>
    <w:rsid w:val="00BD38FD"/>
    <w:rsid w:val="00BD3923"/>
    <w:rsid w:val="00BD3E34"/>
    <w:rsid w:val="00BD42C1"/>
    <w:rsid w:val="00BD438C"/>
    <w:rsid w:val="00BD46DB"/>
    <w:rsid w:val="00BD478D"/>
    <w:rsid w:val="00BD4883"/>
    <w:rsid w:val="00BD4B5F"/>
    <w:rsid w:val="00BD4E2C"/>
    <w:rsid w:val="00BD4ECD"/>
    <w:rsid w:val="00BD508E"/>
    <w:rsid w:val="00BD514B"/>
    <w:rsid w:val="00BD5609"/>
    <w:rsid w:val="00BD591F"/>
    <w:rsid w:val="00BD5B06"/>
    <w:rsid w:val="00BD5D45"/>
    <w:rsid w:val="00BD5ED8"/>
    <w:rsid w:val="00BD5F6C"/>
    <w:rsid w:val="00BD62EF"/>
    <w:rsid w:val="00BD6618"/>
    <w:rsid w:val="00BD66AE"/>
    <w:rsid w:val="00BD679A"/>
    <w:rsid w:val="00BD6FA7"/>
    <w:rsid w:val="00BD710D"/>
    <w:rsid w:val="00BD7166"/>
    <w:rsid w:val="00BD7193"/>
    <w:rsid w:val="00BD71AE"/>
    <w:rsid w:val="00BD75F4"/>
    <w:rsid w:val="00BD762B"/>
    <w:rsid w:val="00BD771F"/>
    <w:rsid w:val="00BD7734"/>
    <w:rsid w:val="00BD775E"/>
    <w:rsid w:val="00BD7819"/>
    <w:rsid w:val="00BD7A6E"/>
    <w:rsid w:val="00BD7AF1"/>
    <w:rsid w:val="00BD7AF3"/>
    <w:rsid w:val="00BD7EB9"/>
    <w:rsid w:val="00BE024E"/>
    <w:rsid w:val="00BE0A27"/>
    <w:rsid w:val="00BE0CC3"/>
    <w:rsid w:val="00BE0F6C"/>
    <w:rsid w:val="00BE1609"/>
    <w:rsid w:val="00BE190D"/>
    <w:rsid w:val="00BE1972"/>
    <w:rsid w:val="00BE1AEC"/>
    <w:rsid w:val="00BE1C05"/>
    <w:rsid w:val="00BE1E31"/>
    <w:rsid w:val="00BE1EEF"/>
    <w:rsid w:val="00BE2493"/>
    <w:rsid w:val="00BE24C6"/>
    <w:rsid w:val="00BE25F2"/>
    <w:rsid w:val="00BE2E0F"/>
    <w:rsid w:val="00BE356E"/>
    <w:rsid w:val="00BE365A"/>
    <w:rsid w:val="00BE3770"/>
    <w:rsid w:val="00BE380D"/>
    <w:rsid w:val="00BE3CC4"/>
    <w:rsid w:val="00BE3EBF"/>
    <w:rsid w:val="00BE4491"/>
    <w:rsid w:val="00BE4931"/>
    <w:rsid w:val="00BE49BD"/>
    <w:rsid w:val="00BE4A33"/>
    <w:rsid w:val="00BE4D41"/>
    <w:rsid w:val="00BE4D67"/>
    <w:rsid w:val="00BE54ED"/>
    <w:rsid w:val="00BE5538"/>
    <w:rsid w:val="00BE563C"/>
    <w:rsid w:val="00BE59C4"/>
    <w:rsid w:val="00BE5A6C"/>
    <w:rsid w:val="00BE60BD"/>
    <w:rsid w:val="00BE6138"/>
    <w:rsid w:val="00BE63DF"/>
    <w:rsid w:val="00BE6526"/>
    <w:rsid w:val="00BE6574"/>
    <w:rsid w:val="00BE6953"/>
    <w:rsid w:val="00BE6C39"/>
    <w:rsid w:val="00BE6CA7"/>
    <w:rsid w:val="00BE6FFF"/>
    <w:rsid w:val="00BE77CD"/>
    <w:rsid w:val="00BE7EF3"/>
    <w:rsid w:val="00BF0211"/>
    <w:rsid w:val="00BF031C"/>
    <w:rsid w:val="00BF0824"/>
    <w:rsid w:val="00BF09AD"/>
    <w:rsid w:val="00BF109F"/>
    <w:rsid w:val="00BF10A5"/>
    <w:rsid w:val="00BF12FA"/>
    <w:rsid w:val="00BF14B2"/>
    <w:rsid w:val="00BF21CE"/>
    <w:rsid w:val="00BF237E"/>
    <w:rsid w:val="00BF2423"/>
    <w:rsid w:val="00BF2B41"/>
    <w:rsid w:val="00BF31D0"/>
    <w:rsid w:val="00BF3B44"/>
    <w:rsid w:val="00BF41E8"/>
    <w:rsid w:val="00BF4222"/>
    <w:rsid w:val="00BF435F"/>
    <w:rsid w:val="00BF47A8"/>
    <w:rsid w:val="00BF49D9"/>
    <w:rsid w:val="00BF4C26"/>
    <w:rsid w:val="00BF50C2"/>
    <w:rsid w:val="00BF53C4"/>
    <w:rsid w:val="00BF5464"/>
    <w:rsid w:val="00BF5739"/>
    <w:rsid w:val="00BF5A2F"/>
    <w:rsid w:val="00BF5C4B"/>
    <w:rsid w:val="00BF5EEC"/>
    <w:rsid w:val="00BF5F7C"/>
    <w:rsid w:val="00BF61DD"/>
    <w:rsid w:val="00BF650C"/>
    <w:rsid w:val="00BF7528"/>
    <w:rsid w:val="00BF7B55"/>
    <w:rsid w:val="00BF7B7D"/>
    <w:rsid w:val="00C00B18"/>
    <w:rsid w:val="00C00F7A"/>
    <w:rsid w:val="00C0110B"/>
    <w:rsid w:val="00C0119E"/>
    <w:rsid w:val="00C01806"/>
    <w:rsid w:val="00C01841"/>
    <w:rsid w:val="00C0187E"/>
    <w:rsid w:val="00C0187F"/>
    <w:rsid w:val="00C01A3D"/>
    <w:rsid w:val="00C01B83"/>
    <w:rsid w:val="00C01BFA"/>
    <w:rsid w:val="00C01C7F"/>
    <w:rsid w:val="00C020B5"/>
    <w:rsid w:val="00C021FA"/>
    <w:rsid w:val="00C029DD"/>
    <w:rsid w:val="00C03193"/>
    <w:rsid w:val="00C033A5"/>
    <w:rsid w:val="00C0356A"/>
    <w:rsid w:val="00C03724"/>
    <w:rsid w:val="00C03B7A"/>
    <w:rsid w:val="00C03BA6"/>
    <w:rsid w:val="00C04086"/>
    <w:rsid w:val="00C04527"/>
    <w:rsid w:val="00C04605"/>
    <w:rsid w:val="00C049FD"/>
    <w:rsid w:val="00C04C27"/>
    <w:rsid w:val="00C04CAF"/>
    <w:rsid w:val="00C04DD0"/>
    <w:rsid w:val="00C04EF9"/>
    <w:rsid w:val="00C051BB"/>
    <w:rsid w:val="00C05328"/>
    <w:rsid w:val="00C056EC"/>
    <w:rsid w:val="00C05BAA"/>
    <w:rsid w:val="00C060FB"/>
    <w:rsid w:val="00C0621C"/>
    <w:rsid w:val="00C062EC"/>
    <w:rsid w:val="00C06302"/>
    <w:rsid w:val="00C0650B"/>
    <w:rsid w:val="00C0651F"/>
    <w:rsid w:val="00C06709"/>
    <w:rsid w:val="00C06BF2"/>
    <w:rsid w:val="00C06DAB"/>
    <w:rsid w:val="00C07011"/>
    <w:rsid w:val="00C0715B"/>
    <w:rsid w:val="00C072DE"/>
    <w:rsid w:val="00C077C3"/>
    <w:rsid w:val="00C07957"/>
    <w:rsid w:val="00C102CD"/>
    <w:rsid w:val="00C102EF"/>
    <w:rsid w:val="00C105C1"/>
    <w:rsid w:val="00C105C7"/>
    <w:rsid w:val="00C10B65"/>
    <w:rsid w:val="00C10C0C"/>
    <w:rsid w:val="00C1137A"/>
    <w:rsid w:val="00C115F5"/>
    <w:rsid w:val="00C117F2"/>
    <w:rsid w:val="00C11896"/>
    <w:rsid w:val="00C118D8"/>
    <w:rsid w:val="00C11D16"/>
    <w:rsid w:val="00C11E93"/>
    <w:rsid w:val="00C122F5"/>
    <w:rsid w:val="00C125A8"/>
    <w:rsid w:val="00C1261A"/>
    <w:rsid w:val="00C12714"/>
    <w:rsid w:val="00C13110"/>
    <w:rsid w:val="00C1352A"/>
    <w:rsid w:val="00C140D7"/>
    <w:rsid w:val="00C141C3"/>
    <w:rsid w:val="00C14286"/>
    <w:rsid w:val="00C142FE"/>
    <w:rsid w:val="00C1474E"/>
    <w:rsid w:val="00C14A92"/>
    <w:rsid w:val="00C14C10"/>
    <w:rsid w:val="00C14DC6"/>
    <w:rsid w:val="00C14E51"/>
    <w:rsid w:val="00C15027"/>
    <w:rsid w:val="00C1545D"/>
    <w:rsid w:val="00C15556"/>
    <w:rsid w:val="00C15BDD"/>
    <w:rsid w:val="00C15C31"/>
    <w:rsid w:val="00C15CC4"/>
    <w:rsid w:val="00C15EDE"/>
    <w:rsid w:val="00C161D4"/>
    <w:rsid w:val="00C1654B"/>
    <w:rsid w:val="00C1672F"/>
    <w:rsid w:val="00C16AB2"/>
    <w:rsid w:val="00C16C57"/>
    <w:rsid w:val="00C16CB5"/>
    <w:rsid w:val="00C16F56"/>
    <w:rsid w:val="00C176AB"/>
    <w:rsid w:val="00C17733"/>
    <w:rsid w:val="00C17927"/>
    <w:rsid w:val="00C17992"/>
    <w:rsid w:val="00C202D3"/>
    <w:rsid w:val="00C204A6"/>
    <w:rsid w:val="00C20717"/>
    <w:rsid w:val="00C2097B"/>
    <w:rsid w:val="00C20A49"/>
    <w:rsid w:val="00C20EA9"/>
    <w:rsid w:val="00C21825"/>
    <w:rsid w:val="00C218AA"/>
    <w:rsid w:val="00C21B12"/>
    <w:rsid w:val="00C21B9E"/>
    <w:rsid w:val="00C21BA5"/>
    <w:rsid w:val="00C21CC9"/>
    <w:rsid w:val="00C224AD"/>
    <w:rsid w:val="00C22695"/>
    <w:rsid w:val="00C226E2"/>
    <w:rsid w:val="00C22ACC"/>
    <w:rsid w:val="00C22FF5"/>
    <w:rsid w:val="00C230E2"/>
    <w:rsid w:val="00C23335"/>
    <w:rsid w:val="00C23658"/>
    <w:rsid w:val="00C236BC"/>
    <w:rsid w:val="00C236FF"/>
    <w:rsid w:val="00C238D0"/>
    <w:rsid w:val="00C23A34"/>
    <w:rsid w:val="00C23B2C"/>
    <w:rsid w:val="00C23B78"/>
    <w:rsid w:val="00C23E4F"/>
    <w:rsid w:val="00C23F4F"/>
    <w:rsid w:val="00C23FCF"/>
    <w:rsid w:val="00C2447B"/>
    <w:rsid w:val="00C248D6"/>
    <w:rsid w:val="00C24ACD"/>
    <w:rsid w:val="00C24AE7"/>
    <w:rsid w:val="00C24C3E"/>
    <w:rsid w:val="00C24E3E"/>
    <w:rsid w:val="00C24F0E"/>
    <w:rsid w:val="00C24F7C"/>
    <w:rsid w:val="00C25032"/>
    <w:rsid w:val="00C2592B"/>
    <w:rsid w:val="00C2593C"/>
    <w:rsid w:val="00C25ADD"/>
    <w:rsid w:val="00C2662C"/>
    <w:rsid w:val="00C269AB"/>
    <w:rsid w:val="00C26AAB"/>
    <w:rsid w:val="00C26FC0"/>
    <w:rsid w:val="00C272DE"/>
    <w:rsid w:val="00C27452"/>
    <w:rsid w:val="00C274A8"/>
    <w:rsid w:val="00C275CF"/>
    <w:rsid w:val="00C277C7"/>
    <w:rsid w:val="00C27B02"/>
    <w:rsid w:val="00C27B35"/>
    <w:rsid w:val="00C27F43"/>
    <w:rsid w:val="00C27FE2"/>
    <w:rsid w:val="00C3002E"/>
    <w:rsid w:val="00C302AF"/>
    <w:rsid w:val="00C302E4"/>
    <w:rsid w:val="00C30449"/>
    <w:rsid w:val="00C30533"/>
    <w:rsid w:val="00C30C7F"/>
    <w:rsid w:val="00C30DB1"/>
    <w:rsid w:val="00C3108D"/>
    <w:rsid w:val="00C31135"/>
    <w:rsid w:val="00C3117B"/>
    <w:rsid w:val="00C3185F"/>
    <w:rsid w:val="00C31B69"/>
    <w:rsid w:val="00C31E8B"/>
    <w:rsid w:val="00C321B6"/>
    <w:rsid w:val="00C324A3"/>
    <w:rsid w:val="00C32768"/>
    <w:rsid w:val="00C32782"/>
    <w:rsid w:val="00C329F5"/>
    <w:rsid w:val="00C32F17"/>
    <w:rsid w:val="00C32F47"/>
    <w:rsid w:val="00C3313C"/>
    <w:rsid w:val="00C33674"/>
    <w:rsid w:val="00C33881"/>
    <w:rsid w:val="00C3391D"/>
    <w:rsid w:val="00C33947"/>
    <w:rsid w:val="00C339BB"/>
    <w:rsid w:val="00C33CD8"/>
    <w:rsid w:val="00C33E57"/>
    <w:rsid w:val="00C33F8D"/>
    <w:rsid w:val="00C34222"/>
    <w:rsid w:val="00C345E0"/>
    <w:rsid w:val="00C347D0"/>
    <w:rsid w:val="00C348D2"/>
    <w:rsid w:val="00C34B37"/>
    <w:rsid w:val="00C34C46"/>
    <w:rsid w:val="00C34D5F"/>
    <w:rsid w:val="00C34F26"/>
    <w:rsid w:val="00C352B9"/>
    <w:rsid w:val="00C352DB"/>
    <w:rsid w:val="00C355B4"/>
    <w:rsid w:val="00C355E6"/>
    <w:rsid w:val="00C3596D"/>
    <w:rsid w:val="00C35A6E"/>
    <w:rsid w:val="00C35B2C"/>
    <w:rsid w:val="00C35C15"/>
    <w:rsid w:val="00C362AF"/>
    <w:rsid w:val="00C3632F"/>
    <w:rsid w:val="00C36520"/>
    <w:rsid w:val="00C365D0"/>
    <w:rsid w:val="00C36690"/>
    <w:rsid w:val="00C368D5"/>
    <w:rsid w:val="00C36AC9"/>
    <w:rsid w:val="00C36B82"/>
    <w:rsid w:val="00C36BDC"/>
    <w:rsid w:val="00C3702F"/>
    <w:rsid w:val="00C37125"/>
    <w:rsid w:val="00C3720B"/>
    <w:rsid w:val="00C3763A"/>
    <w:rsid w:val="00C4071C"/>
    <w:rsid w:val="00C40ABD"/>
    <w:rsid w:val="00C40CAD"/>
    <w:rsid w:val="00C4153C"/>
    <w:rsid w:val="00C4268F"/>
    <w:rsid w:val="00C42723"/>
    <w:rsid w:val="00C429CA"/>
    <w:rsid w:val="00C42A03"/>
    <w:rsid w:val="00C42BBE"/>
    <w:rsid w:val="00C42D3D"/>
    <w:rsid w:val="00C42D85"/>
    <w:rsid w:val="00C4301F"/>
    <w:rsid w:val="00C43187"/>
    <w:rsid w:val="00C4326F"/>
    <w:rsid w:val="00C4371E"/>
    <w:rsid w:val="00C43AEA"/>
    <w:rsid w:val="00C43B31"/>
    <w:rsid w:val="00C43B7B"/>
    <w:rsid w:val="00C4437E"/>
    <w:rsid w:val="00C44519"/>
    <w:rsid w:val="00C4475E"/>
    <w:rsid w:val="00C44942"/>
    <w:rsid w:val="00C44D5D"/>
    <w:rsid w:val="00C44E4F"/>
    <w:rsid w:val="00C44EEB"/>
    <w:rsid w:val="00C45365"/>
    <w:rsid w:val="00C4578A"/>
    <w:rsid w:val="00C4598F"/>
    <w:rsid w:val="00C45B05"/>
    <w:rsid w:val="00C45C37"/>
    <w:rsid w:val="00C45F9B"/>
    <w:rsid w:val="00C460B4"/>
    <w:rsid w:val="00C461BD"/>
    <w:rsid w:val="00C461F9"/>
    <w:rsid w:val="00C46275"/>
    <w:rsid w:val="00C4696B"/>
    <w:rsid w:val="00C46CED"/>
    <w:rsid w:val="00C46D07"/>
    <w:rsid w:val="00C4709B"/>
    <w:rsid w:val="00C470DD"/>
    <w:rsid w:val="00C470E9"/>
    <w:rsid w:val="00C4710A"/>
    <w:rsid w:val="00C4712A"/>
    <w:rsid w:val="00C47173"/>
    <w:rsid w:val="00C473A2"/>
    <w:rsid w:val="00C47A13"/>
    <w:rsid w:val="00C47B8C"/>
    <w:rsid w:val="00C50252"/>
    <w:rsid w:val="00C502EC"/>
    <w:rsid w:val="00C5036C"/>
    <w:rsid w:val="00C5070E"/>
    <w:rsid w:val="00C5084C"/>
    <w:rsid w:val="00C50AD6"/>
    <w:rsid w:val="00C50C2A"/>
    <w:rsid w:val="00C50E9D"/>
    <w:rsid w:val="00C50ED2"/>
    <w:rsid w:val="00C518F1"/>
    <w:rsid w:val="00C51D69"/>
    <w:rsid w:val="00C5224F"/>
    <w:rsid w:val="00C5231D"/>
    <w:rsid w:val="00C52413"/>
    <w:rsid w:val="00C524CA"/>
    <w:rsid w:val="00C526BE"/>
    <w:rsid w:val="00C5280F"/>
    <w:rsid w:val="00C528C1"/>
    <w:rsid w:val="00C52BDD"/>
    <w:rsid w:val="00C52CE7"/>
    <w:rsid w:val="00C52D91"/>
    <w:rsid w:val="00C52FAA"/>
    <w:rsid w:val="00C5330B"/>
    <w:rsid w:val="00C537B4"/>
    <w:rsid w:val="00C53EBD"/>
    <w:rsid w:val="00C54012"/>
    <w:rsid w:val="00C54053"/>
    <w:rsid w:val="00C540A5"/>
    <w:rsid w:val="00C5461D"/>
    <w:rsid w:val="00C5472C"/>
    <w:rsid w:val="00C54A61"/>
    <w:rsid w:val="00C54DEA"/>
    <w:rsid w:val="00C5507B"/>
    <w:rsid w:val="00C551AD"/>
    <w:rsid w:val="00C556EC"/>
    <w:rsid w:val="00C55747"/>
    <w:rsid w:val="00C55851"/>
    <w:rsid w:val="00C55948"/>
    <w:rsid w:val="00C55968"/>
    <w:rsid w:val="00C55AFF"/>
    <w:rsid w:val="00C55D15"/>
    <w:rsid w:val="00C55D7E"/>
    <w:rsid w:val="00C55DA6"/>
    <w:rsid w:val="00C560FF"/>
    <w:rsid w:val="00C563B6"/>
    <w:rsid w:val="00C5652A"/>
    <w:rsid w:val="00C567A4"/>
    <w:rsid w:val="00C56AEB"/>
    <w:rsid w:val="00C56B09"/>
    <w:rsid w:val="00C56C94"/>
    <w:rsid w:val="00C56D65"/>
    <w:rsid w:val="00C56D7B"/>
    <w:rsid w:val="00C56E6F"/>
    <w:rsid w:val="00C57057"/>
    <w:rsid w:val="00C573DB"/>
    <w:rsid w:val="00C57497"/>
    <w:rsid w:val="00C57A62"/>
    <w:rsid w:val="00C57C9F"/>
    <w:rsid w:val="00C57F2D"/>
    <w:rsid w:val="00C600F5"/>
    <w:rsid w:val="00C609D1"/>
    <w:rsid w:val="00C60ADD"/>
    <w:rsid w:val="00C6141B"/>
    <w:rsid w:val="00C614FC"/>
    <w:rsid w:val="00C617AF"/>
    <w:rsid w:val="00C6183D"/>
    <w:rsid w:val="00C6187C"/>
    <w:rsid w:val="00C61A8A"/>
    <w:rsid w:val="00C61B00"/>
    <w:rsid w:val="00C6264E"/>
    <w:rsid w:val="00C62A76"/>
    <w:rsid w:val="00C62FE3"/>
    <w:rsid w:val="00C63658"/>
    <w:rsid w:val="00C63744"/>
    <w:rsid w:val="00C637A0"/>
    <w:rsid w:val="00C638D3"/>
    <w:rsid w:val="00C63F95"/>
    <w:rsid w:val="00C63FB9"/>
    <w:rsid w:val="00C6421B"/>
    <w:rsid w:val="00C64E8B"/>
    <w:rsid w:val="00C64F08"/>
    <w:rsid w:val="00C65577"/>
    <w:rsid w:val="00C657B0"/>
    <w:rsid w:val="00C65973"/>
    <w:rsid w:val="00C65C58"/>
    <w:rsid w:val="00C65DDE"/>
    <w:rsid w:val="00C65F2C"/>
    <w:rsid w:val="00C663AE"/>
    <w:rsid w:val="00C6698D"/>
    <w:rsid w:val="00C669F4"/>
    <w:rsid w:val="00C66B19"/>
    <w:rsid w:val="00C66BA5"/>
    <w:rsid w:val="00C66D9D"/>
    <w:rsid w:val="00C66EC2"/>
    <w:rsid w:val="00C66ECE"/>
    <w:rsid w:val="00C66FF4"/>
    <w:rsid w:val="00C6718A"/>
    <w:rsid w:val="00C67215"/>
    <w:rsid w:val="00C672C2"/>
    <w:rsid w:val="00C67420"/>
    <w:rsid w:val="00C676F0"/>
    <w:rsid w:val="00C67A41"/>
    <w:rsid w:val="00C67BD8"/>
    <w:rsid w:val="00C67C94"/>
    <w:rsid w:val="00C70324"/>
    <w:rsid w:val="00C705A9"/>
    <w:rsid w:val="00C705F9"/>
    <w:rsid w:val="00C706AD"/>
    <w:rsid w:val="00C706ED"/>
    <w:rsid w:val="00C708FF"/>
    <w:rsid w:val="00C7091D"/>
    <w:rsid w:val="00C7095B"/>
    <w:rsid w:val="00C7127C"/>
    <w:rsid w:val="00C71743"/>
    <w:rsid w:val="00C71A5A"/>
    <w:rsid w:val="00C7254D"/>
    <w:rsid w:val="00C7285B"/>
    <w:rsid w:val="00C72A87"/>
    <w:rsid w:val="00C72CB3"/>
    <w:rsid w:val="00C72DD5"/>
    <w:rsid w:val="00C733E3"/>
    <w:rsid w:val="00C73467"/>
    <w:rsid w:val="00C73762"/>
    <w:rsid w:val="00C737DF"/>
    <w:rsid w:val="00C73941"/>
    <w:rsid w:val="00C73C32"/>
    <w:rsid w:val="00C73E2D"/>
    <w:rsid w:val="00C73E62"/>
    <w:rsid w:val="00C73EE7"/>
    <w:rsid w:val="00C74694"/>
    <w:rsid w:val="00C749F8"/>
    <w:rsid w:val="00C74D51"/>
    <w:rsid w:val="00C752FF"/>
    <w:rsid w:val="00C75376"/>
    <w:rsid w:val="00C758D1"/>
    <w:rsid w:val="00C75D3C"/>
    <w:rsid w:val="00C75FC8"/>
    <w:rsid w:val="00C76152"/>
    <w:rsid w:val="00C76609"/>
    <w:rsid w:val="00C766E6"/>
    <w:rsid w:val="00C7671E"/>
    <w:rsid w:val="00C77048"/>
    <w:rsid w:val="00C7714C"/>
    <w:rsid w:val="00C77431"/>
    <w:rsid w:val="00C77463"/>
    <w:rsid w:val="00C7756F"/>
    <w:rsid w:val="00C776E9"/>
    <w:rsid w:val="00C7795E"/>
    <w:rsid w:val="00C77CEE"/>
    <w:rsid w:val="00C803BA"/>
    <w:rsid w:val="00C805FC"/>
    <w:rsid w:val="00C80845"/>
    <w:rsid w:val="00C80CF9"/>
    <w:rsid w:val="00C810E4"/>
    <w:rsid w:val="00C8164C"/>
    <w:rsid w:val="00C81A2F"/>
    <w:rsid w:val="00C81C84"/>
    <w:rsid w:val="00C81F8A"/>
    <w:rsid w:val="00C8209B"/>
    <w:rsid w:val="00C824C8"/>
    <w:rsid w:val="00C82654"/>
    <w:rsid w:val="00C826F9"/>
    <w:rsid w:val="00C82AB1"/>
    <w:rsid w:val="00C82CBA"/>
    <w:rsid w:val="00C82E6B"/>
    <w:rsid w:val="00C82EEA"/>
    <w:rsid w:val="00C82F9F"/>
    <w:rsid w:val="00C83166"/>
    <w:rsid w:val="00C8319D"/>
    <w:rsid w:val="00C8351C"/>
    <w:rsid w:val="00C83809"/>
    <w:rsid w:val="00C83E01"/>
    <w:rsid w:val="00C840C9"/>
    <w:rsid w:val="00C84134"/>
    <w:rsid w:val="00C84512"/>
    <w:rsid w:val="00C84574"/>
    <w:rsid w:val="00C8466C"/>
    <w:rsid w:val="00C84BF4"/>
    <w:rsid w:val="00C84C7B"/>
    <w:rsid w:val="00C84CC9"/>
    <w:rsid w:val="00C84FC0"/>
    <w:rsid w:val="00C851F0"/>
    <w:rsid w:val="00C85719"/>
    <w:rsid w:val="00C85DCC"/>
    <w:rsid w:val="00C85E79"/>
    <w:rsid w:val="00C85FCE"/>
    <w:rsid w:val="00C864F7"/>
    <w:rsid w:val="00C86701"/>
    <w:rsid w:val="00C86AA8"/>
    <w:rsid w:val="00C86AC6"/>
    <w:rsid w:val="00C86C39"/>
    <w:rsid w:val="00C86D81"/>
    <w:rsid w:val="00C86F66"/>
    <w:rsid w:val="00C87016"/>
    <w:rsid w:val="00C870EA"/>
    <w:rsid w:val="00C8741D"/>
    <w:rsid w:val="00C874C7"/>
    <w:rsid w:val="00C876AC"/>
    <w:rsid w:val="00C8770E"/>
    <w:rsid w:val="00C879DA"/>
    <w:rsid w:val="00C87DA9"/>
    <w:rsid w:val="00C90087"/>
    <w:rsid w:val="00C9013C"/>
    <w:rsid w:val="00C90176"/>
    <w:rsid w:val="00C90211"/>
    <w:rsid w:val="00C9043B"/>
    <w:rsid w:val="00C909A5"/>
    <w:rsid w:val="00C90B65"/>
    <w:rsid w:val="00C90D12"/>
    <w:rsid w:val="00C90F49"/>
    <w:rsid w:val="00C918C5"/>
    <w:rsid w:val="00C91934"/>
    <w:rsid w:val="00C91B78"/>
    <w:rsid w:val="00C91D65"/>
    <w:rsid w:val="00C91D86"/>
    <w:rsid w:val="00C9201F"/>
    <w:rsid w:val="00C921AD"/>
    <w:rsid w:val="00C924B3"/>
    <w:rsid w:val="00C92679"/>
    <w:rsid w:val="00C926C3"/>
    <w:rsid w:val="00C926D3"/>
    <w:rsid w:val="00C92AA9"/>
    <w:rsid w:val="00C92EC9"/>
    <w:rsid w:val="00C92F43"/>
    <w:rsid w:val="00C9377F"/>
    <w:rsid w:val="00C937B2"/>
    <w:rsid w:val="00C93FD5"/>
    <w:rsid w:val="00C943CA"/>
    <w:rsid w:val="00C944C8"/>
    <w:rsid w:val="00C94888"/>
    <w:rsid w:val="00C94D39"/>
    <w:rsid w:val="00C95AA4"/>
    <w:rsid w:val="00C95C3F"/>
    <w:rsid w:val="00C95CFF"/>
    <w:rsid w:val="00C960A2"/>
    <w:rsid w:val="00C9624D"/>
    <w:rsid w:val="00C96277"/>
    <w:rsid w:val="00C964F5"/>
    <w:rsid w:val="00C966D4"/>
    <w:rsid w:val="00C96940"/>
    <w:rsid w:val="00C97004"/>
    <w:rsid w:val="00C970FB"/>
    <w:rsid w:val="00C971DE"/>
    <w:rsid w:val="00C974D9"/>
    <w:rsid w:val="00C974F4"/>
    <w:rsid w:val="00C97C25"/>
    <w:rsid w:val="00C97D06"/>
    <w:rsid w:val="00CA0297"/>
    <w:rsid w:val="00CA06C8"/>
    <w:rsid w:val="00CA0828"/>
    <w:rsid w:val="00CA0BD6"/>
    <w:rsid w:val="00CA0E6A"/>
    <w:rsid w:val="00CA0EE0"/>
    <w:rsid w:val="00CA0F7F"/>
    <w:rsid w:val="00CA1085"/>
    <w:rsid w:val="00CA1526"/>
    <w:rsid w:val="00CA1849"/>
    <w:rsid w:val="00CA1AF9"/>
    <w:rsid w:val="00CA1CD7"/>
    <w:rsid w:val="00CA1E73"/>
    <w:rsid w:val="00CA20CE"/>
    <w:rsid w:val="00CA2189"/>
    <w:rsid w:val="00CA21E4"/>
    <w:rsid w:val="00CA225B"/>
    <w:rsid w:val="00CA2451"/>
    <w:rsid w:val="00CA252A"/>
    <w:rsid w:val="00CA2623"/>
    <w:rsid w:val="00CA299C"/>
    <w:rsid w:val="00CA2A19"/>
    <w:rsid w:val="00CA2A6C"/>
    <w:rsid w:val="00CA2C09"/>
    <w:rsid w:val="00CA31C7"/>
    <w:rsid w:val="00CA33AD"/>
    <w:rsid w:val="00CA3D06"/>
    <w:rsid w:val="00CA3F57"/>
    <w:rsid w:val="00CA42BA"/>
    <w:rsid w:val="00CA479C"/>
    <w:rsid w:val="00CA4878"/>
    <w:rsid w:val="00CA4EF0"/>
    <w:rsid w:val="00CA54AF"/>
    <w:rsid w:val="00CA55C3"/>
    <w:rsid w:val="00CA56DF"/>
    <w:rsid w:val="00CA58F9"/>
    <w:rsid w:val="00CA59BD"/>
    <w:rsid w:val="00CA623E"/>
    <w:rsid w:val="00CA664A"/>
    <w:rsid w:val="00CA6A28"/>
    <w:rsid w:val="00CA6A45"/>
    <w:rsid w:val="00CA6F6C"/>
    <w:rsid w:val="00CA6FF0"/>
    <w:rsid w:val="00CA72BF"/>
    <w:rsid w:val="00CA7457"/>
    <w:rsid w:val="00CA74C6"/>
    <w:rsid w:val="00CA75DA"/>
    <w:rsid w:val="00CA7824"/>
    <w:rsid w:val="00CA796C"/>
    <w:rsid w:val="00CB014F"/>
    <w:rsid w:val="00CB0450"/>
    <w:rsid w:val="00CB05C2"/>
    <w:rsid w:val="00CB0A77"/>
    <w:rsid w:val="00CB0E69"/>
    <w:rsid w:val="00CB0ED9"/>
    <w:rsid w:val="00CB1154"/>
    <w:rsid w:val="00CB12BF"/>
    <w:rsid w:val="00CB12FD"/>
    <w:rsid w:val="00CB138A"/>
    <w:rsid w:val="00CB17A3"/>
    <w:rsid w:val="00CB188E"/>
    <w:rsid w:val="00CB1981"/>
    <w:rsid w:val="00CB1B2F"/>
    <w:rsid w:val="00CB1BC7"/>
    <w:rsid w:val="00CB1F5F"/>
    <w:rsid w:val="00CB29C9"/>
    <w:rsid w:val="00CB2A5F"/>
    <w:rsid w:val="00CB2D49"/>
    <w:rsid w:val="00CB34AD"/>
    <w:rsid w:val="00CB35C6"/>
    <w:rsid w:val="00CB378E"/>
    <w:rsid w:val="00CB390D"/>
    <w:rsid w:val="00CB3E1B"/>
    <w:rsid w:val="00CB4073"/>
    <w:rsid w:val="00CB4178"/>
    <w:rsid w:val="00CB4226"/>
    <w:rsid w:val="00CB434C"/>
    <w:rsid w:val="00CB4C0B"/>
    <w:rsid w:val="00CB4D29"/>
    <w:rsid w:val="00CB508C"/>
    <w:rsid w:val="00CB54FF"/>
    <w:rsid w:val="00CB586C"/>
    <w:rsid w:val="00CB671D"/>
    <w:rsid w:val="00CB6A76"/>
    <w:rsid w:val="00CB6BD8"/>
    <w:rsid w:val="00CB6C53"/>
    <w:rsid w:val="00CB6ECC"/>
    <w:rsid w:val="00CB7488"/>
    <w:rsid w:val="00CB74B0"/>
    <w:rsid w:val="00CB76C0"/>
    <w:rsid w:val="00CB777B"/>
    <w:rsid w:val="00CB7933"/>
    <w:rsid w:val="00CB7A2F"/>
    <w:rsid w:val="00CB7CD8"/>
    <w:rsid w:val="00CB7E5C"/>
    <w:rsid w:val="00CC040A"/>
    <w:rsid w:val="00CC07B4"/>
    <w:rsid w:val="00CC07DA"/>
    <w:rsid w:val="00CC07EE"/>
    <w:rsid w:val="00CC12BD"/>
    <w:rsid w:val="00CC172F"/>
    <w:rsid w:val="00CC1816"/>
    <w:rsid w:val="00CC1F48"/>
    <w:rsid w:val="00CC2359"/>
    <w:rsid w:val="00CC2692"/>
    <w:rsid w:val="00CC29DC"/>
    <w:rsid w:val="00CC2D43"/>
    <w:rsid w:val="00CC3687"/>
    <w:rsid w:val="00CC36B2"/>
    <w:rsid w:val="00CC3754"/>
    <w:rsid w:val="00CC3B7B"/>
    <w:rsid w:val="00CC3D33"/>
    <w:rsid w:val="00CC3F6E"/>
    <w:rsid w:val="00CC40C7"/>
    <w:rsid w:val="00CC413C"/>
    <w:rsid w:val="00CC460A"/>
    <w:rsid w:val="00CC48B1"/>
    <w:rsid w:val="00CC4A7F"/>
    <w:rsid w:val="00CC4B76"/>
    <w:rsid w:val="00CC4CBD"/>
    <w:rsid w:val="00CC4CE7"/>
    <w:rsid w:val="00CC54D0"/>
    <w:rsid w:val="00CC566A"/>
    <w:rsid w:val="00CC56B8"/>
    <w:rsid w:val="00CC5C01"/>
    <w:rsid w:val="00CC5D22"/>
    <w:rsid w:val="00CC6062"/>
    <w:rsid w:val="00CC647B"/>
    <w:rsid w:val="00CC6964"/>
    <w:rsid w:val="00CC6C9D"/>
    <w:rsid w:val="00CC6F70"/>
    <w:rsid w:val="00CC7286"/>
    <w:rsid w:val="00CC7359"/>
    <w:rsid w:val="00CC73DB"/>
    <w:rsid w:val="00CC7544"/>
    <w:rsid w:val="00CC7BEC"/>
    <w:rsid w:val="00CC7C61"/>
    <w:rsid w:val="00CD002B"/>
    <w:rsid w:val="00CD02CF"/>
    <w:rsid w:val="00CD0B08"/>
    <w:rsid w:val="00CD0BFF"/>
    <w:rsid w:val="00CD0CCD"/>
    <w:rsid w:val="00CD0DE4"/>
    <w:rsid w:val="00CD0F15"/>
    <w:rsid w:val="00CD0F74"/>
    <w:rsid w:val="00CD138D"/>
    <w:rsid w:val="00CD13CD"/>
    <w:rsid w:val="00CD1609"/>
    <w:rsid w:val="00CD183D"/>
    <w:rsid w:val="00CD199E"/>
    <w:rsid w:val="00CD1CDC"/>
    <w:rsid w:val="00CD2D51"/>
    <w:rsid w:val="00CD2F17"/>
    <w:rsid w:val="00CD33FE"/>
    <w:rsid w:val="00CD34AF"/>
    <w:rsid w:val="00CD375B"/>
    <w:rsid w:val="00CD3D24"/>
    <w:rsid w:val="00CD3F9B"/>
    <w:rsid w:val="00CD4021"/>
    <w:rsid w:val="00CD432E"/>
    <w:rsid w:val="00CD45FF"/>
    <w:rsid w:val="00CD47BE"/>
    <w:rsid w:val="00CD4C11"/>
    <w:rsid w:val="00CD4CD8"/>
    <w:rsid w:val="00CD5365"/>
    <w:rsid w:val="00CD5E26"/>
    <w:rsid w:val="00CD64C4"/>
    <w:rsid w:val="00CD6878"/>
    <w:rsid w:val="00CD68F8"/>
    <w:rsid w:val="00CD6A9B"/>
    <w:rsid w:val="00CD6D7A"/>
    <w:rsid w:val="00CD759F"/>
    <w:rsid w:val="00CD7725"/>
    <w:rsid w:val="00CD7A16"/>
    <w:rsid w:val="00CD7B2A"/>
    <w:rsid w:val="00CD7BA6"/>
    <w:rsid w:val="00CD7C22"/>
    <w:rsid w:val="00CD7CEF"/>
    <w:rsid w:val="00CD7DF7"/>
    <w:rsid w:val="00CE047A"/>
    <w:rsid w:val="00CE11CF"/>
    <w:rsid w:val="00CE1509"/>
    <w:rsid w:val="00CE16DC"/>
    <w:rsid w:val="00CE17A0"/>
    <w:rsid w:val="00CE19B0"/>
    <w:rsid w:val="00CE1A9E"/>
    <w:rsid w:val="00CE1BF7"/>
    <w:rsid w:val="00CE1C4C"/>
    <w:rsid w:val="00CE1C7D"/>
    <w:rsid w:val="00CE21EF"/>
    <w:rsid w:val="00CE229A"/>
    <w:rsid w:val="00CE263E"/>
    <w:rsid w:val="00CE2791"/>
    <w:rsid w:val="00CE28EC"/>
    <w:rsid w:val="00CE2A2E"/>
    <w:rsid w:val="00CE2ADD"/>
    <w:rsid w:val="00CE2BED"/>
    <w:rsid w:val="00CE2ED0"/>
    <w:rsid w:val="00CE3293"/>
    <w:rsid w:val="00CE3537"/>
    <w:rsid w:val="00CE358E"/>
    <w:rsid w:val="00CE3791"/>
    <w:rsid w:val="00CE382D"/>
    <w:rsid w:val="00CE3FEB"/>
    <w:rsid w:val="00CE422C"/>
    <w:rsid w:val="00CE480D"/>
    <w:rsid w:val="00CE484E"/>
    <w:rsid w:val="00CE4A64"/>
    <w:rsid w:val="00CE4B5F"/>
    <w:rsid w:val="00CE4BEB"/>
    <w:rsid w:val="00CE5345"/>
    <w:rsid w:val="00CE54B7"/>
    <w:rsid w:val="00CE59B0"/>
    <w:rsid w:val="00CE5FA7"/>
    <w:rsid w:val="00CE5FFA"/>
    <w:rsid w:val="00CE637D"/>
    <w:rsid w:val="00CE6442"/>
    <w:rsid w:val="00CE696E"/>
    <w:rsid w:val="00CE70C6"/>
    <w:rsid w:val="00CE7129"/>
    <w:rsid w:val="00CE7325"/>
    <w:rsid w:val="00CE755B"/>
    <w:rsid w:val="00CE79C1"/>
    <w:rsid w:val="00CF0026"/>
    <w:rsid w:val="00CF0386"/>
    <w:rsid w:val="00CF044F"/>
    <w:rsid w:val="00CF0470"/>
    <w:rsid w:val="00CF06B9"/>
    <w:rsid w:val="00CF08DE"/>
    <w:rsid w:val="00CF0CA5"/>
    <w:rsid w:val="00CF0D08"/>
    <w:rsid w:val="00CF0E53"/>
    <w:rsid w:val="00CF178A"/>
    <w:rsid w:val="00CF2484"/>
    <w:rsid w:val="00CF252F"/>
    <w:rsid w:val="00CF2719"/>
    <w:rsid w:val="00CF29BC"/>
    <w:rsid w:val="00CF2AAF"/>
    <w:rsid w:val="00CF3E2F"/>
    <w:rsid w:val="00CF3E4C"/>
    <w:rsid w:val="00CF45CF"/>
    <w:rsid w:val="00CF4B25"/>
    <w:rsid w:val="00CF4B86"/>
    <w:rsid w:val="00CF4BB4"/>
    <w:rsid w:val="00CF4CAE"/>
    <w:rsid w:val="00CF50FB"/>
    <w:rsid w:val="00CF569C"/>
    <w:rsid w:val="00CF5817"/>
    <w:rsid w:val="00CF588F"/>
    <w:rsid w:val="00CF5931"/>
    <w:rsid w:val="00CF5AB7"/>
    <w:rsid w:val="00CF5D9A"/>
    <w:rsid w:val="00CF6065"/>
    <w:rsid w:val="00CF608C"/>
    <w:rsid w:val="00CF6150"/>
    <w:rsid w:val="00CF677B"/>
    <w:rsid w:val="00CF6842"/>
    <w:rsid w:val="00CF6974"/>
    <w:rsid w:val="00CF6A5D"/>
    <w:rsid w:val="00CF6B64"/>
    <w:rsid w:val="00CF6CA4"/>
    <w:rsid w:val="00CF703B"/>
    <w:rsid w:val="00CF7499"/>
    <w:rsid w:val="00CF74F4"/>
    <w:rsid w:val="00CF7642"/>
    <w:rsid w:val="00CF7E51"/>
    <w:rsid w:val="00D0050B"/>
    <w:rsid w:val="00D00589"/>
    <w:rsid w:val="00D00650"/>
    <w:rsid w:val="00D006A6"/>
    <w:rsid w:val="00D0077A"/>
    <w:rsid w:val="00D0077C"/>
    <w:rsid w:val="00D007AC"/>
    <w:rsid w:val="00D008EA"/>
    <w:rsid w:val="00D00A17"/>
    <w:rsid w:val="00D00B6C"/>
    <w:rsid w:val="00D00E8D"/>
    <w:rsid w:val="00D011A7"/>
    <w:rsid w:val="00D0149E"/>
    <w:rsid w:val="00D01505"/>
    <w:rsid w:val="00D0151A"/>
    <w:rsid w:val="00D017A1"/>
    <w:rsid w:val="00D01A8A"/>
    <w:rsid w:val="00D01F63"/>
    <w:rsid w:val="00D020A2"/>
    <w:rsid w:val="00D021A5"/>
    <w:rsid w:val="00D021D9"/>
    <w:rsid w:val="00D0245F"/>
    <w:rsid w:val="00D026AD"/>
    <w:rsid w:val="00D02D44"/>
    <w:rsid w:val="00D0320B"/>
    <w:rsid w:val="00D0371A"/>
    <w:rsid w:val="00D03757"/>
    <w:rsid w:val="00D03EF2"/>
    <w:rsid w:val="00D03EFF"/>
    <w:rsid w:val="00D04331"/>
    <w:rsid w:val="00D04429"/>
    <w:rsid w:val="00D047C6"/>
    <w:rsid w:val="00D04A41"/>
    <w:rsid w:val="00D04A67"/>
    <w:rsid w:val="00D04EB4"/>
    <w:rsid w:val="00D04FFB"/>
    <w:rsid w:val="00D0503E"/>
    <w:rsid w:val="00D05374"/>
    <w:rsid w:val="00D05A38"/>
    <w:rsid w:val="00D05ABF"/>
    <w:rsid w:val="00D05BF9"/>
    <w:rsid w:val="00D05E0F"/>
    <w:rsid w:val="00D06355"/>
    <w:rsid w:val="00D065B8"/>
    <w:rsid w:val="00D065EF"/>
    <w:rsid w:val="00D06A11"/>
    <w:rsid w:val="00D06BF8"/>
    <w:rsid w:val="00D070DF"/>
    <w:rsid w:val="00D07262"/>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62"/>
    <w:rsid w:val="00D11DC9"/>
    <w:rsid w:val="00D12254"/>
    <w:rsid w:val="00D128DD"/>
    <w:rsid w:val="00D12E23"/>
    <w:rsid w:val="00D13026"/>
    <w:rsid w:val="00D13264"/>
    <w:rsid w:val="00D13324"/>
    <w:rsid w:val="00D13670"/>
    <w:rsid w:val="00D13889"/>
    <w:rsid w:val="00D13969"/>
    <w:rsid w:val="00D14285"/>
    <w:rsid w:val="00D142CF"/>
    <w:rsid w:val="00D14CEF"/>
    <w:rsid w:val="00D14F2E"/>
    <w:rsid w:val="00D14F30"/>
    <w:rsid w:val="00D15E0C"/>
    <w:rsid w:val="00D15FCF"/>
    <w:rsid w:val="00D1607A"/>
    <w:rsid w:val="00D16235"/>
    <w:rsid w:val="00D164D9"/>
    <w:rsid w:val="00D168C3"/>
    <w:rsid w:val="00D16A21"/>
    <w:rsid w:val="00D16DD5"/>
    <w:rsid w:val="00D16F2A"/>
    <w:rsid w:val="00D174B3"/>
    <w:rsid w:val="00D17538"/>
    <w:rsid w:val="00D17C21"/>
    <w:rsid w:val="00D17E54"/>
    <w:rsid w:val="00D200F3"/>
    <w:rsid w:val="00D2024F"/>
    <w:rsid w:val="00D20327"/>
    <w:rsid w:val="00D20417"/>
    <w:rsid w:val="00D204E9"/>
    <w:rsid w:val="00D205A8"/>
    <w:rsid w:val="00D209EE"/>
    <w:rsid w:val="00D21520"/>
    <w:rsid w:val="00D21842"/>
    <w:rsid w:val="00D21981"/>
    <w:rsid w:val="00D21A8B"/>
    <w:rsid w:val="00D21B62"/>
    <w:rsid w:val="00D21BFC"/>
    <w:rsid w:val="00D21E23"/>
    <w:rsid w:val="00D21E31"/>
    <w:rsid w:val="00D21F36"/>
    <w:rsid w:val="00D222CC"/>
    <w:rsid w:val="00D2296F"/>
    <w:rsid w:val="00D22B1D"/>
    <w:rsid w:val="00D2341D"/>
    <w:rsid w:val="00D234F2"/>
    <w:rsid w:val="00D236E1"/>
    <w:rsid w:val="00D23AE0"/>
    <w:rsid w:val="00D23B40"/>
    <w:rsid w:val="00D23C50"/>
    <w:rsid w:val="00D23E0A"/>
    <w:rsid w:val="00D23E10"/>
    <w:rsid w:val="00D23F59"/>
    <w:rsid w:val="00D24120"/>
    <w:rsid w:val="00D246E7"/>
    <w:rsid w:val="00D24766"/>
    <w:rsid w:val="00D248C8"/>
    <w:rsid w:val="00D24BE3"/>
    <w:rsid w:val="00D24FE2"/>
    <w:rsid w:val="00D2519B"/>
    <w:rsid w:val="00D257BA"/>
    <w:rsid w:val="00D25860"/>
    <w:rsid w:val="00D25A3E"/>
    <w:rsid w:val="00D25BCA"/>
    <w:rsid w:val="00D25EB7"/>
    <w:rsid w:val="00D25FF6"/>
    <w:rsid w:val="00D2624A"/>
    <w:rsid w:val="00D263AF"/>
    <w:rsid w:val="00D26629"/>
    <w:rsid w:val="00D26856"/>
    <w:rsid w:val="00D268CB"/>
    <w:rsid w:val="00D26AEF"/>
    <w:rsid w:val="00D27092"/>
    <w:rsid w:val="00D270DC"/>
    <w:rsid w:val="00D2710F"/>
    <w:rsid w:val="00D275F5"/>
    <w:rsid w:val="00D27719"/>
    <w:rsid w:val="00D2783E"/>
    <w:rsid w:val="00D27A40"/>
    <w:rsid w:val="00D27DC2"/>
    <w:rsid w:val="00D27F68"/>
    <w:rsid w:val="00D27F9D"/>
    <w:rsid w:val="00D300A4"/>
    <w:rsid w:val="00D301B6"/>
    <w:rsid w:val="00D305C4"/>
    <w:rsid w:val="00D3071E"/>
    <w:rsid w:val="00D30CAE"/>
    <w:rsid w:val="00D30EDA"/>
    <w:rsid w:val="00D310E9"/>
    <w:rsid w:val="00D3138B"/>
    <w:rsid w:val="00D31420"/>
    <w:rsid w:val="00D314E8"/>
    <w:rsid w:val="00D317ED"/>
    <w:rsid w:val="00D31946"/>
    <w:rsid w:val="00D31A26"/>
    <w:rsid w:val="00D321B3"/>
    <w:rsid w:val="00D322AF"/>
    <w:rsid w:val="00D32558"/>
    <w:rsid w:val="00D32586"/>
    <w:rsid w:val="00D32589"/>
    <w:rsid w:val="00D3288C"/>
    <w:rsid w:val="00D32D88"/>
    <w:rsid w:val="00D32E21"/>
    <w:rsid w:val="00D3300A"/>
    <w:rsid w:val="00D330DE"/>
    <w:rsid w:val="00D33313"/>
    <w:rsid w:val="00D33B58"/>
    <w:rsid w:val="00D33CDA"/>
    <w:rsid w:val="00D33D7C"/>
    <w:rsid w:val="00D33F6E"/>
    <w:rsid w:val="00D34002"/>
    <w:rsid w:val="00D341C5"/>
    <w:rsid w:val="00D3441E"/>
    <w:rsid w:val="00D3478E"/>
    <w:rsid w:val="00D34CDE"/>
    <w:rsid w:val="00D3549C"/>
    <w:rsid w:val="00D3554A"/>
    <w:rsid w:val="00D35805"/>
    <w:rsid w:val="00D35941"/>
    <w:rsid w:val="00D359E6"/>
    <w:rsid w:val="00D35AC8"/>
    <w:rsid w:val="00D36094"/>
    <w:rsid w:val="00D3658F"/>
    <w:rsid w:val="00D3684A"/>
    <w:rsid w:val="00D36CD1"/>
    <w:rsid w:val="00D36DB4"/>
    <w:rsid w:val="00D36E7A"/>
    <w:rsid w:val="00D37023"/>
    <w:rsid w:val="00D37119"/>
    <w:rsid w:val="00D37162"/>
    <w:rsid w:val="00D371F4"/>
    <w:rsid w:val="00D37200"/>
    <w:rsid w:val="00D3731F"/>
    <w:rsid w:val="00D3735B"/>
    <w:rsid w:val="00D37791"/>
    <w:rsid w:val="00D37EC9"/>
    <w:rsid w:val="00D404A0"/>
    <w:rsid w:val="00D4061D"/>
    <w:rsid w:val="00D408FD"/>
    <w:rsid w:val="00D40E68"/>
    <w:rsid w:val="00D4121F"/>
    <w:rsid w:val="00D412A5"/>
    <w:rsid w:val="00D4134E"/>
    <w:rsid w:val="00D41955"/>
    <w:rsid w:val="00D41A9D"/>
    <w:rsid w:val="00D41AC9"/>
    <w:rsid w:val="00D41D24"/>
    <w:rsid w:val="00D41D45"/>
    <w:rsid w:val="00D41DC6"/>
    <w:rsid w:val="00D4214B"/>
    <w:rsid w:val="00D42CA3"/>
    <w:rsid w:val="00D42E27"/>
    <w:rsid w:val="00D43463"/>
    <w:rsid w:val="00D4377F"/>
    <w:rsid w:val="00D43968"/>
    <w:rsid w:val="00D439E5"/>
    <w:rsid w:val="00D43DD8"/>
    <w:rsid w:val="00D43F96"/>
    <w:rsid w:val="00D43FC5"/>
    <w:rsid w:val="00D44005"/>
    <w:rsid w:val="00D44483"/>
    <w:rsid w:val="00D4470B"/>
    <w:rsid w:val="00D4472C"/>
    <w:rsid w:val="00D44748"/>
    <w:rsid w:val="00D44849"/>
    <w:rsid w:val="00D44BBA"/>
    <w:rsid w:val="00D44D87"/>
    <w:rsid w:val="00D450EA"/>
    <w:rsid w:val="00D45262"/>
    <w:rsid w:val="00D4537B"/>
    <w:rsid w:val="00D4541E"/>
    <w:rsid w:val="00D459F5"/>
    <w:rsid w:val="00D45A98"/>
    <w:rsid w:val="00D45AD3"/>
    <w:rsid w:val="00D45B81"/>
    <w:rsid w:val="00D45D6C"/>
    <w:rsid w:val="00D46033"/>
    <w:rsid w:val="00D46A4C"/>
    <w:rsid w:val="00D4728A"/>
    <w:rsid w:val="00D472BD"/>
    <w:rsid w:val="00D475D6"/>
    <w:rsid w:val="00D475F0"/>
    <w:rsid w:val="00D479D0"/>
    <w:rsid w:val="00D47D89"/>
    <w:rsid w:val="00D47DCD"/>
    <w:rsid w:val="00D47E3B"/>
    <w:rsid w:val="00D47EF8"/>
    <w:rsid w:val="00D508F0"/>
    <w:rsid w:val="00D50930"/>
    <w:rsid w:val="00D50987"/>
    <w:rsid w:val="00D50A5B"/>
    <w:rsid w:val="00D50E40"/>
    <w:rsid w:val="00D50EF1"/>
    <w:rsid w:val="00D50F61"/>
    <w:rsid w:val="00D51490"/>
    <w:rsid w:val="00D51635"/>
    <w:rsid w:val="00D51C10"/>
    <w:rsid w:val="00D51C48"/>
    <w:rsid w:val="00D51FA7"/>
    <w:rsid w:val="00D51FB2"/>
    <w:rsid w:val="00D521F4"/>
    <w:rsid w:val="00D52976"/>
    <w:rsid w:val="00D52A02"/>
    <w:rsid w:val="00D52DE6"/>
    <w:rsid w:val="00D530E1"/>
    <w:rsid w:val="00D531BD"/>
    <w:rsid w:val="00D53331"/>
    <w:rsid w:val="00D53806"/>
    <w:rsid w:val="00D53B0C"/>
    <w:rsid w:val="00D53EFA"/>
    <w:rsid w:val="00D54441"/>
    <w:rsid w:val="00D54619"/>
    <w:rsid w:val="00D54B18"/>
    <w:rsid w:val="00D54B5F"/>
    <w:rsid w:val="00D5514D"/>
    <w:rsid w:val="00D55336"/>
    <w:rsid w:val="00D557AB"/>
    <w:rsid w:val="00D55A1F"/>
    <w:rsid w:val="00D55A60"/>
    <w:rsid w:val="00D55D49"/>
    <w:rsid w:val="00D55D82"/>
    <w:rsid w:val="00D5607E"/>
    <w:rsid w:val="00D563B2"/>
    <w:rsid w:val="00D5667E"/>
    <w:rsid w:val="00D56713"/>
    <w:rsid w:val="00D5682B"/>
    <w:rsid w:val="00D56AD2"/>
    <w:rsid w:val="00D56BE2"/>
    <w:rsid w:val="00D56FD0"/>
    <w:rsid w:val="00D57168"/>
    <w:rsid w:val="00D57253"/>
    <w:rsid w:val="00D574F7"/>
    <w:rsid w:val="00D575DC"/>
    <w:rsid w:val="00D57B31"/>
    <w:rsid w:val="00D57B70"/>
    <w:rsid w:val="00D602D6"/>
    <w:rsid w:val="00D60434"/>
    <w:rsid w:val="00D60690"/>
    <w:rsid w:val="00D608FA"/>
    <w:rsid w:val="00D609E1"/>
    <w:rsid w:val="00D60C3B"/>
    <w:rsid w:val="00D60EAD"/>
    <w:rsid w:val="00D61024"/>
    <w:rsid w:val="00D6118A"/>
    <w:rsid w:val="00D6155B"/>
    <w:rsid w:val="00D6185D"/>
    <w:rsid w:val="00D61872"/>
    <w:rsid w:val="00D619C9"/>
    <w:rsid w:val="00D61FD9"/>
    <w:rsid w:val="00D620C9"/>
    <w:rsid w:val="00D6227A"/>
    <w:rsid w:val="00D62297"/>
    <w:rsid w:val="00D623E5"/>
    <w:rsid w:val="00D62634"/>
    <w:rsid w:val="00D62719"/>
    <w:rsid w:val="00D6278E"/>
    <w:rsid w:val="00D62B24"/>
    <w:rsid w:val="00D62B40"/>
    <w:rsid w:val="00D634C1"/>
    <w:rsid w:val="00D63520"/>
    <w:rsid w:val="00D63AC5"/>
    <w:rsid w:val="00D640DB"/>
    <w:rsid w:val="00D640DF"/>
    <w:rsid w:val="00D64159"/>
    <w:rsid w:val="00D644AA"/>
    <w:rsid w:val="00D64558"/>
    <w:rsid w:val="00D645EE"/>
    <w:rsid w:val="00D64601"/>
    <w:rsid w:val="00D64AA0"/>
    <w:rsid w:val="00D64E75"/>
    <w:rsid w:val="00D6501B"/>
    <w:rsid w:val="00D65151"/>
    <w:rsid w:val="00D6516F"/>
    <w:rsid w:val="00D651ED"/>
    <w:rsid w:val="00D6530F"/>
    <w:rsid w:val="00D653EA"/>
    <w:rsid w:val="00D65E4A"/>
    <w:rsid w:val="00D66260"/>
    <w:rsid w:val="00D66287"/>
    <w:rsid w:val="00D6686B"/>
    <w:rsid w:val="00D66D86"/>
    <w:rsid w:val="00D66DE7"/>
    <w:rsid w:val="00D67637"/>
    <w:rsid w:val="00D6777F"/>
    <w:rsid w:val="00D7009E"/>
    <w:rsid w:val="00D7073F"/>
    <w:rsid w:val="00D70953"/>
    <w:rsid w:val="00D713C5"/>
    <w:rsid w:val="00D715CA"/>
    <w:rsid w:val="00D71613"/>
    <w:rsid w:val="00D717F5"/>
    <w:rsid w:val="00D71D2B"/>
    <w:rsid w:val="00D71E33"/>
    <w:rsid w:val="00D72334"/>
    <w:rsid w:val="00D7235C"/>
    <w:rsid w:val="00D723B6"/>
    <w:rsid w:val="00D72510"/>
    <w:rsid w:val="00D7256E"/>
    <w:rsid w:val="00D725A3"/>
    <w:rsid w:val="00D72B10"/>
    <w:rsid w:val="00D72B33"/>
    <w:rsid w:val="00D72B88"/>
    <w:rsid w:val="00D73130"/>
    <w:rsid w:val="00D73681"/>
    <w:rsid w:val="00D736E3"/>
    <w:rsid w:val="00D737DC"/>
    <w:rsid w:val="00D737F8"/>
    <w:rsid w:val="00D73903"/>
    <w:rsid w:val="00D73CE3"/>
    <w:rsid w:val="00D74533"/>
    <w:rsid w:val="00D74756"/>
    <w:rsid w:val="00D74BBC"/>
    <w:rsid w:val="00D74CD4"/>
    <w:rsid w:val="00D75477"/>
    <w:rsid w:val="00D756FB"/>
    <w:rsid w:val="00D75781"/>
    <w:rsid w:val="00D7584A"/>
    <w:rsid w:val="00D75920"/>
    <w:rsid w:val="00D759C6"/>
    <w:rsid w:val="00D759E7"/>
    <w:rsid w:val="00D75D70"/>
    <w:rsid w:val="00D75E68"/>
    <w:rsid w:val="00D75F2F"/>
    <w:rsid w:val="00D75F75"/>
    <w:rsid w:val="00D76164"/>
    <w:rsid w:val="00D762F9"/>
    <w:rsid w:val="00D76606"/>
    <w:rsid w:val="00D76670"/>
    <w:rsid w:val="00D766BE"/>
    <w:rsid w:val="00D76CD7"/>
    <w:rsid w:val="00D76E63"/>
    <w:rsid w:val="00D76ECC"/>
    <w:rsid w:val="00D771E1"/>
    <w:rsid w:val="00D772D9"/>
    <w:rsid w:val="00D77773"/>
    <w:rsid w:val="00D77829"/>
    <w:rsid w:val="00D7799B"/>
    <w:rsid w:val="00D77B82"/>
    <w:rsid w:val="00D802F2"/>
    <w:rsid w:val="00D8082E"/>
    <w:rsid w:val="00D80A92"/>
    <w:rsid w:val="00D80B2D"/>
    <w:rsid w:val="00D80BB6"/>
    <w:rsid w:val="00D80DFB"/>
    <w:rsid w:val="00D80F80"/>
    <w:rsid w:val="00D8145C"/>
    <w:rsid w:val="00D815C1"/>
    <w:rsid w:val="00D816C2"/>
    <w:rsid w:val="00D8186F"/>
    <w:rsid w:val="00D819C8"/>
    <w:rsid w:val="00D81A2F"/>
    <w:rsid w:val="00D81A8E"/>
    <w:rsid w:val="00D81EC4"/>
    <w:rsid w:val="00D81F20"/>
    <w:rsid w:val="00D82787"/>
    <w:rsid w:val="00D83295"/>
    <w:rsid w:val="00D83337"/>
    <w:rsid w:val="00D83430"/>
    <w:rsid w:val="00D835F2"/>
    <w:rsid w:val="00D8384F"/>
    <w:rsid w:val="00D83E03"/>
    <w:rsid w:val="00D8422A"/>
    <w:rsid w:val="00D84582"/>
    <w:rsid w:val="00D847A7"/>
    <w:rsid w:val="00D84A63"/>
    <w:rsid w:val="00D84E77"/>
    <w:rsid w:val="00D85008"/>
    <w:rsid w:val="00D855AA"/>
    <w:rsid w:val="00D857CD"/>
    <w:rsid w:val="00D859D2"/>
    <w:rsid w:val="00D85C90"/>
    <w:rsid w:val="00D86038"/>
    <w:rsid w:val="00D866D7"/>
    <w:rsid w:val="00D86861"/>
    <w:rsid w:val="00D86916"/>
    <w:rsid w:val="00D86994"/>
    <w:rsid w:val="00D86E45"/>
    <w:rsid w:val="00D86E6B"/>
    <w:rsid w:val="00D86F62"/>
    <w:rsid w:val="00D8778C"/>
    <w:rsid w:val="00D879B4"/>
    <w:rsid w:val="00D87AEC"/>
    <w:rsid w:val="00D87C10"/>
    <w:rsid w:val="00D87C6F"/>
    <w:rsid w:val="00D87CA7"/>
    <w:rsid w:val="00D87D40"/>
    <w:rsid w:val="00D87E02"/>
    <w:rsid w:val="00D903F3"/>
    <w:rsid w:val="00D905E6"/>
    <w:rsid w:val="00D90605"/>
    <w:rsid w:val="00D90FA2"/>
    <w:rsid w:val="00D913CB"/>
    <w:rsid w:val="00D91569"/>
    <w:rsid w:val="00D91855"/>
    <w:rsid w:val="00D919D2"/>
    <w:rsid w:val="00D91C06"/>
    <w:rsid w:val="00D91E94"/>
    <w:rsid w:val="00D9207F"/>
    <w:rsid w:val="00D9227F"/>
    <w:rsid w:val="00D92816"/>
    <w:rsid w:val="00D929BA"/>
    <w:rsid w:val="00D92A38"/>
    <w:rsid w:val="00D92F7A"/>
    <w:rsid w:val="00D931B1"/>
    <w:rsid w:val="00D9389E"/>
    <w:rsid w:val="00D938BF"/>
    <w:rsid w:val="00D93A08"/>
    <w:rsid w:val="00D93F36"/>
    <w:rsid w:val="00D941D3"/>
    <w:rsid w:val="00D94454"/>
    <w:rsid w:val="00D944F9"/>
    <w:rsid w:val="00D94542"/>
    <w:rsid w:val="00D95901"/>
    <w:rsid w:val="00D959E8"/>
    <w:rsid w:val="00D96608"/>
    <w:rsid w:val="00D96808"/>
    <w:rsid w:val="00D9687C"/>
    <w:rsid w:val="00D9693D"/>
    <w:rsid w:val="00D96974"/>
    <w:rsid w:val="00D96E58"/>
    <w:rsid w:val="00D97282"/>
    <w:rsid w:val="00D9732C"/>
    <w:rsid w:val="00D97650"/>
    <w:rsid w:val="00D9797B"/>
    <w:rsid w:val="00D97B13"/>
    <w:rsid w:val="00D97DD5"/>
    <w:rsid w:val="00DA0547"/>
    <w:rsid w:val="00DA07D5"/>
    <w:rsid w:val="00DA0960"/>
    <w:rsid w:val="00DA0BB0"/>
    <w:rsid w:val="00DA12D0"/>
    <w:rsid w:val="00DA13B8"/>
    <w:rsid w:val="00DA1408"/>
    <w:rsid w:val="00DA1581"/>
    <w:rsid w:val="00DA1705"/>
    <w:rsid w:val="00DA1822"/>
    <w:rsid w:val="00DA19F1"/>
    <w:rsid w:val="00DA1D52"/>
    <w:rsid w:val="00DA2149"/>
    <w:rsid w:val="00DA2457"/>
    <w:rsid w:val="00DA249B"/>
    <w:rsid w:val="00DA2508"/>
    <w:rsid w:val="00DA2669"/>
    <w:rsid w:val="00DA295A"/>
    <w:rsid w:val="00DA2A78"/>
    <w:rsid w:val="00DA2B07"/>
    <w:rsid w:val="00DA2BD2"/>
    <w:rsid w:val="00DA3128"/>
    <w:rsid w:val="00DA35B4"/>
    <w:rsid w:val="00DA36FD"/>
    <w:rsid w:val="00DA37B0"/>
    <w:rsid w:val="00DA3823"/>
    <w:rsid w:val="00DA3D63"/>
    <w:rsid w:val="00DA3E24"/>
    <w:rsid w:val="00DA416B"/>
    <w:rsid w:val="00DA42BB"/>
    <w:rsid w:val="00DA4827"/>
    <w:rsid w:val="00DA4897"/>
    <w:rsid w:val="00DA4AA8"/>
    <w:rsid w:val="00DA5042"/>
    <w:rsid w:val="00DA582D"/>
    <w:rsid w:val="00DA5963"/>
    <w:rsid w:val="00DA5FA6"/>
    <w:rsid w:val="00DA6214"/>
    <w:rsid w:val="00DA6EF4"/>
    <w:rsid w:val="00DA6F46"/>
    <w:rsid w:val="00DA70C1"/>
    <w:rsid w:val="00DA7507"/>
    <w:rsid w:val="00DA773B"/>
    <w:rsid w:val="00DA773C"/>
    <w:rsid w:val="00DA79F5"/>
    <w:rsid w:val="00DA7FA5"/>
    <w:rsid w:val="00DB0299"/>
    <w:rsid w:val="00DB09EA"/>
    <w:rsid w:val="00DB0E50"/>
    <w:rsid w:val="00DB1088"/>
    <w:rsid w:val="00DB1113"/>
    <w:rsid w:val="00DB11B1"/>
    <w:rsid w:val="00DB169A"/>
    <w:rsid w:val="00DB18C6"/>
    <w:rsid w:val="00DB19AB"/>
    <w:rsid w:val="00DB1C77"/>
    <w:rsid w:val="00DB1EB0"/>
    <w:rsid w:val="00DB2575"/>
    <w:rsid w:val="00DB263E"/>
    <w:rsid w:val="00DB287B"/>
    <w:rsid w:val="00DB2B63"/>
    <w:rsid w:val="00DB2CE9"/>
    <w:rsid w:val="00DB2E27"/>
    <w:rsid w:val="00DB2F61"/>
    <w:rsid w:val="00DB303F"/>
    <w:rsid w:val="00DB3221"/>
    <w:rsid w:val="00DB397C"/>
    <w:rsid w:val="00DB3BE7"/>
    <w:rsid w:val="00DB3E3F"/>
    <w:rsid w:val="00DB42D6"/>
    <w:rsid w:val="00DB438F"/>
    <w:rsid w:val="00DB4BBE"/>
    <w:rsid w:val="00DB4C5F"/>
    <w:rsid w:val="00DB4FF4"/>
    <w:rsid w:val="00DB5660"/>
    <w:rsid w:val="00DB61A9"/>
    <w:rsid w:val="00DB644A"/>
    <w:rsid w:val="00DB6714"/>
    <w:rsid w:val="00DB6CAD"/>
    <w:rsid w:val="00DB6F1F"/>
    <w:rsid w:val="00DB6FA9"/>
    <w:rsid w:val="00DB74F7"/>
    <w:rsid w:val="00DB762C"/>
    <w:rsid w:val="00DB79BB"/>
    <w:rsid w:val="00DB7B97"/>
    <w:rsid w:val="00DB7E14"/>
    <w:rsid w:val="00DC026C"/>
    <w:rsid w:val="00DC02FD"/>
    <w:rsid w:val="00DC03B2"/>
    <w:rsid w:val="00DC0438"/>
    <w:rsid w:val="00DC05C7"/>
    <w:rsid w:val="00DC09FD"/>
    <w:rsid w:val="00DC0B90"/>
    <w:rsid w:val="00DC0B93"/>
    <w:rsid w:val="00DC0CC5"/>
    <w:rsid w:val="00DC0D39"/>
    <w:rsid w:val="00DC0FEA"/>
    <w:rsid w:val="00DC111A"/>
    <w:rsid w:val="00DC1128"/>
    <w:rsid w:val="00DC12CC"/>
    <w:rsid w:val="00DC140A"/>
    <w:rsid w:val="00DC145A"/>
    <w:rsid w:val="00DC15CF"/>
    <w:rsid w:val="00DC1962"/>
    <w:rsid w:val="00DC1CFA"/>
    <w:rsid w:val="00DC1EDC"/>
    <w:rsid w:val="00DC2414"/>
    <w:rsid w:val="00DC2CF2"/>
    <w:rsid w:val="00DC2F16"/>
    <w:rsid w:val="00DC3501"/>
    <w:rsid w:val="00DC3A0B"/>
    <w:rsid w:val="00DC401F"/>
    <w:rsid w:val="00DC4133"/>
    <w:rsid w:val="00DC4418"/>
    <w:rsid w:val="00DC4439"/>
    <w:rsid w:val="00DC4610"/>
    <w:rsid w:val="00DC523F"/>
    <w:rsid w:val="00DC54FB"/>
    <w:rsid w:val="00DC57CC"/>
    <w:rsid w:val="00DC5CC2"/>
    <w:rsid w:val="00DC5D6F"/>
    <w:rsid w:val="00DC5DA4"/>
    <w:rsid w:val="00DC609C"/>
    <w:rsid w:val="00DC6727"/>
    <w:rsid w:val="00DC6782"/>
    <w:rsid w:val="00DC6AD0"/>
    <w:rsid w:val="00DC6C22"/>
    <w:rsid w:val="00DC6D69"/>
    <w:rsid w:val="00DC6DC6"/>
    <w:rsid w:val="00DC6EAA"/>
    <w:rsid w:val="00DC6F19"/>
    <w:rsid w:val="00DC70C8"/>
    <w:rsid w:val="00DC7133"/>
    <w:rsid w:val="00DC749C"/>
    <w:rsid w:val="00DC7639"/>
    <w:rsid w:val="00DC775F"/>
    <w:rsid w:val="00DC7DC2"/>
    <w:rsid w:val="00DC7E69"/>
    <w:rsid w:val="00DC7EAD"/>
    <w:rsid w:val="00DC7F33"/>
    <w:rsid w:val="00DC7F3B"/>
    <w:rsid w:val="00DD0068"/>
    <w:rsid w:val="00DD0075"/>
    <w:rsid w:val="00DD06A4"/>
    <w:rsid w:val="00DD0826"/>
    <w:rsid w:val="00DD085B"/>
    <w:rsid w:val="00DD12DE"/>
    <w:rsid w:val="00DD1338"/>
    <w:rsid w:val="00DD1348"/>
    <w:rsid w:val="00DD176F"/>
    <w:rsid w:val="00DD1C8E"/>
    <w:rsid w:val="00DD1DD2"/>
    <w:rsid w:val="00DD1DE8"/>
    <w:rsid w:val="00DD1F10"/>
    <w:rsid w:val="00DD2576"/>
    <w:rsid w:val="00DD29D2"/>
    <w:rsid w:val="00DD2E84"/>
    <w:rsid w:val="00DD3313"/>
    <w:rsid w:val="00DD3398"/>
    <w:rsid w:val="00DD3829"/>
    <w:rsid w:val="00DD390C"/>
    <w:rsid w:val="00DD3B3E"/>
    <w:rsid w:val="00DD3CA5"/>
    <w:rsid w:val="00DD3DB8"/>
    <w:rsid w:val="00DD48E8"/>
    <w:rsid w:val="00DD4EC8"/>
    <w:rsid w:val="00DD4F32"/>
    <w:rsid w:val="00DD5165"/>
    <w:rsid w:val="00DD528E"/>
    <w:rsid w:val="00DD5570"/>
    <w:rsid w:val="00DD5ACB"/>
    <w:rsid w:val="00DD5C80"/>
    <w:rsid w:val="00DD5E1B"/>
    <w:rsid w:val="00DD618F"/>
    <w:rsid w:val="00DD61A2"/>
    <w:rsid w:val="00DD66E7"/>
    <w:rsid w:val="00DD6931"/>
    <w:rsid w:val="00DD69BA"/>
    <w:rsid w:val="00DD69FA"/>
    <w:rsid w:val="00DD6E4F"/>
    <w:rsid w:val="00DD7249"/>
    <w:rsid w:val="00DD759F"/>
    <w:rsid w:val="00DD780E"/>
    <w:rsid w:val="00DD79B2"/>
    <w:rsid w:val="00DD79E4"/>
    <w:rsid w:val="00DD7D8E"/>
    <w:rsid w:val="00DD7ECC"/>
    <w:rsid w:val="00DE0242"/>
    <w:rsid w:val="00DE05A2"/>
    <w:rsid w:val="00DE05BD"/>
    <w:rsid w:val="00DE0EE8"/>
    <w:rsid w:val="00DE0EFA"/>
    <w:rsid w:val="00DE12E8"/>
    <w:rsid w:val="00DE134F"/>
    <w:rsid w:val="00DE13ED"/>
    <w:rsid w:val="00DE15E7"/>
    <w:rsid w:val="00DE1712"/>
    <w:rsid w:val="00DE1826"/>
    <w:rsid w:val="00DE1841"/>
    <w:rsid w:val="00DE1934"/>
    <w:rsid w:val="00DE19C6"/>
    <w:rsid w:val="00DE19CF"/>
    <w:rsid w:val="00DE1B4F"/>
    <w:rsid w:val="00DE1BD0"/>
    <w:rsid w:val="00DE1C06"/>
    <w:rsid w:val="00DE20CD"/>
    <w:rsid w:val="00DE243F"/>
    <w:rsid w:val="00DE26D2"/>
    <w:rsid w:val="00DE2825"/>
    <w:rsid w:val="00DE2AD1"/>
    <w:rsid w:val="00DE2B39"/>
    <w:rsid w:val="00DE2DF2"/>
    <w:rsid w:val="00DE313E"/>
    <w:rsid w:val="00DE35A0"/>
    <w:rsid w:val="00DE35C5"/>
    <w:rsid w:val="00DE374F"/>
    <w:rsid w:val="00DE391B"/>
    <w:rsid w:val="00DE3ABB"/>
    <w:rsid w:val="00DE3BDA"/>
    <w:rsid w:val="00DE3F1C"/>
    <w:rsid w:val="00DE3F55"/>
    <w:rsid w:val="00DE4301"/>
    <w:rsid w:val="00DE44AD"/>
    <w:rsid w:val="00DE4521"/>
    <w:rsid w:val="00DE478F"/>
    <w:rsid w:val="00DE4791"/>
    <w:rsid w:val="00DE483C"/>
    <w:rsid w:val="00DE4C85"/>
    <w:rsid w:val="00DE4CBC"/>
    <w:rsid w:val="00DE507C"/>
    <w:rsid w:val="00DE54C2"/>
    <w:rsid w:val="00DE5560"/>
    <w:rsid w:val="00DE583E"/>
    <w:rsid w:val="00DE5B43"/>
    <w:rsid w:val="00DE5B98"/>
    <w:rsid w:val="00DE5C80"/>
    <w:rsid w:val="00DE5CE6"/>
    <w:rsid w:val="00DE5F5A"/>
    <w:rsid w:val="00DE602F"/>
    <w:rsid w:val="00DE60B0"/>
    <w:rsid w:val="00DE622A"/>
    <w:rsid w:val="00DE625C"/>
    <w:rsid w:val="00DE68E4"/>
    <w:rsid w:val="00DE69D6"/>
    <w:rsid w:val="00DE6C45"/>
    <w:rsid w:val="00DE71CD"/>
    <w:rsid w:val="00DE757F"/>
    <w:rsid w:val="00DE772B"/>
    <w:rsid w:val="00DE7936"/>
    <w:rsid w:val="00DE795B"/>
    <w:rsid w:val="00DE79D1"/>
    <w:rsid w:val="00DE7A0C"/>
    <w:rsid w:val="00DF00E1"/>
    <w:rsid w:val="00DF0400"/>
    <w:rsid w:val="00DF05AB"/>
    <w:rsid w:val="00DF061B"/>
    <w:rsid w:val="00DF098B"/>
    <w:rsid w:val="00DF0ACB"/>
    <w:rsid w:val="00DF1CB2"/>
    <w:rsid w:val="00DF2030"/>
    <w:rsid w:val="00DF2440"/>
    <w:rsid w:val="00DF31CC"/>
    <w:rsid w:val="00DF33CB"/>
    <w:rsid w:val="00DF3725"/>
    <w:rsid w:val="00DF3939"/>
    <w:rsid w:val="00DF3973"/>
    <w:rsid w:val="00DF39B9"/>
    <w:rsid w:val="00DF3ED4"/>
    <w:rsid w:val="00DF400D"/>
    <w:rsid w:val="00DF410D"/>
    <w:rsid w:val="00DF41C2"/>
    <w:rsid w:val="00DF4270"/>
    <w:rsid w:val="00DF4437"/>
    <w:rsid w:val="00DF4454"/>
    <w:rsid w:val="00DF4532"/>
    <w:rsid w:val="00DF4963"/>
    <w:rsid w:val="00DF4B2F"/>
    <w:rsid w:val="00DF4D6F"/>
    <w:rsid w:val="00DF4EC6"/>
    <w:rsid w:val="00DF5073"/>
    <w:rsid w:val="00DF5602"/>
    <w:rsid w:val="00DF56BF"/>
    <w:rsid w:val="00DF56ED"/>
    <w:rsid w:val="00DF579E"/>
    <w:rsid w:val="00DF60CD"/>
    <w:rsid w:val="00DF6203"/>
    <w:rsid w:val="00DF6674"/>
    <w:rsid w:val="00DF6B94"/>
    <w:rsid w:val="00DF6F14"/>
    <w:rsid w:val="00DF7101"/>
    <w:rsid w:val="00DF72FD"/>
    <w:rsid w:val="00DF7672"/>
    <w:rsid w:val="00DF7979"/>
    <w:rsid w:val="00DF7AA6"/>
    <w:rsid w:val="00DF7FB5"/>
    <w:rsid w:val="00E00190"/>
    <w:rsid w:val="00E005AA"/>
    <w:rsid w:val="00E00718"/>
    <w:rsid w:val="00E00D07"/>
    <w:rsid w:val="00E01102"/>
    <w:rsid w:val="00E01691"/>
    <w:rsid w:val="00E0192E"/>
    <w:rsid w:val="00E01BBA"/>
    <w:rsid w:val="00E01EFF"/>
    <w:rsid w:val="00E02549"/>
    <w:rsid w:val="00E029EF"/>
    <w:rsid w:val="00E02B43"/>
    <w:rsid w:val="00E02B4F"/>
    <w:rsid w:val="00E02E8A"/>
    <w:rsid w:val="00E03009"/>
    <w:rsid w:val="00E03258"/>
    <w:rsid w:val="00E0343C"/>
    <w:rsid w:val="00E03568"/>
    <w:rsid w:val="00E036D2"/>
    <w:rsid w:val="00E038B5"/>
    <w:rsid w:val="00E03964"/>
    <w:rsid w:val="00E04181"/>
    <w:rsid w:val="00E0450B"/>
    <w:rsid w:val="00E04DF4"/>
    <w:rsid w:val="00E0506C"/>
    <w:rsid w:val="00E052A1"/>
    <w:rsid w:val="00E052EC"/>
    <w:rsid w:val="00E054F8"/>
    <w:rsid w:val="00E057EF"/>
    <w:rsid w:val="00E05877"/>
    <w:rsid w:val="00E05BBA"/>
    <w:rsid w:val="00E05E27"/>
    <w:rsid w:val="00E05E2B"/>
    <w:rsid w:val="00E060B8"/>
    <w:rsid w:val="00E06773"/>
    <w:rsid w:val="00E068A1"/>
    <w:rsid w:val="00E06BAA"/>
    <w:rsid w:val="00E06FFF"/>
    <w:rsid w:val="00E071A8"/>
    <w:rsid w:val="00E07341"/>
    <w:rsid w:val="00E0758E"/>
    <w:rsid w:val="00E07833"/>
    <w:rsid w:val="00E07DEA"/>
    <w:rsid w:val="00E07FC5"/>
    <w:rsid w:val="00E10065"/>
    <w:rsid w:val="00E100FD"/>
    <w:rsid w:val="00E101BC"/>
    <w:rsid w:val="00E101E5"/>
    <w:rsid w:val="00E104CE"/>
    <w:rsid w:val="00E105D8"/>
    <w:rsid w:val="00E10ADB"/>
    <w:rsid w:val="00E119CF"/>
    <w:rsid w:val="00E11B90"/>
    <w:rsid w:val="00E11DCC"/>
    <w:rsid w:val="00E121D4"/>
    <w:rsid w:val="00E12A6B"/>
    <w:rsid w:val="00E12AEB"/>
    <w:rsid w:val="00E12F12"/>
    <w:rsid w:val="00E12F93"/>
    <w:rsid w:val="00E1325A"/>
    <w:rsid w:val="00E13287"/>
    <w:rsid w:val="00E132A2"/>
    <w:rsid w:val="00E1337A"/>
    <w:rsid w:val="00E13846"/>
    <w:rsid w:val="00E13A29"/>
    <w:rsid w:val="00E13AEF"/>
    <w:rsid w:val="00E13B09"/>
    <w:rsid w:val="00E13B92"/>
    <w:rsid w:val="00E13DF2"/>
    <w:rsid w:val="00E13EDC"/>
    <w:rsid w:val="00E13FCC"/>
    <w:rsid w:val="00E14042"/>
    <w:rsid w:val="00E141F8"/>
    <w:rsid w:val="00E1423A"/>
    <w:rsid w:val="00E1429A"/>
    <w:rsid w:val="00E142CA"/>
    <w:rsid w:val="00E14AB9"/>
    <w:rsid w:val="00E153AB"/>
    <w:rsid w:val="00E15D94"/>
    <w:rsid w:val="00E15F38"/>
    <w:rsid w:val="00E1607C"/>
    <w:rsid w:val="00E16080"/>
    <w:rsid w:val="00E161E6"/>
    <w:rsid w:val="00E16324"/>
    <w:rsid w:val="00E1653C"/>
    <w:rsid w:val="00E16A9F"/>
    <w:rsid w:val="00E16FEC"/>
    <w:rsid w:val="00E1736C"/>
    <w:rsid w:val="00E17490"/>
    <w:rsid w:val="00E17761"/>
    <w:rsid w:val="00E179E3"/>
    <w:rsid w:val="00E17BDE"/>
    <w:rsid w:val="00E17FC6"/>
    <w:rsid w:val="00E2023A"/>
    <w:rsid w:val="00E20674"/>
    <w:rsid w:val="00E206F5"/>
    <w:rsid w:val="00E20747"/>
    <w:rsid w:val="00E207CC"/>
    <w:rsid w:val="00E2091B"/>
    <w:rsid w:val="00E20C84"/>
    <w:rsid w:val="00E20EFA"/>
    <w:rsid w:val="00E21244"/>
    <w:rsid w:val="00E213FA"/>
    <w:rsid w:val="00E21918"/>
    <w:rsid w:val="00E21A07"/>
    <w:rsid w:val="00E21C94"/>
    <w:rsid w:val="00E21CFB"/>
    <w:rsid w:val="00E21D21"/>
    <w:rsid w:val="00E21EA8"/>
    <w:rsid w:val="00E220ED"/>
    <w:rsid w:val="00E224CC"/>
    <w:rsid w:val="00E2282D"/>
    <w:rsid w:val="00E2282E"/>
    <w:rsid w:val="00E22AF4"/>
    <w:rsid w:val="00E23462"/>
    <w:rsid w:val="00E2350C"/>
    <w:rsid w:val="00E2351E"/>
    <w:rsid w:val="00E23CD7"/>
    <w:rsid w:val="00E24054"/>
    <w:rsid w:val="00E24493"/>
    <w:rsid w:val="00E245A0"/>
    <w:rsid w:val="00E249E7"/>
    <w:rsid w:val="00E25398"/>
    <w:rsid w:val="00E25B85"/>
    <w:rsid w:val="00E25C88"/>
    <w:rsid w:val="00E25D48"/>
    <w:rsid w:val="00E25E76"/>
    <w:rsid w:val="00E263E6"/>
    <w:rsid w:val="00E269B4"/>
    <w:rsid w:val="00E26FEA"/>
    <w:rsid w:val="00E27529"/>
    <w:rsid w:val="00E279DE"/>
    <w:rsid w:val="00E27AF3"/>
    <w:rsid w:val="00E27BD7"/>
    <w:rsid w:val="00E303DF"/>
    <w:rsid w:val="00E30B95"/>
    <w:rsid w:val="00E30CE9"/>
    <w:rsid w:val="00E30D96"/>
    <w:rsid w:val="00E30F6B"/>
    <w:rsid w:val="00E3125E"/>
    <w:rsid w:val="00E312B2"/>
    <w:rsid w:val="00E3141A"/>
    <w:rsid w:val="00E3145A"/>
    <w:rsid w:val="00E3174D"/>
    <w:rsid w:val="00E3183D"/>
    <w:rsid w:val="00E31998"/>
    <w:rsid w:val="00E31A54"/>
    <w:rsid w:val="00E31D36"/>
    <w:rsid w:val="00E31FFD"/>
    <w:rsid w:val="00E32039"/>
    <w:rsid w:val="00E32654"/>
    <w:rsid w:val="00E327C7"/>
    <w:rsid w:val="00E32E91"/>
    <w:rsid w:val="00E333F8"/>
    <w:rsid w:val="00E335A0"/>
    <w:rsid w:val="00E33769"/>
    <w:rsid w:val="00E33787"/>
    <w:rsid w:val="00E33D0A"/>
    <w:rsid w:val="00E33E2A"/>
    <w:rsid w:val="00E3462F"/>
    <w:rsid w:val="00E3466E"/>
    <w:rsid w:val="00E34703"/>
    <w:rsid w:val="00E349E2"/>
    <w:rsid w:val="00E3534D"/>
    <w:rsid w:val="00E35447"/>
    <w:rsid w:val="00E3556A"/>
    <w:rsid w:val="00E355C6"/>
    <w:rsid w:val="00E356AE"/>
    <w:rsid w:val="00E35A0F"/>
    <w:rsid w:val="00E35B0B"/>
    <w:rsid w:val="00E35C1F"/>
    <w:rsid w:val="00E35C7E"/>
    <w:rsid w:val="00E35F36"/>
    <w:rsid w:val="00E362A4"/>
    <w:rsid w:val="00E365F9"/>
    <w:rsid w:val="00E3662B"/>
    <w:rsid w:val="00E36B8D"/>
    <w:rsid w:val="00E3707D"/>
    <w:rsid w:val="00E37332"/>
    <w:rsid w:val="00E37496"/>
    <w:rsid w:val="00E37666"/>
    <w:rsid w:val="00E376F9"/>
    <w:rsid w:val="00E37AC5"/>
    <w:rsid w:val="00E37B58"/>
    <w:rsid w:val="00E4006D"/>
    <w:rsid w:val="00E40098"/>
    <w:rsid w:val="00E40E97"/>
    <w:rsid w:val="00E40FBE"/>
    <w:rsid w:val="00E414BC"/>
    <w:rsid w:val="00E41BDD"/>
    <w:rsid w:val="00E420F7"/>
    <w:rsid w:val="00E42450"/>
    <w:rsid w:val="00E42A57"/>
    <w:rsid w:val="00E42B98"/>
    <w:rsid w:val="00E42C68"/>
    <w:rsid w:val="00E430A1"/>
    <w:rsid w:val="00E434DA"/>
    <w:rsid w:val="00E43AA0"/>
    <w:rsid w:val="00E43E25"/>
    <w:rsid w:val="00E43F93"/>
    <w:rsid w:val="00E4481F"/>
    <w:rsid w:val="00E448F6"/>
    <w:rsid w:val="00E449E2"/>
    <w:rsid w:val="00E44ED9"/>
    <w:rsid w:val="00E45039"/>
    <w:rsid w:val="00E455A9"/>
    <w:rsid w:val="00E45709"/>
    <w:rsid w:val="00E45760"/>
    <w:rsid w:val="00E45C62"/>
    <w:rsid w:val="00E45F39"/>
    <w:rsid w:val="00E461D1"/>
    <w:rsid w:val="00E462AC"/>
    <w:rsid w:val="00E4653E"/>
    <w:rsid w:val="00E467F1"/>
    <w:rsid w:val="00E46D0A"/>
    <w:rsid w:val="00E46D46"/>
    <w:rsid w:val="00E470CC"/>
    <w:rsid w:val="00E471BD"/>
    <w:rsid w:val="00E474F1"/>
    <w:rsid w:val="00E4776F"/>
    <w:rsid w:val="00E4786D"/>
    <w:rsid w:val="00E478C5"/>
    <w:rsid w:val="00E47CE8"/>
    <w:rsid w:val="00E47D0F"/>
    <w:rsid w:val="00E5047F"/>
    <w:rsid w:val="00E50551"/>
    <w:rsid w:val="00E50BD4"/>
    <w:rsid w:val="00E5101A"/>
    <w:rsid w:val="00E51420"/>
    <w:rsid w:val="00E51522"/>
    <w:rsid w:val="00E51601"/>
    <w:rsid w:val="00E51C1F"/>
    <w:rsid w:val="00E51C5F"/>
    <w:rsid w:val="00E51FF3"/>
    <w:rsid w:val="00E5206A"/>
    <w:rsid w:val="00E52433"/>
    <w:rsid w:val="00E52483"/>
    <w:rsid w:val="00E52631"/>
    <w:rsid w:val="00E530CE"/>
    <w:rsid w:val="00E53188"/>
    <w:rsid w:val="00E538C0"/>
    <w:rsid w:val="00E539AB"/>
    <w:rsid w:val="00E539FA"/>
    <w:rsid w:val="00E53A55"/>
    <w:rsid w:val="00E53EAF"/>
    <w:rsid w:val="00E53EB4"/>
    <w:rsid w:val="00E5405D"/>
    <w:rsid w:val="00E5456C"/>
    <w:rsid w:val="00E5460D"/>
    <w:rsid w:val="00E546D1"/>
    <w:rsid w:val="00E54725"/>
    <w:rsid w:val="00E5477A"/>
    <w:rsid w:val="00E54831"/>
    <w:rsid w:val="00E54A22"/>
    <w:rsid w:val="00E54B2A"/>
    <w:rsid w:val="00E54F78"/>
    <w:rsid w:val="00E551B1"/>
    <w:rsid w:val="00E55229"/>
    <w:rsid w:val="00E5560E"/>
    <w:rsid w:val="00E5591D"/>
    <w:rsid w:val="00E55AB0"/>
    <w:rsid w:val="00E55C1C"/>
    <w:rsid w:val="00E55E0F"/>
    <w:rsid w:val="00E55FB8"/>
    <w:rsid w:val="00E5636E"/>
    <w:rsid w:val="00E565CC"/>
    <w:rsid w:val="00E56A47"/>
    <w:rsid w:val="00E56E69"/>
    <w:rsid w:val="00E56F23"/>
    <w:rsid w:val="00E572B6"/>
    <w:rsid w:val="00E57395"/>
    <w:rsid w:val="00E5740B"/>
    <w:rsid w:val="00E5742C"/>
    <w:rsid w:val="00E579C8"/>
    <w:rsid w:val="00E579CB"/>
    <w:rsid w:val="00E57A01"/>
    <w:rsid w:val="00E57E18"/>
    <w:rsid w:val="00E57E98"/>
    <w:rsid w:val="00E60762"/>
    <w:rsid w:val="00E60946"/>
    <w:rsid w:val="00E60D09"/>
    <w:rsid w:val="00E60D75"/>
    <w:rsid w:val="00E60EBC"/>
    <w:rsid w:val="00E6108B"/>
    <w:rsid w:val="00E6129E"/>
    <w:rsid w:val="00E614A3"/>
    <w:rsid w:val="00E61570"/>
    <w:rsid w:val="00E61798"/>
    <w:rsid w:val="00E61A72"/>
    <w:rsid w:val="00E61E07"/>
    <w:rsid w:val="00E623DA"/>
    <w:rsid w:val="00E624AA"/>
    <w:rsid w:val="00E6263C"/>
    <w:rsid w:val="00E628C8"/>
    <w:rsid w:val="00E629C4"/>
    <w:rsid w:val="00E62FF2"/>
    <w:rsid w:val="00E6301B"/>
    <w:rsid w:val="00E63464"/>
    <w:rsid w:val="00E6360E"/>
    <w:rsid w:val="00E63C6D"/>
    <w:rsid w:val="00E640A1"/>
    <w:rsid w:val="00E64202"/>
    <w:rsid w:val="00E6434E"/>
    <w:rsid w:val="00E643B9"/>
    <w:rsid w:val="00E643F0"/>
    <w:rsid w:val="00E64D80"/>
    <w:rsid w:val="00E6508C"/>
    <w:rsid w:val="00E65160"/>
    <w:rsid w:val="00E6517E"/>
    <w:rsid w:val="00E65288"/>
    <w:rsid w:val="00E655EE"/>
    <w:rsid w:val="00E6587B"/>
    <w:rsid w:val="00E65896"/>
    <w:rsid w:val="00E65A8E"/>
    <w:rsid w:val="00E65D2A"/>
    <w:rsid w:val="00E65F71"/>
    <w:rsid w:val="00E661B3"/>
    <w:rsid w:val="00E66672"/>
    <w:rsid w:val="00E66F61"/>
    <w:rsid w:val="00E671DF"/>
    <w:rsid w:val="00E674B5"/>
    <w:rsid w:val="00E674D5"/>
    <w:rsid w:val="00E67894"/>
    <w:rsid w:val="00E67B50"/>
    <w:rsid w:val="00E67C10"/>
    <w:rsid w:val="00E67C15"/>
    <w:rsid w:val="00E67D79"/>
    <w:rsid w:val="00E70061"/>
    <w:rsid w:val="00E70407"/>
    <w:rsid w:val="00E7046E"/>
    <w:rsid w:val="00E70532"/>
    <w:rsid w:val="00E7083F"/>
    <w:rsid w:val="00E70967"/>
    <w:rsid w:val="00E70A3A"/>
    <w:rsid w:val="00E70A9E"/>
    <w:rsid w:val="00E70BE4"/>
    <w:rsid w:val="00E70BEC"/>
    <w:rsid w:val="00E70F1E"/>
    <w:rsid w:val="00E711E6"/>
    <w:rsid w:val="00E712B9"/>
    <w:rsid w:val="00E71B20"/>
    <w:rsid w:val="00E71CD8"/>
    <w:rsid w:val="00E71D0C"/>
    <w:rsid w:val="00E72742"/>
    <w:rsid w:val="00E727FB"/>
    <w:rsid w:val="00E728BF"/>
    <w:rsid w:val="00E72990"/>
    <w:rsid w:val="00E72AA6"/>
    <w:rsid w:val="00E72C13"/>
    <w:rsid w:val="00E72D29"/>
    <w:rsid w:val="00E7303F"/>
    <w:rsid w:val="00E7371D"/>
    <w:rsid w:val="00E737B3"/>
    <w:rsid w:val="00E738D0"/>
    <w:rsid w:val="00E73EB9"/>
    <w:rsid w:val="00E74070"/>
    <w:rsid w:val="00E747E4"/>
    <w:rsid w:val="00E748E1"/>
    <w:rsid w:val="00E74F3F"/>
    <w:rsid w:val="00E7542A"/>
    <w:rsid w:val="00E75459"/>
    <w:rsid w:val="00E754A0"/>
    <w:rsid w:val="00E758A8"/>
    <w:rsid w:val="00E75C62"/>
    <w:rsid w:val="00E75E34"/>
    <w:rsid w:val="00E75EF0"/>
    <w:rsid w:val="00E76337"/>
    <w:rsid w:val="00E76769"/>
    <w:rsid w:val="00E767AF"/>
    <w:rsid w:val="00E76D71"/>
    <w:rsid w:val="00E77079"/>
    <w:rsid w:val="00E77A00"/>
    <w:rsid w:val="00E77B44"/>
    <w:rsid w:val="00E77BF2"/>
    <w:rsid w:val="00E77C21"/>
    <w:rsid w:val="00E77D00"/>
    <w:rsid w:val="00E80CBA"/>
    <w:rsid w:val="00E80D75"/>
    <w:rsid w:val="00E80E7D"/>
    <w:rsid w:val="00E80FCA"/>
    <w:rsid w:val="00E812F0"/>
    <w:rsid w:val="00E813A1"/>
    <w:rsid w:val="00E814C3"/>
    <w:rsid w:val="00E8162C"/>
    <w:rsid w:val="00E81A31"/>
    <w:rsid w:val="00E81B76"/>
    <w:rsid w:val="00E82281"/>
    <w:rsid w:val="00E82609"/>
    <w:rsid w:val="00E82A1F"/>
    <w:rsid w:val="00E82DED"/>
    <w:rsid w:val="00E82F57"/>
    <w:rsid w:val="00E8326A"/>
    <w:rsid w:val="00E8368D"/>
    <w:rsid w:val="00E83836"/>
    <w:rsid w:val="00E83AD5"/>
    <w:rsid w:val="00E83E56"/>
    <w:rsid w:val="00E8407D"/>
    <w:rsid w:val="00E84147"/>
    <w:rsid w:val="00E841B7"/>
    <w:rsid w:val="00E842E1"/>
    <w:rsid w:val="00E84453"/>
    <w:rsid w:val="00E84487"/>
    <w:rsid w:val="00E844B6"/>
    <w:rsid w:val="00E8494F"/>
    <w:rsid w:val="00E84A9E"/>
    <w:rsid w:val="00E84D6B"/>
    <w:rsid w:val="00E84D72"/>
    <w:rsid w:val="00E85261"/>
    <w:rsid w:val="00E85344"/>
    <w:rsid w:val="00E85609"/>
    <w:rsid w:val="00E856FF"/>
    <w:rsid w:val="00E857C6"/>
    <w:rsid w:val="00E8586A"/>
    <w:rsid w:val="00E85C5E"/>
    <w:rsid w:val="00E85C7C"/>
    <w:rsid w:val="00E85D55"/>
    <w:rsid w:val="00E86223"/>
    <w:rsid w:val="00E86446"/>
    <w:rsid w:val="00E86467"/>
    <w:rsid w:val="00E86AEA"/>
    <w:rsid w:val="00E86CCB"/>
    <w:rsid w:val="00E86D03"/>
    <w:rsid w:val="00E86E0D"/>
    <w:rsid w:val="00E86E25"/>
    <w:rsid w:val="00E86EE5"/>
    <w:rsid w:val="00E87311"/>
    <w:rsid w:val="00E878D5"/>
    <w:rsid w:val="00E879B4"/>
    <w:rsid w:val="00E87A27"/>
    <w:rsid w:val="00E87ABF"/>
    <w:rsid w:val="00E901A3"/>
    <w:rsid w:val="00E901AD"/>
    <w:rsid w:val="00E90475"/>
    <w:rsid w:val="00E9057F"/>
    <w:rsid w:val="00E90594"/>
    <w:rsid w:val="00E90772"/>
    <w:rsid w:val="00E90CB0"/>
    <w:rsid w:val="00E90D24"/>
    <w:rsid w:val="00E90DB9"/>
    <w:rsid w:val="00E90E76"/>
    <w:rsid w:val="00E914D8"/>
    <w:rsid w:val="00E916BD"/>
    <w:rsid w:val="00E9179B"/>
    <w:rsid w:val="00E91B01"/>
    <w:rsid w:val="00E91D63"/>
    <w:rsid w:val="00E91E7D"/>
    <w:rsid w:val="00E922A6"/>
    <w:rsid w:val="00E923AF"/>
    <w:rsid w:val="00E927C8"/>
    <w:rsid w:val="00E92B52"/>
    <w:rsid w:val="00E92DAB"/>
    <w:rsid w:val="00E92E9B"/>
    <w:rsid w:val="00E9303E"/>
    <w:rsid w:val="00E93129"/>
    <w:rsid w:val="00E931BE"/>
    <w:rsid w:val="00E932D0"/>
    <w:rsid w:val="00E93889"/>
    <w:rsid w:val="00E93AA7"/>
    <w:rsid w:val="00E93D63"/>
    <w:rsid w:val="00E93F06"/>
    <w:rsid w:val="00E93F5E"/>
    <w:rsid w:val="00E94129"/>
    <w:rsid w:val="00E942B8"/>
    <w:rsid w:val="00E9439F"/>
    <w:rsid w:val="00E945EB"/>
    <w:rsid w:val="00E94D9F"/>
    <w:rsid w:val="00E94F6D"/>
    <w:rsid w:val="00E94FE2"/>
    <w:rsid w:val="00E95020"/>
    <w:rsid w:val="00E9502D"/>
    <w:rsid w:val="00E95919"/>
    <w:rsid w:val="00E95AEA"/>
    <w:rsid w:val="00E95C52"/>
    <w:rsid w:val="00E9610D"/>
    <w:rsid w:val="00E96221"/>
    <w:rsid w:val="00E96271"/>
    <w:rsid w:val="00E963FF"/>
    <w:rsid w:val="00E965BF"/>
    <w:rsid w:val="00E967C9"/>
    <w:rsid w:val="00E96813"/>
    <w:rsid w:val="00E9691E"/>
    <w:rsid w:val="00E96A84"/>
    <w:rsid w:val="00E96B88"/>
    <w:rsid w:val="00E970F5"/>
    <w:rsid w:val="00E97B1E"/>
    <w:rsid w:val="00E97BEB"/>
    <w:rsid w:val="00E97CE6"/>
    <w:rsid w:val="00E97CFD"/>
    <w:rsid w:val="00E97F81"/>
    <w:rsid w:val="00E97FCB"/>
    <w:rsid w:val="00EA0053"/>
    <w:rsid w:val="00EA01AB"/>
    <w:rsid w:val="00EA0223"/>
    <w:rsid w:val="00EA0CB4"/>
    <w:rsid w:val="00EA0CEE"/>
    <w:rsid w:val="00EA17C7"/>
    <w:rsid w:val="00EA1885"/>
    <w:rsid w:val="00EA193E"/>
    <w:rsid w:val="00EA1BF3"/>
    <w:rsid w:val="00EA1EDF"/>
    <w:rsid w:val="00EA21B3"/>
    <w:rsid w:val="00EA2248"/>
    <w:rsid w:val="00EA22C4"/>
    <w:rsid w:val="00EA2320"/>
    <w:rsid w:val="00EA24C1"/>
    <w:rsid w:val="00EA258B"/>
    <w:rsid w:val="00EA2987"/>
    <w:rsid w:val="00EA29F6"/>
    <w:rsid w:val="00EA2B21"/>
    <w:rsid w:val="00EA2E96"/>
    <w:rsid w:val="00EA37E3"/>
    <w:rsid w:val="00EA3B67"/>
    <w:rsid w:val="00EA3DA1"/>
    <w:rsid w:val="00EA40DF"/>
    <w:rsid w:val="00EA4240"/>
    <w:rsid w:val="00EA42B7"/>
    <w:rsid w:val="00EA42BE"/>
    <w:rsid w:val="00EA456D"/>
    <w:rsid w:val="00EA4824"/>
    <w:rsid w:val="00EA48F2"/>
    <w:rsid w:val="00EA4917"/>
    <w:rsid w:val="00EA49F8"/>
    <w:rsid w:val="00EA4B2F"/>
    <w:rsid w:val="00EA5713"/>
    <w:rsid w:val="00EA585A"/>
    <w:rsid w:val="00EA5B95"/>
    <w:rsid w:val="00EA5C12"/>
    <w:rsid w:val="00EA5C88"/>
    <w:rsid w:val="00EA652E"/>
    <w:rsid w:val="00EA6570"/>
    <w:rsid w:val="00EA67C6"/>
    <w:rsid w:val="00EA69F4"/>
    <w:rsid w:val="00EA6C52"/>
    <w:rsid w:val="00EA71EA"/>
    <w:rsid w:val="00EA737D"/>
    <w:rsid w:val="00EA743E"/>
    <w:rsid w:val="00EA74C8"/>
    <w:rsid w:val="00EA751C"/>
    <w:rsid w:val="00EA7641"/>
    <w:rsid w:val="00EA77B0"/>
    <w:rsid w:val="00EA77DD"/>
    <w:rsid w:val="00EA7906"/>
    <w:rsid w:val="00EA7B1E"/>
    <w:rsid w:val="00EB0548"/>
    <w:rsid w:val="00EB065C"/>
    <w:rsid w:val="00EB082D"/>
    <w:rsid w:val="00EB0954"/>
    <w:rsid w:val="00EB098F"/>
    <w:rsid w:val="00EB0BD0"/>
    <w:rsid w:val="00EB0CD0"/>
    <w:rsid w:val="00EB0D3A"/>
    <w:rsid w:val="00EB0E08"/>
    <w:rsid w:val="00EB1050"/>
    <w:rsid w:val="00EB1109"/>
    <w:rsid w:val="00EB11BF"/>
    <w:rsid w:val="00EB122E"/>
    <w:rsid w:val="00EB1320"/>
    <w:rsid w:val="00EB1596"/>
    <w:rsid w:val="00EB196F"/>
    <w:rsid w:val="00EB1AB2"/>
    <w:rsid w:val="00EB253D"/>
    <w:rsid w:val="00EB2CAC"/>
    <w:rsid w:val="00EB2FA5"/>
    <w:rsid w:val="00EB3476"/>
    <w:rsid w:val="00EB3798"/>
    <w:rsid w:val="00EB37A8"/>
    <w:rsid w:val="00EB380F"/>
    <w:rsid w:val="00EB399E"/>
    <w:rsid w:val="00EB3AAB"/>
    <w:rsid w:val="00EB3D0C"/>
    <w:rsid w:val="00EB3E37"/>
    <w:rsid w:val="00EB4259"/>
    <w:rsid w:val="00EB439B"/>
    <w:rsid w:val="00EB43EA"/>
    <w:rsid w:val="00EB467F"/>
    <w:rsid w:val="00EB4A67"/>
    <w:rsid w:val="00EB514B"/>
    <w:rsid w:val="00EB52A1"/>
    <w:rsid w:val="00EB5C19"/>
    <w:rsid w:val="00EB5CE4"/>
    <w:rsid w:val="00EB5FA5"/>
    <w:rsid w:val="00EB61CF"/>
    <w:rsid w:val="00EB6613"/>
    <w:rsid w:val="00EB6976"/>
    <w:rsid w:val="00EB6C3F"/>
    <w:rsid w:val="00EB6D93"/>
    <w:rsid w:val="00EB76D4"/>
    <w:rsid w:val="00EB774A"/>
    <w:rsid w:val="00EB7935"/>
    <w:rsid w:val="00EB7D2E"/>
    <w:rsid w:val="00EC0051"/>
    <w:rsid w:val="00EC04E1"/>
    <w:rsid w:val="00EC0595"/>
    <w:rsid w:val="00EC08B8"/>
    <w:rsid w:val="00EC0B59"/>
    <w:rsid w:val="00EC0E6F"/>
    <w:rsid w:val="00EC1779"/>
    <w:rsid w:val="00EC180B"/>
    <w:rsid w:val="00EC1C22"/>
    <w:rsid w:val="00EC1CE4"/>
    <w:rsid w:val="00EC1D8D"/>
    <w:rsid w:val="00EC1E81"/>
    <w:rsid w:val="00EC20AC"/>
    <w:rsid w:val="00EC24EC"/>
    <w:rsid w:val="00EC274E"/>
    <w:rsid w:val="00EC2798"/>
    <w:rsid w:val="00EC27B8"/>
    <w:rsid w:val="00EC2AFC"/>
    <w:rsid w:val="00EC2E8E"/>
    <w:rsid w:val="00EC2FCC"/>
    <w:rsid w:val="00EC32AD"/>
    <w:rsid w:val="00EC36C4"/>
    <w:rsid w:val="00EC394B"/>
    <w:rsid w:val="00EC40EF"/>
    <w:rsid w:val="00EC433F"/>
    <w:rsid w:val="00EC455F"/>
    <w:rsid w:val="00EC4731"/>
    <w:rsid w:val="00EC4AC7"/>
    <w:rsid w:val="00EC4C9D"/>
    <w:rsid w:val="00EC4D33"/>
    <w:rsid w:val="00EC512C"/>
    <w:rsid w:val="00EC5803"/>
    <w:rsid w:val="00EC5847"/>
    <w:rsid w:val="00EC5A55"/>
    <w:rsid w:val="00EC5E69"/>
    <w:rsid w:val="00EC5FFC"/>
    <w:rsid w:val="00EC6049"/>
    <w:rsid w:val="00EC62F6"/>
    <w:rsid w:val="00EC6398"/>
    <w:rsid w:val="00EC646A"/>
    <w:rsid w:val="00EC6693"/>
    <w:rsid w:val="00EC66FF"/>
    <w:rsid w:val="00EC6BD2"/>
    <w:rsid w:val="00EC6BF8"/>
    <w:rsid w:val="00EC729C"/>
    <w:rsid w:val="00EC72AE"/>
    <w:rsid w:val="00EC7AC5"/>
    <w:rsid w:val="00EC7B7D"/>
    <w:rsid w:val="00EC7CBB"/>
    <w:rsid w:val="00EC7E61"/>
    <w:rsid w:val="00ED0142"/>
    <w:rsid w:val="00ED061A"/>
    <w:rsid w:val="00ED065C"/>
    <w:rsid w:val="00ED0814"/>
    <w:rsid w:val="00ED0A99"/>
    <w:rsid w:val="00ED0B7B"/>
    <w:rsid w:val="00ED11A1"/>
    <w:rsid w:val="00ED15AF"/>
    <w:rsid w:val="00ED162A"/>
    <w:rsid w:val="00ED1B36"/>
    <w:rsid w:val="00ED1DB4"/>
    <w:rsid w:val="00ED206C"/>
    <w:rsid w:val="00ED235B"/>
    <w:rsid w:val="00ED2402"/>
    <w:rsid w:val="00ED2A56"/>
    <w:rsid w:val="00ED2AD2"/>
    <w:rsid w:val="00ED3135"/>
    <w:rsid w:val="00ED33E4"/>
    <w:rsid w:val="00ED3538"/>
    <w:rsid w:val="00ED3542"/>
    <w:rsid w:val="00ED3762"/>
    <w:rsid w:val="00ED3EDF"/>
    <w:rsid w:val="00ED40B2"/>
    <w:rsid w:val="00ED4100"/>
    <w:rsid w:val="00ED42E4"/>
    <w:rsid w:val="00ED43F0"/>
    <w:rsid w:val="00ED44C4"/>
    <w:rsid w:val="00ED46F4"/>
    <w:rsid w:val="00ED48CE"/>
    <w:rsid w:val="00ED4B38"/>
    <w:rsid w:val="00ED4D6C"/>
    <w:rsid w:val="00ED4D9A"/>
    <w:rsid w:val="00ED599C"/>
    <w:rsid w:val="00ED5A2F"/>
    <w:rsid w:val="00ED5E65"/>
    <w:rsid w:val="00ED64D6"/>
    <w:rsid w:val="00ED655E"/>
    <w:rsid w:val="00ED674D"/>
    <w:rsid w:val="00ED6A72"/>
    <w:rsid w:val="00ED6AC1"/>
    <w:rsid w:val="00ED6D4C"/>
    <w:rsid w:val="00ED7262"/>
    <w:rsid w:val="00ED78DF"/>
    <w:rsid w:val="00ED7A7B"/>
    <w:rsid w:val="00ED7D9F"/>
    <w:rsid w:val="00EE02BB"/>
    <w:rsid w:val="00EE035B"/>
    <w:rsid w:val="00EE041B"/>
    <w:rsid w:val="00EE0645"/>
    <w:rsid w:val="00EE07FD"/>
    <w:rsid w:val="00EE09C4"/>
    <w:rsid w:val="00EE0A78"/>
    <w:rsid w:val="00EE0DEB"/>
    <w:rsid w:val="00EE0EA9"/>
    <w:rsid w:val="00EE0EEC"/>
    <w:rsid w:val="00EE0F99"/>
    <w:rsid w:val="00EE125B"/>
    <w:rsid w:val="00EE12AA"/>
    <w:rsid w:val="00EE1A07"/>
    <w:rsid w:val="00EE1A92"/>
    <w:rsid w:val="00EE20C4"/>
    <w:rsid w:val="00EE22CD"/>
    <w:rsid w:val="00EE22D2"/>
    <w:rsid w:val="00EE2569"/>
    <w:rsid w:val="00EE2761"/>
    <w:rsid w:val="00EE27AB"/>
    <w:rsid w:val="00EE2CC0"/>
    <w:rsid w:val="00EE30CA"/>
    <w:rsid w:val="00EE30D4"/>
    <w:rsid w:val="00EE30D9"/>
    <w:rsid w:val="00EE3119"/>
    <w:rsid w:val="00EE3140"/>
    <w:rsid w:val="00EE344D"/>
    <w:rsid w:val="00EE355F"/>
    <w:rsid w:val="00EE35A4"/>
    <w:rsid w:val="00EE379E"/>
    <w:rsid w:val="00EE388F"/>
    <w:rsid w:val="00EE3986"/>
    <w:rsid w:val="00EE3AF4"/>
    <w:rsid w:val="00EE3D1B"/>
    <w:rsid w:val="00EE3FD5"/>
    <w:rsid w:val="00EE431E"/>
    <w:rsid w:val="00EE4651"/>
    <w:rsid w:val="00EE4901"/>
    <w:rsid w:val="00EE4AFB"/>
    <w:rsid w:val="00EE4F0C"/>
    <w:rsid w:val="00EE4FFF"/>
    <w:rsid w:val="00EE50E3"/>
    <w:rsid w:val="00EE5683"/>
    <w:rsid w:val="00EE56E6"/>
    <w:rsid w:val="00EE57AF"/>
    <w:rsid w:val="00EE5C0A"/>
    <w:rsid w:val="00EE5F1F"/>
    <w:rsid w:val="00EE620F"/>
    <w:rsid w:val="00EE6419"/>
    <w:rsid w:val="00EE64E6"/>
    <w:rsid w:val="00EE6590"/>
    <w:rsid w:val="00EE66C6"/>
    <w:rsid w:val="00EE6EE0"/>
    <w:rsid w:val="00EE6FCB"/>
    <w:rsid w:val="00EE72F9"/>
    <w:rsid w:val="00EE75E3"/>
    <w:rsid w:val="00EE7655"/>
    <w:rsid w:val="00EE7726"/>
    <w:rsid w:val="00EE7AC4"/>
    <w:rsid w:val="00EE7BFA"/>
    <w:rsid w:val="00EE7D3D"/>
    <w:rsid w:val="00EE7E68"/>
    <w:rsid w:val="00EF05BB"/>
    <w:rsid w:val="00EF07B7"/>
    <w:rsid w:val="00EF07CB"/>
    <w:rsid w:val="00EF07F7"/>
    <w:rsid w:val="00EF0D61"/>
    <w:rsid w:val="00EF0FBE"/>
    <w:rsid w:val="00EF10B7"/>
    <w:rsid w:val="00EF1212"/>
    <w:rsid w:val="00EF1339"/>
    <w:rsid w:val="00EF17B9"/>
    <w:rsid w:val="00EF188C"/>
    <w:rsid w:val="00EF20A8"/>
    <w:rsid w:val="00EF25A2"/>
    <w:rsid w:val="00EF278D"/>
    <w:rsid w:val="00EF27D4"/>
    <w:rsid w:val="00EF2A2D"/>
    <w:rsid w:val="00EF2A67"/>
    <w:rsid w:val="00EF2AD7"/>
    <w:rsid w:val="00EF2B8C"/>
    <w:rsid w:val="00EF2D38"/>
    <w:rsid w:val="00EF3102"/>
    <w:rsid w:val="00EF3167"/>
    <w:rsid w:val="00EF35B4"/>
    <w:rsid w:val="00EF3687"/>
    <w:rsid w:val="00EF3730"/>
    <w:rsid w:val="00EF380F"/>
    <w:rsid w:val="00EF38FC"/>
    <w:rsid w:val="00EF3A5B"/>
    <w:rsid w:val="00EF3C32"/>
    <w:rsid w:val="00EF3DF6"/>
    <w:rsid w:val="00EF41F8"/>
    <w:rsid w:val="00EF434D"/>
    <w:rsid w:val="00EF444B"/>
    <w:rsid w:val="00EF44ED"/>
    <w:rsid w:val="00EF4784"/>
    <w:rsid w:val="00EF4B19"/>
    <w:rsid w:val="00EF4B5C"/>
    <w:rsid w:val="00EF4C23"/>
    <w:rsid w:val="00EF4CBC"/>
    <w:rsid w:val="00EF4F67"/>
    <w:rsid w:val="00EF539F"/>
    <w:rsid w:val="00EF5417"/>
    <w:rsid w:val="00EF61FF"/>
    <w:rsid w:val="00EF668A"/>
    <w:rsid w:val="00EF67D0"/>
    <w:rsid w:val="00EF6DA6"/>
    <w:rsid w:val="00EF6DFD"/>
    <w:rsid w:val="00EF714D"/>
    <w:rsid w:val="00EF744F"/>
    <w:rsid w:val="00EF75CB"/>
    <w:rsid w:val="00EF76D1"/>
    <w:rsid w:val="00EF78FB"/>
    <w:rsid w:val="00F00A53"/>
    <w:rsid w:val="00F00AC3"/>
    <w:rsid w:val="00F00B52"/>
    <w:rsid w:val="00F00BDF"/>
    <w:rsid w:val="00F00CB0"/>
    <w:rsid w:val="00F00F06"/>
    <w:rsid w:val="00F010CA"/>
    <w:rsid w:val="00F0176E"/>
    <w:rsid w:val="00F01783"/>
    <w:rsid w:val="00F01895"/>
    <w:rsid w:val="00F01FA9"/>
    <w:rsid w:val="00F02350"/>
    <w:rsid w:val="00F024D3"/>
    <w:rsid w:val="00F024D5"/>
    <w:rsid w:val="00F02883"/>
    <w:rsid w:val="00F02A32"/>
    <w:rsid w:val="00F02DDC"/>
    <w:rsid w:val="00F0306F"/>
    <w:rsid w:val="00F030C7"/>
    <w:rsid w:val="00F0314B"/>
    <w:rsid w:val="00F031EB"/>
    <w:rsid w:val="00F031F6"/>
    <w:rsid w:val="00F037D1"/>
    <w:rsid w:val="00F03817"/>
    <w:rsid w:val="00F039DC"/>
    <w:rsid w:val="00F03BA1"/>
    <w:rsid w:val="00F03E6C"/>
    <w:rsid w:val="00F03EC9"/>
    <w:rsid w:val="00F04668"/>
    <w:rsid w:val="00F04BF0"/>
    <w:rsid w:val="00F055EB"/>
    <w:rsid w:val="00F05760"/>
    <w:rsid w:val="00F05977"/>
    <w:rsid w:val="00F05A97"/>
    <w:rsid w:val="00F06296"/>
    <w:rsid w:val="00F063AB"/>
    <w:rsid w:val="00F06866"/>
    <w:rsid w:val="00F06984"/>
    <w:rsid w:val="00F07C66"/>
    <w:rsid w:val="00F07C85"/>
    <w:rsid w:val="00F07FDD"/>
    <w:rsid w:val="00F1004A"/>
    <w:rsid w:val="00F10253"/>
    <w:rsid w:val="00F10638"/>
    <w:rsid w:val="00F10670"/>
    <w:rsid w:val="00F1075D"/>
    <w:rsid w:val="00F10B52"/>
    <w:rsid w:val="00F10BA3"/>
    <w:rsid w:val="00F10ED9"/>
    <w:rsid w:val="00F11124"/>
    <w:rsid w:val="00F11320"/>
    <w:rsid w:val="00F11423"/>
    <w:rsid w:val="00F114C1"/>
    <w:rsid w:val="00F115F7"/>
    <w:rsid w:val="00F11C10"/>
    <w:rsid w:val="00F11C3D"/>
    <w:rsid w:val="00F11C69"/>
    <w:rsid w:val="00F11CDB"/>
    <w:rsid w:val="00F12AD6"/>
    <w:rsid w:val="00F12AE1"/>
    <w:rsid w:val="00F12C6B"/>
    <w:rsid w:val="00F12D9C"/>
    <w:rsid w:val="00F12DA4"/>
    <w:rsid w:val="00F12E78"/>
    <w:rsid w:val="00F1374A"/>
    <w:rsid w:val="00F138BC"/>
    <w:rsid w:val="00F13930"/>
    <w:rsid w:val="00F13B2E"/>
    <w:rsid w:val="00F13B64"/>
    <w:rsid w:val="00F14198"/>
    <w:rsid w:val="00F14979"/>
    <w:rsid w:val="00F14A1D"/>
    <w:rsid w:val="00F14A9C"/>
    <w:rsid w:val="00F150A8"/>
    <w:rsid w:val="00F1552B"/>
    <w:rsid w:val="00F155EC"/>
    <w:rsid w:val="00F15A6D"/>
    <w:rsid w:val="00F15FB9"/>
    <w:rsid w:val="00F16121"/>
    <w:rsid w:val="00F162FC"/>
    <w:rsid w:val="00F1642C"/>
    <w:rsid w:val="00F16479"/>
    <w:rsid w:val="00F165B9"/>
    <w:rsid w:val="00F165D3"/>
    <w:rsid w:val="00F1690D"/>
    <w:rsid w:val="00F16AF4"/>
    <w:rsid w:val="00F17086"/>
    <w:rsid w:val="00F170D7"/>
    <w:rsid w:val="00F17131"/>
    <w:rsid w:val="00F17262"/>
    <w:rsid w:val="00F172B1"/>
    <w:rsid w:val="00F17A0E"/>
    <w:rsid w:val="00F2001F"/>
    <w:rsid w:val="00F20296"/>
    <w:rsid w:val="00F203B9"/>
    <w:rsid w:val="00F204FD"/>
    <w:rsid w:val="00F2093F"/>
    <w:rsid w:val="00F20AF6"/>
    <w:rsid w:val="00F20EDB"/>
    <w:rsid w:val="00F21262"/>
    <w:rsid w:val="00F212D6"/>
    <w:rsid w:val="00F215CF"/>
    <w:rsid w:val="00F21789"/>
    <w:rsid w:val="00F217F5"/>
    <w:rsid w:val="00F21864"/>
    <w:rsid w:val="00F21EA9"/>
    <w:rsid w:val="00F22004"/>
    <w:rsid w:val="00F220E9"/>
    <w:rsid w:val="00F2252F"/>
    <w:rsid w:val="00F22E38"/>
    <w:rsid w:val="00F2312C"/>
    <w:rsid w:val="00F2313E"/>
    <w:rsid w:val="00F23168"/>
    <w:rsid w:val="00F2318A"/>
    <w:rsid w:val="00F232A2"/>
    <w:rsid w:val="00F238F8"/>
    <w:rsid w:val="00F23A73"/>
    <w:rsid w:val="00F23D60"/>
    <w:rsid w:val="00F24072"/>
    <w:rsid w:val="00F24157"/>
    <w:rsid w:val="00F241B2"/>
    <w:rsid w:val="00F2424F"/>
    <w:rsid w:val="00F242A1"/>
    <w:rsid w:val="00F242DA"/>
    <w:rsid w:val="00F2440B"/>
    <w:rsid w:val="00F24916"/>
    <w:rsid w:val="00F24A4E"/>
    <w:rsid w:val="00F24C5F"/>
    <w:rsid w:val="00F250EE"/>
    <w:rsid w:val="00F250FD"/>
    <w:rsid w:val="00F25338"/>
    <w:rsid w:val="00F25771"/>
    <w:rsid w:val="00F257BC"/>
    <w:rsid w:val="00F25930"/>
    <w:rsid w:val="00F2599C"/>
    <w:rsid w:val="00F259F8"/>
    <w:rsid w:val="00F25A33"/>
    <w:rsid w:val="00F25D59"/>
    <w:rsid w:val="00F26061"/>
    <w:rsid w:val="00F261E0"/>
    <w:rsid w:val="00F26D9F"/>
    <w:rsid w:val="00F2756E"/>
    <w:rsid w:val="00F2782A"/>
    <w:rsid w:val="00F301E4"/>
    <w:rsid w:val="00F30402"/>
    <w:rsid w:val="00F307C6"/>
    <w:rsid w:val="00F310AD"/>
    <w:rsid w:val="00F310F9"/>
    <w:rsid w:val="00F313E5"/>
    <w:rsid w:val="00F31769"/>
    <w:rsid w:val="00F31DDE"/>
    <w:rsid w:val="00F31F04"/>
    <w:rsid w:val="00F31F2A"/>
    <w:rsid w:val="00F320CB"/>
    <w:rsid w:val="00F32292"/>
    <w:rsid w:val="00F3233F"/>
    <w:rsid w:val="00F32709"/>
    <w:rsid w:val="00F327F1"/>
    <w:rsid w:val="00F32ACC"/>
    <w:rsid w:val="00F32AE5"/>
    <w:rsid w:val="00F32E22"/>
    <w:rsid w:val="00F32F65"/>
    <w:rsid w:val="00F331AE"/>
    <w:rsid w:val="00F33302"/>
    <w:rsid w:val="00F336CD"/>
    <w:rsid w:val="00F337A8"/>
    <w:rsid w:val="00F33EE6"/>
    <w:rsid w:val="00F3439C"/>
    <w:rsid w:val="00F348E7"/>
    <w:rsid w:val="00F34AAF"/>
    <w:rsid w:val="00F34B11"/>
    <w:rsid w:val="00F34B97"/>
    <w:rsid w:val="00F34BD2"/>
    <w:rsid w:val="00F34D99"/>
    <w:rsid w:val="00F34F11"/>
    <w:rsid w:val="00F350DD"/>
    <w:rsid w:val="00F3552F"/>
    <w:rsid w:val="00F355B7"/>
    <w:rsid w:val="00F35927"/>
    <w:rsid w:val="00F35948"/>
    <w:rsid w:val="00F35B8A"/>
    <w:rsid w:val="00F35F5D"/>
    <w:rsid w:val="00F362EE"/>
    <w:rsid w:val="00F363E6"/>
    <w:rsid w:val="00F365A4"/>
    <w:rsid w:val="00F365C4"/>
    <w:rsid w:val="00F366CD"/>
    <w:rsid w:val="00F3672F"/>
    <w:rsid w:val="00F36832"/>
    <w:rsid w:val="00F36952"/>
    <w:rsid w:val="00F36C1F"/>
    <w:rsid w:val="00F36CCF"/>
    <w:rsid w:val="00F36DE6"/>
    <w:rsid w:val="00F3719D"/>
    <w:rsid w:val="00F3725A"/>
    <w:rsid w:val="00F374C6"/>
    <w:rsid w:val="00F37658"/>
    <w:rsid w:val="00F37773"/>
    <w:rsid w:val="00F3781A"/>
    <w:rsid w:val="00F37A14"/>
    <w:rsid w:val="00F37B07"/>
    <w:rsid w:val="00F37F8A"/>
    <w:rsid w:val="00F401F8"/>
    <w:rsid w:val="00F40448"/>
    <w:rsid w:val="00F4053F"/>
    <w:rsid w:val="00F40900"/>
    <w:rsid w:val="00F40BB1"/>
    <w:rsid w:val="00F40CF6"/>
    <w:rsid w:val="00F41125"/>
    <w:rsid w:val="00F413A3"/>
    <w:rsid w:val="00F421F7"/>
    <w:rsid w:val="00F4289B"/>
    <w:rsid w:val="00F428E5"/>
    <w:rsid w:val="00F42956"/>
    <w:rsid w:val="00F42BB5"/>
    <w:rsid w:val="00F42EB6"/>
    <w:rsid w:val="00F4322B"/>
    <w:rsid w:val="00F4348B"/>
    <w:rsid w:val="00F437FC"/>
    <w:rsid w:val="00F43A2C"/>
    <w:rsid w:val="00F43C4D"/>
    <w:rsid w:val="00F43EE7"/>
    <w:rsid w:val="00F44051"/>
    <w:rsid w:val="00F44172"/>
    <w:rsid w:val="00F443D2"/>
    <w:rsid w:val="00F4448A"/>
    <w:rsid w:val="00F447EB"/>
    <w:rsid w:val="00F4495F"/>
    <w:rsid w:val="00F449F6"/>
    <w:rsid w:val="00F44DDB"/>
    <w:rsid w:val="00F44E0E"/>
    <w:rsid w:val="00F45006"/>
    <w:rsid w:val="00F4510C"/>
    <w:rsid w:val="00F45304"/>
    <w:rsid w:val="00F45311"/>
    <w:rsid w:val="00F453A7"/>
    <w:rsid w:val="00F4541E"/>
    <w:rsid w:val="00F4557F"/>
    <w:rsid w:val="00F45E5E"/>
    <w:rsid w:val="00F45F39"/>
    <w:rsid w:val="00F4636D"/>
    <w:rsid w:val="00F46614"/>
    <w:rsid w:val="00F469DF"/>
    <w:rsid w:val="00F46B27"/>
    <w:rsid w:val="00F46CF2"/>
    <w:rsid w:val="00F46E3E"/>
    <w:rsid w:val="00F46EA7"/>
    <w:rsid w:val="00F46FAD"/>
    <w:rsid w:val="00F46FAE"/>
    <w:rsid w:val="00F46FF6"/>
    <w:rsid w:val="00F47296"/>
    <w:rsid w:val="00F4751D"/>
    <w:rsid w:val="00F4752E"/>
    <w:rsid w:val="00F47881"/>
    <w:rsid w:val="00F47C65"/>
    <w:rsid w:val="00F47CAF"/>
    <w:rsid w:val="00F47F34"/>
    <w:rsid w:val="00F50009"/>
    <w:rsid w:val="00F50151"/>
    <w:rsid w:val="00F5020E"/>
    <w:rsid w:val="00F50908"/>
    <w:rsid w:val="00F50AF0"/>
    <w:rsid w:val="00F51100"/>
    <w:rsid w:val="00F514E4"/>
    <w:rsid w:val="00F51835"/>
    <w:rsid w:val="00F51C36"/>
    <w:rsid w:val="00F51E7F"/>
    <w:rsid w:val="00F51EEB"/>
    <w:rsid w:val="00F51F19"/>
    <w:rsid w:val="00F51FE7"/>
    <w:rsid w:val="00F52906"/>
    <w:rsid w:val="00F5324A"/>
    <w:rsid w:val="00F532AD"/>
    <w:rsid w:val="00F532D5"/>
    <w:rsid w:val="00F53703"/>
    <w:rsid w:val="00F53A38"/>
    <w:rsid w:val="00F53C35"/>
    <w:rsid w:val="00F53E83"/>
    <w:rsid w:val="00F53EAC"/>
    <w:rsid w:val="00F542B2"/>
    <w:rsid w:val="00F54635"/>
    <w:rsid w:val="00F5469E"/>
    <w:rsid w:val="00F547A6"/>
    <w:rsid w:val="00F54ABD"/>
    <w:rsid w:val="00F54B15"/>
    <w:rsid w:val="00F5558F"/>
    <w:rsid w:val="00F55A38"/>
    <w:rsid w:val="00F55A56"/>
    <w:rsid w:val="00F55D5A"/>
    <w:rsid w:val="00F55DC3"/>
    <w:rsid w:val="00F56201"/>
    <w:rsid w:val="00F562AE"/>
    <w:rsid w:val="00F56450"/>
    <w:rsid w:val="00F56492"/>
    <w:rsid w:val="00F564F6"/>
    <w:rsid w:val="00F565D4"/>
    <w:rsid w:val="00F56857"/>
    <w:rsid w:val="00F56AA6"/>
    <w:rsid w:val="00F56DA0"/>
    <w:rsid w:val="00F57057"/>
    <w:rsid w:val="00F5717B"/>
    <w:rsid w:val="00F57424"/>
    <w:rsid w:val="00F57708"/>
    <w:rsid w:val="00F57772"/>
    <w:rsid w:val="00F57CB6"/>
    <w:rsid w:val="00F57D47"/>
    <w:rsid w:val="00F57DFF"/>
    <w:rsid w:val="00F57E47"/>
    <w:rsid w:val="00F602F0"/>
    <w:rsid w:val="00F607D2"/>
    <w:rsid w:val="00F60AF7"/>
    <w:rsid w:val="00F60B50"/>
    <w:rsid w:val="00F60E4B"/>
    <w:rsid w:val="00F60F26"/>
    <w:rsid w:val="00F614FE"/>
    <w:rsid w:val="00F61833"/>
    <w:rsid w:val="00F619BA"/>
    <w:rsid w:val="00F61A8A"/>
    <w:rsid w:val="00F61B08"/>
    <w:rsid w:val="00F61B48"/>
    <w:rsid w:val="00F61BF3"/>
    <w:rsid w:val="00F61E2F"/>
    <w:rsid w:val="00F62399"/>
    <w:rsid w:val="00F623A0"/>
    <w:rsid w:val="00F623BF"/>
    <w:rsid w:val="00F62416"/>
    <w:rsid w:val="00F63493"/>
    <w:rsid w:val="00F6359E"/>
    <w:rsid w:val="00F635C4"/>
    <w:rsid w:val="00F63844"/>
    <w:rsid w:val="00F63A47"/>
    <w:rsid w:val="00F63E35"/>
    <w:rsid w:val="00F64049"/>
    <w:rsid w:val="00F643A3"/>
    <w:rsid w:val="00F643BE"/>
    <w:rsid w:val="00F6441C"/>
    <w:rsid w:val="00F6465B"/>
    <w:rsid w:val="00F6475C"/>
    <w:rsid w:val="00F648F9"/>
    <w:rsid w:val="00F64950"/>
    <w:rsid w:val="00F64A87"/>
    <w:rsid w:val="00F64CD2"/>
    <w:rsid w:val="00F64FB2"/>
    <w:rsid w:val="00F654A0"/>
    <w:rsid w:val="00F654BE"/>
    <w:rsid w:val="00F65795"/>
    <w:rsid w:val="00F6584D"/>
    <w:rsid w:val="00F65887"/>
    <w:rsid w:val="00F6604E"/>
    <w:rsid w:val="00F66598"/>
    <w:rsid w:val="00F665DC"/>
    <w:rsid w:val="00F6660A"/>
    <w:rsid w:val="00F66685"/>
    <w:rsid w:val="00F66761"/>
    <w:rsid w:val="00F667B1"/>
    <w:rsid w:val="00F66E40"/>
    <w:rsid w:val="00F66EC7"/>
    <w:rsid w:val="00F66EED"/>
    <w:rsid w:val="00F671E8"/>
    <w:rsid w:val="00F672EF"/>
    <w:rsid w:val="00F675D4"/>
    <w:rsid w:val="00F6773E"/>
    <w:rsid w:val="00F677A8"/>
    <w:rsid w:val="00F677D1"/>
    <w:rsid w:val="00F67D8B"/>
    <w:rsid w:val="00F67E63"/>
    <w:rsid w:val="00F67F30"/>
    <w:rsid w:val="00F7014D"/>
    <w:rsid w:val="00F7046D"/>
    <w:rsid w:val="00F705B8"/>
    <w:rsid w:val="00F706F0"/>
    <w:rsid w:val="00F70ABA"/>
    <w:rsid w:val="00F70DD5"/>
    <w:rsid w:val="00F710DD"/>
    <w:rsid w:val="00F7119F"/>
    <w:rsid w:val="00F716A8"/>
    <w:rsid w:val="00F71847"/>
    <w:rsid w:val="00F71D66"/>
    <w:rsid w:val="00F723A4"/>
    <w:rsid w:val="00F7248F"/>
    <w:rsid w:val="00F72523"/>
    <w:rsid w:val="00F7255F"/>
    <w:rsid w:val="00F72743"/>
    <w:rsid w:val="00F7289E"/>
    <w:rsid w:val="00F728AE"/>
    <w:rsid w:val="00F72A5B"/>
    <w:rsid w:val="00F72B02"/>
    <w:rsid w:val="00F72FF9"/>
    <w:rsid w:val="00F735EB"/>
    <w:rsid w:val="00F73760"/>
    <w:rsid w:val="00F739D4"/>
    <w:rsid w:val="00F73DEC"/>
    <w:rsid w:val="00F73FCB"/>
    <w:rsid w:val="00F73FD5"/>
    <w:rsid w:val="00F7401E"/>
    <w:rsid w:val="00F741EC"/>
    <w:rsid w:val="00F7422B"/>
    <w:rsid w:val="00F742BC"/>
    <w:rsid w:val="00F742E6"/>
    <w:rsid w:val="00F748B2"/>
    <w:rsid w:val="00F74D04"/>
    <w:rsid w:val="00F74F0C"/>
    <w:rsid w:val="00F7506A"/>
    <w:rsid w:val="00F75070"/>
    <w:rsid w:val="00F75164"/>
    <w:rsid w:val="00F7558F"/>
    <w:rsid w:val="00F75C24"/>
    <w:rsid w:val="00F75C5A"/>
    <w:rsid w:val="00F75DDA"/>
    <w:rsid w:val="00F75E7F"/>
    <w:rsid w:val="00F76D00"/>
    <w:rsid w:val="00F76D36"/>
    <w:rsid w:val="00F770B3"/>
    <w:rsid w:val="00F77259"/>
    <w:rsid w:val="00F77355"/>
    <w:rsid w:val="00F77382"/>
    <w:rsid w:val="00F7745A"/>
    <w:rsid w:val="00F775B8"/>
    <w:rsid w:val="00F77890"/>
    <w:rsid w:val="00F77D95"/>
    <w:rsid w:val="00F77ED2"/>
    <w:rsid w:val="00F77F3D"/>
    <w:rsid w:val="00F77F5D"/>
    <w:rsid w:val="00F77FD6"/>
    <w:rsid w:val="00F8068D"/>
    <w:rsid w:val="00F80849"/>
    <w:rsid w:val="00F8085C"/>
    <w:rsid w:val="00F80DE4"/>
    <w:rsid w:val="00F80FF7"/>
    <w:rsid w:val="00F8170F"/>
    <w:rsid w:val="00F8173E"/>
    <w:rsid w:val="00F818BE"/>
    <w:rsid w:val="00F81967"/>
    <w:rsid w:val="00F81A32"/>
    <w:rsid w:val="00F820E3"/>
    <w:rsid w:val="00F82118"/>
    <w:rsid w:val="00F8212B"/>
    <w:rsid w:val="00F821B5"/>
    <w:rsid w:val="00F822C7"/>
    <w:rsid w:val="00F822F2"/>
    <w:rsid w:val="00F824CC"/>
    <w:rsid w:val="00F828DD"/>
    <w:rsid w:val="00F82A55"/>
    <w:rsid w:val="00F82EE7"/>
    <w:rsid w:val="00F83355"/>
    <w:rsid w:val="00F8357E"/>
    <w:rsid w:val="00F837AF"/>
    <w:rsid w:val="00F83B64"/>
    <w:rsid w:val="00F83C29"/>
    <w:rsid w:val="00F83EFE"/>
    <w:rsid w:val="00F8405A"/>
    <w:rsid w:val="00F84149"/>
    <w:rsid w:val="00F8435A"/>
    <w:rsid w:val="00F84482"/>
    <w:rsid w:val="00F845C4"/>
    <w:rsid w:val="00F84694"/>
    <w:rsid w:val="00F84AD2"/>
    <w:rsid w:val="00F8501B"/>
    <w:rsid w:val="00F850FC"/>
    <w:rsid w:val="00F8514C"/>
    <w:rsid w:val="00F85265"/>
    <w:rsid w:val="00F854E1"/>
    <w:rsid w:val="00F858F2"/>
    <w:rsid w:val="00F859E1"/>
    <w:rsid w:val="00F85B4C"/>
    <w:rsid w:val="00F85C72"/>
    <w:rsid w:val="00F86471"/>
    <w:rsid w:val="00F86975"/>
    <w:rsid w:val="00F86A57"/>
    <w:rsid w:val="00F86CDC"/>
    <w:rsid w:val="00F86DDE"/>
    <w:rsid w:val="00F86ECA"/>
    <w:rsid w:val="00F870F4"/>
    <w:rsid w:val="00F871D1"/>
    <w:rsid w:val="00F87307"/>
    <w:rsid w:val="00F87365"/>
    <w:rsid w:val="00F87546"/>
    <w:rsid w:val="00F875B1"/>
    <w:rsid w:val="00F87736"/>
    <w:rsid w:val="00F8775B"/>
    <w:rsid w:val="00F87F0D"/>
    <w:rsid w:val="00F9017D"/>
    <w:rsid w:val="00F9027F"/>
    <w:rsid w:val="00F90919"/>
    <w:rsid w:val="00F90A46"/>
    <w:rsid w:val="00F90B1B"/>
    <w:rsid w:val="00F90F2E"/>
    <w:rsid w:val="00F90FEF"/>
    <w:rsid w:val="00F9101B"/>
    <w:rsid w:val="00F91408"/>
    <w:rsid w:val="00F91460"/>
    <w:rsid w:val="00F91563"/>
    <w:rsid w:val="00F9195E"/>
    <w:rsid w:val="00F91A8C"/>
    <w:rsid w:val="00F91B40"/>
    <w:rsid w:val="00F91D6D"/>
    <w:rsid w:val="00F91E43"/>
    <w:rsid w:val="00F91EC8"/>
    <w:rsid w:val="00F91F1C"/>
    <w:rsid w:val="00F91F7B"/>
    <w:rsid w:val="00F921B8"/>
    <w:rsid w:val="00F92593"/>
    <w:rsid w:val="00F925F8"/>
    <w:rsid w:val="00F9282B"/>
    <w:rsid w:val="00F92AF5"/>
    <w:rsid w:val="00F92C85"/>
    <w:rsid w:val="00F92D32"/>
    <w:rsid w:val="00F92E21"/>
    <w:rsid w:val="00F92F16"/>
    <w:rsid w:val="00F93517"/>
    <w:rsid w:val="00F93866"/>
    <w:rsid w:val="00F94360"/>
    <w:rsid w:val="00F943E6"/>
    <w:rsid w:val="00F9456D"/>
    <w:rsid w:val="00F94AFA"/>
    <w:rsid w:val="00F94B32"/>
    <w:rsid w:val="00F94EA9"/>
    <w:rsid w:val="00F954A8"/>
    <w:rsid w:val="00F954B7"/>
    <w:rsid w:val="00F95C08"/>
    <w:rsid w:val="00F95D39"/>
    <w:rsid w:val="00F95D88"/>
    <w:rsid w:val="00F95FED"/>
    <w:rsid w:val="00F95FF6"/>
    <w:rsid w:val="00F96024"/>
    <w:rsid w:val="00F96272"/>
    <w:rsid w:val="00F9631F"/>
    <w:rsid w:val="00F96376"/>
    <w:rsid w:val="00F9681B"/>
    <w:rsid w:val="00F96C19"/>
    <w:rsid w:val="00F96DB7"/>
    <w:rsid w:val="00F9712B"/>
    <w:rsid w:val="00F974B6"/>
    <w:rsid w:val="00F9770D"/>
    <w:rsid w:val="00F9796F"/>
    <w:rsid w:val="00F97BD5"/>
    <w:rsid w:val="00F97BFC"/>
    <w:rsid w:val="00F97C04"/>
    <w:rsid w:val="00F97EF7"/>
    <w:rsid w:val="00F97F25"/>
    <w:rsid w:val="00F97F74"/>
    <w:rsid w:val="00FA02D8"/>
    <w:rsid w:val="00FA0E46"/>
    <w:rsid w:val="00FA0E4D"/>
    <w:rsid w:val="00FA17AC"/>
    <w:rsid w:val="00FA195A"/>
    <w:rsid w:val="00FA1D5C"/>
    <w:rsid w:val="00FA1E0F"/>
    <w:rsid w:val="00FA1E93"/>
    <w:rsid w:val="00FA1ED2"/>
    <w:rsid w:val="00FA23C4"/>
    <w:rsid w:val="00FA25BA"/>
    <w:rsid w:val="00FA262B"/>
    <w:rsid w:val="00FA289E"/>
    <w:rsid w:val="00FA29CB"/>
    <w:rsid w:val="00FA2FE6"/>
    <w:rsid w:val="00FA34EB"/>
    <w:rsid w:val="00FA36C8"/>
    <w:rsid w:val="00FA41A2"/>
    <w:rsid w:val="00FA41B6"/>
    <w:rsid w:val="00FA4CFB"/>
    <w:rsid w:val="00FA520B"/>
    <w:rsid w:val="00FA5736"/>
    <w:rsid w:val="00FA5787"/>
    <w:rsid w:val="00FA5F0C"/>
    <w:rsid w:val="00FA5F8B"/>
    <w:rsid w:val="00FA658C"/>
    <w:rsid w:val="00FA6904"/>
    <w:rsid w:val="00FA69E1"/>
    <w:rsid w:val="00FA6ACA"/>
    <w:rsid w:val="00FA6D66"/>
    <w:rsid w:val="00FA6DB3"/>
    <w:rsid w:val="00FA6EE5"/>
    <w:rsid w:val="00FA7532"/>
    <w:rsid w:val="00FA758F"/>
    <w:rsid w:val="00FA759D"/>
    <w:rsid w:val="00FA76FF"/>
    <w:rsid w:val="00FA77D7"/>
    <w:rsid w:val="00FA78A9"/>
    <w:rsid w:val="00FA78B6"/>
    <w:rsid w:val="00FA7E47"/>
    <w:rsid w:val="00FA7F37"/>
    <w:rsid w:val="00FA7FA5"/>
    <w:rsid w:val="00FB0330"/>
    <w:rsid w:val="00FB0350"/>
    <w:rsid w:val="00FB03E8"/>
    <w:rsid w:val="00FB0708"/>
    <w:rsid w:val="00FB0722"/>
    <w:rsid w:val="00FB0AD2"/>
    <w:rsid w:val="00FB0B3D"/>
    <w:rsid w:val="00FB1159"/>
    <w:rsid w:val="00FB12C4"/>
    <w:rsid w:val="00FB14B3"/>
    <w:rsid w:val="00FB15B2"/>
    <w:rsid w:val="00FB1746"/>
    <w:rsid w:val="00FB1D5D"/>
    <w:rsid w:val="00FB1DFF"/>
    <w:rsid w:val="00FB1E1B"/>
    <w:rsid w:val="00FB2045"/>
    <w:rsid w:val="00FB210C"/>
    <w:rsid w:val="00FB2253"/>
    <w:rsid w:val="00FB24EA"/>
    <w:rsid w:val="00FB309E"/>
    <w:rsid w:val="00FB3127"/>
    <w:rsid w:val="00FB34C1"/>
    <w:rsid w:val="00FB35BB"/>
    <w:rsid w:val="00FB384B"/>
    <w:rsid w:val="00FB3A54"/>
    <w:rsid w:val="00FB3C21"/>
    <w:rsid w:val="00FB3D89"/>
    <w:rsid w:val="00FB3E5F"/>
    <w:rsid w:val="00FB42B0"/>
    <w:rsid w:val="00FB4420"/>
    <w:rsid w:val="00FB44B9"/>
    <w:rsid w:val="00FB4900"/>
    <w:rsid w:val="00FB495C"/>
    <w:rsid w:val="00FB4BFD"/>
    <w:rsid w:val="00FB52BE"/>
    <w:rsid w:val="00FB532B"/>
    <w:rsid w:val="00FB5B03"/>
    <w:rsid w:val="00FB5CD4"/>
    <w:rsid w:val="00FB5F4B"/>
    <w:rsid w:val="00FB661A"/>
    <w:rsid w:val="00FB66EA"/>
    <w:rsid w:val="00FB6A41"/>
    <w:rsid w:val="00FB6D0E"/>
    <w:rsid w:val="00FB6DEA"/>
    <w:rsid w:val="00FB70B5"/>
    <w:rsid w:val="00FB7260"/>
    <w:rsid w:val="00FB7A11"/>
    <w:rsid w:val="00FB7BCB"/>
    <w:rsid w:val="00FB7EC4"/>
    <w:rsid w:val="00FC00B6"/>
    <w:rsid w:val="00FC0296"/>
    <w:rsid w:val="00FC0A7A"/>
    <w:rsid w:val="00FC0B78"/>
    <w:rsid w:val="00FC0C13"/>
    <w:rsid w:val="00FC0E38"/>
    <w:rsid w:val="00FC0F16"/>
    <w:rsid w:val="00FC14F6"/>
    <w:rsid w:val="00FC1B49"/>
    <w:rsid w:val="00FC2397"/>
    <w:rsid w:val="00FC23B4"/>
    <w:rsid w:val="00FC2761"/>
    <w:rsid w:val="00FC2769"/>
    <w:rsid w:val="00FC27AC"/>
    <w:rsid w:val="00FC27DF"/>
    <w:rsid w:val="00FC2E76"/>
    <w:rsid w:val="00FC2FA8"/>
    <w:rsid w:val="00FC2FBC"/>
    <w:rsid w:val="00FC30C4"/>
    <w:rsid w:val="00FC33B2"/>
    <w:rsid w:val="00FC3509"/>
    <w:rsid w:val="00FC350C"/>
    <w:rsid w:val="00FC3770"/>
    <w:rsid w:val="00FC3B09"/>
    <w:rsid w:val="00FC3BC9"/>
    <w:rsid w:val="00FC40BD"/>
    <w:rsid w:val="00FC4270"/>
    <w:rsid w:val="00FC43B6"/>
    <w:rsid w:val="00FC4417"/>
    <w:rsid w:val="00FC4494"/>
    <w:rsid w:val="00FC45B4"/>
    <w:rsid w:val="00FC45B9"/>
    <w:rsid w:val="00FC45F0"/>
    <w:rsid w:val="00FC4EDD"/>
    <w:rsid w:val="00FC5672"/>
    <w:rsid w:val="00FC5733"/>
    <w:rsid w:val="00FC5C32"/>
    <w:rsid w:val="00FC5F0B"/>
    <w:rsid w:val="00FC5F9E"/>
    <w:rsid w:val="00FC6037"/>
    <w:rsid w:val="00FC6ABB"/>
    <w:rsid w:val="00FC6B7D"/>
    <w:rsid w:val="00FC7037"/>
    <w:rsid w:val="00FC7848"/>
    <w:rsid w:val="00FC78E8"/>
    <w:rsid w:val="00FC7AC2"/>
    <w:rsid w:val="00FC7D12"/>
    <w:rsid w:val="00FC7D7E"/>
    <w:rsid w:val="00FD0000"/>
    <w:rsid w:val="00FD002B"/>
    <w:rsid w:val="00FD03AA"/>
    <w:rsid w:val="00FD0DBC"/>
    <w:rsid w:val="00FD0FD0"/>
    <w:rsid w:val="00FD10FC"/>
    <w:rsid w:val="00FD11A3"/>
    <w:rsid w:val="00FD1365"/>
    <w:rsid w:val="00FD143C"/>
    <w:rsid w:val="00FD14FA"/>
    <w:rsid w:val="00FD1650"/>
    <w:rsid w:val="00FD1B5E"/>
    <w:rsid w:val="00FD1DC9"/>
    <w:rsid w:val="00FD1F7D"/>
    <w:rsid w:val="00FD2111"/>
    <w:rsid w:val="00FD216B"/>
    <w:rsid w:val="00FD227E"/>
    <w:rsid w:val="00FD22B1"/>
    <w:rsid w:val="00FD2715"/>
    <w:rsid w:val="00FD2AD5"/>
    <w:rsid w:val="00FD2AEA"/>
    <w:rsid w:val="00FD2AEE"/>
    <w:rsid w:val="00FD2B17"/>
    <w:rsid w:val="00FD2BA7"/>
    <w:rsid w:val="00FD2C3F"/>
    <w:rsid w:val="00FD2E9E"/>
    <w:rsid w:val="00FD35F2"/>
    <w:rsid w:val="00FD38FE"/>
    <w:rsid w:val="00FD3F19"/>
    <w:rsid w:val="00FD4105"/>
    <w:rsid w:val="00FD41C1"/>
    <w:rsid w:val="00FD43AD"/>
    <w:rsid w:val="00FD47C8"/>
    <w:rsid w:val="00FD47DB"/>
    <w:rsid w:val="00FD49C6"/>
    <w:rsid w:val="00FD4D53"/>
    <w:rsid w:val="00FD53A5"/>
    <w:rsid w:val="00FD53B9"/>
    <w:rsid w:val="00FD572C"/>
    <w:rsid w:val="00FD5B24"/>
    <w:rsid w:val="00FD5BFD"/>
    <w:rsid w:val="00FD5D3B"/>
    <w:rsid w:val="00FD606F"/>
    <w:rsid w:val="00FD61EF"/>
    <w:rsid w:val="00FD68B9"/>
    <w:rsid w:val="00FD6BE5"/>
    <w:rsid w:val="00FD6D96"/>
    <w:rsid w:val="00FD6EF8"/>
    <w:rsid w:val="00FD712F"/>
    <w:rsid w:val="00FD7446"/>
    <w:rsid w:val="00FD76C9"/>
    <w:rsid w:val="00FD7EF3"/>
    <w:rsid w:val="00FE00AC"/>
    <w:rsid w:val="00FE0183"/>
    <w:rsid w:val="00FE0207"/>
    <w:rsid w:val="00FE0635"/>
    <w:rsid w:val="00FE0797"/>
    <w:rsid w:val="00FE094C"/>
    <w:rsid w:val="00FE110B"/>
    <w:rsid w:val="00FE18F4"/>
    <w:rsid w:val="00FE1B4F"/>
    <w:rsid w:val="00FE1BBB"/>
    <w:rsid w:val="00FE1E37"/>
    <w:rsid w:val="00FE20D5"/>
    <w:rsid w:val="00FE2158"/>
    <w:rsid w:val="00FE216E"/>
    <w:rsid w:val="00FE2342"/>
    <w:rsid w:val="00FE28F1"/>
    <w:rsid w:val="00FE2B14"/>
    <w:rsid w:val="00FE2C27"/>
    <w:rsid w:val="00FE2FB1"/>
    <w:rsid w:val="00FE3143"/>
    <w:rsid w:val="00FE3381"/>
    <w:rsid w:val="00FE3A81"/>
    <w:rsid w:val="00FE3A9F"/>
    <w:rsid w:val="00FE3E8C"/>
    <w:rsid w:val="00FE412A"/>
    <w:rsid w:val="00FE41B2"/>
    <w:rsid w:val="00FE4780"/>
    <w:rsid w:val="00FE49C4"/>
    <w:rsid w:val="00FE4B56"/>
    <w:rsid w:val="00FE4C24"/>
    <w:rsid w:val="00FE4FAF"/>
    <w:rsid w:val="00FE569D"/>
    <w:rsid w:val="00FE5882"/>
    <w:rsid w:val="00FE5C77"/>
    <w:rsid w:val="00FE6044"/>
    <w:rsid w:val="00FE6165"/>
    <w:rsid w:val="00FE661C"/>
    <w:rsid w:val="00FE76C8"/>
    <w:rsid w:val="00FE79F9"/>
    <w:rsid w:val="00FE7C27"/>
    <w:rsid w:val="00FE7D3B"/>
    <w:rsid w:val="00FE7EF8"/>
    <w:rsid w:val="00FF068E"/>
    <w:rsid w:val="00FF1347"/>
    <w:rsid w:val="00FF144E"/>
    <w:rsid w:val="00FF14FA"/>
    <w:rsid w:val="00FF1D5D"/>
    <w:rsid w:val="00FF1DC9"/>
    <w:rsid w:val="00FF1E71"/>
    <w:rsid w:val="00FF212D"/>
    <w:rsid w:val="00FF232C"/>
    <w:rsid w:val="00FF241C"/>
    <w:rsid w:val="00FF2612"/>
    <w:rsid w:val="00FF2751"/>
    <w:rsid w:val="00FF27B6"/>
    <w:rsid w:val="00FF29DE"/>
    <w:rsid w:val="00FF2D86"/>
    <w:rsid w:val="00FF2E6F"/>
    <w:rsid w:val="00FF2E77"/>
    <w:rsid w:val="00FF2FC8"/>
    <w:rsid w:val="00FF32CA"/>
    <w:rsid w:val="00FF343A"/>
    <w:rsid w:val="00FF34B6"/>
    <w:rsid w:val="00FF38D9"/>
    <w:rsid w:val="00FF3C4B"/>
    <w:rsid w:val="00FF3E65"/>
    <w:rsid w:val="00FF3EE9"/>
    <w:rsid w:val="00FF428C"/>
    <w:rsid w:val="00FF46C0"/>
    <w:rsid w:val="00FF48E2"/>
    <w:rsid w:val="00FF524E"/>
    <w:rsid w:val="00FF52F5"/>
    <w:rsid w:val="00FF552A"/>
    <w:rsid w:val="00FF55F0"/>
    <w:rsid w:val="00FF5A8B"/>
    <w:rsid w:val="00FF5FE1"/>
    <w:rsid w:val="00FF6546"/>
    <w:rsid w:val="00FF699D"/>
    <w:rsid w:val="00FF69EA"/>
    <w:rsid w:val="00FF6A62"/>
    <w:rsid w:val="00FF6B18"/>
    <w:rsid w:val="00FF6CC8"/>
    <w:rsid w:val="00FF70B2"/>
    <w:rsid w:val="00FF79D7"/>
    <w:rsid w:val="00FF7C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5DE1EA99"/>
  <w15:docId w15:val="{0CAF44B7-6F97-4DA6-8BC5-A1EF4AD86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99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7C1F01"/>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3A55"/>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5B3A55"/>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3F51CD"/>
    <w:rPr>
      <w:i/>
      <w:sz w:val="18"/>
      <w:lang w:val="en-GB" w:bidi="ar-SA"/>
    </w:rPr>
  </w:style>
  <w:style w:type="paragraph" w:customStyle="1" w:styleId="StandaardOpinion">
    <w:name w:val="StandaardOpinion"/>
    <w:basedOn w:val="Normal"/>
    <w:rsid w:val="00D80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E9502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E95020"/>
    <w:pPr>
      <w:spacing w:line="191" w:lineRule="atLeast"/>
    </w:pPr>
    <w:rPr>
      <w:rFonts w:ascii="Univers LT Std 45 Light" w:eastAsia="Times New Roman" w:hAnsi="Univers LT Std 45 Light" w:cs="Angsana New"/>
      <w:color w:val="auto"/>
      <w:lang w:eastAsia="en-US"/>
    </w:rPr>
  </w:style>
  <w:style w:type="character" w:customStyle="1" w:styleId="CommentTextChar">
    <w:name w:val="Comment Text Char"/>
    <w:basedOn w:val="DefaultParagraphFont"/>
    <w:link w:val="CommentText"/>
    <w:semiHidden/>
    <w:rsid w:val="009F7877"/>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216">
      <w:bodyDiv w:val="1"/>
      <w:marLeft w:val="0"/>
      <w:marRight w:val="0"/>
      <w:marTop w:val="0"/>
      <w:marBottom w:val="0"/>
      <w:divBdr>
        <w:top w:val="none" w:sz="0" w:space="0" w:color="auto"/>
        <w:left w:val="none" w:sz="0" w:space="0" w:color="auto"/>
        <w:bottom w:val="none" w:sz="0" w:space="0" w:color="auto"/>
        <w:right w:val="none" w:sz="0" w:space="0" w:color="auto"/>
      </w:divBdr>
    </w:div>
    <w:div w:id="11075915">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634401">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47725842">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785492">
      <w:bodyDiv w:val="1"/>
      <w:marLeft w:val="0"/>
      <w:marRight w:val="0"/>
      <w:marTop w:val="0"/>
      <w:marBottom w:val="0"/>
      <w:divBdr>
        <w:top w:val="none" w:sz="0" w:space="0" w:color="auto"/>
        <w:left w:val="none" w:sz="0" w:space="0" w:color="auto"/>
        <w:bottom w:val="none" w:sz="0" w:space="0" w:color="auto"/>
        <w:right w:val="none" w:sz="0" w:space="0" w:color="auto"/>
      </w:divBdr>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1820807">
      <w:bodyDiv w:val="1"/>
      <w:marLeft w:val="0"/>
      <w:marRight w:val="0"/>
      <w:marTop w:val="0"/>
      <w:marBottom w:val="0"/>
      <w:divBdr>
        <w:top w:val="none" w:sz="0" w:space="0" w:color="auto"/>
        <w:left w:val="none" w:sz="0" w:space="0" w:color="auto"/>
        <w:bottom w:val="none" w:sz="0" w:space="0" w:color="auto"/>
        <w:right w:val="none" w:sz="0" w:space="0" w:color="auto"/>
      </w:divBdr>
    </w:div>
    <w:div w:id="93743498">
      <w:bodyDiv w:val="1"/>
      <w:marLeft w:val="0"/>
      <w:marRight w:val="0"/>
      <w:marTop w:val="0"/>
      <w:marBottom w:val="0"/>
      <w:divBdr>
        <w:top w:val="none" w:sz="0" w:space="0" w:color="auto"/>
        <w:left w:val="none" w:sz="0" w:space="0" w:color="auto"/>
        <w:bottom w:val="none" w:sz="0" w:space="0" w:color="auto"/>
        <w:right w:val="none" w:sz="0" w:space="0" w:color="auto"/>
      </w:divBdr>
    </w:div>
    <w:div w:id="109784019">
      <w:bodyDiv w:val="1"/>
      <w:marLeft w:val="0"/>
      <w:marRight w:val="0"/>
      <w:marTop w:val="0"/>
      <w:marBottom w:val="0"/>
      <w:divBdr>
        <w:top w:val="none" w:sz="0" w:space="0" w:color="auto"/>
        <w:left w:val="none" w:sz="0" w:space="0" w:color="auto"/>
        <w:bottom w:val="none" w:sz="0" w:space="0" w:color="auto"/>
        <w:right w:val="none" w:sz="0" w:space="0" w:color="auto"/>
      </w:divBdr>
    </w:div>
    <w:div w:id="118381599">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1927837">
      <w:bodyDiv w:val="1"/>
      <w:marLeft w:val="0"/>
      <w:marRight w:val="0"/>
      <w:marTop w:val="0"/>
      <w:marBottom w:val="0"/>
      <w:divBdr>
        <w:top w:val="none" w:sz="0" w:space="0" w:color="auto"/>
        <w:left w:val="none" w:sz="0" w:space="0" w:color="auto"/>
        <w:bottom w:val="none" w:sz="0" w:space="0" w:color="auto"/>
        <w:right w:val="none" w:sz="0" w:space="0" w:color="auto"/>
      </w:divBdr>
    </w:div>
    <w:div w:id="130025739">
      <w:bodyDiv w:val="1"/>
      <w:marLeft w:val="0"/>
      <w:marRight w:val="0"/>
      <w:marTop w:val="0"/>
      <w:marBottom w:val="0"/>
      <w:divBdr>
        <w:top w:val="none" w:sz="0" w:space="0" w:color="auto"/>
        <w:left w:val="none" w:sz="0" w:space="0" w:color="auto"/>
        <w:bottom w:val="none" w:sz="0" w:space="0" w:color="auto"/>
        <w:right w:val="none" w:sz="0" w:space="0" w:color="auto"/>
      </w:divBdr>
    </w:div>
    <w:div w:id="13075015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775">
      <w:bodyDiv w:val="1"/>
      <w:marLeft w:val="0"/>
      <w:marRight w:val="0"/>
      <w:marTop w:val="0"/>
      <w:marBottom w:val="0"/>
      <w:divBdr>
        <w:top w:val="none" w:sz="0" w:space="0" w:color="auto"/>
        <w:left w:val="none" w:sz="0" w:space="0" w:color="auto"/>
        <w:bottom w:val="none" w:sz="0" w:space="0" w:color="auto"/>
        <w:right w:val="none" w:sz="0" w:space="0" w:color="auto"/>
      </w:divBdr>
    </w:div>
    <w:div w:id="198712095">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4728369">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47882720">
      <w:bodyDiv w:val="1"/>
      <w:marLeft w:val="0"/>
      <w:marRight w:val="0"/>
      <w:marTop w:val="0"/>
      <w:marBottom w:val="0"/>
      <w:divBdr>
        <w:top w:val="none" w:sz="0" w:space="0" w:color="auto"/>
        <w:left w:val="none" w:sz="0" w:space="0" w:color="auto"/>
        <w:bottom w:val="none" w:sz="0" w:space="0" w:color="auto"/>
        <w:right w:val="none" w:sz="0" w:space="0" w:color="auto"/>
      </w:divBdr>
    </w:div>
    <w:div w:id="271789944">
      <w:bodyDiv w:val="1"/>
      <w:marLeft w:val="0"/>
      <w:marRight w:val="0"/>
      <w:marTop w:val="0"/>
      <w:marBottom w:val="0"/>
      <w:divBdr>
        <w:top w:val="none" w:sz="0" w:space="0" w:color="auto"/>
        <w:left w:val="none" w:sz="0" w:space="0" w:color="auto"/>
        <w:bottom w:val="none" w:sz="0" w:space="0" w:color="auto"/>
        <w:right w:val="none" w:sz="0" w:space="0" w:color="auto"/>
      </w:divBdr>
    </w:div>
    <w:div w:id="277417088">
      <w:bodyDiv w:val="1"/>
      <w:marLeft w:val="0"/>
      <w:marRight w:val="0"/>
      <w:marTop w:val="0"/>
      <w:marBottom w:val="0"/>
      <w:divBdr>
        <w:top w:val="none" w:sz="0" w:space="0" w:color="auto"/>
        <w:left w:val="none" w:sz="0" w:space="0" w:color="auto"/>
        <w:bottom w:val="none" w:sz="0" w:space="0" w:color="auto"/>
        <w:right w:val="none" w:sz="0" w:space="0" w:color="auto"/>
      </w:divBdr>
    </w:div>
    <w:div w:id="286863252">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08749925">
      <w:bodyDiv w:val="1"/>
      <w:marLeft w:val="0"/>
      <w:marRight w:val="0"/>
      <w:marTop w:val="0"/>
      <w:marBottom w:val="0"/>
      <w:divBdr>
        <w:top w:val="none" w:sz="0" w:space="0" w:color="auto"/>
        <w:left w:val="none" w:sz="0" w:space="0" w:color="auto"/>
        <w:bottom w:val="none" w:sz="0" w:space="0" w:color="auto"/>
        <w:right w:val="none" w:sz="0" w:space="0" w:color="auto"/>
      </w:divBdr>
    </w:div>
    <w:div w:id="315502537">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27052543">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2219563">
      <w:bodyDiv w:val="1"/>
      <w:marLeft w:val="0"/>
      <w:marRight w:val="0"/>
      <w:marTop w:val="0"/>
      <w:marBottom w:val="0"/>
      <w:divBdr>
        <w:top w:val="none" w:sz="0" w:space="0" w:color="auto"/>
        <w:left w:val="none" w:sz="0" w:space="0" w:color="auto"/>
        <w:bottom w:val="none" w:sz="0" w:space="0" w:color="auto"/>
        <w:right w:val="none" w:sz="0" w:space="0" w:color="auto"/>
      </w:divBdr>
    </w:div>
    <w:div w:id="345979972">
      <w:bodyDiv w:val="1"/>
      <w:marLeft w:val="0"/>
      <w:marRight w:val="0"/>
      <w:marTop w:val="0"/>
      <w:marBottom w:val="0"/>
      <w:divBdr>
        <w:top w:val="none" w:sz="0" w:space="0" w:color="auto"/>
        <w:left w:val="none" w:sz="0" w:space="0" w:color="auto"/>
        <w:bottom w:val="none" w:sz="0" w:space="0" w:color="auto"/>
        <w:right w:val="none" w:sz="0" w:space="0" w:color="auto"/>
      </w:divBdr>
    </w:div>
    <w:div w:id="346257118">
      <w:bodyDiv w:val="1"/>
      <w:marLeft w:val="0"/>
      <w:marRight w:val="0"/>
      <w:marTop w:val="0"/>
      <w:marBottom w:val="0"/>
      <w:divBdr>
        <w:top w:val="none" w:sz="0" w:space="0" w:color="auto"/>
        <w:left w:val="none" w:sz="0" w:space="0" w:color="auto"/>
        <w:bottom w:val="none" w:sz="0" w:space="0" w:color="auto"/>
        <w:right w:val="none" w:sz="0" w:space="0" w:color="auto"/>
      </w:divBdr>
    </w:div>
    <w:div w:id="348919161">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929076">
      <w:bodyDiv w:val="1"/>
      <w:marLeft w:val="0"/>
      <w:marRight w:val="0"/>
      <w:marTop w:val="0"/>
      <w:marBottom w:val="0"/>
      <w:divBdr>
        <w:top w:val="none" w:sz="0" w:space="0" w:color="auto"/>
        <w:left w:val="none" w:sz="0" w:space="0" w:color="auto"/>
        <w:bottom w:val="none" w:sz="0" w:space="0" w:color="auto"/>
        <w:right w:val="none" w:sz="0" w:space="0" w:color="auto"/>
      </w:divBdr>
    </w:div>
    <w:div w:id="381752903">
      <w:bodyDiv w:val="1"/>
      <w:marLeft w:val="0"/>
      <w:marRight w:val="0"/>
      <w:marTop w:val="0"/>
      <w:marBottom w:val="0"/>
      <w:divBdr>
        <w:top w:val="none" w:sz="0" w:space="0" w:color="auto"/>
        <w:left w:val="none" w:sz="0" w:space="0" w:color="auto"/>
        <w:bottom w:val="none" w:sz="0" w:space="0" w:color="auto"/>
        <w:right w:val="none" w:sz="0" w:space="0" w:color="auto"/>
      </w:divBdr>
    </w:div>
    <w:div w:id="392509081">
      <w:bodyDiv w:val="1"/>
      <w:marLeft w:val="0"/>
      <w:marRight w:val="0"/>
      <w:marTop w:val="0"/>
      <w:marBottom w:val="0"/>
      <w:divBdr>
        <w:top w:val="none" w:sz="0" w:space="0" w:color="auto"/>
        <w:left w:val="none" w:sz="0" w:space="0" w:color="auto"/>
        <w:bottom w:val="none" w:sz="0" w:space="0" w:color="auto"/>
        <w:right w:val="none" w:sz="0" w:space="0" w:color="auto"/>
      </w:divBdr>
    </w:div>
    <w:div w:id="411391649">
      <w:bodyDiv w:val="1"/>
      <w:marLeft w:val="0"/>
      <w:marRight w:val="0"/>
      <w:marTop w:val="0"/>
      <w:marBottom w:val="0"/>
      <w:divBdr>
        <w:top w:val="none" w:sz="0" w:space="0" w:color="auto"/>
        <w:left w:val="none" w:sz="0" w:space="0" w:color="auto"/>
        <w:bottom w:val="none" w:sz="0" w:space="0" w:color="auto"/>
        <w:right w:val="none" w:sz="0" w:space="0" w:color="auto"/>
      </w:divBdr>
    </w:div>
    <w:div w:id="418603211">
      <w:bodyDiv w:val="1"/>
      <w:marLeft w:val="0"/>
      <w:marRight w:val="0"/>
      <w:marTop w:val="0"/>
      <w:marBottom w:val="0"/>
      <w:divBdr>
        <w:top w:val="none" w:sz="0" w:space="0" w:color="auto"/>
        <w:left w:val="none" w:sz="0" w:space="0" w:color="auto"/>
        <w:bottom w:val="none" w:sz="0" w:space="0" w:color="auto"/>
        <w:right w:val="none" w:sz="0" w:space="0" w:color="auto"/>
      </w:divBdr>
    </w:div>
    <w:div w:id="428158970">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39692154">
      <w:bodyDiv w:val="1"/>
      <w:marLeft w:val="0"/>
      <w:marRight w:val="0"/>
      <w:marTop w:val="0"/>
      <w:marBottom w:val="0"/>
      <w:divBdr>
        <w:top w:val="none" w:sz="0" w:space="0" w:color="auto"/>
        <w:left w:val="none" w:sz="0" w:space="0" w:color="auto"/>
        <w:bottom w:val="none" w:sz="0" w:space="0" w:color="auto"/>
        <w:right w:val="none" w:sz="0" w:space="0" w:color="auto"/>
      </w:divBdr>
    </w:div>
    <w:div w:id="440227979">
      <w:bodyDiv w:val="1"/>
      <w:marLeft w:val="0"/>
      <w:marRight w:val="0"/>
      <w:marTop w:val="0"/>
      <w:marBottom w:val="0"/>
      <w:divBdr>
        <w:top w:val="none" w:sz="0" w:space="0" w:color="auto"/>
        <w:left w:val="none" w:sz="0" w:space="0" w:color="auto"/>
        <w:bottom w:val="none" w:sz="0" w:space="0" w:color="auto"/>
        <w:right w:val="none" w:sz="0" w:space="0" w:color="auto"/>
      </w:divBdr>
    </w:div>
    <w:div w:id="46157560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872652">
      <w:bodyDiv w:val="1"/>
      <w:marLeft w:val="0"/>
      <w:marRight w:val="0"/>
      <w:marTop w:val="0"/>
      <w:marBottom w:val="0"/>
      <w:divBdr>
        <w:top w:val="none" w:sz="0" w:space="0" w:color="auto"/>
        <w:left w:val="none" w:sz="0" w:space="0" w:color="auto"/>
        <w:bottom w:val="none" w:sz="0" w:space="0" w:color="auto"/>
        <w:right w:val="none" w:sz="0" w:space="0" w:color="auto"/>
      </w:divBdr>
    </w:div>
    <w:div w:id="481119636">
      <w:bodyDiv w:val="1"/>
      <w:marLeft w:val="0"/>
      <w:marRight w:val="0"/>
      <w:marTop w:val="0"/>
      <w:marBottom w:val="0"/>
      <w:divBdr>
        <w:top w:val="none" w:sz="0" w:space="0" w:color="auto"/>
        <w:left w:val="none" w:sz="0" w:space="0" w:color="auto"/>
        <w:bottom w:val="none" w:sz="0" w:space="0" w:color="auto"/>
        <w:right w:val="none" w:sz="0" w:space="0" w:color="auto"/>
      </w:divBdr>
    </w:div>
    <w:div w:id="482282906">
      <w:bodyDiv w:val="1"/>
      <w:marLeft w:val="0"/>
      <w:marRight w:val="0"/>
      <w:marTop w:val="0"/>
      <w:marBottom w:val="0"/>
      <w:divBdr>
        <w:top w:val="none" w:sz="0" w:space="0" w:color="auto"/>
        <w:left w:val="none" w:sz="0" w:space="0" w:color="auto"/>
        <w:bottom w:val="none" w:sz="0" w:space="0" w:color="auto"/>
        <w:right w:val="none" w:sz="0" w:space="0" w:color="auto"/>
      </w:divBdr>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14196515">
      <w:bodyDiv w:val="1"/>
      <w:marLeft w:val="0"/>
      <w:marRight w:val="0"/>
      <w:marTop w:val="0"/>
      <w:marBottom w:val="0"/>
      <w:divBdr>
        <w:top w:val="none" w:sz="0" w:space="0" w:color="auto"/>
        <w:left w:val="none" w:sz="0" w:space="0" w:color="auto"/>
        <w:bottom w:val="none" w:sz="0" w:space="0" w:color="auto"/>
        <w:right w:val="none" w:sz="0" w:space="0" w:color="auto"/>
      </w:divBdr>
    </w:div>
    <w:div w:id="522594940">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38972496">
      <w:bodyDiv w:val="1"/>
      <w:marLeft w:val="0"/>
      <w:marRight w:val="0"/>
      <w:marTop w:val="0"/>
      <w:marBottom w:val="0"/>
      <w:divBdr>
        <w:top w:val="none" w:sz="0" w:space="0" w:color="auto"/>
        <w:left w:val="none" w:sz="0" w:space="0" w:color="auto"/>
        <w:bottom w:val="none" w:sz="0" w:space="0" w:color="auto"/>
        <w:right w:val="none" w:sz="0" w:space="0" w:color="auto"/>
      </w:divBdr>
    </w:div>
    <w:div w:id="567542097">
      <w:bodyDiv w:val="1"/>
      <w:marLeft w:val="0"/>
      <w:marRight w:val="0"/>
      <w:marTop w:val="0"/>
      <w:marBottom w:val="0"/>
      <w:divBdr>
        <w:top w:val="none" w:sz="0" w:space="0" w:color="auto"/>
        <w:left w:val="none" w:sz="0" w:space="0" w:color="auto"/>
        <w:bottom w:val="none" w:sz="0" w:space="0" w:color="auto"/>
        <w:right w:val="none" w:sz="0" w:space="0" w:color="auto"/>
      </w:divBdr>
    </w:div>
    <w:div w:id="578488657">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9317081">
      <w:bodyDiv w:val="1"/>
      <w:marLeft w:val="0"/>
      <w:marRight w:val="0"/>
      <w:marTop w:val="0"/>
      <w:marBottom w:val="0"/>
      <w:divBdr>
        <w:top w:val="none" w:sz="0" w:space="0" w:color="auto"/>
        <w:left w:val="none" w:sz="0" w:space="0" w:color="auto"/>
        <w:bottom w:val="none" w:sz="0" w:space="0" w:color="auto"/>
        <w:right w:val="none" w:sz="0" w:space="0" w:color="auto"/>
      </w:divBdr>
    </w:div>
    <w:div w:id="591091475">
      <w:bodyDiv w:val="1"/>
      <w:marLeft w:val="0"/>
      <w:marRight w:val="0"/>
      <w:marTop w:val="0"/>
      <w:marBottom w:val="0"/>
      <w:divBdr>
        <w:top w:val="none" w:sz="0" w:space="0" w:color="auto"/>
        <w:left w:val="none" w:sz="0" w:space="0" w:color="auto"/>
        <w:bottom w:val="none" w:sz="0" w:space="0" w:color="auto"/>
        <w:right w:val="none" w:sz="0" w:space="0" w:color="auto"/>
      </w:divBdr>
    </w:div>
    <w:div w:id="592972989">
      <w:bodyDiv w:val="1"/>
      <w:marLeft w:val="0"/>
      <w:marRight w:val="0"/>
      <w:marTop w:val="0"/>
      <w:marBottom w:val="0"/>
      <w:divBdr>
        <w:top w:val="none" w:sz="0" w:space="0" w:color="auto"/>
        <w:left w:val="none" w:sz="0" w:space="0" w:color="auto"/>
        <w:bottom w:val="none" w:sz="0" w:space="0" w:color="auto"/>
        <w:right w:val="none" w:sz="0" w:space="0" w:color="auto"/>
      </w:divBdr>
    </w:div>
    <w:div w:id="594636516">
      <w:bodyDiv w:val="1"/>
      <w:marLeft w:val="0"/>
      <w:marRight w:val="0"/>
      <w:marTop w:val="0"/>
      <w:marBottom w:val="0"/>
      <w:divBdr>
        <w:top w:val="none" w:sz="0" w:space="0" w:color="auto"/>
        <w:left w:val="none" w:sz="0" w:space="0" w:color="auto"/>
        <w:bottom w:val="none" w:sz="0" w:space="0" w:color="auto"/>
        <w:right w:val="none" w:sz="0" w:space="0" w:color="auto"/>
      </w:divBdr>
    </w:div>
    <w:div w:id="599801382">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09507007">
      <w:bodyDiv w:val="1"/>
      <w:marLeft w:val="0"/>
      <w:marRight w:val="0"/>
      <w:marTop w:val="0"/>
      <w:marBottom w:val="0"/>
      <w:divBdr>
        <w:top w:val="none" w:sz="0" w:space="0" w:color="auto"/>
        <w:left w:val="none" w:sz="0" w:space="0" w:color="auto"/>
        <w:bottom w:val="none" w:sz="0" w:space="0" w:color="auto"/>
        <w:right w:val="none" w:sz="0" w:space="0" w:color="auto"/>
      </w:divBdr>
    </w:div>
    <w:div w:id="614989854">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26786958">
      <w:bodyDiv w:val="1"/>
      <w:marLeft w:val="0"/>
      <w:marRight w:val="0"/>
      <w:marTop w:val="0"/>
      <w:marBottom w:val="0"/>
      <w:divBdr>
        <w:top w:val="none" w:sz="0" w:space="0" w:color="auto"/>
        <w:left w:val="none" w:sz="0" w:space="0" w:color="auto"/>
        <w:bottom w:val="none" w:sz="0" w:space="0" w:color="auto"/>
        <w:right w:val="none" w:sz="0" w:space="0" w:color="auto"/>
      </w:divBdr>
    </w:div>
    <w:div w:id="637994658">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64239307">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3096269">
      <w:bodyDiv w:val="1"/>
      <w:marLeft w:val="0"/>
      <w:marRight w:val="0"/>
      <w:marTop w:val="0"/>
      <w:marBottom w:val="0"/>
      <w:divBdr>
        <w:top w:val="none" w:sz="0" w:space="0" w:color="auto"/>
        <w:left w:val="none" w:sz="0" w:space="0" w:color="auto"/>
        <w:bottom w:val="none" w:sz="0" w:space="0" w:color="auto"/>
        <w:right w:val="none" w:sz="0" w:space="0" w:color="auto"/>
      </w:divBdr>
    </w:div>
    <w:div w:id="685256083">
      <w:bodyDiv w:val="1"/>
      <w:marLeft w:val="0"/>
      <w:marRight w:val="0"/>
      <w:marTop w:val="0"/>
      <w:marBottom w:val="0"/>
      <w:divBdr>
        <w:top w:val="none" w:sz="0" w:space="0" w:color="auto"/>
        <w:left w:val="none" w:sz="0" w:space="0" w:color="auto"/>
        <w:bottom w:val="none" w:sz="0" w:space="0" w:color="auto"/>
        <w:right w:val="none" w:sz="0" w:space="0" w:color="auto"/>
      </w:divBdr>
    </w:div>
    <w:div w:id="693579469">
      <w:bodyDiv w:val="1"/>
      <w:marLeft w:val="0"/>
      <w:marRight w:val="0"/>
      <w:marTop w:val="0"/>
      <w:marBottom w:val="0"/>
      <w:divBdr>
        <w:top w:val="none" w:sz="0" w:space="0" w:color="auto"/>
        <w:left w:val="none" w:sz="0" w:space="0" w:color="auto"/>
        <w:bottom w:val="none" w:sz="0" w:space="0" w:color="auto"/>
        <w:right w:val="none" w:sz="0" w:space="0" w:color="auto"/>
      </w:divBdr>
    </w:div>
    <w:div w:id="743718675">
      <w:bodyDiv w:val="1"/>
      <w:marLeft w:val="0"/>
      <w:marRight w:val="0"/>
      <w:marTop w:val="0"/>
      <w:marBottom w:val="0"/>
      <w:divBdr>
        <w:top w:val="none" w:sz="0" w:space="0" w:color="auto"/>
        <w:left w:val="none" w:sz="0" w:space="0" w:color="auto"/>
        <w:bottom w:val="none" w:sz="0" w:space="0" w:color="auto"/>
        <w:right w:val="none" w:sz="0" w:space="0" w:color="auto"/>
      </w:divBdr>
    </w:div>
    <w:div w:id="7773372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08665793">
      <w:bodyDiv w:val="1"/>
      <w:marLeft w:val="0"/>
      <w:marRight w:val="0"/>
      <w:marTop w:val="0"/>
      <w:marBottom w:val="0"/>
      <w:divBdr>
        <w:top w:val="none" w:sz="0" w:space="0" w:color="auto"/>
        <w:left w:val="none" w:sz="0" w:space="0" w:color="auto"/>
        <w:bottom w:val="none" w:sz="0" w:space="0" w:color="auto"/>
        <w:right w:val="none" w:sz="0" w:space="0" w:color="auto"/>
      </w:divBdr>
    </w:div>
    <w:div w:id="811753588">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6505979">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5461321">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602593">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66426015">
      <w:bodyDiv w:val="1"/>
      <w:marLeft w:val="0"/>
      <w:marRight w:val="0"/>
      <w:marTop w:val="0"/>
      <w:marBottom w:val="0"/>
      <w:divBdr>
        <w:top w:val="none" w:sz="0" w:space="0" w:color="auto"/>
        <w:left w:val="none" w:sz="0" w:space="0" w:color="auto"/>
        <w:bottom w:val="none" w:sz="0" w:space="0" w:color="auto"/>
        <w:right w:val="none" w:sz="0" w:space="0" w:color="auto"/>
      </w:divBdr>
    </w:div>
    <w:div w:id="988486725">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36468974">
      <w:bodyDiv w:val="1"/>
      <w:marLeft w:val="0"/>
      <w:marRight w:val="0"/>
      <w:marTop w:val="0"/>
      <w:marBottom w:val="0"/>
      <w:divBdr>
        <w:top w:val="none" w:sz="0" w:space="0" w:color="auto"/>
        <w:left w:val="none" w:sz="0" w:space="0" w:color="auto"/>
        <w:bottom w:val="none" w:sz="0" w:space="0" w:color="auto"/>
        <w:right w:val="none" w:sz="0" w:space="0" w:color="auto"/>
      </w:divBdr>
    </w:div>
    <w:div w:id="1050617454">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075668392">
      <w:bodyDiv w:val="1"/>
      <w:marLeft w:val="0"/>
      <w:marRight w:val="0"/>
      <w:marTop w:val="0"/>
      <w:marBottom w:val="0"/>
      <w:divBdr>
        <w:top w:val="none" w:sz="0" w:space="0" w:color="auto"/>
        <w:left w:val="none" w:sz="0" w:space="0" w:color="auto"/>
        <w:bottom w:val="none" w:sz="0" w:space="0" w:color="auto"/>
        <w:right w:val="none" w:sz="0" w:space="0" w:color="auto"/>
      </w:divBdr>
    </w:div>
    <w:div w:id="1075854660">
      <w:bodyDiv w:val="1"/>
      <w:marLeft w:val="0"/>
      <w:marRight w:val="0"/>
      <w:marTop w:val="0"/>
      <w:marBottom w:val="0"/>
      <w:divBdr>
        <w:top w:val="none" w:sz="0" w:space="0" w:color="auto"/>
        <w:left w:val="none" w:sz="0" w:space="0" w:color="auto"/>
        <w:bottom w:val="none" w:sz="0" w:space="0" w:color="auto"/>
        <w:right w:val="none" w:sz="0" w:space="0" w:color="auto"/>
      </w:divBdr>
    </w:div>
    <w:div w:id="1078869908">
      <w:bodyDiv w:val="1"/>
      <w:marLeft w:val="0"/>
      <w:marRight w:val="0"/>
      <w:marTop w:val="0"/>
      <w:marBottom w:val="0"/>
      <w:divBdr>
        <w:top w:val="none" w:sz="0" w:space="0" w:color="auto"/>
        <w:left w:val="none" w:sz="0" w:space="0" w:color="auto"/>
        <w:bottom w:val="none" w:sz="0" w:space="0" w:color="auto"/>
        <w:right w:val="none" w:sz="0" w:space="0" w:color="auto"/>
      </w:divBdr>
    </w:div>
    <w:div w:id="1084185051">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19182697">
      <w:bodyDiv w:val="1"/>
      <w:marLeft w:val="0"/>
      <w:marRight w:val="0"/>
      <w:marTop w:val="0"/>
      <w:marBottom w:val="0"/>
      <w:divBdr>
        <w:top w:val="none" w:sz="0" w:space="0" w:color="auto"/>
        <w:left w:val="none" w:sz="0" w:space="0" w:color="auto"/>
        <w:bottom w:val="none" w:sz="0" w:space="0" w:color="auto"/>
        <w:right w:val="none" w:sz="0" w:space="0" w:color="auto"/>
      </w:divBdr>
    </w:div>
    <w:div w:id="1130395304">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54948686">
      <w:bodyDiv w:val="1"/>
      <w:marLeft w:val="0"/>
      <w:marRight w:val="0"/>
      <w:marTop w:val="0"/>
      <w:marBottom w:val="0"/>
      <w:divBdr>
        <w:top w:val="none" w:sz="0" w:space="0" w:color="auto"/>
        <w:left w:val="none" w:sz="0" w:space="0" w:color="auto"/>
        <w:bottom w:val="none" w:sz="0" w:space="0" w:color="auto"/>
        <w:right w:val="none" w:sz="0" w:space="0" w:color="auto"/>
      </w:divBdr>
    </w:div>
    <w:div w:id="1170559068">
      <w:bodyDiv w:val="1"/>
      <w:marLeft w:val="0"/>
      <w:marRight w:val="0"/>
      <w:marTop w:val="0"/>
      <w:marBottom w:val="0"/>
      <w:divBdr>
        <w:top w:val="none" w:sz="0" w:space="0" w:color="auto"/>
        <w:left w:val="none" w:sz="0" w:space="0" w:color="auto"/>
        <w:bottom w:val="none" w:sz="0" w:space="0" w:color="auto"/>
        <w:right w:val="none" w:sz="0" w:space="0" w:color="auto"/>
      </w:divBdr>
    </w:div>
    <w:div w:id="117935296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5675089">
      <w:bodyDiv w:val="1"/>
      <w:marLeft w:val="0"/>
      <w:marRight w:val="0"/>
      <w:marTop w:val="0"/>
      <w:marBottom w:val="0"/>
      <w:divBdr>
        <w:top w:val="none" w:sz="0" w:space="0" w:color="auto"/>
        <w:left w:val="none" w:sz="0" w:space="0" w:color="auto"/>
        <w:bottom w:val="none" w:sz="0" w:space="0" w:color="auto"/>
        <w:right w:val="none" w:sz="0" w:space="0" w:color="auto"/>
      </w:divBdr>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43762318">
      <w:bodyDiv w:val="1"/>
      <w:marLeft w:val="0"/>
      <w:marRight w:val="0"/>
      <w:marTop w:val="0"/>
      <w:marBottom w:val="0"/>
      <w:divBdr>
        <w:top w:val="none" w:sz="0" w:space="0" w:color="auto"/>
        <w:left w:val="none" w:sz="0" w:space="0" w:color="auto"/>
        <w:bottom w:val="none" w:sz="0" w:space="0" w:color="auto"/>
        <w:right w:val="none" w:sz="0" w:space="0" w:color="auto"/>
      </w:divBdr>
    </w:div>
    <w:div w:id="1266183412">
      <w:bodyDiv w:val="1"/>
      <w:marLeft w:val="0"/>
      <w:marRight w:val="0"/>
      <w:marTop w:val="0"/>
      <w:marBottom w:val="0"/>
      <w:divBdr>
        <w:top w:val="none" w:sz="0" w:space="0" w:color="auto"/>
        <w:left w:val="none" w:sz="0" w:space="0" w:color="auto"/>
        <w:bottom w:val="none" w:sz="0" w:space="0" w:color="auto"/>
        <w:right w:val="none" w:sz="0" w:space="0" w:color="auto"/>
      </w:divBdr>
    </w:div>
    <w:div w:id="1270503966">
      <w:bodyDiv w:val="1"/>
      <w:marLeft w:val="0"/>
      <w:marRight w:val="0"/>
      <w:marTop w:val="0"/>
      <w:marBottom w:val="0"/>
      <w:divBdr>
        <w:top w:val="none" w:sz="0" w:space="0" w:color="auto"/>
        <w:left w:val="none" w:sz="0" w:space="0" w:color="auto"/>
        <w:bottom w:val="none" w:sz="0" w:space="0" w:color="auto"/>
        <w:right w:val="none" w:sz="0" w:space="0" w:color="auto"/>
      </w:divBdr>
      <w:divsChild>
        <w:div w:id="665278859">
          <w:marLeft w:val="0"/>
          <w:marRight w:val="0"/>
          <w:marTop w:val="0"/>
          <w:marBottom w:val="0"/>
          <w:divBdr>
            <w:top w:val="none" w:sz="0" w:space="0" w:color="auto"/>
            <w:left w:val="none" w:sz="0" w:space="0" w:color="auto"/>
            <w:bottom w:val="none" w:sz="0" w:space="0" w:color="auto"/>
            <w:right w:val="none" w:sz="0" w:space="0" w:color="auto"/>
          </w:divBdr>
        </w:div>
      </w:divsChild>
    </w:div>
    <w:div w:id="128014441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979218">
      <w:bodyDiv w:val="1"/>
      <w:marLeft w:val="0"/>
      <w:marRight w:val="0"/>
      <w:marTop w:val="0"/>
      <w:marBottom w:val="0"/>
      <w:divBdr>
        <w:top w:val="none" w:sz="0" w:space="0" w:color="auto"/>
        <w:left w:val="none" w:sz="0" w:space="0" w:color="auto"/>
        <w:bottom w:val="none" w:sz="0" w:space="0" w:color="auto"/>
        <w:right w:val="none" w:sz="0" w:space="0" w:color="auto"/>
      </w:divBdr>
    </w:div>
    <w:div w:id="1297418928">
      <w:bodyDiv w:val="1"/>
      <w:marLeft w:val="0"/>
      <w:marRight w:val="0"/>
      <w:marTop w:val="0"/>
      <w:marBottom w:val="0"/>
      <w:divBdr>
        <w:top w:val="none" w:sz="0" w:space="0" w:color="auto"/>
        <w:left w:val="none" w:sz="0" w:space="0" w:color="auto"/>
        <w:bottom w:val="none" w:sz="0" w:space="0" w:color="auto"/>
        <w:right w:val="none" w:sz="0" w:space="0" w:color="auto"/>
      </w:divBdr>
    </w:div>
    <w:div w:id="1320382080">
      <w:bodyDiv w:val="1"/>
      <w:marLeft w:val="0"/>
      <w:marRight w:val="0"/>
      <w:marTop w:val="0"/>
      <w:marBottom w:val="0"/>
      <w:divBdr>
        <w:top w:val="none" w:sz="0" w:space="0" w:color="auto"/>
        <w:left w:val="none" w:sz="0" w:space="0" w:color="auto"/>
        <w:bottom w:val="none" w:sz="0" w:space="0" w:color="auto"/>
        <w:right w:val="none" w:sz="0" w:space="0" w:color="auto"/>
      </w:divBdr>
    </w:div>
    <w:div w:id="132763192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2298078">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623335">
      <w:bodyDiv w:val="1"/>
      <w:marLeft w:val="0"/>
      <w:marRight w:val="0"/>
      <w:marTop w:val="0"/>
      <w:marBottom w:val="0"/>
      <w:divBdr>
        <w:top w:val="none" w:sz="0" w:space="0" w:color="auto"/>
        <w:left w:val="none" w:sz="0" w:space="0" w:color="auto"/>
        <w:bottom w:val="none" w:sz="0" w:space="0" w:color="auto"/>
        <w:right w:val="none" w:sz="0" w:space="0" w:color="auto"/>
      </w:divBdr>
    </w:div>
    <w:div w:id="1341928029">
      <w:bodyDiv w:val="1"/>
      <w:marLeft w:val="0"/>
      <w:marRight w:val="0"/>
      <w:marTop w:val="0"/>
      <w:marBottom w:val="0"/>
      <w:divBdr>
        <w:top w:val="none" w:sz="0" w:space="0" w:color="auto"/>
        <w:left w:val="none" w:sz="0" w:space="0" w:color="auto"/>
        <w:bottom w:val="none" w:sz="0" w:space="0" w:color="auto"/>
        <w:right w:val="none" w:sz="0" w:space="0" w:color="auto"/>
      </w:divBdr>
    </w:div>
    <w:div w:id="1355116106">
      <w:bodyDiv w:val="1"/>
      <w:marLeft w:val="0"/>
      <w:marRight w:val="0"/>
      <w:marTop w:val="0"/>
      <w:marBottom w:val="0"/>
      <w:divBdr>
        <w:top w:val="none" w:sz="0" w:space="0" w:color="auto"/>
        <w:left w:val="none" w:sz="0" w:space="0" w:color="auto"/>
        <w:bottom w:val="none" w:sz="0" w:space="0" w:color="auto"/>
        <w:right w:val="none" w:sz="0" w:space="0" w:color="auto"/>
      </w:divBdr>
    </w:div>
    <w:div w:id="1356464177">
      <w:bodyDiv w:val="1"/>
      <w:marLeft w:val="0"/>
      <w:marRight w:val="0"/>
      <w:marTop w:val="0"/>
      <w:marBottom w:val="0"/>
      <w:divBdr>
        <w:top w:val="none" w:sz="0" w:space="0" w:color="auto"/>
        <w:left w:val="none" w:sz="0" w:space="0" w:color="auto"/>
        <w:bottom w:val="none" w:sz="0" w:space="0" w:color="auto"/>
        <w:right w:val="none" w:sz="0" w:space="0" w:color="auto"/>
      </w:divBdr>
    </w:div>
    <w:div w:id="1361936221">
      <w:bodyDiv w:val="1"/>
      <w:marLeft w:val="0"/>
      <w:marRight w:val="0"/>
      <w:marTop w:val="0"/>
      <w:marBottom w:val="0"/>
      <w:divBdr>
        <w:top w:val="none" w:sz="0" w:space="0" w:color="auto"/>
        <w:left w:val="none" w:sz="0" w:space="0" w:color="auto"/>
        <w:bottom w:val="none" w:sz="0" w:space="0" w:color="auto"/>
        <w:right w:val="none" w:sz="0" w:space="0" w:color="auto"/>
      </w:divBdr>
    </w:div>
    <w:div w:id="1369141219">
      <w:bodyDiv w:val="1"/>
      <w:marLeft w:val="0"/>
      <w:marRight w:val="0"/>
      <w:marTop w:val="0"/>
      <w:marBottom w:val="0"/>
      <w:divBdr>
        <w:top w:val="none" w:sz="0" w:space="0" w:color="auto"/>
        <w:left w:val="none" w:sz="0" w:space="0" w:color="auto"/>
        <w:bottom w:val="none" w:sz="0" w:space="0" w:color="auto"/>
        <w:right w:val="none" w:sz="0" w:space="0" w:color="auto"/>
      </w:divBdr>
    </w:div>
    <w:div w:id="1369337656">
      <w:bodyDiv w:val="1"/>
      <w:marLeft w:val="0"/>
      <w:marRight w:val="0"/>
      <w:marTop w:val="0"/>
      <w:marBottom w:val="0"/>
      <w:divBdr>
        <w:top w:val="none" w:sz="0" w:space="0" w:color="auto"/>
        <w:left w:val="none" w:sz="0" w:space="0" w:color="auto"/>
        <w:bottom w:val="none" w:sz="0" w:space="0" w:color="auto"/>
        <w:right w:val="none" w:sz="0" w:space="0" w:color="auto"/>
      </w:divBdr>
    </w:div>
    <w:div w:id="1374843040">
      <w:bodyDiv w:val="1"/>
      <w:marLeft w:val="0"/>
      <w:marRight w:val="0"/>
      <w:marTop w:val="0"/>
      <w:marBottom w:val="0"/>
      <w:divBdr>
        <w:top w:val="none" w:sz="0" w:space="0" w:color="auto"/>
        <w:left w:val="none" w:sz="0" w:space="0" w:color="auto"/>
        <w:bottom w:val="none" w:sz="0" w:space="0" w:color="auto"/>
        <w:right w:val="none" w:sz="0" w:space="0" w:color="auto"/>
      </w:divBdr>
    </w:div>
    <w:div w:id="1393655748">
      <w:bodyDiv w:val="1"/>
      <w:marLeft w:val="0"/>
      <w:marRight w:val="0"/>
      <w:marTop w:val="0"/>
      <w:marBottom w:val="0"/>
      <w:divBdr>
        <w:top w:val="none" w:sz="0" w:space="0" w:color="auto"/>
        <w:left w:val="none" w:sz="0" w:space="0" w:color="auto"/>
        <w:bottom w:val="none" w:sz="0" w:space="0" w:color="auto"/>
        <w:right w:val="none" w:sz="0" w:space="0" w:color="auto"/>
      </w:divBdr>
    </w:div>
    <w:div w:id="1396052219">
      <w:bodyDiv w:val="1"/>
      <w:marLeft w:val="0"/>
      <w:marRight w:val="0"/>
      <w:marTop w:val="0"/>
      <w:marBottom w:val="0"/>
      <w:divBdr>
        <w:top w:val="none" w:sz="0" w:space="0" w:color="auto"/>
        <w:left w:val="none" w:sz="0" w:space="0" w:color="auto"/>
        <w:bottom w:val="none" w:sz="0" w:space="0" w:color="auto"/>
        <w:right w:val="none" w:sz="0" w:space="0" w:color="auto"/>
      </w:divBdr>
    </w:div>
    <w:div w:id="1413240512">
      <w:bodyDiv w:val="1"/>
      <w:marLeft w:val="0"/>
      <w:marRight w:val="0"/>
      <w:marTop w:val="0"/>
      <w:marBottom w:val="0"/>
      <w:divBdr>
        <w:top w:val="none" w:sz="0" w:space="0" w:color="auto"/>
        <w:left w:val="none" w:sz="0" w:space="0" w:color="auto"/>
        <w:bottom w:val="none" w:sz="0" w:space="0" w:color="auto"/>
        <w:right w:val="none" w:sz="0" w:space="0" w:color="auto"/>
      </w:divBdr>
    </w:div>
    <w:div w:id="1417098213">
      <w:bodyDiv w:val="1"/>
      <w:marLeft w:val="0"/>
      <w:marRight w:val="0"/>
      <w:marTop w:val="0"/>
      <w:marBottom w:val="0"/>
      <w:divBdr>
        <w:top w:val="none" w:sz="0" w:space="0" w:color="auto"/>
        <w:left w:val="none" w:sz="0" w:space="0" w:color="auto"/>
        <w:bottom w:val="none" w:sz="0" w:space="0" w:color="auto"/>
        <w:right w:val="none" w:sz="0" w:space="0" w:color="auto"/>
      </w:divBdr>
    </w:div>
    <w:div w:id="1427195203">
      <w:bodyDiv w:val="1"/>
      <w:marLeft w:val="0"/>
      <w:marRight w:val="0"/>
      <w:marTop w:val="0"/>
      <w:marBottom w:val="0"/>
      <w:divBdr>
        <w:top w:val="none" w:sz="0" w:space="0" w:color="auto"/>
        <w:left w:val="none" w:sz="0" w:space="0" w:color="auto"/>
        <w:bottom w:val="none" w:sz="0" w:space="0" w:color="auto"/>
        <w:right w:val="none" w:sz="0" w:space="0" w:color="auto"/>
      </w:divBdr>
    </w:div>
    <w:div w:id="1451894781">
      <w:bodyDiv w:val="1"/>
      <w:marLeft w:val="0"/>
      <w:marRight w:val="0"/>
      <w:marTop w:val="0"/>
      <w:marBottom w:val="0"/>
      <w:divBdr>
        <w:top w:val="none" w:sz="0" w:space="0" w:color="auto"/>
        <w:left w:val="none" w:sz="0" w:space="0" w:color="auto"/>
        <w:bottom w:val="none" w:sz="0" w:space="0" w:color="auto"/>
        <w:right w:val="none" w:sz="0" w:space="0" w:color="auto"/>
      </w:divBdr>
    </w:div>
    <w:div w:id="1468350842">
      <w:bodyDiv w:val="1"/>
      <w:marLeft w:val="0"/>
      <w:marRight w:val="0"/>
      <w:marTop w:val="0"/>
      <w:marBottom w:val="0"/>
      <w:divBdr>
        <w:top w:val="none" w:sz="0" w:space="0" w:color="auto"/>
        <w:left w:val="none" w:sz="0" w:space="0" w:color="auto"/>
        <w:bottom w:val="none" w:sz="0" w:space="0" w:color="auto"/>
        <w:right w:val="none" w:sz="0" w:space="0" w:color="auto"/>
      </w:divBdr>
    </w:div>
    <w:div w:id="1523277341">
      <w:bodyDiv w:val="1"/>
      <w:marLeft w:val="0"/>
      <w:marRight w:val="0"/>
      <w:marTop w:val="0"/>
      <w:marBottom w:val="0"/>
      <w:divBdr>
        <w:top w:val="none" w:sz="0" w:space="0" w:color="auto"/>
        <w:left w:val="none" w:sz="0" w:space="0" w:color="auto"/>
        <w:bottom w:val="none" w:sz="0" w:space="0" w:color="auto"/>
        <w:right w:val="none" w:sz="0" w:space="0" w:color="auto"/>
      </w:divBdr>
    </w:div>
    <w:div w:id="1530072710">
      <w:bodyDiv w:val="1"/>
      <w:marLeft w:val="0"/>
      <w:marRight w:val="0"/>
      <w:marTop w:val="0"/>
      <w:marBottom w:val="0"/>
      <w:divBdr>
        <w:top w:val="none" w:sz="0" w:space="0" w:color="auto"/>
        <w:left w:val="none" w:sz="0" w:space="0" w:color="auto"/>
        <w:bottom w:val="none" w:sz="0" w:space="0" w:color="auto"/>
        <w:right w:val="none" w:sz="0" w:space="0" w:color="auto"/>
      </w:divBdr>
    </w:div>
    <w:div w:id="153604105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008317">
      <w:bodyDiv w:val="1"/>
      <w:marLeft w:val="0"/>
      <w:marRight w:val="0"/>
      <w:marTop w:val="0"/>
      <w:marBottom w:val="0"/>
      <w:divBdr>
        <w:top w:val="none" w:sz="0" w:space="0" w:color="auto"/>
        <w:left w:val="none" w:sz="0" w:space="0" w:color="auto"/>
        <w:bottom w:val="none" w:sz="0" w:space="0" w:color="auto"/>
        <w:right w:val="none" w:sz="0" w:space="0" w:color="auto"/>
      </w:divBdr>
    </w:div>
    <w:div w:id="1555850436">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9123290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38990682">
      <w:bodyDiv w:val="1"/>
      <w:marLeft w:val="0"/>
      <w:marRight w:val="0"/>
      <w:marTop w:val="0"/>
      <w:marBottom w:val="0"/>
      <w:divBdr>
        <w:top w:val="none" w:sz="0" w:space="0" w:color="auto"/>
        <w:left w:val="none" w:sz="0" w:space="0" w:color="auto"/>
        <w:bottom w:val="none" w:sz="0" w:space="0" w:color="auto"/>
        <w:right w:val="none" w:sz="0" w:space="0" w:color="auto"/>
      </w:divBdr>
    </w:div>
    <w:div w:id="1641691666">
      <w:bodyDiv w:val="1"/>
      <w:marLeft w:val="0"/>
      <w:marRight w:val="0"/>
      <w:marTop w:val="0"/>
      <w:marBottom w:val="0"/>
      <w:divBdr>
        <w:top w:val="none" w:sz="0" w:space="0" w:color="auto"/>
        <w:left w:val="none" w:sz="0" w:space="0" w:color="auto"/>
        <w:bottom w:val="none" w:sz="0" w:space="0" w:color="auto"/>
        <w:right w:val="none" w:sz="0" w:space="0" w:color="auto"/>
      </w:divBdr>
      <w:divsChild>
        <w:div w:id="1550146682">
          <w:marLeft w:val="0"/>
          <w:marRight w:val="0"/>
          <w:marTop w:val="0"/>
          <w:marBottom w:val="0"/>
          <w:divBdr>
            <w:top w:val="none" w:sz="0" w:space="0" w:color="auto"/>
            <w:left w:val="none" w:sz="0" w:space="0" w:color="auto"/>
            <w:bottom w:val="none" w:sz="0" w:space="0" w:color="auto"/>
            <w:right w:val="none" w:sz="0" w:space="0" w:color="auto"/>
          </w:divBdr>
        </w:div>
      </w:divsChild>
    </w:div>
    <w:div w:id="1653757813">
      <w:bodyDiv w:val="1"/>
      <w:marLeft w:val="0"/>
      <w:marRight w:val="0"/>
      <w:marTop w:val="0"/>
      <w:marBottom w:val="0"/>
      <w:divBdr>
        <w:top w:val="none" w:sz="0" w:space="0" w:color="auto"/>
        <w:left w:val="none" w:sz="0" w:space="0" w:color="auto"/>
        <w:bottom w:val="none" w:sz="0" w:space="0" w:color="auto"/>
        <w:right w:val="none" w:sz="0" w:space="0" w:color="auto"/>
      </w:divBdr>
    </w:div>
    <w:div w:id="1658999653">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4162414">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07290039">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4529651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5034456">
      <w:bodyDiv w:val="1"/>
      <w:marLeft w:val="0"/>
      <w:marRight w:val="0"/>
      <w:marTop w:val="0"/>
      <w:marBottom w:val="0"/>
      <w:divBdr>
        <w:top w:val="none" w:sz="0" w:space="0" w:color="auto"/>
        <w:left w:val="none" w:sz="0" w:space="0" w:color="auto"/>
        <w:bottom w:val="none" w:sz="0" w:space="0" w:color="auto"/>
        <w:right w:val="none" w:sz="0" w:space="0" w:color="auto"/>
      </w:divBdr>
    </w:div>
    <w:div w:id="1791240915">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00875960">
      <w:bodyDiv w:val="1"/>
      <w:marLeft w:val="0"/>
      <w:marRight w:val="0"/>
      <w:marTop w:val="0"/>
      <w:marBottom w:val="0"/>
      <w:divBdr>
        <w:top w:val="none" w:sz="0" w:space="0" w:color="auto"/>
        <w:left w:val="none" w:sz="0" w:space="0" w:color="auto"/>
        <w:bottom w:val="none" w:sz="0" w:space="0" w:color="auto"/>
        <w:right w:val="none" w:sz="0" w:space="0" w:color="auto"/>
      </w:divBdr>
    </w:div>
    <w:div w:id="1806460657">
      <w:bodyDiv w:val="1"/>
      <w:marLeft w:val="0"/>
      <w:marRight w:val="0"/>
      <w:marTop w:val="0"/>
      <w:marBottom w:val="0"/>
      <w:divBdr>
        <w:top w:val="none" w:sz="0" w:space="0" w:color="auto"/>
        <w:left w:val="none" w:sz="0" w:space="0" w:color="auto"/>
        <w:bottom w:val="none" w:sz="0" w:space="0" w:color="auto"/>
        <w:right w:val="none" w:sz="0" w:space="0" w:color="auto"/>
      </w:divBdr>
    </w:div>
    <w:div w:id="1828284830">
      <w:bodyDiv w:val="1"/>
      <w:marLeft w:val="0"/>
      <w:marRight w:val="0"/>
      <w:marTop w:val="0"/>
      <w:marBottom w:val="0"/>
      <w:divBdr>
        <w:top w:val="none" w:sz="0" w:space="0" w:color="auto"/>
        <w:left w:val="none" w:sz="0" w:space="0" w:color="auto"/>
        <w:bottom w:val="none" w:sz="0" w:space="0" w:color="auto"/>
        <w:right w:val="none" w:sz="0" w:space="0" w:color="auto"/>
      </w:divBdr>
    </w:div>
    <w:div w:id="1831827896">
      <w:bodyDiv w:val="1"/>
      <w:marLeft w:val="0"/>
      <w:marRight w:val="0"/>
      <w:marTop w:val="0"/>
      <w:marBottom w:val="0"/>
      <w:divBdr>
        <w:top w:val="none" w:sz="0" w:space="0" w:color="auto"/>
        <w:left w:val="none" w:sz="0" w:space="0" w:color="auto"/>
        <w:bottom w:val="none" w:sz="0" w:space="0" w:color="auto"/>
        <w:right w:val="none" w:sz="0" w:space="0" w:color="auto"/>
      </w:divBdr>
    </w:div>
    <w:div w:id="1832060360">
      <w:bodyDiv w:val="1"/>
      <w:marLeft w:val="0"/>
      <w:marRight w:val="0"/>
      <w:marTop w:val="0"/>
      <w:marBottom w:val="0"/>
      <w:divBdr>
        <w:top w:val="none" w:sz="0" w:space="0" w:color="auto"/>
        <w:left w:val="none" w:sz="0" w:space="0" w:color="auto"/>
        <w:bottom w:val="none" w:sz="0" w:space="0" w:color="auto"/>
        <w:right w:val="none" w:sz="0" w:space="0" w:color="auto"/>
      </w:divBdr>
    </w:div>
    <w:div w:id="183541301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69678447">
      <w:bodyDiv w:val="1"/>
      <w:marLeft w:val="0"/>
      <w:marRight w:val="0"/>
      <w:marTop w:val="0"/>
      <w:marBottom w:val="0"/>
      <w:divBdr>
        <w:top w:val="none" w:sz="0" w:space="0" w:color="auto"/>
        <w:left w:val="none" w:sz="0" w:space="0" w:color="auto"/>
        <w:bottom w:val="none" w:sz="0" w:space="0" w:color="auto"/>
        <w:right w:val="none" w:sz="0" w:space="0" w:color="auto"/>
      </w:divBdr>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176767">
      <w:bodyDiv w:val="1"/>
      <w:marLeft w:val="0"/>
      <w:marRight w:val="0"/>
      <w:marTop w:val="0"/>
      <w:marBottom w:val="0"/>
      <w:divBdr>
        <w:top w:val="none" w:sz="0" w:space="0" w:color="auto"/>
        <w:left w:val="none" w:sz="0" w:space="0" w:color="auto"/>
        <w:bottom w:val="none" w:sz="0" w:space="0" w:color="auto"/>
        <w:right w:val="none" w:sz="0" w:space="0" w:color="auto"/>
      </w:divBdr>
    </w:div>
    <w:div w:id="1906447045">
      <w:bodyDiv w:val="1"/>
      <w:marLeft w:val="0"/>
      <w:marRight w:val="0"/>
      <w:marTop w:val="0"/>
      <w:marBottom w:val="0"/>
      <w:divBdr>
        <w:top w:val="none" w:sz="0" w:space="0" w:color="auto"/>
        <w:left w:val="none" w:sz="0" w:space="0" w:color="auto"/>
        <w:bottom w:val="none" w:sz="0" w:space="0" w:color="auto"/>
        <w:right w:val="none" w:sz="0" w:space="0" w:color="auto"/>
      </w:divBdr>
    </w:div>
    <w:div w:id="1912305522">
      <w:bodyDiv w:val="1"/>
      <w:marLeft w:val="0"/>
      <w:marRight w:val="0"/>
      <w:marTop w:val="0"/>
      <w:marBottom w:val="0"/>
      <w:divBdr>
        <w:top w:val="none" w:sz="0" w:space="0" w:color="auto"/>
        <w:left w:val="none" w:sz="0" w:space="0" w:color="auto"/>
        <w:bottom w:val="none" w:sz="0" w:space="0" w:color="auto"/>
        <w:right w:val="none" w:sz="0" w:space="0" w:color="auto"/>
      </w:divBdr>
    </w:div>
    <w:div w:id="1916238083">
      <w:bodyDiv w:val="1"/>
      <w:marLeft w:val="0"/>
      <w:marRight w:val="0"/>
      <w:marTop w:val="0"/>
      <w:marBottom w:val="0"/>
      <w:divBdr>
        <w:top w:val="none" w:sz="0" w:space="0" w:color="auto"/>
        <w:left w:val="none" w:sz="0" w:space="0" w:color="auto"/>
        <w:bottom w:val="none" w:sz="0" w:space="0" w:color="auto"/>
        <w:right w:val="none" w:sz="0" w:space="0" w:color="auto"/>
      </w:divBdr>
    </w:div>
    <w:div w:id="191943488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4487228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1999649089">
      <w:bodyDiv w:val="1"/>
      <w:marLeft w:val="0"/>
      <w:marRight w:val="0"/>
      <w:marTop w:val="0"/>
      <w:marBottom w:val="0"/>
      <w:divBdr>
        <w:top w:val="none" w:sz="0" w:space="0" w:color="auto"/>
        <w:left w:val="none" w:sz="0" w:space="0" w:color="auto"/>
        <w:bottom w:val="none" w:sz="0" w:space="0" w:color="auto"/>
        <w:right w:val="none" w:sz="0" w:space="0" w:color="auto"/>
      </w:divBdr>
    </w:div>
    <w:div w:id="2001498187">
      <w:bodyDiv w:val="1"/>
      <w:marLeft w:val="0"/>
      <w:marRight w:val="0"/>
      <w:marTop w:val="0"/>
      <w:marBottom w:val="0"/>
      <w:divBdr>
        <w:top w:val="none" w:sz="0" w:space="0" w:color="auto"/>
        <w:left w:val="none" w:sz="0" w:space="0" w:color="auto"/>
        <w:bottom w:val="none" w:sz="0" w:space="0" w:color="auto"/>
        <w:right w:val="none" w:sz="0" w:space="0" w:color="auto"/>
      </w:divBdr>
    </w:div>
    <w:div w:id="2030176154">
      <w:bodyDiv w:val="1"/>
      <w:marLeft w:val="0"/>
      <w:marRight w:val="0"/>
      <w:marTop w:val="0"/>
      <w:marBottom w:val="0"/>
      <w:divBdr>
        <w:top w:val="none" w:sz="0" w:space="0" w:color="auto"/>
        <w:left w:val="none" w:sz="0" w:space="0" w:color="auto"/>
        <w:bottom w:val="none" w:sz="0" w:space="0" w:color="auto"/>
        <w:right w:val="none" w:sz="0" w:space="0" w:color="auto"/>
      </w:divBdr>
    </w:div>
    <w:div w:id="2030837139">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0686987">
      <w:bodyDiv w:val="1"/>
      <w:marLeft w:val="0"/>
      <w:marRight w:val="0"/>
      <w:marTop w:val="0"/>
      <w:marBottom w:val="0"/>
      <w:divBdr>
        <w:top w:val="none" w:sz="0" w:space="0" w:color="auto"/>
        <w:left w:val="none" w:sz="0" w:space="0" w:color="auto"/>
        <w:bottom w:val="none" w:sz="0" w:space="0" w:color="auto"/>
        <w:right w:val="none" w:sz="0" w:space="0" w:color="auto"/>
      </w:divBdr>
    </w:div>
    <w:div w:id="2062436189">
      <w:bodyDiv w:val="1"/>
      <w:marLeft w:val="0"/>
      <w:marRight w:val="0"/>
      <w:marTop w:val="0"/>
      <w:marBottom w:val="0"/>
      <w:divBdr>
        <w:top w:val="none" w:sz="0" w:space="0" w:color="auto"/>
        <w:left w:val="none" w:sz="0" w:space="0" w:color="auto"/>
        <w:bottom w:val="none" w:sz="0" w:space="0" w:color="auto"/>
        <w:right w:val="none" w:sz="0" w:space="0" w:color="auto"/>
      </w:divBdr>
    </w:div>
    <w:div w:id="2085299094">
      <w:bodyDiv w:val="1"/>
      <w:marLeft w:val="0"/>
      <w:marRight w:val="0"/>
      <w:marTop w:val="0"/>
      <w:marBottom w:val="0"/>
      <w:divBdr>
        <w:top w:val="none" w:sz="0" w:space="0" w:color="auto"/>
        <w:left w:val="none" w:sz="0" w:space="0" w:color="auto"/>
        <w:bottom w:val="none" w:sz="0" w:space="0" w:color="auto"/>
        <w:right w:val="none" w:sz="0" w:space="0" w:color="auto"/>
      </w:divBdr>
    </w:div>
    <w:div w:id="2088189818">
      <w:bodyDiv w:val="1"/>
      <w:marLeft w:val="0"/>
      <w:marRight w:val="0"/>
      <w:marTop w:val="0"/>
      <w:marBottom w:val="0"/>
      <w:divBdr>
        <w:top w:val="none" w:sz="0" w:space="0" w:color="auto"/>
        <w:left w:val="none" w:sz="0" w:space="0" w:color="auto"/>
        <w:bottom w:val="none" w:sz="0" w:space="0" w:color="auto"/>
        <w:right w:val="none" w:sz="0" w:space="0" w:color="auto"/>
      </w:divBdr>
    </w:div>
    <w:div w:id="2089230688">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07310697">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30468200">
      <w:bodyDiv w:val="1"/>
      <w:marLeft w:val="0"/>
      <w:marRight w:val="0"/>
      <w:marTop w:val="0"/>
      <w:marBottom w:val="0"/>
      <w:divBdr>
        <w:top w:val="none" w:sz="0" w:space="0" w:color="auto"/>
        <w:left w:val="none" w:sz="0" w:space="0" w:color="auto"/>
        <w:bottom w:val="none" w:sz="0" w:space="0" w:color="auto"/>
        <w:right w:val="none" w:sz="0" w:space="0" w:color="auto"/>
      </w:divBdr>
    </w:div>
    <w:div w:id="2134588787">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EDF1-802D-4FD4-9F7F-01BB073F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Natcha, Uwattanasombut</dc:creator>
  <cp:keywords/>
  <dc:description/>
  <cp:lastModifiedBy>Nuntita, Wunprasert</cp:lastModifiedBy>
  <cp:revision>3</cp:revision>
  <cp:lastPrinted>2020-02-27T06:55:00Z</cp:lastPrinted>
  <dcterms:created xsi:type="dcterms:W3CDTF">2020-02-27T11:24:00Z</dcterms:created>
  <dcterms:modified xsi:type="dcterms:W3CDTF">2020-02-27T12:39:00Z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