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296A" w:rsidRPr="003A1D64" w:rsidRDefault="00EB296A" w:rsidP="00827694">
      <w:pPr>
        <w:tabs>
          <w:tab w:val="left" w:pos="720"/>
        </w:tabs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3A1D64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proofErr w:type="spellStart"/>
      <w:r w:rsidRPr="003A1D64">
        <w:rPr>
          <w:rFonts w:ascii="Angsana New" w:hAnsi="Angsana New"/>
          <w:b/>
          <w:bCs/>
          <w:sz w:val="32"/>
          <w:szCs w:val="32"/>
          <w:cs/>
        </w:rPr>
        <w:t>คริส</w:t>
      </w:r>
      <w:proofErr w:type="spellEnd"/>
      <w:r w:rsidRPr="003A1D64">
        <w:rPr>
          <w:rFonts w:ascii="Angsana New" w:hAnsi="Angsana New"/>
          <w:b/>
          <w:bCs/>
          <w:sz w:val="32"/>
          <w:szCs w:val="32"/>
          <w:cs/>
        </w:rPr>
        <w:t>เตียนีและนีลเส</w:t>
      </w:r>
      <w:proofErr w:type="spellStart"/>
      <w:r w:rsidRPr="003A1D64">
        <w:rPr>
          <w:rFonts w:ascii="Angsana New" w:hAnsi="Angsana New"/>
          <w:b/>
          <w:bCs/>
          <w:sz w:val="32"/>
          <w:szCs w:val="32"/>
          <w:cs/>
        </w:rPr>
        <w:t>็น</w:t>
      </w:r>
      <w:proofErr w:type="spellEnd"/>
      <w:r w:rsidRPr="003A1D64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3A1D64">
        <w:rPr>
          <w:rFonts w:ascii="Angsana New" w:hAnsi="Angsana New"/>
          <w:b/>
          <w:bCs/>
          <w:sz w:val="32"/>
          <w:szCs w:val="32"/>
        </w:rPr>
        <w:t>(</w:t>
      </w:r>
      <w:r w:rsidRPr="003A1D64">
        <w:rPr>
          <w:rFonts w:ascii="Angsana New" w:hAnsi="Angsana New"/>
          <w:b/>
          <w:bCs/>
          <w:sz w:val="32"/>
          <w:szCs w:val="32"/>
          <w:cs/>
        </w:rPr>
        <w:t>ไทย</w:t>
      </w:r>
      <w:r w:rsidRPr="003A1D64">
        <w:rPr>
          <w:rFonts w:ascii="Angsana New" w:hAnsi="Angsana New"/>
          <w:b/>
          <w:bCs/>
          <w:sz w:val="32"/>
          <w:szCs w:val="32"/>
        </w:rPr>
        <w:t xml:space="preserve">) </w:t>
      </w:r>
      <w:r w:rsidRPr="003A1D64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3A1D64">
        <w:rPr>
          <w:rFonts w:ascii="Angsana New" w:hAnsi="Angsana New"/>
          <w:b/>
          <w:bCs/>
          <w:sz w:val="32"/>
          <w:szCs w:val="32"/>
        </w:rPr>
        <w:t>(</w:t>
      </w:r>
      <w:r w:rsidRPr="003A1D64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3A1D64">
        <w:rPr>
          <w:rFonts w:ascii="Angsana New" w:hAnsi="Angsana New"/>
          <w:b/>
          <w:bCs/>
          <w:sz w:val="32"/>
          <w:szCs w:val="32"/>
        </w:rPr>
        <w:t xml:space="preserve">) </w:t>
      </w:r>
      <w:r w:rsidR="001D1060" w:rsidRPr="003A1D64">
        <w:rPr>
          <w:rFonts w:ascii="Angsana New" w:hAnsi="Angsana New"/>
          <w:b/>
          <w:bCs/>
          <w:sz w:val="32"/>
          <w:szCs w:val="32"/>
          <w:cs/>
        </w:rPr>
        <w:t>และ</w:t>
      </w:r>
      <w:r w:rsidRPr="003A1D64">
        <w:rPr>
          <w:rFonts w:ascii="Angsana New" w:hAnsi="Angsana New"/>
          <w:b/>
          <w:bCs/>
          <w:sz w:val="32"/>
          <w:szCs w:val="32"/>
          <w:cs/>
        </w:rPr>
        <w:t xml:space="preserve">บริษัทย่อย </w:t>
      </w:r>
    </w:p>
    <w:p w:rsidR="00EB296A" w:rsidRPr="003A1D64" w:rsidRDefault="00EB296A" w:rsidP="00827694">
      <w:pPr>
        <w:tabs>
          <w:tab w:val="left" w:pos="720"/>
        </w:tabs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3A1D64">
        <w:rPr>
          <w:rFonts w:ascii="Angsana New" w:hAnsi="Angsana New"/>
          <w:b/>
          <w:bCs/>
          <w:sz w:val="32"/>
          <w:szCs w:val="32"/>
          <w:cs/>
        </w:rPr>
        <w:t>หมายเหตุประกอบ</w:t>
      </w:r>
      <w:r w:rsidR="00620F5A" w:rsidRPr="003A1D64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  <w:r w:rsidR="00612505" w:rsidRPr="003A1D64">
        <w:rPr>
          <w:rFonts w:ascii="Angsana New" w:hAnsi="Angsana New"/>
          <w:b/>
          <w:bCs/>
          <w:sz w:val="32"/>
          <w:szCs w:val="32"/>
          <w:cs/>
        </w:rPr>
        <w:t>รวม</w:t>
      </w:r>
    </w:p>
    <w:p w:rsidR="007D15F6" w:rsidRPr="003A1D64" w:rsidRDefault="00EB296A" w:rsidP="00827694">
      <w:pPr>
        <w:tabs>
          <w:tab w:val="left" w:pos="720"/>
        </w:tabs>
        <w:spacing w:after="120"/>
        <w:jc w:val="thaiDistribute"/>
        <w:outlineLvl w:val="0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956DE6" w:rsidRPr="003A1D64">
        <w:rPr>
          <w:rFonts w:ascii="Angsana New" w:hAnsi="Angsana New"/>
          <w:b/>
          <w:bCs/>
          <w:sz w:val="32"/>
          <w:szCs w:val="32"/>
        </w:rPr>
        <w:t>31</w:t>
      </w:r>
      <w:r w:rsidR="009E4CA5" w:rsidRPr="003A1D64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="005C243D" w:rsidRPr="003A1D64">
        <w:rPr>
          <w:rFonts w:ascii="Angsana New" w:hAnsi="Angsana New"/>
          <w:b/>
          <w:bCs/>
          <w:sz w:val="32"/>
          <w:szCs w:val="32"/>
        </w:rPr>
        <w:t>2562</w:t>
      </w:r>
    </w:p>
    <w:p w:rsidR="007F5C52" w:rsidRPr="003A1D64" w:rsidRDefault="007F5C52" w:rsidP="00D74C83">
      <w:pPr>
        <w:tabs>
          <w:tab w:val="right" w:pos="8640"/>
        </w:tabs>
        <w:spacing w:before="3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A1D64">
        <w:rPr>
          <w:rFonts w:ascii="Angsana New" w:hAnsi="Angsana New"/>
          <w:b/>
          <w:bCs/>
          <w:sz w:val="32"/>
          <w:szCs w:val="32"/>
        </w:rPr>
        <w:t>1.</w:t>
      </w:r>
      <w:r w:rsidRPr="003A1D64">
        <w:rPr>
          <w:rFonts w:ascii="Angsana New" w:hAnsi="Angsana New"/>
          <w:b/>
          <w:bCs/>
          <w:sz w:val="32"/>
          <w:szCs w:val="32"/>
        </w:rPr>
        <w:tab/>
      </w:r>
      <w:r w:rsidRPr="003A1D64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776701" w:rsidRPr="003A1D64" w:rsidRDefault="001F3524" w:rsidP="00827694">
      <w:pPr>
        <w:tabs>
          <w:tab w:val="left" w:pos="3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A1D64">
        <w:rPr>
          <w:rFonts w:ascii="Angsana New" w:hAnsi="Angsana New"/>
          <w:b/>
          <w:bCs/>
          <w:sz w:val="32"/>
          <w:szCs w:val="32"/>
        </w:rPr>
        <w:tab/>
      </w:r>
      <w:r w:rsidR="00F91C77" w:rsidRPr="003A1D64">
        <w:rPr>
          <w:rFonts w:ascii="Angsana New" w:hAnsi="Angsana New"/>
          <w:b/>
          <w:bCs/>
          <w:sz w:val="32"/>
          <w:szCs w:val="32"/>
        </w:rPr>
        <w:tab/>
      </w:r>
      <w:r w:rsidR="00776701" w:rsidRPr="003A1D64">
        <w:rPr>
          <w:rFonts w:ascii="Angsana New" w:hAnsi="Angsana New"/>
          <w:sz w:val="32"/>
          <w:szCs w:val="32"/>
          <w:cs/>
        </w:rPr>
        <w:t xml:space="preserve">บริษัท คริสเตียนีและนีลเส็น (ไทย) จำกัด </w:t>
      </w:r>
      <w:r w:rsidR="00776701" w:rsidRPr="003A1D64">
        <w:rPr>
          <w:rFonts w:ascii="Angsana New" w:hAnsi="Angsana New"/>
          <w:sz w:val="32"/>
          <w:szCs w:val="32"/>
        </w:rPr>
        <w:t>(</w:t>
      </w:r>
      <w:r w:rsidR="00776701" w:rsidRPr="003A1D64">
        <w:rPr>
          <w:rFonts w:ascii="Angsana New" w:hAnsi="Angsana New"/>
          <w:sz w:val="32"/>
          <w:szCs w:val="32"/>
          <w:cs/>
        </w:rPr>
        <w:t>มหาชน) (</w:t>
      </w:r>
      <w:r w:rsidR="00776701" w:rsidRPr="003A1D64">
        <w:rPr>
          <w:rStyle w:val="PageNumber"/>
          <w:rFonts w:ascii="Angsana New" w:hAnsi="Angsana New"/>
          <w:sz w:val="32"/>
          <w:szCs w:val="32"/>
        </w:rPr>
        <w:t>“</w:t>
      </w:r>
      <w:r w:rsidR="00776701" w:rsidRPr="003A1D64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776701" w:rsidRPr="003A1D64">
        <w:rPr>
          <w:rStyle w:val="PageNumber"/>
          <w:rFonts w:ascii="Angsana New" w:hAnsi="Angsana New"/>
          <w:sz w:val="32"/>
          <w:szCs w:val="32"/>
        </w:rPr>
        <w:t xml:space="preserve">”) </w:t>
      </w:r>
      <w:r w:rsidR="00776701" w:rsidRPr="003A1D64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เป็นบริษัทมหาชนซึ่งจัดตั้งและมีภูมิลำเนาในประเทศไทย โดยมีบริษัท โกลเบ๊กซ์ คอร์ปอเรชั่น จำกัด ซึ่งเป็นบริษัทที่จดทะเบียนจัดตั้งในประเทศไทยเป็นผู้ถือหุ้นรายใหญ่ ธุรกิจหลักของบริษัทฯคือการให้บริการรับเหมาก่อสร้าง ที่อยู่ตามที่จดทะเบียนของบริษัทฯอยู่ที่เลขที่</w:t>
      </w:r>
      <w:r w:rsidR="00776701" w:rsidRPr="003A1D64">
        <w:rPr>
          <w:rFonts w:ascii="Angsana New" w:hAnsi="Angsana New"/>
          <w:sz w:val="32"/>
          <w:szCs w:val="32"/>
        </w:rPr>
        <w:t xml:space="preserve"> 727 </w:t>
      </w:r>
      <w:r w:rsidR="00776701" w:rsidRPr="003A1D64">
        <w:rPr>
          <w:rFonts w:ascii="Angsana New" w:hAnsi="Angsana New"/>
          <w:sz w:val="32"/>
          <w:szCs w:val="32"/>
          <w:cs/>
        </w:rPr>
        <w:t>ถนนลาซาล แขวงบางนา</w:t>
      </w:r>
      <w:r w:rsidR="00A17914" w:rsidRPr="003A1D64">
        <w:rPr>
          <w:rFonts w:ascii="Angsana New" w:hAnsi="Angsana New"/>
          <w:sz w:val="32"/>
          <w:szCs w:val="32"/>
          <w:cs/>
        </w:rPr>
        <w:t>ใต้</w:t>
      </w:r>
      <w:r w:rsidR="00776701" w:rsidRPr="003A1D64">
        <w:rPr>
          <w:rFonts w:ascii="Angsana New" w:hAnsi="Angsana New"/>
          <w:sz w:val="32"/>
          <w:szCs w:val="32"/>
          <w:cs/>
        </w:rPr>
        <w:t xml:space="preserve"> เขตบางนา กรุงเทพมหานคร</w:t>
      </w:r>
    </w:p>
    <w:p w:rsidR="00C84D95" w:rsidRPr="003A1D64" w:rsidRDefault="00C84D95" w:rsidP="00827694">
      <w:pPr>
        <w:spacing w:before="80" w:after="80"/>
        <w:ind w:left="540" w:hanging="547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3A1D64">
        <w:rPr>
          <w:rFonts w:ascii="Angsana New" w:hAnsi="Angsana New"/>
          <w:b/>
          <w:bCs/>
          <w:sz w:val="32"/>
          <w:szCs w:val="32"/>
        </w:rPr>
        <w:t>2.</w:t>
      </w:r>
      <w:r w:rsidRPr="003A1D64">
        <w:rPr>
          <w:rFonts w:ascii="Angsana New" w:hAnsi="Angsana New"/>
          <w:b/>
          <w:bCs/>
          <w:sz w:val="32"/>
          <w:szCs w:val="32"/>
        </w:rPr>
        <w:tab/>
      </w:r>
      <w:r w:rsidRPr="003A1D64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:rsidR="00776701" w:rsidRPr="003A1D64" w:rsidRDefault="00C84D95" w:rsidP="00827694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</w:rPr>
        <w:t>2.1</w:t>
      </w:r>
      <w:r w:rsidRPr="003A1D64">
        <w:rPr>
          <w:rFonts w:ascii="Angsana New" w:hAnsi="Angsana New"/>
          <w:sz w:val="32"/>
          <w:szCs w:val="32"/>
        </w:rPr>
        <w:tab/>
      </w:r>
      <w:r w:rsidR="00776701" w:rsidRPr="003A1D64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 พ</w:t>
      </w:r>
      <w:r w:rsidR="00776701" w:rsidRPr="003A1D64">
        <w:rPr>
          <w:rFonts w:ascii="Angsana New" w:hAnsi="Angsana New"/>
          <w:sz w:val="32"/>
          <w:szCs w:val="32"/>
        </w:rPr>
        <w:t>.</w:t>
      </w:r>
      <w:r w:rsidR="00776701" w:rsidRPr="003A1D64">
        <w:rPr>
          <w:rFonts w:ascii="Angsana New" w:hAnsi="Angsana New"/>
          <w:sz w:val="32"/>
          <w:szCs w:val="32"/>
          <w:cs/>
        </w:rPr>
        <w:t>ศ</w:t>
      </w:r>
      <w:r w:rsidR="00776701" w:rsidRPr="003A1D64">
        <w:rPr>
          <w:rFonts w:ascii="Angsana New" w:hAnsi="Angsana New"/>
          <w:sz w:val="32"/>
          <w:szCs w:val="32"/>
        </w:rPr>
        <w:t xml:space="preserve">. </w:t>
      </w:r>
      <w:r w:rsidR="00776701" w:rsidRPr="003A1D64">
        <w:rPr>
          <w:rFonts w:ascii="Angsana New" w:hAnsi="Angsana New"/>
          <w:spacing w:val="-10"/>
          <w:sz w:val="32"/>
          <w:szCs w:val="32"/>
        </w:rPr>
        <w:t xml:space="preserve">2547 </w:t>
      </w:r>
      <w:r w:rsidR="00776701" w:rsidRPr="003A1D64">
        <w:rPr>
          <w:rFonts w:ascii="Angsana New" w:hAnsi="Angsana New"/>
          <w:spacing w:val="-10"/>
          <w:sz w:val="32"/>
          <w:szCs w:val="32"/>
          <w:cs/>
        </w:rPr>
        <w:t xml:space="preserve">โดยแสดงรายการในงบการเงินตามข้อกำหนดในประกาศกรมพัฒนาธุรกิจการค้าลงวันที่ </w:t>
      </w:r>
      <w:r w:rsidR="001A2DB3" w:rsidRPr="003A1D64">
        <w:rPr>
          <w:rFonts w:ascii="Angsana New" w:hAnsi="Angsana New"/>
          <w:spacing w:val="-10"/>
          <w:sz w:val="32"/>
          <w:szCs w:val="32"/>
        </w:rPr>
        <w:t xml:space="preserve">11 </w:t>
      </w:r>
      <w:r w:rsidR="001A2DB3" w:rsidRPr="003A1D64">
        <w:rPr>
          <w:rFonts w:ascii="Angsana New" w:hAnsi="Angsana New"/>
          <w:spacing w:val="-10"/>
          <w:sz w:val="32"/>
          <w:szCs w:val="32"/>
          <w:cs/>
        </w:rPr>
        <w:t xml:space="preserve">ตุลาคม </w:t>
      </w:r>
      <w:r w:rsidR="00751F13" w:rsidRPr="003A1D64">
        <w:rPr>
          <w:rFonts w:ascii="Angsana New" w:hAnsi="Angsana New"/>
          <w:spacing w:val="-10"/>
          <w:sz w:val="32"/>
          <w:szCs w:val="32"/>
        </w:rPr>
        <w:t>25</w:t>
      </w:r>
      <w:r w:rsidR="00BA7BD4" w:rsidRPr="003A1D64">
        <w:rPr>
          <w:rFonts w:ascii="Angsana New" w:hAnsi="Angsana New"/>
          <w:spacing w:val="-10"/>
          <w:sz w:val="32"/>
          <w:szCs w:val="32"/>
        </w:rPr>
        <w:t>59</w:t>
      </w:r>
      <w:r w:rsidR="00776701" w:rsidRPr="003A1D64">
        <w:rPr>
          <w:rFonts w:ascii="Angsana New" w:hAnsi="Angsana New"/>
          <w:sz w:val="32"/>
          <w:szCs w:val="32"/>
        </w:rPr>
        <w:t xml:space="preserve"> </w:t>
      </w:r>
      <w:r w:rsidR="00776701" w:rsidRPr="003A1D64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="00776701" w:rsidRPr="003A1D64">
        <w:rPr>
          <w:rFonts w:ascii="Angsana New" w:hAnsi="Angsana New"/>
          <w:sz w:val="32"/>
          <w:szCs w:val="32"/>
        </w:rPr>
        <w:t>.</w:t>
      </w:r>
      <w:r w:rsidR="00776701" w:rsidRPr="003A1D64">
        <w:rPr>
          <w:rFonts w:ascii="Angsana New" w:hAnsi="Angsana New"/>
          <w:sz w:val="32"/>
          <w:szCs w:val="32"/>
          <w:cs/>
        </w:rPr>
        <w:t>ศ</w:t>
      </w:r>
      <w:r w:rsidR="00776701" w:rsidRPr="003A1D64">
        <w:rPr>
          <w:rFonts w:ascii="Angsana New" w:hAnsi="Angsana New"/>
          <w:sz w:val="32"/>
          <w:szCs w:val="32"/>
        </w:rPr>
        <w:t>. 2543</w:t>
      </w:r>
    </w:p>
    <w:p w:rsidR="00776701" w:rsidRPr="003A1D64" w:rsidRDefault="00776701" w:rsidP="00827694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  <w:cs/>
        </w:rPr>
      </w:pPr>
      <w:r w:rsidRPr="003A1D64">
        <w:rPr>
          <w:rFonts w:ascii="Angsana New" w:hAnsi="Angsana New"/>
          <w:sz w:val="32"/>
          <w:szCs w:val="32"/>
        </w:rPr>
        <w:tab/>
      </w:r>
      <w:r w:rsidRPr="003A1D64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:rsidR="00C84D95" w:rsidRPr="003A1D64" w:rsidRDefault="00776701" w:rsidP="00827694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</w:rPr>
        <w:tab/>
      </w:r>
      <w:r w:rsidRPr="003A1D64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C84D95" w:rsidRPr="003A1D64" w:rsidRDefault="00C84D95" w:rsidP="00827694">
      <w:pPr>
        <w:spacing w:before="80" w:after="8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</w:rPr>
        <w:t>2.2</w:t>
      </w:r>
      <w:r w:rsidRPr="003A1D64">
        <w:rPr>
          <w:rFonts w:ascii="Angsana New" w:hAnsi="Angsana New"/>
          <w:sz w:val="32"/>
          <w:szCs w:val="32"/>
        </w:rPr>
        <w:tab/>
      </w:r>
      <w:r w:rsidRPr="003A1D64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:rsidR="00387B8B" w:rsidRPr="003A1D64" w:rsidRDefault="00387B8B" w:rsidP="00827694">
      <w:pPr>
        <w:spacing w:before="8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  <w:cs/>
        </w:rPr>
        <w:t>ก)</w:t>
      </w:r>
      <w:r w:rsidRPr="003A1D64">
        <w:rPr>
          <w:rFonts w:ascii="Angsana New" w:hAnsi="Angsana New"/>
          <w:sz w:val="32"/>
          <w:szCs w:val="32"/>
        </w:rPr>
        <w:tab/>
      </w:r>
      <w:r w:rsidRPr="003A1D64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งบการเงินรวมได้จัดทำขึ้นโดยรวมงบการเงินของบริษัท คริสเตียนีและนีลเส็น </w:t>
      </w:r>
      <w:r w:rsidRPr="003A1D64">
        <w:rPr>
          <w:rFonts w:ascii="Angsana New" w:hAnsi="Angsana New"/>
          <w:spacing w:val="-4"/>
          <w:sz w:val="32"/>
          <w:szCs w:val="32"/>
        </w:rPr>
        <w:t>(</w:t>
      </w:r>
      <w:r w:rsidRPr="003A1D64">
        <w:rPr>
          <w:rFonts w:ascii="Angsana New" w:hAnsi="Angsana New"/>
          <w:spacing w:val="-4"/>
          <w:sz w:val="32"/>
          <w:szCs w:val="32"/>
          <w:cs/>
        </w:rPr>
        <w:t>ไทย</w:t>
      </w:r>
      <w:r w:rsidRPr="003A1D64">
        <w:rPr>
          <w:rFonts w:ascii="Angsana New" w:hAnsi="Angsana New"/>
          <w:spacing w:val="-4"/>
          <w:sz w:val="32"/>
          <w:szCs w:val="32"/>
        </w:rPr>
        <w:t xml:space="preserve">) </w:t>
      </w:r>
      <w:r w:rsidRPr="003A1D64">
        <w:rPr>
          <w:rFonts w:ascii="Angsana New" w:hAnsi="Angsana New"/>
          <w:spacing w:val="-4"/>
          <w:sz w:val="32"/>
          <w:szCs w:val="32"/>
          <w:cs/>
        </w:rPr>
        <w:t xml:space="preserve">จำกัด </w:t>
      </w:r>
      <w:r w:rsidRPr="003A1D64">
        <w:rPr>
          <w:rFonts w:ascii="Angsana New" w:hAnsi="Angsana New"/>
          <w:spacing w:val="-4"/>
          <w:sz w:val="32"/>
          <w:szCs w:val="32"/>
        </w:rPr>
        <w:t>(</w:t>
      </w:r>
      <w:r w:rsidRPr="003A1D64">
        <w:rPr>
          <w:rFonts w:ascii="Angsana New" w:hAnsi="Angsana New"/>
          <w:spacing w:val="-4"/>
          <w:sz w:val="32"/>
          <w:szCs w:val="32"/>
          <w:cs/>
        </w:rPr>
        <w:t>มหาชน</w:t>
      </w:r>
      <w:r w:rsidRPr="003A1D64">
        <w:rPr>
          <w:rFonts w:ascii="Angsana New" w:hAnsi="Angsana New"/>
          <w:spacing w:val="-4"/>
          <w:sz w:val="32"/>
          <w:szCs w:val="32"/>
        </w:rPr>
        <w:t>)</w:t>
      </w:r>
      <w:r w:rsidRPr="003A1D64">
        <w:rPr>
          <w:rFonts w:ascii="Angsana New" w:hAnsi="Angsana New"/>
          <w:spacing w:val="-6"/>
          <w:sz w:val="32"/>
          <w:szCs w:val="32"/>
        </w:rPr>
        <w:t xml:space="preserve"> </w:t>
      </w:r>
      <w:r w:rsidRPr="003A1D64">
        <w:rPr>
          <w:rFonts w:ascii="Angsana New" w:hAnsi="Angsana New"/>
          <w:sz w:val="32"/>
          <w:szCs w:val="32"/>
        </w:rPr>
        <w:t>(</w:t>
      </w:r>
      <w:r w:rsidR="00682047" w:rsidRPr="003A1D64">
        <w:rPr>
          <w:rFonts w:ascii="Angsana New" w:hAnsi="Angsana New"/>
          <w:sz w:val="32"/>
          <w:szCs w:val="32"/>
          <w:cs/>
        </w:rPr>
        <w:t xml:space="preserve">ซึ่งต่อไปนี้เรียกว่า </w:t>
      </w:r>
      <w:r w:rsidRPr="003A1D64">
        <w:rPr>
          <w:rFonts w:ascii="Angsana New" w:hAnsi="Angsana New"/>
          <w:sz w:val="32"/>
          <w:szCs w:val="32"/>
        </w:rPr>
        <w:t>“</w:t>
      </w:r>
      <w:r w:rsidRPr="003A1D64">
        <w:rPr>
          <w:rFonts w:ascii="Angsana New" w:hAnsi="Angsana New"/>
          <w:sz w:val="32"/>
          <w:szCs w:val="32"/>
          <w:cs/>
        </w:rPr>
        <w:t>บริษัทฯ</w:t>
      </w:r>
      <w:r w:rsidRPr="003A1D64">
        <w:rPr>
          <w:rFonts w:ascii="Angsana New" w:hAnsi="Angsana New"/>
          <w:sz w:val="32"/>
          <w:szCs w:val="32"/>
        </w:rPr>
        <w:t xml:space="preserve">”) </w:t>
      </w:r>
      <w:r w:rsidR="00AC0C85" w:rsidRPr="003A1D64">
        <w:rPr>
          <w:rFonts w:ascii="Angsana New" w:hAnsi="Angsana New"/>
          <w:sz w:val="32"/>
          <w:szCs w:val="32"/>
          <w:cs/>
        </w:rPr>
        <w:t>และ</w:t>
      </w:r>
      <w:r w:rsidRPr="003A1D64">
        <w:rPr>
          <w:rFonts w:ascii="Angsana New" w:hAnsi="Angsana New"/>
          <w:sz w:val="32"/>
          <w:szCs w:val="32"/>
          <w:cs/>
        </w:rPr>
        <w:t>บริษัทย่อย</w:t>
      </w:r>
      <w:r w:rsidRPr="003A1D64">
        <w:rPr>
          <w:rFonts w:ascii="Angsana New" w:hAnsi="Angsana New"/>
          <w:sz w:val="32"/>
          <w:szCs w:val="32"/>
        </w:rPr>
        <w:t xml:space="preserve"> (</w:t>
      </w:r>
      <w:r w:rsidR="00682047" w:rsidRPr="003A1D64">
        <w:rPr>
          <w:rFonts w:ascii="Angsana New" w:hAnsi="Angsana New"/>
          <w:sz w:val="32"/>
          <w:szCs w:val="32"/>
          <w:cs/>
        </w:rPr>
        <w:t xml:space="preserve">ซึ่งต่อไปนี้เรียกว่า </w:t>
      </w:r>
      <w:r w:rsidRPr="003A1D64">
        <w:rPr>
          <w:rFonts w:ascii="Angsana New" w:hAnsi="Angsana New"/>
          <w:sz w:val="32"/>
          <w:szCs w:val="32"/>
        </w:rPr>
        <w:t>“</w:t>
      </w:r>
      <w:r w:rsidRPr="003A1D64">
        <w:rPr>
          <w:rFonts w:ascii="Angsana New" w:hAnsi="Angsana New"/>
          <w:sz w:val="32"/>
          <w:szCs w:val="32"/>
          <w:cs/>
        </w:rPr>
        <w:t>บริษัทย่อย</w:t>
      </w:r>
      <w:r w:rsidRPr="003A1D64">
        <w:rPr>
          <w:rFonts w:ascii="Angsana New" w:hAnsi="Angsana New"/>
          <w:sz w:val="32"/>
          <w:szCs w:val="32"/>
        </w:rPr>
        <w:t xml:space="preserve">”) </w:t>
      </w:r>
      <w:r w:rsidR="00064B29" w:rsidRPr="003A1D64">
        <w:rPr>
          <w:rFonts w:ascii="Angsana New" w:hAnsi="Angsana New"/>
          <w:sz w:val="32"/>
          <w:szCs w:val="32"/>
          <w:cs/>
        </w:rPr>
        <w:t>ดังต่อไปนี้</w:t>
      </w:r>
      <w:r w:rsidRPr="003A1D64">
        <w:rPr>
          <w:rFonts w:ascii="Angsana New" w:hAnsi="Angsana New"/>
          <w:sz w:val="32"/>
          <w:szCs w:val="32"/>
        </w:rPr>
        <w:t xml:space="preserve"> </w:t>
      </w:r>
    </w:p>
    <w:tbl>
      <w:tblPr>
        <w:tblW w:w="8952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642"/>
        <w:gridCol w:w="1530"/>
        <w:gridCol w:w="1710"/>
        <w:gridCol w:w="990"/>
        <w:gridCol w:w="1080"/>
      </w:tblGrid>
      <w:tr w:rsidR="0057200E" w:rsidRPr="003A1D64" w:rsidTr="00537043">
        <w:tc>
          <w:tcPr>
            <w:tcW w:w="3642" w:type="dxa"/>
            <w:tcBorders>
              <w:top w:val="nil"/>
              <w:left w:val="nil"/>
              <w:bottom w:val="nil"/>
              <w:right w:val="nil"/>
            </w:tcBorders>
          </w:tcPr>
          <w:p w:rsidR="0057200E" w:rsidRPr="003A1D64" w:rsidRDefault="0057200E" w:rsidP="0057200E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7200E" w:rsidRPr="003A1D64" w:rsidRDefault="0057200E" w:rsidP="0057200E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57200E" w:rsidRPr="003A1D64" w:rsidRDefault="0057200E" w:rsidP="0057200E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200E" w:rsidRPr="003A1D64" w:rsidRDefault="0057200E" w:rsidP="0057200E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อัตราร้อยละ</w:t>
            </w:r>
          </w:p>
        </w:tc>
      </w:tr>
      <w:tr w:rsidR="0057200E" w:rsidRPr="003A1D64" w:rsidTr="00537043">
        <w:tc>
          <w:tcPr>
            <w:tcW w:w="3642" w:type="dxa"/>
            <w:tcBorders>
              <w:top w:val="nil"/>
              <w:left w:val="nil"/>
              <w:bottom w:val="nil"/>
              <w:right w:val="nil"/>
            </w:tcBorders>
          </w:tcPr>
          <w:p w:rsidR="0057200E" w:rsidRPr="003A1D64" w:rsidRDefault="0057200E" w:rsidP="005720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7200E" w:rsidRPr="003A1D64" w:rsidRDefault="0057200E" w:rsidP="002269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57200E" w:rsidRPr="003A1D64" w:rsidRDefault="0057200E" w:rsidP="002269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200E" w:rsidRPr="003A1D64" w:rsidRDefault="0057200E" w:rsidP="005720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ของการถือหุ้น</w:t>
            </w:r>
          </w:p>
        </w:tc>
      </w:tr>
      <w:tr w:rsidR="0057200E" w:rsidRPr="003A1D64" w:rsidTr="00537043">
        <w:tc>
          <w:tcPr>
            <w:tcW w:w="3642" w:type="dxa"/>
            <w:tcBorders>
              <w:top w:val="nil"/>
              <w:left w:val="nil"/>
              <w:right w:val="nil"/>
            </w:tcBorders>
          </w:tcPr>
          <w:p w:rsidR="0057200E" w:rsidRPr="003A1D64" w:rsidRDefault="0057200E" w:rsidP="0057200E">
            <w:pPr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57200E" w:rsidRPr="003A1D64" w:rsidRDefault="0057200E" w:rsidP="002269C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:rsidR="0057200E" w:rsidRPr="003A1D64" w:rsidRDefault="0057200E" w:rsidP="002269C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57200E" w:rsidRPr="003A1D64" w:rsidRDefault="005C243D" w:rsidP="0057200E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3A1D64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57200E" w:rsidRPr="003A1D64" w:rsidRDefault="00751F13" w:rsidP="0057200E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3A1D64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</w:t>
            </w:r>
            <w:r w:rsidR="005C243D" w:rsidRPr="003A1D64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1</w:t>
            </w:r>
          </w:p>
        </w:tc>
      </w:tr>
      <w:tr w:rsidR="0057200E" w:rsidRPr="003A1D64" w:rsidTr="00537043">
        <w:tc>
          <w:tcPr>
            <w:tcW w:w="3642" w:type="dxa"/>
            <w:tcBorders>
              <w:top w:val="nil"/>
              <w:left w:val="nil"/>
              <w:right w:val="nil"/>
            </w:tcBorders>
          </w:tcPr>
          <w:p w:rsidR="0057200E" w:rsidRPr="003A1D64" w:rsidRDefault="0057200E" w:rsidP="0057200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  <w:cs/>
              </w:rPr>
              <w:t>บริษัทย่อย</w:t>
            </w:r>
            <w:r w:rsidRPr="003A1D64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3A1D64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(</w:t>
            </w:r>
            <w:r w:rsidRPr="003A1D64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ถือหุ้นโดยบริษัทฯ)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57200E" w:rsidRPr="003A1D64" w:rsidRDefault="0057200E" w:rsidP="002269C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:rsidR="0057200E" w:rsidRPr="003A1D64" w:rsidRDefault="0057200E" w:rsidP="002269C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57200E" w:rsidRPr="003A1D64" w:rsidRDefault="0057200E" w:rsidP="0057200E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pacing w:val="-4"/>
                <w:sz w:val="28"/>
                <w:szCs w:val="28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57200E" w:rsidRPr="003A1D64" w:rsidRDefault="0057200E" w:rsidP="0057200E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A1D64">
              <w:rPr>
                <w:rFonts w:ascii="Angsana New" w:hAnsi="Angsana New"/>
                <w:spacing w:val="-4"/>
                <w:sz w:val="28"/>
                <w:szCs w:val="28"/>
                <w:cs/>
              </w:rPr>
              <w:t>ร้อยละ</w:t>
            </w:r>
          </w:p>
        </w:tc>
      </w:tr>
      <w:tr w:rsidR="003D4A67" w:rsidRPr="003A1D64" w:rsidTr="00537043">
        <w:tc>
          <w:tcPr>
            <w:tcW w:w="3642" w:type="dxa"/>
            <w:tcBorders>
              <w:top w:val="nil"/>
              <w:left w:val="nil"/>
              <w:bottom w:val="nil"/>
              <w:right w:val="nil"/>
            </w:tcBorders>
          </w:tcPr>
          <w:p w:rsidR="003D4A67" w:rsidRPr="003A1D64" w:rsidRDefault="003D4A67" w:rsidP="003D4A67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บริษัท ซี เอ็น ที โฮล</w:t>
            </w:r>
            <w:proofErr w:type="spellStart"/>
            <w:r w:rsidRPr="003A1D64">
              <w:rPr>
                <w:rFonts w:ascii="Angsana New" w:hAnsi="Angsana New"/>
                <w:sz w:val="28"/>
                <w:szCs w:val="28"/>
                <w:cs/>
              </w:rPr>
              <w:t>ดิ้งส์</w:t>
            </w:r>
            <w:proofErr w:type="spellEnd"/>
            <w:r w:rsidRPr="003A1D64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3D4A67" w:rsidRPr="003A1D64" w:rsidRDefault="003D4A67" w:rsidP="003D4A67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3D4A67" w:rsidRPr="003A1D64" w:rsidRDefault="003D4A67" w:rsidP="003D4A6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3D4A67" w:rsidRPr="003A1D64" w:rsidRDefault="003D4A67" w:rsidP="003D4A6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D4A67" w:rsidRPr="003A1D64" w:rsidRDefault="003D4A67" w:rsidP="003D4A6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3D4A67" w:rsidRPr="003A1D64" w:rsidTr="001A2DB3">
        <w:tc>
          <w:tcPr>
            <w:tcW w:w="3642" w:type="dxa"/>
            <w:tcBorders>
              <w:top w:val="nil"/>
              <w:left w:val="nil"/>
              <w:right w:val="nil"/>
            </w:tcBorders>
          </w:tcPr>
          <w:p w:rsidR="003D4A67" w:rsidRPr="003A1D64" w:rsidRDefault="003D4A67" w:rsidP="003D4A6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3A1D64">
              <w:rPr>
                <w:rFonts w:ascii="Angsana New" w:hAnsi="Angsana New"/>
                <w:sz w:val="28"/>
                <w:szCs w:val="28"/>
                <w:cs/>
              </w:rPr>
              <w:t>คริส</w:t>
            </w:r>
            <w:proofErr w:type="spellEnd"/>
            <w:r w:rsidRPr="003A1D64">
              <w:rPr>
                <w:rFonts w:ascii="Angsana New" w:hAnsi="Angsana New"/>
                <w:sz w:val="28"/>
                <w:szCs w:val="28"/>
                <w:cs/>
              </w:rPr>
              <w:t>เตียนีและนีลเส</w:t>
            </w:r>
            <w:proofErr w:type="spellStart"/>
            <w:r w:rsidRPr="003A1D64">
              <w:rPr>
                <w:rFonts w:ascii="Angsana New" w:hAnsi="Angsana New"/>
                <w:sz w:val="28"/>
                <w:szCs w:val="28"/>
                <w:cs/>
              </w:rPr>
              <w:t>็น</w:t>
            </w:r>
            <w:proofErr w:type="spellEnd"/>
            <w:r w:rsidRPr="003A1D64">
              <w:rPr>
                <w:rFonts w:ascii="Angsana New" w:hAnsi="Angsana New"/>
                <w:sz w:val="28"/>
                <w:szCs w:val="28"/>
                <w:cs/>
              </w:rPr>
              <w:t xml:space="preserve"> (เมียนมาร์) จำกัด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3D4A67" w:rsidRPr="003A1D64" w:rsidRDefault="003D4A67" w:rsidP="003D4A67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:rsidR="003D4A67" w:rsidRPr="003A1D64" w:rsidRDefault="003D4A67" w:rsidP="003D4A6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เมียนมาร์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3D4A67" w:rsidRPr="003A1D64" w:rsidRDefault="003D4A67" w:rsidP="003D4A6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3D4A67" w:rsidRPr="003A1D64" w:rsidRDefault="003D4A67" w:rsidP="003D4A6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3D4A67" w:rsidRPr="003A1D64" w:rsidTr="00537043">
        <w:tc>
          <w:tcPr>
            <w:tcW w:w="3642" w:type="dxa"/>
            <w:tcBorders>
              <w:top w:val="nil"/>
              <w:left w:val="nil"/>
              <w:right w:val="nil"/>
            </w:tcBorders>
          </w:tcPr>
          <w:p w:rsidR="003D4A67" w:rsidRPr="003A1D64" w:rsidRDefault="003D4A67" w:rsidP="003D4A6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3A1D64">
              <w:rPr>
                <w:rFonts w:ascii="Angsana New" w:hAnsi="Angsana New"/>
                <w:sz w:val="28"/>
                <w:szCs w:val="28"/>
                <w:cs/>
              </w:rPr>
              <w:t>คริส</w:t>
            </w:r>
            <w:proofErr w:type="spellEnd"/>
            <w:r w:rsidRPr="003A1D64">
              <w:rPr>
                <w:rFonts w:ascii="Angsana New" w:hAnsi="Angsana New"/>
                <w:sz w:val="28"/>
                <w:szCs w:val="28"/>
                <w:cs/>
              </w:rPr>
              <w:t>เตียนีและนีลเส</w:t>
            </w:r>
            <w:proofErr w:type="spellStart"/>
            <w:r w:rsidRPr="003A1D64">
              <w:rPr>
                <w:rFonts w:ascii="Angsana New" w:hAnsi="Angsana New"/>
                <w:sz w:val="28"/>
                <w:szCs w:val="28"/>
                <w:cs/>
              </w:rPr>
              <w:t>็น</w:t>
            </w:r>
            <w:proofErr w:type="spellEnd"/>
            <w:r w:rsidRPr="003A1D64">
              <w:rPr>
                <w:rFonts w:ascii="Angsana New" w:hAnsi="Angsana New"/>
                <w:sz w:val="28"/>
                <w:szCs w:val="28"/>
                <w:cs/>
              </w:rPr>
              <w:t xml:space="preserve"> (กัมพูชา) จำกัด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3D4A67" w:rsidRPr="003A1D64" w:rsidRDefault="003D4A67" w:rsidP="003D4A67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:rsidR="003D4A67" w:rsidRPr="003A1D64" w:rsidRDefault="003D4A67" w:rsidP="003D4A6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3D4A67" w:rsidRPr="003A1D64" w:rsidRDefault="003D4A67" w:rsidP="003D4A6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3D4A67" w:rsidRPr="003A1D64" w:rsidRDefault="003D4A67" w:rsidP="003D4A6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3D4A67" w:rsidRPr="003A1D64" w:rsidTr="00537043">
        <w:tc>
          <w:tcPr>
            <w:tcW w:w="3642" w:type="dxa"/>
            <w:tcBorders>
              <w:top w:val="nil"/>
              <w:left w:val="nil"/>
              <w:right w:val="nil"/>
            </w:tcBorders>
          </w:tcPr>
          <w:p w:rsidR="003D4A67" w:rsidRPr="003A1D64" w:rsidRDefault="003D4A67" w:rsidP="00BE44C6">
            <w:pPr>
              <w:ind w:left="224" w:hanging="224"/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3A1D64">
              <w:rPr>
                <w:rFonts w:ascii="Angsana New" w:hAnsi="Angsana New"/>
                <w:sz w:val="28"/>
                <w:szCs w:val="28"/>
                <w:cs/>
              </w:rPr>
              <w:t>คริส</w:t>
            </w:r>
            <w:proofErr w:type="spellEnd"/>
            <w:r w:rsidRPr="003A1D64">
              <w:rPr>
                <w:rFonts w:ascii="Angsana New" w:hAnsi="Angsana New"/>
                <w:sz w:val="28"/>
                <w:szCs w:val="28"/>
                <w:cs/>
              </w:rPr>
              <w:t>เตียนีและนีลเส</w:t>
            </w:r>
            <w:proofErr w:type="spellStart"/>
            <w:r w:rsidRPr="003A1D64">
              <w:rPr>
                <w:rFonts w:ascii="Angsana New" w:hAnsi="Angsana New"/>
                <w:sz w:val="28"/>
                <w:szCs w:val="28"/>
                <w:cs/>
              </w:rPr>
              <w:t>็น</w:t>
            </w:r>
            <w:proofErr w:type="spellEnd"/>
            <w:r w:rsidRPr="003A1D64">
              <w:rPr>
                <w:rFonts w:ascii="Angsana New" w:hAnsi="Angsana New"/>
                <w:sz w:val="28"/>
                <w:szCs w:val="28"/>
                <w:cs/>
              </w:rPr>
              <w:t xml:space="preserve"> เอนเนอร์จี </w:t>
            </w:r>
            <w:r w:rsidR="00BE44C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โซลูชัน</w:t>
            </w:r>
            <w:proofErr w:type="spellStart"/>
            <w:r w:rsidR="00BA37C7">
              <w:rPr>
                <w:rFonts w:ascii="Angsana New" w:hAnsi="Angsana New" w:hint="cs"/>
                <w:sz w:val="28"/>
                <w:szCs w:val="28"/>
                <w:cs/>
              </w:rPr>
              <w:t>ส์</w:t>
            </w:r>
            <w:proofErr w:type="spellEnd"/>
            <w:r w:rsidRPr="003A1D64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3D4A67" w:rsidRPr="003A1D64" w:rsidRDefault="003D4A67" w:rsidP="003D4A67">
            <w:pPr>
              <w:ind w:left="-90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ให้บริการจัดหาทางออกทางด้านพลังงานแสงอาทิตย์ พลังงานลมและพลังงานทดแทนอื่น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:rsidR="003D4A67" w:rsidRPr="003A1D64" w:rsidRDefault="003D4A67" w:rsidP="003D4A6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3D4A67" w:rsidRPr="003A1D64" w:rsidRDefault="00C90728" w:rsidP="003D4A6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85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3D4A67" w:rsidRPr="003A1D64" w:rsidRDefault="003D4A67" w:rsidP="003D4A6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:rsidR="00CC0349" w:rsidRPr="003A1D64" w:rsidRDefault="00AD03FF" w:rsidP="00CC0349">
      <w:pPr>
        <w:spacing w:before="240" w:after="120"/>
        <w:ind w:left="1080" w:hanging="475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  <w:cs/>
        </w:rPr>
        <w:lastRenderedPageBreak/>
        <w:t>ข)</w:t>
      </w:r>
      <w:r w:rsidRPr="003A1D64">
        <w:rPr>
          <w:rFonts w:ascii="Angsana New" w:hAnsi="Angsana New"/>
          <w:sz w:val="32"/>
          <w:szCs w:val="32"/>
          <w:cs/>
        </w:rPr>
        <w:tab/>
      </w:r>
      <w:r w:rsidR="00CC0349" w:rsidRPr="003A1D64">
        <w:rPr>
          <w:rFonts w:ascii="Angsana New" w:hAnsi="Angsana New"/>
          <w:sz w:val="32"/>
          <w:szCs w:val="32"/>
          <w:cs/>
        </w:rPr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:rsidR="00AD03FF" w:rsidRPr="003A1D64" w:rsidRDefault="00CC0349" w:rsidP="00CC0349">
      <w:pPr>
        <w:spacing w:before="120" w:after="120"/>
        <w:ind w:left="1080" w:hanging="475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  <w:cs/>
        </w:rPr>
        <w:t>ค)</w:t>
      </w:r>
      <w:r w:rsidRPr="003A1D64">
        <w:rPr>
          <w:rFonts w:ascii="Angsana New" w:hAnsi="Angsana New"/>
          <w:sz w:val="32"/>
          <w:szCs w:val="32"/>
        </w:rPr>
        <w:tab/>
      </w:r>
      <w:r w:rsidR="00AD03FF" w:rsidRPr="003A1D64">
        <w:rPr>
          <w:rFonts w:ascii="Angsana New" w:hAnsi="Angsana New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="00AD03FF" w:rsidRPr="003A1D64">
        <w:rPr>
          <w:rFonts w:ascii="Angsana New" w:hAnsi="Angsana New"/>
          <w:sz w:val="32"/>
          <w:szCs w:val="32"/>
        </w:rPr>
        <w:t xml:space="preserve">  </w:t>
      </w:r>
    </w:p>
    <w:p w:rsidR="00AD03FF" w:rsidRPr="003A1D64" w:rsidRDefault="00CC0349" w:rsidP="00D74C83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  <w:cs/>
        </w:rPr>
        <w:t>ง)</w:t>
      </w:r>
      <w:r w:rsidR="00AC0C85" w:rsidRPr="003A1D64">
        <w:rPr>
          <w:rFonts w:ascii="Angsana New" w:hAnsi="Angsana New"/>
          <w:sz w:val="32"/>
          <w:szCs w:val="32"/>
          <w:cs/>
        </w:rPr>
        <w:tab/>
      </w:r>
      <w:r w:rsidR="007F6A97" w:rsidRPr="003A1D64">
        <w:rPr>
          <w:rFonts w:ascii="Angsana New" w:hAnsi="Angsana New"/>
          <w:sz w:val="32"/>
          <w:szCs w:val="32"/>
          <w:cs/>
        </w:rPr>
        <w:t>งบ</w:t>
      </w:r>
      <w:r w:rsidR="00AD03FF" w:rsidRPr="003A1D64">
        <w:rPr>
          <w:rFonts w:ascii="Angsana New" w:hAnsi="Angsana New"/>
          <w:sz w:val="32"/>
          <w:szCs w:val="32"/>
          <w:cs/>
        </w:rPr>
        <w:t>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695460" w:rsidRPr="003A1D64" w:rsidRDefault="00695460" w:rsidP="00D74C83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  <w:cs/>
        </w:rPr>
        <w:t>จ)</w:t>
      </w:r>
      <w:r w:rsidRPr="003A1D64">
        <w:rPr>
          <w:rFonts w:ascii="Angsana New" w:hAnsi="Angsana New"/>
          <w:sz w:val="32"/>
          <w:szCs w:val="32"/>
        </w:rPr>
        <w:tab/>
      </w:r>
      <w:r w:rsidRPr="003A1D64">
        <w:rPr>
          <w:rFonts w:ascii="Angsana New" w:hAnsi="Angsana New"/>
          <w:sz w:val="32"/>
          <w:szCs w:val="32"/>
          <w:cs/>
        </w:rPr>
        <w:t xml:space="preserve"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</w:t>
      </w:r>
      <w:r w:rsidRPr="003A1D64">
        <w:rPr>
          <w:rFonts w:ascii="Angsana New" w:hAnsi="Angsana New"/>
          <w:sz w:val="32"/>
          <w:szCs w:val="32"/>
        </w:rPr>
        <w:t>“</w:t>
      </w:r>
      <w:r w:rsidRPr="003A1D64">
        <w:rPr>
          <w:rFonts w:ascii="Angsana New" w:hAnsi="Angsana New"/>
          <w:sz w:val="32"/>
          <w:szCs w:val="32"/>
          <w:cs/>
        </w:rPr>
        <w:t>ผลต่างจากการแปลงค่างบการเงินที่เป็นเงินตราต่างประเทศ</w:t>
      </w:r>
      <w:r w:rsidRPr="003A1D64">
        <w:rPr>
          <w:rFonts w:ascii="Angsana New" w:hAnsi="Angsana New"/>
          <w:sz w:val="32"/>
          <w:szCs w:val="32"/>
        </w:rPr>
        <w:t xml:space="preserve">” </w:t>
      </w:r>
      <w:r w:rsidRPr="003A1D64">
        <w:rPr>
          <w:rFonts w:ascii="Angsana New" w:hAnsi="Angsana New"/>
          <w:sz w:val="32"/>
          <w:szCs w:val="32"/>
          <w:cs/>
        </w:rPr>
        <w:t>ในงบแสดงการเปลี่ยนแปลงส่วนของผู้ถือหุ้น</w:t>
      </w:r>
    </w:p>
    <w:p w:rsidR="00AD03FF" w:rsidRPr="003A1D64" w:rsidRDefault="00695460" w:rsidP="00D74C83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  <w:cs/>
        </w:rPr>
        <w:t>ฉ</w:t>
      </w:r>
      <w:r w:rsidR="00E13D03" w:rsidRPr="003A1D64">
        <w:rPr>
          <w:rFonts w:ascii="Angsana New" w:hAnsi="Angsana New"/>
          <w:sz w:val="32"/>
          <w:szCs w:val="32"/>
          <w:cs/>
        </w:rPr>
        <w:t>)</w:t>
      </w:r>
      <w:r w:rsidR="00AD03FF" w:rsidRPr="003A1D64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B91B35">
        <w:rPr>
          <w:rFonts w:ascii="Angsana New" w:hAnsi="Angsana New" w:hint="cs"/>
          <w:sz w:val="32"/>
          <w:szCs w:val="32"/>
          <w:cs/>
        </w:rPr>
        <w:t>กลุ่ม</w:t>
      </w:r>
      <w:r w:rsidR="00AD03FF" w:rsidRPr="003A1D64">
        <w:rPr>
          <w:rFonts w:ascii="Angsana New" w:hAnsi="Angsana New"/>
          <w:sz w:val="32"/>
          <w:szCs w:val="32"/>
          <w:cs/>
        </w:rPr>
        <w:t>บริษัท</w:t>
      </w:r>
      <w:r w:rsidR="00C36841" w:rsidRPr="003A1D64">
        <w:rPr>
          <w:rFonts w:ascii="Angsana New" w:hAnsi="Angsana New"/>
          <w:sz w:val="32"/>
          <w:szCs w:val="32"/>
        </w:rPr>
        <w:t xml:space="preserve"> </w:t>
      </w:r>
      <w:r w:rsidR="00AD03FF" w:rsidRPr="003A1D64">
        <w:rPr>
          <w:rFonts w:ascii="Angsana New" w:hAnsi="Angsana New"/>
          <w:sz w:val="32"/>
          <w:szCs w:val="32"/>
          <w:cs/>
        </w:rPr>
        <w:t xml:space="preserve">รายการค้าระหว่างกันที่มีสาระสำคัญได้ถูกตัดออกจากงบการเงินรวมนี้แล้ว </w:t>
      </w:r>
    </w:p>
    <w:p w:rsidR="00AD03FF" w:rsidRPr="003A1D64" w:rsidRDefault="00695460" w:rsidP="00D74C83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  <w:cs/>
        </w:rPr>
      </w:pPr>
      <w:r w:rsidRPr="003A1D64">
        <w:rPr>
          <w:rFonts w:ascii="Angsana New" w:hAnsi="Angsana New"/>
          <w:sz w:val="32"/>
          <w:szCs w:val="32"/>
          <w:cs/>
        </w:rPr>
        <w:t>ช</w:t>
      </w:r>
      <w:r w:rsidR="00AD03FF" w:rsidRPr="003A1D64">
        <w:rPr>
          <w:rFonts w:ascii="Angsana New" w:hAnsi="Angsana New"/>
          <w:sz w:val="32"/>
          <w:szCs w:val="32"/>
          <w:cs/>
        </w:rPr>
        <w:t>)</w:t>
      </w:r>
      <w:r w:rsidR="00AD03FF" w:rsidRPr="003A1D64">
        <w:rPr>
          <w:rFonts w:ascii="Angsana New" w:hAnsi="Angsana New"/>
          <w:sz w:val="32"/>
          <w:szCs w:val="32"/>
          <w:cs/>
        </w:rPr>
        <w:tab/>
      </w:r>
      <w:r w:rsidR="008A7305" w:rsidRPr="003A1D64">
        <w:rPr>
          <w:rFonts w:ascii="Angsana New" w:hAnsi="Angsana New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</w:t>
      </w:r>
      <w:r w:rsidR="00AC333B" w:rsidRPr="003A1D64">
        <w:rPr>
          <w:rFonts w:ascii="Angsana New" w:hAnsi="Angsana New"/>
          <w:sz w:val="32"/>
          <w:szCs w:val="32"/>
          <w:cs/>
        </w:rPr>
        <w:t>งบ</w:t>
      </w:r>
      <w:r w:rsidR="008A7305" w:rsidRPr="003A1D64">
        <w:rPr>
          <w:rFonts w:ascii="Angsana New" w:hAnsi="Angsana New"/>
          <w:sz w:val="32"/>
          <w:szCs w:val="32"/>
          <w:cs/>
        </w:rPr>
        <w:t>กำไรขาดทุนรวมและส่วนของผู้ถือหุ้นในงบแสดงฐานะการเงินรวม</w:t>
      </w:r>
    </w:p>
    <w:p w:rsidR="001E628F" w:rsidRPr="003A1D64" w:rsidRDefault="00C84D95" w:rsidP="00D74C8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A1D64">
        <w:rPr>
          <w:rFonts w:ascii="Angsana New" w:hAnsi="Angsana New"/>
          <w:sz w:val="32"/>
          <w:szCs w:val="32"/>
        </w:rPr>
        <w:t>2.3</w:t>
      </w:r>
      <w:r w:rsidRPr="003A1D64">
        <w:rPr>
          <w:rFonts w:ascii="Angsana New" w:hAnsi="Angsana New"/>
          <w:sz w:val="32"/>
          <w:szCs w:val="32"/>
        </w:rPr>
        <w:tab/>
      </w:r>
      <w:r w:rsidR="008A7305" w:rsidRPr="003A1D64">
        <w:rPr>
          <w:rFonts w:ascii="Angsana New" w:hAnsi="Angsana New"/>
          <w:sz w:val="32"/>
          <w:szCs w:val="32"/>
          <w:cs/>
        </w:rPr>
        <w:t>บ</w:t>
      </w:r>
      <w:r w:rsidR="00C36841" w:rsidRPr="003A1D64">
        <w:rPr>
          <w:rFonts w:ascii="Angsana New" w:hAnsi="Angsana New"/>
          <w:sz w:val="32"/>
          <w:szCs w:val="32"/>
          <w:cs/>
        </w:rPr>
        <w:t>ริษัทฯจัดทำงบการเงินเฉพาะกิจการ</w:t>
      </w:r>
      <w:r w:rsidR="008A7305" w:rsidRPr="003A1D64">
        <w:rPr>
          <w:rFonts w:ascii="Angsana New" w:hAnsi="Angsana New"/>
          <w:sz w:val="32"/>
          <w:szCs w:val="32"/>
          <w:cs/>
        </w:rPr>
        <w:t>โดยแสดงเงินลงทุนใน</w:t>
      </w:r>
      <w:r w:rsidR="003A6FC9" w:rsidRPr="003A1D64">
        <w:rPr>
          <w:rFonts w:ascii="Angsana New" w:hAnsi="Angsana New"/>
          <w:sz w:val="32"/>
          <w:szCs w:val="32"/>
          <w:cs/>
        </w:rPr>
        <w:t>บริษัทย่อย</w:t>
      </w:r>
      <w:r w:rsidR="008A7305" w:rsidRPr="003A1D64">
        <w:rPr>
          <w:rFonts w:ascii="Angsana New" w:hAnsi="Angsana New"/>
          <w:sz w:val="32"/>
          <w:szCs w:val="32"/>
          <w:cs/>
        </w:rPr>
        <w:t>ตามวิธีราคาทุน</w:t>
      </w:r>
    </w:p>
    <w:p w:rsidR="001A2DB3" w:rsidRPr="003A1D64" w:rsidRDefault="001A2DB3" w:rsidP="00D74C83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A1D64">
        <w:rPr>
          <w:rFonts w:ascii="Angsana New" w:hAnsi="Angsana New"/>
          <w:b/>
          <w:bCs/>
          <w:sz w:val="32"/>
          <w:szCs w:val="32"/>
        </w:rPr>
        <w:t>3.</w:t>
      </w:r>
      <w:r w:rsidRPr="003A1D64">
        <w:rPr>
          <w:rFonts w:ascii="Angsana New" w:hAnsi="Angsana New"/>
          <w:b/>
          <w:bCs/>
          <w:sz w:val="32"/>
          <w:szCs w:val="32"/>
        </w:rPr>
        <w:tab/>
      </w:r>
      <w:r w:rsidRPr="003A1D64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1A2DB3" w:rsidRPr="003A1D64" w:rsidRDefault="001A2DB3" w:rsidP="00D74C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3A1D64">
        <w:rPr>
          <w:rFonts w:ascii="Angsana New" w:hAnsi="Angsana New"/>
          <w:b/>
          <w:bCs/>
          <w:spacing w:val="-2"/>
          <w:sz w:val="32"/>
          <w:szCs w:val="32"/>
          <w:cs/>
        </w:rPr>
        <w:t>ก</w:t>
      </w:r>
      <w:r w:rsidRPr="003A1D64">
        <w:rPr>
          <w:rFonts w:ascii="Angsana New" w:hAnsi="Angsana New"/>
          <w:b/>
          <w:bCs/>
          <w:spacing w:val="-2"/>
          <w:sz w:val="32"/>
          <w:szCs w:val="32"/>
        </w:rPr>
        <w:t xml:space="preserve">. </w:t>
      </w:r>
      <w:r w:rsidRPr="003A1D64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Pr="003A1D64">
        <w:rPr>
          <w:rFonts w:ascii="Angsana New" w:hAnsi="Angsana New"/>
          <w:b/>
          <w:bCs/>
          <w:spacing w:val="-2"/>
          <w:sz w:val="32"/>
          <w:szCs w:val="32"/>
          <w:cs/>
        </w:rPr>
        <w:t>มาตรฐานการ</w:t>
      </w:r>
      <w:r w:rsidRPr="003A1D64">
        <w:rPr>
          <w:rFonts w:ascii="Angsana New" w:hAnsi="Angsana New"/>
          <w:b/>
          <w:bCs/>
          <w:sz w:val="32"/>
          <w:szCs w:val="32"/>
          <w:cs/>
        </w:rPr>
        <w:t>รายงานทางการเงิน</w:t>
      </w:r>
      <w:r w:rsidRPr="003A1D64">
        <w:rPr>
          <w:rFonts w:ascii="Angsana New" w:hAnsi="Angsana New"/>
          <w:b/>
          <w:bCs/>
          <w:spacing w:val="-2"/>
          <w:sz w:val="32"/>
          <w:szCs w:val="32"/>
          <w:cs/>
        </w:rPr>
        <w:t>ที่เริ่มมีผลบังคับในปีปัจจุบัน</w:t>
      </w:r>
    </w:p>
    <w:p w:rsidR="003D4A67" w:rsidRPr="003A1D64" w:rsidRDefault="003D4A67" w:rsidP="003D4A6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0" w:name="Note3_NewAcc"/>
      <w:r w:rsidRPr="003A1D64">
        <w:rPr>
          <w:rFonts w:ascii="Angsana New" w:hAnsi="Angsana New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3A1D64">
        <w:rPr>
          <w:rFonts w:ascii="Angsana New" w:hAnsi="Angsana New"/>
          <w:sz w:val="32"/>
          <w:szCs w:val="32"/>
        </w:rPr>
        <w:t>2561</w:t>
      </w:r>
      <w:r w:rsidRPr="003A1D64">
        <w:rPr>
          <w:rFonts w:ascii="Angsana New" w:hAnsi="Angsana New"/>
          <w:sz w:val="32"/>
          <w:szCs w:val="32"/>
          <w:cs/>
        </w:rPr>
        <w:t>) และฉบับใหม่จำนวนหลายฉบับ</w:t>
      </w:r>
      <w:r w:rsidRPr="003A1D64">
        <w:rPr>
          <w:rFonts w:ascii="Angsana New" w:hAnsi="Angsana New"/>
          <w:sz w:val="32"/>
          <w:szCs w:val="32"/>
        </w:rPr>
        <w:t xml:space="preserve"> </w:t>
      </w:r>
      <w:r w:rsidRPr="003A1D64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3A1D64">
        <w:rPr>
          <w:rFonts w:ascii="Angsana New" w:hAnsi="Angsana New"/>
          <w:sz w:val="32"/>
          <w:szCs w:val="32"/>
        </w:rPr>
        <w:t xml:space="preserve"> 1 </w:t>
      </w:r>
      <w:r w:rsidRPr="003A1D64">
        <w:rPr>
          <w:rFonts w:ascii="Angsana New" w:hAnsi="Angsana New"/>
          <w:sz w:val="32"/>
          <w:szCs w:val="32"/>
          <w:cs/>
        </w:rPr>
        <w:t>มกราคม</w:t>
      </w:r>
      <w:r w:rsidRPr="003A1D64">
        <w:rPr>
          <w:rFonts w:ascii="Angsana New" w:hAnsi="Angsana New"/>
          <w:sz w:val="32"/>
          <w:szCs w:val="32"/>
        </w:rPr>
        <w:t xml:space="preserve"> 25</w:t>
      </w:r>
      <w:r w:rsidR="00C90728" w:rsidRPr="003A1D64">
        <w:rPr>
          <w:rFonts w:ascii="Angsana New" w:hAnsi="Angsana New"/>
          <w:sz w:val="32"/>
          <w:szCs w:val="32"/>
        </w:rPr>
        <w:t>6</w:t>
      </w:r>
      <w:r w:rsidRPr="003A1D64">
        <w:rPr>
          <w:rFonts w:ascii="Angsana New" w:hAnsi="Angsana New"/>
          <w:sz w:val="32"/>
          <w:szCs w:val="32"/>
        </w:rPr>
        <w:t>2</w:t>
      </w:r>
      <w:r w:rsidRPr="003A1D64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Pr="003A1D64">
        <w:rPr>
          <w:rFonts w:ascii="Angsana New" w:hAnsi="Angsana New"/>
          <w:sz w:val="32"/>
          <w:szCs w:val="32"/>
        </w:rPr>
        <w:t xml:space="preserve"> </w:t>
      </w:r>
      <w:r w:rsidRPr="003A1D64">
        <w:rPr>
          <w:rFonts w:ascii="Angsana New" w:hAnsi="Angsana New"/>
          <w:sz w:val="32"/>
          <w:szCs w:val="32"/>
          <w:cs/>
        </w:rPr>
        <w:t xml:space="preserve"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</w:t>
      </w:r>
      <w:r w:rsidRPr="003A1D64">
        <w:rPr>
          <w:rFonts w:ascii="Angsana New" w:hAnsi="Angsana New"/>
          <w:sz w:val="32"/>
          <w:szCs w:val="32"/>
        </w:rPr>
        <w:t xml:space="preserve"> </w:t>
      </w:r>
    </w:p>
    <w:p w:rsidR="003D4A67" w:rsidRPr="003A1D64" w:rsidRDefault="003D4A6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pacing w:val="-2"/>
          <w:sz w:val="32"/>
          <w:szCs w:val="32"/>
          <w:cs/>
        </w:rPr>
      </w:pPr>
      <w:r w:rsidRPr="003A1D64">
        <w:rPr>
          <w:rFonts w:ascii="Angsana New" w:hAnsi="Angsana New"/>
          <w:b/>
          <w:bCs/>
          <w:spacing w:val="-2"/>
          <w:sz w:val="32"/>
          <w:szCs w:val="32"/>
          <w:cs/>
        </w:rPr>
        <w:br w:type="page"/>
      </w:r>
    </w:p>
    <w:p w:rsidR="003D4A67" w:rsidRPr="003A1D64" w:rsidRDefault="003D4A67" w:rsidP="00BE44C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A1D64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3A1D64">
        <w:rPr>
          <w:rFonts w:ascii="Angsana New" w:hAnsi="Angsana New"/>
          <w:b/>
          <w:bCs/>
          <w:sz w:val="32"/>
          <w:szCs w:val="32"/>
        </w:rPr>
        <w:t xml:space="preserve">15 </w:t>
      </w:r>
      <w:r w:rsidRPr="003A1D64">
        <w:rPr>
          <w:rFonts w:ascii="Angsana New" w:hAnsi="Angsana New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3D4A67" w:rsidRPr="003A1D64" w:rsidRDefault="003D4A67" w:rsidP="00BE44C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3A1D64">
        <w:rPr>
          <w:rFonts w:ascii="Angsana New" w:hAnsi="Angsana New"/>
          <w:sz w:val="32"/>
          <w:szCs w:val="32"/>
        </w:rPr>
        <w:t>15</w:t>
      </w:r>
      <w:r w:rsidRPr="003A1D64">
        <w:rPr>
          <w:rFonts w:ascii="Angsana New" w:hAnsi="Angsana New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</w:t>
      </w:r>
    </w:p>
    <w:tbl>
      <w:tblPr>
        <w:tblW w:w="882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130"/>
        <w:gridCol w:w="3690"/>
      </w:tblGrid>
      <w:tr w:rsidR="003D4A67" w:rsidRPr="003A1D64" w:rsidTr="003D4A67">
        <w:tc>
          <w:tcPr>
            <w:tcW w:w="5130" w:type="dxa"/>
            <w:hideMark/>
          </w:tcPr>
          <w:p w:rsidR="003D4A67" w:rsidRPr="003A1D64" w:rsidRDefault="003D4A67" w:rsidP="00BE44C6">
            <w:pPr>
              <w:ind w:left="3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3A1D64">
              <w:rPr>
                <w:rFonts w:ascii="Angsana New" w:hAnsi="Angsana New"/>
                <w:sz w:val="32"/>
                <w:szCs w:val="32"/>
              </w:rPr>
              <w:t>11 (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3A1D64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3D4A67" w:rsidRPr="003A1D64" w:rsidRDefault="003D4A67" w:rsidP="00BE44C6">
            <w:pPr>
              <w:ind w:left="3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3D4A67" w:rsidRPr="003A1D64" w:rsidTr="003D4A67">
        <w:tc>
          <w:tcPr>
            <w:tcW w:w="5130" w:type="dxa"/>
            <w:hideMark/>
          </w:tcPr>
          <w:p w:rsidR="003D4A67" w:rsidRPr="003A1D64" w:rsidRDefault="003D4A67" w:rsidP="00BE44C6">
            <w:pPr>
              <w:ind w:left="3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3A1D64">
              <w:rPr>
                <w:rFonts w:ascii="Angsana New" w:hAnsi="Angsana New"/>
                <w:sz w:val="32"/>
                <w:szCs w:val="32"/>
              </w:rPr>
              <w:t>18 (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3A1D64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3D4A67" w:rsidRPr="003A1D64" w:rsidRDefault="003D4A67" w:rsidP="00BE44C6">
            <w:pPr>
              <w:ind w:left="3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เรื่อง รายได้</w:t>
            </w:r>
          </w:p>
        </w:tc>
      </w:tr>
      <w:tr w:rsidR="003D4A67" w:rsidRPr="003A1D64" w:rsidTr="003D4A67">
        <w:tc>
          <w:tcPr>
            <w:tcW w:w="5130" w:type="dxa"/>
            <w:hideMark/>
          </w:tcPr>
          <w:p w:rsidR="003D4A67" w:rsidRPr="003A1D64" w:rsidRDefault="003D4A67" w:rsidP="00BE44C6">
            <w:pPr>
              <w:ind w:left="3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3A1D64">
              <w:rPr>
                <w:rFonts w:ascii="Angsana New" w:hAnsi="Angsana New"/>
                <w:sz w:val="32"/>
                <w:szCs w:val="32"/>
              </w:rPr>
              <w:t>31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1D64">
              <w:rPr>
                <w:rFonts w:ascii="Angsana New" w:hAnsi="Angsana New"/>
                <w:sz w:val="32"/>
                <w:szCs w:val="32"/>
              </w:rPr>
              <w:t>(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3A1D64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3D4A67" w:rsidRPr="003A1D64" w:rsidRDefault="003D4A67" w:rsidP="00BE44C6">
            <w:pPr>
              <w:ind w:left="255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เรื่อง รายได้</w:t>
            </w:r>
            <w:r w:rsidRPr="003A1D6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3A1D6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3D4A67" w:rsidRPr="003A1D64" w:rsidTr="003D4A67">
        <w:tc>
          <w:tcPr>
            <w:tcW w:w="5130" w:type="dxa"/>
          </w:tcPr>
          <w:p w:rsidR="003D4A67" w:rsidRPr="003A1D64" w:rsidRDefault="003D4A67" w:rsidP="00BE44C6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3A1D64">
              <w:rPr>
                <w:rFonts w:ascii="Angsana New" w:hAnsi="Angsana New"/>
                <w:sz w:val="32"/>
                <w:szCs w:val="32"/>
              </w:rPr>
              <w:t>13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3A1D64">
              <w:rPr>
                <w:rFonts w:ascii="Angsana New" w:hAnsi="Angsana New"/>
                <w:sz w:val="32"/>
                <w:szCs w:val="32"/>
              </w:rPr>
              <w:t>2560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3D4A67" w:rsidRPr="003A1D64" w:rsidRDefault="003D4A67" w:rsidP="00BE44C6">
            <w:pPr>
              <w:ind w:left="3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3D4A67" w:rsidRPr="003A1D64" w:rsidTr="003D4A67">
        <w:tc>
          <w:tcPr>
            <w:tcW w:w="5130" w:type="dxa"/>
          </w:tcPr>
          <w:p w:rsidR="003D4A67" w:rsidRPr="003A1D64" w:rsidRDefault="003D4A67" w:rsidP="00BE44C6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3A1D64">
              <w:rPr>
                <w:rFonts w:ascii="Angsana New" w:hAnsi="Angsana New"/>
                <w:sz w:val="32"/>
                <w:szCs w:val="32"/>
              </w:rPr>
              <w:t>15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3A1D64">
              <w:rPr>
                <w:rFonts w:ascii="Angsana New" w:hAnsi="Angsana New"/>
                <w:sz w:val="32"/>
                <w:szCs w:val="32"/>
              </w:rPr>
              <w:t>2560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3D4A67" w:rsidRPr="003A1D64" w:rsidRDefault="003D4A67" w:rsidP="00BE44C6">
            <w:pPr>
              <w:ind w:left="255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3D4A67" w:rsidRPr="003A1D64" w:rsidTr="003D4A67">
        <w:tc>
          <w:tcPr>
            <w:tcW w:w="5130" w:type="dxa"/>
          </w:tcPr>
          <w:p w:rsidR="003D4A67" w:rsidRPr="003A1D64" w:rsidRDefault="003D4A67" w:rsidP="00BE44C6">
            <w:pPr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3A1D64">
              <w:rPr>
                <w:rFonts w:ascii="Angsana New" w:hAnsi="Angsana New"/>
                <w:sz w:val="32"/>
                <w:szCs w:val="32"/>
              </w:rPr>
              <w:t>18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3A1D64">
              <w:rPr>
                <w:rFonts w:ascii="Angsana New" w:hAnsi="Angsana New"/>
                <w:sz w:val="32"/>
                <w:szCs w:val="32"/>
              </w:rPr>
              <w:t>2560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3D4A67" w:rsidRPr="003A1D64" w:rsidRDefault="003D4A67" w:rsidP="00BE44C6">
            <w:pPr>
              <w:ind w:left="3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3D4A67" w:rsidRPr="003A1D64" w:rsidRDefault="003D4A67" w:rsidP="00BE44C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3A1D64">
        <w:rPr>
          <w:rFonts w:ascii="Angsana New" w:hAnsi="Angsana New"/>
          <w:sz w:val="32"/>
          <w:szCs w:val="32"/>
        </w:rPr>
        <w:t>15</w:t>
      </w:r>
      <w:r w:rsidRPr="003A1D64">
        <w:rPr>
          <w:rFonts w:ascii="Angsana New" w:hAnsi="Angsana New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3A1D64">
        <w:rPr>
          <w:rFonts w:ascii="Angsana New" w:hAnsi="Angsana New"/>
          <w:sz w:val="32"/>
          <w:szCs w:val="32"/>
        </w:rPr>
        <w:t xml:space="preserve"> 5 </w:t>
      </w:r>
      <w:r w:rsidRPr="003A1D64">
        <w:rPr>
          <w:rFonts w:ascii="Angsana New" w:hAnsi="Angsana New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3D4A67" w:rsidRPr="003A1D64" w:rsidRDefault="003D4A67" w:rsidP="00BE44C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3A1D64">
        <w:rPr>
          <w:rFonts w:ascii="Angsana New" w:hAnsi="Angsana New"/>
          <w:sz w:val="32"/>
          <w:szCs w:val="32"/>
          <w:cs/>
        </w:rPr>
        <w:t>มาตรฐานฉบับนี้ไม่มีผลกระทบอย่างมีสาระสำคัญต่องบการเงินของกลุ่มบริษัท</w:t>
      </w:r>
      <w:r w:rsidR="00BA37C7">
        <w:rPr>
          <w:rFonts w:ascii="Angsana New" w:hAnsi="Angsana New" w:hint="cs"/>
          <w:sz w:val="32"/>
          <w:szCs w:val="32"/>
          <w:cs/>
        </w:rPr>
        <w:t xml:space="preserve"> </w:t>
      </w:r>
      <w:r w:rsidR="00BE44C6">
        <w:rPr>
          <w:rFonts w:ascii="Angsana New" w:hAnsi="Angsana New" w:hint="cs"/>
          <w:sz w:val="32"/>
          <w:szCs w:val="32"/>
          <w:cs/>
        </w:rPr>
        <w:t>ยกเว้นการ</w:t>
      </w:r>
      <w:r w:rsidRPr="003A1D64">
        <w:rPr>
          <w:rFonts w:ascii="Angsana New" w:hAnsi="Angsana New"/>
          <w:sz w:val="32"/>
          <w:szCs w:val="32"/>
          <w:cs/>
        </w:rPr>
        <w:t xml:space="preserve">จัดประเภทรายการบัญชีบางรายการในงบแสดงฐานะการเงิน ณ วันที่ </w:t>
      </w:r>
      <w:r w:rsidRPr="003A1D64">
        <w:rPr>
          <w:rFonts w:ascii="Angsana New" w:hAnsi="Angsana New"/>
          <w:sz w:val="32"/>
          <w:szCs w:val="32"/>
        </w:rPr>
        <w:t>31</w:t>
      </w:r>
      <w:r w:rsidRPr="003A1D6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A1D64">
        <w:rPr>
          <w:rFonts w:ascii="Angsana New" w:hAnsi="Angsana New"/>
          <w:sz w:val="32"/>
          <w:szCs w:val="32"/>
        </w:rPr>
        <w:t>2561</w:t>
      </w:r>
      <w:r w:rsidRPr="003A1D64">
        <w:rPr>
          <w:rFonts w:ascii="Angsana New" w:hAnsi="Angsana New"/>
          <w:sz w:val="32"/>
          <w:szCs w:val="32"/>
          <w:cs/>
        </w:rPr>
        <w:t xml:space="preserve"> ใหม่</w:t>
      </w:r>
      <w:r w:rsidRPr="003A1D64">
        <w:rPr>
          <w:rFonts w:ascii="Angsana New" w:hAnsi="Angsana New"/>
          <w:sz w:val="32"/>
          <w:szCs w:val="32"/>
        </w:rPr>
        <w:t xml:space="preserve"> </w:t>
      </w:r>
      <w:r w:rsidRPr="003A1D64">
        <w:rPr>
          <w:rFonts w:ascii="Angsana New" w:hAnsi="Angsana New"/>
          <w:sz w:val="32"/>
          <w:szCs w:val="32"/>
          <w:cs/>
        </w:rPr>
        <w:t>เพื่อให้สอดคล้องกับ</w:t>
      </w:r>
      <w:r w:rsidR="00BA37C7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3A1D64">
        <w:rPr>
          <w:rFonts w:ascii="Angsana New" w:hAnsi="Angsana New"/>
          <w:sz w:val="32"/>
          <w:szCs w:val="32"/>
          <w:cs/>
        </w:rPr>
        <w:t xml:space="preserve">คำนิยามศัพท์ตามมาตรฐานการรายงานทางการเงิน ฉบับที่ </w:t>
      </w:r>
      <w:r w:rsidRPr="003A1D64">
        <w:rPr>
          <w:rFonts w:ascii="Angsana New" w:hAnsi="Angsana New"/>
          <w:sz w:val="32"/>
          <w:szCs w:val="32"/>
        </w:rPr>
        <w:t>15</w:t>
      </w:r>
      <w:r w:rsidRPr="003A1D64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1575"/>
        <w:gridCol w:w="1575"/>
        <w:gridCol w:w="1575"/>
        <w:gridCol w:w="1575"/>
      </w:tblGrid>
      <w:tr w:rsidR="003D4A67" w:rsidRPr="003A1D64" w:rsidTr="003D4A67">
        <w:trPr>
          <w:tblHeader/>
        </w:trPr>
        <w:tc>
          <w:tcPr>
            <w:tcW w:w="9090" w:type="dxa"/>
            <w:gridSpan w:val="5"/>
          </w:tcPr>
          <w:p w:rsidR="003D4A67" w:rsidRPr="003A1D64" w:rsidRDefault="003D4A67" w:rsidP="00BE44C6">
            <w:pPr>
              <w:tabs>
                <w:tab w:val="right" w:pos="810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1D64">
              <w:rPr>
                <w:rFonts w:ascii="Angsana New" w:hAnsi="Angsana New"/>
                <w:sz w:val="30"/>
                <w:szCs w:val="30"/>
              </w:rPr>
              <w:t>(</w:t>
            </w:r>
            <w:r w:rsidRPr="003A1D64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3A1D6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1D6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3A1D6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D4A67" w:rsidRPr="003A1D64" w:rsidTr="003D4A67">
        <w:trPr>
          <w:tblHeader/>
        </w:trPr>
        <w:tc>
          <w:tcPr>
            <w:tcW w:w="2790" w:type="dxa"/>
            <w:vAlign w:val="bottom"/>
          </w:tcPr>
          <w:p w:rsidR="003D4A67" w:rsidRPr="003A1D64" w:rsidRDefault="003D4A67" w:rsidP="00BE44C6">
            <w:pPr>
              <w:tabs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2"/>
            <w:vAlign w:val="bottom"/>
          </w:tcPr>
          <w:p w:rsidR="003D4A67" w:rsidRPr="003A1D64" w:rsidRDefault="003D4A67" w:rsidP="00BE44C6">
            <w:pPr>
              <w:pBdr>
                <w:bottom w:val="single" w:sz="6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1D6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  <w:vAlign w:val="bottom"/>
          </w:tcPr>
          <w:p w:rsidR="003D4A67" w:rsidRPr="003A1D64" w:rsidRDefault="003D4A67" w:rsidP="00BE44C6">
            <w:pPr>
              <w:pBdr>
                <w:bottom w:val="single" w:sz="6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1D6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4A67" w:rsidRPr="003A1D64" w:rsidTr="003D4A67">
        <w:trPr>
          <w:tblHeader/>
        </w:trPr>
        <w:tc>
          <w:tcPr>
            <w:tcW w:w="2790" w:type="dxa"/>
            <w:vAlign w:val="bottom"/>
          </w:tcPr>
          <w:p w:rsidR="003D4A67" w:rsidRPr="003A1D64" w:rsidRDefault="003D4A67" w:rsidP="00BE44C6">
            <w:pPr>
              <w:tabs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  <w:vAlign w:val="bottom"/>
          </w:tcPr>
          <w:p w:rsidR="003D4A67" w:rsidRPr="003A1D64" w:rsidRDefault="003D4A67" w:rsidP="00BE44C6">
            <w:pPr>
              <w:pBdr>
                <w:bottom w:val="single" w:sz="6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1D64">
              <w:rPr>
                <w:rFonts w:ascii="Angsana New" w:hAnsi="Angsana New"/>
                <w:sz w:val="30"/>
                <w:szCs w:val="30"/>
                <w:cs/>
              </w:rPr>
              <w:t>ตามที่จัด</w:t>
            </w:r>
          </w:p>
          <w:p w:rsidR="003D4A67" w:rsidRPr="003A1D64" w:rsidRDefault="003D4A67" w:rsidP="00BE44C6">
            <w:pPr>
              <w:pBdr>
                <w:bottom w:val="single" w:sz="6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1D64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1575" w:type="dxa"/>
            <w:vAlign w:val="bottom"/>
          </w:tcPr>
          <w:p w:rsidR="003D4A67" w:rsidRPr="003A1D64" w:rsidRDefault="003D4A67" w:rsidP="00BE44C6">
            <w:pPr>
              <w:pBdr>
                <w:bottom w:val="single" w:sz="6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1D64">
              <w:rPr>
                <w:rFonts w:ascii="Angsana New" w:hAnsi="Angsana New"/>
                <w:sz w:val="30"/>
                <w:szCs w:val="30"/>
                <w:cs/>
              </w:rPr>
              <w:t>ตามที่เคย</w:t>
            </w:r>
          </w:p>
          <w:p w:rsidR="003D4A67" w:rsidRPr="003A1D64" w:rsidRDefault="003D4A67" w:rsidP="00BE44C6">
            <w:pPr>
              <w:pBdr>
                <w:bottom w:val="single" w:sz="6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1D64">
              <w:rPr>
                <w:rFonts w:ascii="Angsana New" w:hAnsi="Angsana New"/>
                <w:sz w:val="30"/>
                <w:szCs w:val="30"/>
                <w:cs/>
              </w:rPr>
              <w:t>รายงานไว้</w:t>
            </w:r>
          </w:p>
        </w:tc>
        <w:tc>
          <w:tcPr>
            <w:tcW w:w="1575" w:type="dxa"/>
            <w:vAlign w:val="bottom"/>
          </w:tcPr>
          <w:p w:rsidR="003D4A67" w:rsidRPr="003A1D64" w:rsidRDefault="003D4A67" w:rsidP="00BE44C6">
            <w:pPr>
              <w:pBdr>
                <w:bottom w:val="single" w:sz="6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1D64">
              <w:rPr>
                <w:rFonts w:ascii="Angsana New" w:hAnsi="Angsana New"/>
                <w:sz w:val="30"/>
                <w:szCs w:val="30"/>
                <w:cs/>
              </w:rPr>
              <w:t>ตามที่จัด</w:t>
            </w:r>
          </w:p>
          <w:p w:rsidR="003D4A67" w:rsidRPr="003A1D64" w:rsidRDefault="003D4A67" w:rsidP="00BE44C6">
            <w:pPr>
              <w:pBdr>
                <w:bottom w:val="single" w:sz="6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1D64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1575" w:type="dxa"/>
            <w:vAlign w:val="bottom"/>
          </w:tcPr>
          <w:p w:rsidR="003D4A67" w:rsidRPr="003A1D64" w:rsidRDefault="003D4A67" w:rsidP="00BE44C6">
            <w:pPr>
              <w:pBdr>
                <w:bottom w:val="single" w:sz="6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1D64">
              <w:rPr>
                <w:rFonts w:ascii="Angsana New" w:hAnsi="Angsana New"/>
                <w:sz w:val="30"/>
                <w:szCs w:val="30"/>
                <w:cs/>
              </w:rPr>
              <w:t>ตามที่เคย</w:t>
            </w:r>
          </w:p>
          <w:p w:rsidR="003D4A67" w:rsidRPr="003A1D64" w:rsidRDefault="003D4A67" w:rsidP="00BE44C6">
            <w:pPr>
              <w:pBdr>
                <w:bottom w:val="single" w:sz="6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1D64">
              <w:rPr>
                <w:rFonts w:ascii="Angsana New" w:hAnsi="Angsana New"/>
                <w:sz w:val="30"/>
                <w:szCs w:val="30"/>
                <w:cs/>
              </w:rPr>
              <w:t>รายงานไว้</w:t>
            </w:r>
          </w:p>
        </w:tc>
      </w:tr>
      <w:tr w:rsidR="00BE44C6" w:rsidRPr="003A1D64" w:rsidTr="00FC4130">
        <w:trPr>
          <w:trHeight w:val="390"/>
        </w:trPr>
        <w:tc>
          <w:tcPr>
            <w:tcW w:w="2790" w:type="dxa"/>
          </w:tcPr>
          <w:p w:rsidR="00BE44C6" w:rsidRPr="003A1D64" w:rsidRDefault="00BE44C6" w:rsidP="00BE44C6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A1D64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575" w:type="dxa"/>
            <w:vAlign w:val="bottom"/>
          </w:tcPr>
          <w:p w:rsidR="00BE44C6" w:rsidRPr="003A1D64" w:rsidRDefault="00BE44C6" w:rsidP="00BE44C6">
            <w:pPr>
              <w:tabs>
                <w:tab w:val="decimal" w:pos="1245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3A1D64">
              <w:rPr>
                <w:rFonts w:ascii="Angsana New" w:hAnsi="Angsana New"/>
                <w:sz w:val="30"/>
                <w:szCs w:val="30"/>
              </w:rPr>
              <w:t>1,117,445</w:t>
            </w:r>
          </w:p>
        </w:tc>
        <w:tc>
          <w:tcPr>
            <w:tcW w:w="1575" w:type="dxa"/>
            <w:vAlign w:val="bottom"/>
          </w:tcPr>
          <w:p w:rsidR="00BE44C6" w:rsidRPr="003A1D64" w:rsidRDefault="00BE44C6" w:rsidP="00BE44C6">
            <w:pPr>
              <w:tabs>
                <w:tab w:val="decimal" w:pos="1245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3A1D64">
              <w:rPr>
                <w:rFonts w:ascii="Angsana New" w:hAnsi="Angsana New"/>
                <w:sz w:val="30"/>
                <w:szCs w:val="30"/>
              </w:rPr>
              <w:t>1,687,542</w:t>
            </w:r>
          </w:p>
        </w:tc>
        <w:tc>
          <w:tcPr>
            <w:tcW w:w="1575" w:type="dxa"/>
            <w:vAlign w:val="bottom"/>
          </w:tcPr>
          <w:p w:rsidR="00BE44C6" w:rsidRPr="003A1D64" w:rsidRDefault="00BE44C6" w:rsidP="00BE44C6">
            <w:pPr>
              <w:tabs>
                <w:tab w:val="decimal" w:pos="1245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3A1D64">
              <w:rPr>
                <w:rFonts w:ascii="Angsana New" w:hAnsi="Angsana New"/>
                <w:sz w:val="30"/>
                <w:szCs w:val="30"/>
              </w:rPr>
              <w:t>1,106,253</w:t>
            </w:r>
          </w:p>
        </w:tc>
        <w:tc>
          <w:tcPr>
            <w:tcW w:w="1575" w:type="dxa"/>
            <w:vAlign w:val="bottom"/>
          </w:tcPr>
          <w:p w:rsidR="00BE44C6" w:rsidRPr="003A1D64" w:rsidRDefault="00BE44C6" w:rsidP="00BE44C6">
            <w:pPr>
              <w:tabs>
                <w:tab w:val="decimal" w:pos="1245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3A1D64">
              <w:rPr>
                <w:rFonts w:ascii="Angsana New" w:hAnsi="Angsana New"/>
                <w:sz w:val="30"/>
                <w:szCs w:val="30"/>
              </w:rPr>
              <w:t>1,667,547</w:t>
            </w:r>
          </w:p>
        </w:tc>
      </w:tr>
      <w:tr w:rsidR="003D4A67" w:rsidRPr="003A1D64" w:rsidTr="003D4A67">
        <w:trPr>
          <w:trHeight w:val="390"/>
        </w:trPr>
        <w:tc>
          <w:tcPr>
            <w:tcW w:w="2790" w:type="dxa"/>
          </w:tcPr>
          <w:p w:rsidR="003D4A67" w:rsidRPr="003A1D64" w:rsidRDefault="003D4A67" w:rsidP="00BE44C6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A1D64">
              <w:rPr>
                <w:rFonts w:ascii="Angsana New" w:hAnsi="Angsana New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575" w:type="dxa"/>
            <w:vAlign w:val="bottom"/>
          </w:tcPr>
          <w:p w:rsidR="003D4A67" w:rsidRPr="003A1D64" w:rsidRDefault="003D4A67" w:rsidP="00BE44C6">
            <w:pPr>
              <w:tabs>
                <w:tab w:val="decimal" w:pos="1245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3A1D64">
              <w:rPr>
                <w:rFonts w:ascii="Angsana New" w:hAnsi="Angsana New"/>
                <w:sz w:val="30"/>
                <w:szCs w:val="30"/>
              </w:rPr>
              <w:t>2,001,504</w:t>
            </w:r>
          </w:p>
        </w:tc>
        <w:tc>
          <w:tcPr>
            <w:tcW w:w="1575" w:type="dxa"/>
            <w:vAlign w:val="bottom"/>
          </w:tcPr>
          <w:p w:rsidR="003D4A67" w:rsidRPr="003A1D64" w:rsidRDefault="003D4A67" w:rsidP="00BE44C6">
            <w:pPr>
              <w:tabs>
                <w:tab w:val="decimal" w:pos="1245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3A1D6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75" w:type="dxa"/>
            <w:vAlign w:val="bottom"/>
          </w:tcPr>
          <w:p w:rsidR="003D4A67" w:rsidRPr="003A1D64" w:rsidRDefault="003D4A67" w:rsidP="00BE44C6">
            <w:pPr>
              <w:tabs>
                <w:tab w:val="decimal" w:pos="1245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3A1D64">
              <w:rPr>
                <w:rFonts w:ascii="Angsana New" w:hAnsi="Angsana New"/>
                <w:sz w:val="30"/>
                <w:szCs w:val="30"/>
              </w:rPr>
              <w:t>1,992,701</w:t>
            </w:r>
          </w:p>
        </w:tc>
        <w:tc>
          <w:tcPr>
            <w:tcW w:w="1575" w:type="dxa"/>
            <w:vAlign w:val="bottom"/>
          </w:tcPr>
          <w:p w:rsidR="003D4A67" w:rsidRPr="003A1D64" w:rsidRDefault="003D4A67" w:rsidP="00BE44C6">
            <w:pPr>
              <w:tabs>
                <w:tab w:val="decimal" w:pos="1245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3A1D6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D4A67" w:rsidRPr="003A1D64" w:rsidTr="003D4A67">
        <w:trPr>
          <w:trHeight w:val="390"/>
        </w:trPr>
        <w:tc>
          <w:tcPr>
            <w:tcW w:w="2790" w:type="dxa"/>
          </w:tcPr>
          <w:p w:rsidR="003D4A67" w:rsidRPr="003A1D64" w:rsidRDefault="003D4A67" w:rsidP="00BE44C6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A1D64">
              <w:rPr>
                <w:rFonts w:ascii="Angsana New" w:hAnsi="Angsana New"/>
                <w:sz w:val="30"/>
                <w:szCs w:val="30"/>
                <w:cs/>
              </w:rPr>
              <w:t>รายได้ที่ยังไม่ได้เรียกเก็บ</w:t>
            </w:r>
          </w:p>
        </w:tc>
        <w:tc>
          <w:tcPr>
            <w:tcW w:w="1575" w:type="dxa"/>
            <w:vAlign w:val="bottom"/>
          </w:tcPr>
          <w:p w:rsidR="003D4A67" w:rsidRPr="003A1D64" w:rsidRDefault="003D4A67" w:rsidP="00BE44C6">
            <w:pPr>
              <w:tabs>
                <w:tab w:val="decimal" w:pos="1245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3A1D6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75" w:type="dxa"/>
            <w:vAlign w:val="bottom"/>
          </w:tcPr>
          <w:p w:rsidR="003D4A67" w:rsidRPr="003A1D64" w:rsidRDefault="003D4A67" w:rsidP="00BE44C6">
            <w:pPr>
              <w:tabs>
                <w:tab w:val="decimal" w:pos="1245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3A1D64">
              <w:rPr>
                <w:rFonts w:ascii="Angsana New" w:hAnsi="Angsana New"/>
                <w:sz w:val="30"/>
                <w:szCs w:val="30"/>
              </w:rPr>
              <w:t>1,431,407</w:t>
            </w:r>
          </w:p>
        </w:tc>
        <w:tc>
          <w:tcPr>
            <w:tcW w:w="1575" w:type="dxa"/>
            <w:vAlign w:val="bottom"/>
          </w:tcPr>
          <w:p w:rsidR="003D4A67" w:rsidRPr="003A1D64" w:rsidRDefault="003D4A67" w:rsidP="00BE44C6">
            <w:pPr>
              <w:tabs>
                <w:tab w:val="decimal" w:pos="1245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3A1D6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75" w:type="dxa"/>
            <w:vAlign w:val="bottom"/>
          </w:tcPr>
          <w:p w:rsidR="003D4A67" w:rsidRPr="003A1D64" w:rsidRDefault="003D4A67" w:rsidP="00BE44C6">
            <w:pPr>
              <w:tabs>
                <w:tab w:val="decimal" w:pos="1245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3A1D64">
              <w:rPr>
                <w:rFonts w:ascii="Angsana New" w:hAnsi="Angsana New"/>
                <w:sz w:val="30"/>
                <w:szCs w:val="30"/>
              </w:rPr>
              <w:t>1,431,407</w:t>
            </w:r>
          </w:p>
        </w:tc>
      </w:tr>
      <w:tr w:rsidR="003D4A67" w:rsidRPr="003A1D64" w:rsidTr="003D4A67">
        <w:trPr>
          <w:trHeight w:val="390"/>
        </w:trPr>
        <w:tc>
          <w:tcPr>
            <w:tcW w:w="2790" w:type="dxa"/>
          </w:tcPr>
          <w:p w:rsidR="003D4A67" w:rsidRPr="003A1D64" w:rsidRDefault="003D4A67" w:rsidP="00BE44C6">
            <w:pPr>
              <w:tabs>
                <w:tab w:val="left" w:pos="2160"/>
                <w:tab w:val="right" w:pos="810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A1D64">
              <w:rPr>
                <w:rFonts w:ascii="Angsana New" w:hAnsi="Angsana New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575" w:type="dxa"/>
            <w:vAlign w:val="bottom"/>
          </w:tcPr>
          <w:p w:rsidR="003D4A67" w:rsidRPr="003A1D64" w:rsidRDefault="003D4A67" w:rsidP="00BE44C6">
            <w:pPr>
              <w:tabs>
                <w:tab w:val="decimal" w:pos="1245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3A1D64">
              <w:rPr>
                <w:rFonts w:ascii="Angsana New" w:hAnsi="Angsana New"/>
                <w:sz w:val="30"/>
                <w:szCs w:val="30"/>
              </w:rPr>
              <w:t>1,401,731</w:t>
            </w:r>
          </w:p>
        </w:tc>
        <w:tc>
          <w:tcPr>
            <w:tcW w:w="1575" w:type="dxa"/>
            <w:vAlign w:val="bottom"/>
          </w:tcPr>
          <w:p w:rsidR="003D4A67" w:rsidRPr="003A1D64" w:rsidRDefault="003D4A67" w:rsidP="00BE44C6">
            <w:pPr>
              <w:tabs>
                <w:tab w:val="decimal" w:pos="1245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3A1D6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75" w:type="dxa"/>
            <w:vAlign w:val="bottom"/>
          </w:tcPr>
          <w:p w:rsidR="003D4A67" w:rsidRPr="003A1D64" w:rsidRDefault="003D4A67" w:rsidP="00BE44C6">
            <w:pPr>
              <w:tabs>
                <w:tab w:val="decimal" w:pos="1245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3A1D64">
              <w:rPr>
                <w:rFonts w:ascii="Angsana New" w:hAnsi="Angsana New"/>
                <w:sz w:val="30"/>
                <w:szCs w:val="30"/>
              </w:rPr>
              <w:t>1,401,731</w:t>
            </w:r>
          </w:p>
        </w:tc>
        <w:tc>
          <w:tcPr>
            <w:tcW w:w="1575" w:type="dxa"/>
            <w:vAlign w:val="bottom"/>
          </w:tcPr>
          <w:p w:rsidR="003D4A67" w:rsidRPr="003A1D64" w:rsidRDefault="003D4A67" w:rsidP="00BE44C6">
            <w:pPr>
              <w:tabs>
                <w:tab w:val="decimal" w:pos="1245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3A1D6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D4A67" w:rsidRPr="003A1D64" w:rsidTr="003D4A67">
        <w:trPr>
          <w:trHeight w:val="390"/>
        </w:trPr>
        <w:tc>
          <w:tcPr>
            <w:tcW w:w="2790" w:type="dxa"/>
          </w:tcPr>
          <w:p w:rsidR="003D4A67" w:rsidRPr="003A1D64" w:rsidRDefault="003D4A67" w:rsidP="00BE44C6">
            <w:pPr>
              <w:tabs>
                <w:tab w:val="left" w:pos="2160"/>
                <w:tab w:val="right" w:pos="810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A1D64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เงินรับล่วงหน้าจากลูกค้า</w:t>
            </w:r>
            <w:r w:rsidR="00BE44C6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3A1D64">
              <w:rPr>
                <w:rFonts w:ascii="Angsana New" w:hAnsi="Angsana New"/>
                <w:sz w:val="30"/>
                <w:szCs w:val="30"/>
                <w:cs/>
              </w:rPr>
              <w:t xml:space="preserve">      </w:t>
            </w:r>
            <w:r w:rsidR="00BE44C6" w:rsidRPr="003A1D64">
              <w:rPr>
                <w:rFonts w:ascii="Angsana New" w:hAnsi="Angsana New"/>
                <w:sz w:val="30"/>
                <w:szCs w:val="30"/>
                <w:cs/>
              </w:rPr>
              <w:t>รายได้ค่าก่อสร้างรับล่วงหน้า</w:t>
            </w:r>
          </w:p>
        </w:tc>
        <w:tc>
          <w:tcPr>
            <w:tcW w:w="1575" w:type="dxa"/>
            <w:vAlign w:val="bottom"/>
          </w:tcPr>
          <w:p w:rsidR="003D4A67" w:rsidRPr="003A1D64" w:rsidRDefault="003D4A67" w:rsidP="00BE44C6">
            <w:pPr>
              <w:tabs>
                <w:tab w:val="decimal" w:pos="1245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3A1D6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75" w:type="dxa"/>
            <w:vAlign w:val="bottom"/>
          </w:tcPr>
          <w:p w:rsidR="003D4A67" w:rsidRPr="003A1D64" w:rsidRDefault="00BE44C6" w:rsidP="00BE44C6">
            <w:pPr>
              <w:tabs>
                <w:tab w:val="decimal" w:pos="1245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1,401,731</w:t>
            </w:r>
          </w:p>
        </w:tc>
        <w:tc>
          <w:tcPr>
            <w:tcW w:w="1575" w:type="dxa"/>
            <w:vAlign w:val="bottom"/>
          </w:tcPr>
          <w:p w:rsidR="003D4A67" w:rsidRPr="003A1D64" w:rsidRDefault="003D4A67" w:rsidP="00BE44C6">
            <w:pPr>
              <w:tabs>
                <w:tab w:val="decimal" w:pos="1245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3A1D6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75" w:type="dxa"/>
            <w:vAlign w:val="bottom"/>
          </w:tcPr>
          <w:p w:rsidR="003D4A67" w:rsidRPr="003A1D64" w:rsidRDefault="00BE44C6" w:rsidP="00BE44C6">
            <w:pPr>
              <w:tabs>
                <w:tab w:val="decimal" w:pos="1245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1,401,731</w:t>
            </w:r>
          </w:p>
        </w:tc>
      </w:tr>
    </w:tbl>
    <w:p w:rsidR="003D4A67" w:rsidRPr="003A1D64" w:rsidRDefault="003D4A67" w:rsidP="003D4A6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pacing w:val="-2"/>
          <w:sz w:val="32"/>
          <w:szCs w:val="32"/>
          <w:cs/>
        </w:rPr>
      </w:pPr>
      <w:r w:rsidRPr="003A1D64">
        <w:rPr>
          <w:rFonts w:ascii="Angsana New" w:hAnsi="Angsana New"/>
          <w:b/>
          <w:bCs/>
          <w:spacing w:val="-2"/>
          <w:sz w:val="32"/>
          <w:szCs w:val="32"/>
          <w:cs/>
        </w:rPr>
        <w:lastRenderedPageBreak/>
        <w:t>ข</w:t>
      </w:r>
      <w:r w:rsidRPr="003A1D64">
        <w:rPr>
          <w:rFonts w:ascii="Angsana New" w:hAnsi="Angsana New"/>
          <w:b/>
          <w:bCs/>
          <w:spacing w:val="-2"/>
          <w:sz w:val="32"/>
          <w:szCs w:val="32"/>
        </w:rPr>
        <w:t>.</w:t>
      </w:r>
      <w:r w:rsidRPr="003A1D64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Pr="003A1D64">
        <w:rPr>
          <w:rFonts w:ascii="Angsana New" w:hAnsi="Angsana New"/>
          <w:b/>
          <w:bCs/>
          <w:spacing w:val="-2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C90728" w:rsidRPr="003A1D64">
        <w:rPr>
          <w:rFonts w:ascii="Angsana New" w:hAnsi="Angsana New"/>
          <w:b/>
          <w:bCs/>
          <w:spacing w:val="-2"/>
          <w:sz w:val="32"/>
          <w:szCs w:val="32"/>
        </w:rPr>
        <w:t>1</w:t>
      </w:r>
      <w:r w:rsidRPr="003A1D64">
        <w:rPr>
          <w:rFonts w:ascii="Angsana New" w:hAnsi="Angsana New"/>
          <w:b/>
          <w:bCs/>
          <w:spacing w:val="-2"/>
          <w:sz w:val="32"/>
          <w:szCs w:val="32"/>
          <w:cs/>
        </w:rPr>
        <w:t xml:space="preserve"> มกราคม </w:t>
      </w:r>
      <w:r w:rsidR="00C90728" w:rsidRPr="003A1D64">
        <w:rPr>
          <w:rFonts w:ascii="Angsana New" w:hAnsi="Angsana New"/>
          <w:b/>
          <w:bCs/>
          <w:spacing w:val="-2"/>
          <w:sz w:val="32"/>
          <w:szCs w:val="32"/>
        </w:rPr>
        <w:t>2563</w:t>
      </w:r>
    </w:p>
    <w:p w:rsidR="003D4A67" w:rsidRPr="003A1D64" w:rsidRDefault="003D4A67" w:rsidP="003D4A67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</w:t>
      </w:r>
      <w:r w:rsidRPr="003A1D64">
        <w:rPr>
          <w:rFonts w:ascii="Angsana New" w:hAnsi="Angsana New"/>
          <w:sz w:val="32"/>
          <w:szCs w:val="32"/>
          <w:cs/>
        </w:rPr>
        <w:t xml:space="preserve">วันที่ </w:t>
      </w:r>
      <w:r w:rsidRPr="003A1D64">
        <w:rPr>
          <w:rFonts w:ascii="Angsana New" w:hAnsi="Angsana New"/>
          <w:sz w:val="32"/>
          <w:szCs w:val="32"/>
        </w:rPr>
        <w:t xml:space="preserve">1 </w:t>
      </w:r>
      <w:r w:rsidRPr="003A1D64">
        <w:rPr>
          <w:rFonts w:ascii="Angsana New" w:hAnsi="Angsana New"/>
          <w:szCs w:val="32"/>
          <w:cs/>
        </w:rPr>
        <w:t>มกราคม</w:t>
      </w:r>
      <w:r w:rsidRPr="003A1D64">
        <w:rPr>
          <w:rFonts w:ascii="Angsana New" w:hAnsi="Angsana New"/>
          <w:sz w:val="32"/>
          <w:szCs w:val="32"/>
          <w:cs/>
        </w:rPr>
        <w:t xml:space="preserve"> </w:t>
      </w:r>
      <w:r w:rsidRPr="003A1D64">
        <w:rPr>
          <w:rFonts w:ascii="Angsana New" w:hAnsi="Angsana New"/>
          <w:sz w:val="32"/>
          <w:szCs w:val="32"/>
        </w:rPr>
        <w:t xml:space="preserve">2563 </w:t>
      </w:r>
      <w:r w:rsidRPr="003A1D64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:rsidR="003D4A67" w:rsidRPr="003A1D64" w:rsidRDefault="003D4A67" w:rsidP="003D4A67">
      <w:pPr>
        <w:spacing w:before="120" w:after="120"/>
        <w:ind w:left="547"/>
        <w:jc w:val="thaiDistribute"/>
        <w:rPr>
          <w:rFonts w:ascii="Angsana New" w:hAnsi="Angsana New"/>
          <w:b/>
          <w:bCs/>
          <w:szCs w:val="32"/>
        </w:rPr>
      </w:pPr>
      <w:r w:rsidRPr="003A1D64">
        <w:rPr>
          <w:rFonts w:ascii="Angsana New" w:hAnsi="Angsana New"/>
          <w:b/>
          <w:bCs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3D4A67" w:rsidRPr="003A1D64" w:rsidRDefault="003D4A67" w:rsidP="003D4A67">
      <w:pPr>
        <w:tabs>
          <w:tab w:val="left" w:pos="900"/>
        </w:tabs>
        <w:spacing w:before="120" w:after="120"/>
        <w:ind w:left="543"/>
        <w:contextualSpacing/>
        <w:jc w:val="thaiDistribute"/>
        <w:rPr>
          <w:rFonts w:ascii="Angsana New" w:hAnsi="Angsana New"/>
          <w:spacing w:val="-4"/>
          <w:sz w:val="32"/>
          <w:szCs w:val="32"/>
        </w:rPr>
      </w:pPr>
      <w:r w:rsidRPr="003A1D64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3A1D64">
        <w:rPr>
          <w:rFonts w:ascii="Angsana New" w:hAnsi="Angsana New"/>
          <w:spacing w:val="-4"/>
          <w:sz w:val="32"/>
          <w:szCs w:val="32"/>
        </w:rPr>
        <w:t>5</w:t>
      </w:r>
      <w:r w:rsidRPr="003A1D64">
        <w:rPr>
          <w:rFonts w:ascii="Angsana New" w:hAnsi="Angsana New"/>
          <w:spacing w:val="-4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55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3D4A67" w:rsidRPr="003A1D64" w:rsidTr="003D4A67">
        <w:tc>
          <w:tcPr>
            <w:tcW w:w="8820" w:type="dxa"/>
            <w:gridSpan w:val="2"/>
          </w:tcPr>
          <w:p w:rsidR="003D4A67" w:rsidRPr="003A1D64" w:rsidRDefault="003D4A67" w:rsidP="003D4A6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A1D6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3D4A67" w:rsidRPr="003A1D64" w:rsidTr="003D4A67">
        <w:tc>
          <w:tcPr>
            <w:tcW w:w="2610" w:type="dxa"/>
          </w:tcPr>
          <w:p w:rsidR="003D4A67" w:rsidRPr="003A1D64" w:rsidRDefault="003D4A67" w:rsidP="003D4A67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3A1D64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3D4A67" w:rsidRPr="003A1D64" w:rsidRDefault="003D4A67" w:rsidP="003D4A6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3D4A67" w:rsidRPr="003A1D64" w:rsidTr="003D4A67">
        <w:tc>
          <w:tcPr>
            <w:tcW w:w="2610" w:type="dxa"/>
          </w:tcPr>
          <w:p w:rsidR="003D4A67" w:rsidRPr="003A1D64" w:rsidRDefault="003D4A67" w:rsidP="003D4A67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3A1D64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3D4A67" w:rsidRPr="003A1D64" w:rsidRDefault="003D4A67" w:rsidP="003D4A6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3D4A67" w:rsidRPr="003A1D64" w:rsidTr="003D4A67">
        <w:tc>
          <w:tcPr>
            <w:tcW w:w="8820" w:type="dxa"/>
            <w:gridSpan w:val="2"/>
          </w:tcPr>
          <w:p w:rsidR="003D4A67" w:rsidRPr="003A1D64" w:rsidRDefault="003D4A67" w:rsidP="003D4A6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A1D6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3D4A67" w:rsidRPr="003A1D64" w:rsidTr="003D4A67">
        <w:tc>
          <w:tcPr>
            <w:tcW w:w="2610" w:type="dxa"/>
          </w:tcPr>
          <w:p w:rsidR="003D4A67" w:rsidRPr="003A1D64" w:rsidRDefault="003D4A67" w:rsidP="003D4A67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3A1D64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3D4A67" w:rsidRPr="003A1D64" w:rsidRDefault="003D4A67" w:rsidP="003D4A6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3D4A67" w:rsidRPr="003A1D64" w:rsidTr="003D4A67">
        <w:tc>
          <w:tcPr>
            <w:tcW w:w="8820" w:type="dxa"/>
            <w:gridSpan w:val="2"/>
          </w:tcPr>
          <w:p w:rsidR="003D4A67" w:rsidRPr="003A1D64" w:rsidRDefault="003D4A67" w:rsidP="003D4A6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3D4A67" w:rsidRPr="003A1D64" w:rsidTr="003D4A67">
        <w:tc>
          <w:tcPr>
            <w:tcW w:w="2610" w:type="dxa"/>
          </w:tcPr>
          <w:p w:rsidR="003D4A67" w:rsidRPr="003A1D64" w:rsidRDefault="003D4A67" w:rsidP="003D4A67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A1D6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3A1D64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3D4A67" w:rsidRPr="003A1D64" w:rsidRDefault="003D4A67" w:rsidP="003D4A6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3D4A67" w:rsidRPr="003A1D64" w:rsidTr="003D4A67">
        <w:tc>
          <w:tcPr>
            <w:tcW w:w="2610" w:type="dxa"/>
          </w:tcPr>
          <w:p w:rsidR="003D4A67" w:rsidRPr="003A1D64" w:rsidRDefault="003D4A67" w:rsidP="003D4A67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A1D6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3A1D64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3D4A67" w:rsidRPr="003A1D64" w:rsidRDefault="003D4A67" w:rsidP="003D4A6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3D4A67" w:rsidRPr="003A1D64" w:rsidRDefault="003D4A67" w:rsidP="003D4A6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3A1D64">
        <w:rPr>
          <w:rFonts w:ascii="Angsana New" w:hAnsi="Angsana New"/>
          <w:sz w:val="32"/>
          <w:szCs w:val="32"/>
        </w:rPr>
        <w:t>(Business Model)</w:t>
      </w:r>
      <w:r w:rsidRPr="003A1D64">
        <w:rPr>
          <w:rFonts w:ascii="Angsana New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3D4A67" w:rsidRPr="003A1D64" w:rsidRDefault="003D4A6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3A1D64">
        <w:rPr>
          <w:rFonts w:ascii="Angsana New" w:hAnsi="Angsana New"/>
          <w:sz w:val="32"/>
          <w:szCs w:val="32"/>
          <w:cs/>
        </w:rPr>
        <w:br w:type="page"/>
      </w:r>
    </w:p>
    <w:p w:rsidR="003D4A67" w:rsidRPr="003A1D64" w:rsidRDefault="003D4A67" w:rsidP="003D4A6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3A1D64">
        <w:rPr>
          <w:rFonts w:ascii="Angsana New" w:hAnsi="Angsana New"/>
          <w:sz w:val="32"/>
          <w:szCs w:val="32"/>
          <w:cs/>
        </w:rPr>
        <w:lastRenderedPageBreak/>
        <w:t xml:space="preserve">ฝ่ายบริหารของกลุ่มบริษัทคาดว่าการนำมาตรฐานฉบับนี้มาใช้ จะมีผลกระทบจากรายการดังต่อไปนี้ </w:t>
      </w:r>
    </w:p>
    <w:p w:rsidR="003D4A67" w:rsidRPr="003A1D64" w:rsidRDefault="003D4A67" w:rsidP="003D4A67">
      <w:pPr>
        <w:pStyle w:val="ListParagraph"/>
        <w:spacing w:before="120" w:after="120"/>
        <w:ind w:left="1080" w:hanging="530"/>
        <w:jc w:val="thaiDistribute"/>
        <w:rPr>
          <w:rFonts w:ascii="Angsana New" w:hAnsi="Angsana New"/>
          <w:spacing w:val="-4"/>
          <w:sz w:val="32"/>
          <w:szCs w:val="32"/>
        </w:rPr>
      </w:pPr>
      <w:r w:rsidRPr="003A1D64">
        <w:rPr>
          <w:rFonts w:ascii="Angsana New" w:hAnsi="Angsana New"/>
          <w:spacing w:val="-4"/>
          <w:sz w:val="32"/>
          <w:szCs w:val="32"/>
          <w:cs/>
        </w:rPr>
        <w:t>-</w:t>
      </w:r>
      <w:r w:rsidRPr="003A1D64">
        <w:rPr>
          <w:rFonts w:ascii="Angsana New" w:hAnsi="Angsana New"/>
          <w:spacing w:val="-4"/>
          <w:sz w:val="32"/>
          <w:szCs w:val="32"/>
          <w:cs/>
        </w:rPr>
        <w:tab/>
        <w:t>การจัดประเภทและวัดมูลค่ายุติธรรมของเงินลงทุนในตราสารทุนของบริษัทที่ไม่ใช่บริษัทจดทะเบียน - กลุ่มบริษัทต้องวัดมูลค่ายุติธรรมของเงินลงทุนในตราสารทุนของบริษัทที่ไม่ใช่บริษัทจดทะเบียน และจัดประเภทเงินลงทุนดังกล่าวเป็นสินทรัพย์ทางการเงินที่วัดมูลค่ายุติธรรมผ่านกำไรหรือขาดทุน หรือผ่านกำไรขาดทุนเบ็ดเสร็จอื่น ทั้งนี้หากเลือกแสดงการเปลี่ยนแปลงมูลค่ายุติธรรมในภายหลังของเงินลงทุนใดผ่านกำไรขาดทุนเบ็ดเสร็จอื่นแล้วจะไม่สามารถยกเลิกได้</w:t>
      </w:r>
    </w:p>
    <w:p w:rsidR="003D4A67" w:rsidRPr="003A1D64" w:rsidRDefault="003D4A67" w:rsidP="003D4A67">
      <w:pPr>
        <w:pStyle w:val="ListParagraph"/>
        <w:spacing w:before="120" w:after="120"/>
        <w:ind w:left="1080" w:hanging="530"/>
        <w:jc w:val="thaiDistribute"/>
        <w:rPr>
          <w:rFonts w:ascii="Angsana New" w:hAnsi="Angsana New"/>
          <w:spacing w:val="-4"/>
          <w:sz w:val="32"/>
          <w:szCs w:val="32"/>
        </w:rPr>
      </w:pPr>
      <w:r w:rsidRPr="003A1D64">
        <w:rPr>
          <w:rFonts w:ascii="Angsana New" w:hAnsi="Angsana New"/>
          <w:spacing w:val="-4"/>
          <w:sz w:val="32"/>
          <w:szCs w:val="32"/>
          <w:cs/>
        </w:rPr>
        <w:t>-</w:t>
      </w:r>
      <w:r w:rsidRPr="003A1D64">
        <w:rPr>
          <w:rFonts w:ascii="Angsana New" w:hAnsi="Angsana New"/>
          <w:spacing w:val="-4"/>
          <w:sz w:val="32"/>
          <w:szCs w:val="32"/>
          <w:cs/>
        </w:rPr>
        <w:tab/>
        <w:t>การรับรู้รายการผลขาดทุนด้านเครดิต - กลุ่มบริษัทต้อง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กลุ่ม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:rsidR="003D4A67" w:rsidRPr="003A1D64" w:rsidRDefault="003D4A67" w:rsidP="003D4A6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50" w:hanging="7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3D4A67" w:rsidRPr="003A1D64" w:rsidRDefault="003D4A67" w:rsidP="003D4A67">
      <w:pPr>
        <w:spacing w:before="240"/>
        <w:ind w:left="566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3A1D64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3A1D64">
        <w:rPr>
          <w:rFonts w:ascii="Angsana New" w:hAnsi="Angsana New"/>
          <w:b/>
          <w:bCs/>
          <w:sz w:val="32"/>
          <w:szCs w:val="32"/>
        </w:rPr>
        <w:t xml:space="preserve">16 </w:t>
      </w:r>
      <w:r w:rsidRPr="003A1D64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:rsidR="003D4A67" w:rsidRPr="003A1D64" w:rsidRDefault="003D4A67" w:rsidP="003D4A6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62" w:hanging="7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3A1D64">
        <w:rPr>
          <w:rFonts w:ascii="Angsana New" w:hAnsi="Angsana New"/>
          <w:sz w:val="32"/>
          <w:szCs w:val="32"/>
        </w:rPr>
        <w:t>16</w:t>
      </w:r>
      <w:r w:rsidRPr="003A1D64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3A1D64">
        <w:rPr>
          <w:rFonts w:ascii="Angsana New" w:hAnsi="Angsana New"/>
          <w:sz w:val="32"/>
          <w:szCs w:val="32"/>
        </w:rPr>
        <w:t>17</w:t>
      </w:r>
      <w:r w:rsidRPr="003A1D64">
        <w:rPr>
          <w:rFonts w:ascii="Angsana New" w:hAnsi="Angsana New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3A1D64">
        <w:rPr>
          <w:rFonts w:ascii="Angsana New" w:hAnsi="Angsana New"/>
          <w:sz w:val="32"/>
          <w:szCs w:val="32"/>
        </w:rPr>
        <w:t xml:space="preserve">12 </w:t>
      </w:r>
      <w:r w:rsidRPr="003A1D64">
        <w:rPr>
          <w:rFonts w:ascii="Angsana New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3D4A67" w:rsidRPr="003A1D64" w:rsidRDefault="003D4A67" w:rsidP="003D4A6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62" w:hanging="7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3A1D64">
        <w:rPr>
          <w:rFonts w:ascii="Angsana New" w:hAnsi="Angsana New"/>
          <w:sz w:val="32"/>
          <w:szCs w:val="32"/>
        </w:rPr>
        <w:t xml:space="preserve">17 </w:t>
      </w:r>
      <w:r w:rsidRPr="003A1D64">
        <w:rPr>
          <w:rFonts w:ascii="Angsana New" w:hAnsi="Angsana New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3A1D64">
        <w:rPr>
          <w:rFonts w:ascii="Angsana New" w:hAnsi="Angsana New"/>
          <w:sz w:val="32"/>
          <w:szCs w:val="32"/>
        </w:rPr>
        <w:t>17</w:t>
      </w:r>
    </w:p>
    <w:p w:rsidR="003D4A67" w:rsidRPr="003A1D64" w:rsidRDefault="003D4A67" w:rsidP="003D4A6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62" w:hanging="7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  <w:cs/>
        </w:rPr>
        <w:t xml:space="preserve">กลุ่มบริษัทคาดว่าจะนำมาตรฐานทางการเงินฉบับนี้มาถือปฏิบัติโดยรับรู้ผลกระทบสะสมของการนำมาตรฐานรายงานทางการเงินฉบับนี้มาถือปฏิบัติใช้ครั้งแรกโดยการปรับปรุงกับกำไรสะสม ณ วันที่ </w:t>
      </w:r>
      <w:r w:rsidRPr="003A1D64">
        <w:rPr>
          <w:rFonts w:ascii="Angsana New" w:hAnsi="Angsana New"/>
          <w:sz w:val="32"/>
          <w:szCs w:val="32"/>
        </w:rPr>
        <w:t>1</w:t>
      </w:r>
      <w:r w:rsidRPr="003A1D64">
        <w:rPr>
          <w:rFonts w:ascii="Angsana New" w:hAnsi="Angsana New"/>
          <w:sz w:val="32"/>
          <w:szCs w:val="32"/>
          <w:cs/>
        </w:rPr>
        <w:t xml:space="preserve"> มกราคม </w:t>
      </w:r>
      <w:r w:rsidRPr="003A1D64">
        <w:rPr>
          <w:rFonts w:ascii="Angsana New" w:hAnsi="Angsana New"/>
          <w:sz w:val="32"/>
          <w:szCs w:val="32"/>
        </w:rPr>
        <w:t>2563</w:t>
      </w:r>
      <w:r w:rsidRPr="003A1D64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3D4A67" w:rsidRPr="003A1D64" w:rsidRDefault="003D4A67" w:rsidP="003D4A6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62" w:hanging="7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  <w:cs/>
        </w:rPr>
        <w:t xml:space="preserve">ฝ่ายบริหารของกลุ่มบริษัทฯคาดว่าการนำมาตรฐานการบัญชีดังกล่าวมาใช้ จะมีผลกระทบต่องบแสดงฐานะการเงิน ณ วันที่ </w:t>
      </w:r>
      <w:r w:rsidRPr="003A1D64">
        <w:rPr>
          <w:rFonts w:ascii="Angsana New" w:hAnsi="Angsana New"/>
          <w:sz w:val="32"/>
          <w:szCs w:val="32"/>
        </w:rPr>
        <w:t xml:space="preserve">1 </w:t>
      </w:r>
      <w:r w:rsidRPr="003A1D64">
        <w:rPr>
          <w:rFonts w:ascii="Angsana New" w:hAnsi="Angsana New"/>
          <w:sz w:val="32"/>
          <w:szCs w:val="32"/>
          <w:cs/>
        </w:rPr>
        <w:t xml:space="preserve">มกราคม </w:t>
      </w:r>
      <w:r w:rsidRPr="003A1D64">
        <w:rPr>
          <w:rFonts w:ascii="Angsana New" w:hAnsi="Angsana New"/>
          <w:sz w:val="32"/>
          <w:szCs w:val="32"/>
        </w:rPr>
        <w:t xml:space="preserve">2563 </w:t>
      </w:r>
      <w:r w:rsidRPr="003A1D64">
        <w:rPr>
          <w:rFonts w:ascii="Angsana New" w:hAnsi="Angsana New"/>
          <w:sz w:val="32"/>
          <w:szCs w:val="32"/>
          <w:cs/>
        </w:rPr>
        <w:t xml:space="preserve">คือ สินทรัพย์ของกลุ่มบริษัทมีจำนวนเพิ่มขึ้นรวมทั้งสิ้นประมาณ </w:t>
      </w:r>
      <w:r w:rsidR="00202FAA">
        <w:rPr>
          <w:rFonts w:ascii="Angsana New" w:hAnsi="Angsana New"/>
          <w:sz w:val="32"/>
          <w:szCs w:val="32"/>
        </w:rPr>
        <w:t>21</w:t>
      </w:r>
      <w:r w:rsidRPr="003A1D64">
        <w:rPr>
          <w:rFonts w:ascii="Angsana New" w:hAnsi="Angsana New"/>
          <w:sz w:val="32"/>
          <w:szCs w:val="32"/>
          <w:cs/>
        </w:rPr>
        <w:t xml:space="preserve"> ล้านบาท (เฉพาะของบริษัทฯ</w:t>
      </w:r>
      <w:r w:rsidRPr="003A1D64">
        <w:rPr>
          <w:rFonts w:ascii="Angsana New" w:hAnsi="Angsana New"/>
          <w:sz w:val="32"/>
          <w:szCs w:val="32"/>
        </w:rPr>
        <w:t xml:space="preserve">: </w:t>
      </w:r>
      <w:r w:rsidRPr="003A1D64">
        <w:rPr>
          <w:rFonts w:ascii="Angsana New" w:hAnsi="Angsana New"/>
          <w:sz w:val="32"/>
          <w:szCs w:val="32"/>
          <w:cs/>
        </w:rPr>
        <w:t xml:space="preserve">ประมาณ </w:t>
      </w:r>
      <w:r w:rsidR="00202FAA">
        <w:rPr>
          <w:rFonts w:ascii="Angsana New" w:hAnsi="Angsana New"/>
          <w:sz w:val="32"/>
          <w:szCs w:val="32"/>
        </w:rPr>
        <w:t>15</w:t>
      </w:r>
      <w:r w:rsidRPr="003A1D64">
        <w:rPr>
          <w:rFonts w:ascii="Angsana New" w:hAnsi="Angsana New"/>
          <w:sz w:val="32"/>
          <w:szCs w:val="32"/>
        </w:rPr>
        <w:t xml:space="preserve"> </w:t>
      </w:r>
      <w:r w:rsidRPr="003A1D64">
        <w:rPr>
          <w:rFonts w:ascii="Angsana New" w:hAnsi="Angsana New"/>
          <w:sz w:val="32"/>
          <w:szCs w:val="32"/>
          <w:cs/>
        </w:rPr>
        <w:t xml:space="preserve">ล้านบาท) และหนี้สินของกลุ่มบริษัทมีจำนวนเพิ่มขึ้นรวมทั้งสิ้นประมาณ </w:t>
      </w:r>
      <w:r w:rsidR="00202FAA">
        <w:rPr>
          <w:rFonts w:ascii="Angsana New" w:hAnsi="Angsana New"/>
          <w:sz w:val="32"/>
          <w:szCs w:val="32"/>
        </w:rPr>
        <w:t>21</w:t>
      </w:r>
      <w:r w:rsidRPr="003A1D64">
        <w:rPr>
          <w:rFonts w:ascii="Angsana New" w:hAnsi="Angsana New"/>
          <w:sz w:val="32"/>
          <w:szCs w:val="32"/>
        </w:rPr>
        <w:t xml:space="preserve"> </w:t>
      </w:r>
      <w:r w:rsidRPr="003A1D64">
        <w:rPr>
          <w:rFonts w:ascii="Angsana New" w:hAnsi="Angsana New"/>
          <w:sz w:val="32"/>
          <w:szCs w:val="32"/>
          <w:cs/>
        </w:rPr>
        <w:t>ล้านบาท (เฉพาะของบริษัทฯ</w:t>
      </w:r>
      <w:r w:rsidRPr="003A1D64">
        <w:rPr>
          <w:rFonts w:ascii="Angsana New" w:hAnsi="Angsana New"/>
          <w:sz w:val="32"/>
          <w:szCs w:val="32"/>
        </w:rPr>
        <w:t xml:space="preserve">: </w:t>
      </w:r>
      <w:r w:rsidRPr="003A1D64">
        <w:rPr>
          <w:rFonts w:ascii="Angsana New" w:hAnsi="Angsana New"/>
          <w:sz w:val="32"/>
          <w:szCs w:val="32"/>
          <w:cs/>
        </w:rPr>
        <w:t xml:space="preserve">ประมาณ </w:t>
      </w:r>
      <w:r w:rsidR="00202FAA">
        <w:rPr>
          <w:rFonts w:ascii="Angsana New" w:hAnsi="Angsana New"/>
          <w:sz w:val="32"/>
          <w:szCs w:val="32"/>
        </w:rPr>
        <w:t>15</w:t>
      </w:r>
      <w:r w:rsidRPr="003A1D64">
        <w:rPr>
          <w:rFonts w:ascii="Angsana New" w:hAnsi="Angsana New"/>
          <w:sz w:val="32"/>
          <w:szCs w:val="32"/>
        </w:rPr>
        <w:t xml:space="preserve"> </w:t>
      </w:r>
      <w:r w:rsidRPr="003A1D64">
        <w:rPr>
          <w:rFonts w:ascii="Angsana New" w:hAnsi="Angsana New"/>
          <w:sz w:val="32"/>
          <w:szCs w:val="32"/>
          <w:cs/>
        </w:rPr>
        <w:t>ล้านบาท)</w:t>
      </w:r>
    </w:p>
    <w:p w:rsidR="00A30E62" w:rsidRPr="003A1D64" w:rsidRDefault="00A30E6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3A1D64">
        <w:rPr>
          <w:rFonts w:ascii="Angsana New" w:hAnsi="Angsana New"/>
          <w:b/>
          <w:bCs/>
          <w:sz w:val="32"/>
          <w:szCs w:val="32"/>
        </w:rPr>
        <w:br w:type="page"/>
      </w:r>
    </w:p>
    <w:p w:rsidR="003D4A67" w:rsidRPr="003A1D64" w:rsidRDefault="003D4A67" w:rsidP="006762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A1D64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Pr="003A1D64">
        <w:rPr>
          <w:rFonts w:ascii="Angsana New" w:hAnsi="Angsana New"/>
          <w:b/>
          <w:bCs/>
          <w:sz w:val="32"/>
          <w:szCs w:val="32"/>
        </w:rPr>
        <w:tab/>
      </w:r>
      <w:r w:rsidRPr="003A1D64">
        <w:rPr>
          <w:rFonts w:ascii="Angsana New" w:hAnsi="Angsana New"/>
          <w:b/>
          <w:bCs/>
          <w:sz w:val="32"/>
          <w:szCs w:val="32"/>
          <w:cs/>
        </w:rPr>
        <w:t>การเปลี่ยนแปลงนโยบายการบัญชี</w:t>
      </w:r>
    </w:p>
    <w:p w:rsidR="003D4A67" w:rsidRPr="003A1D64" w:rsidRDefault="003D4A67" w:rsidP="00BE44C6">
      <w:pPr>
        <w:tabs>
          <w:tab w:val="left" w:pos="2880"/>
        </w:tabs>
        <w:spacing w:before="40" w:after="4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3A1D64">
        <w:rPr>
          <w:rFonts w:ascii="Angsana New" w:hAnsi="Angsana New"/>
          <w:sz w:val="32"/>
          <w:szCs w:val="32"/>
          <w:cs/>
        </w:rPr>
        <w:tab/>
        <w:t>ในระหว่างปีปัจจุบัน บริษัทฯได้เปลี่ยนแปลงนโยบายการบัญชีสำหรับ</w:t>
      </w:r>
      <w:r w:rsidR="00BE44C6">
        <w:rPr>
          <w:rFonts w:ascii="Angsana New" w:hAnsi="Angsana New" w:hint="cs"/>
          <w:sz w:val="32"/>
          <w:szCs w:val="32"/>
          <w:cs/>
        </w:rPr>
        <w:t>การบันทึก</w:t>
      </w:r>
      <w:r w:rsidRPr="003A1D64">
        <w:rPr>
          <w:rFonts w:ascii="Angsana New" w:hAnsi="Angsana New"/>
          <w:sz w:val="32"/>
          <w:szCs w:val="32"/>
          <w:cs/>
        </w:rPr>
        <w:t>ที่ดินจากวิธีราคาทุนเป็นวิธีการตีราคาใหม่   และการ</w:t>
      </w:r>
      <w:r w:rsidR="00BE44C6">
        <w:rPr>
          <w:rFonts w:ascii="Angsana New" w:hAnsi="Angsana New" w:hint="cs"/>
          <w:sz w:val="32"/>
          <w:szCs w:val="32"/>
          <w:cs/>
        </w:rPr>
        <w:t>วัด</w:t>
      </w:r>
      <w:r w:rsidRPr="003A1D64">
        <w:rPr>
          <w:rFonts w:ascii="Angsana New" w:hAnsi="Angsana New"/>
          <w:sz w:val="32"/>
          <w:szCs w:val="32"/>
          <w:cs/>
        </w:rPr>
        <w:t>มูลค่าอสังหาริมทรัพย์เพื่อการลงทุนจาก</w:t>
      </w:r>
      <w:r w:rsidR="00BE44C6">
        <w:rPr>
          <w:rFonts w:ascii="Angsana New" w:hAnsi="Angsana New" w:hint="cs"/>
          <w:sz w:val="32"/>
          <w:szCs w:val="32"/>
          <w:cs/>
        </w:rPr>
        <w:t>การวัดมูลค่าด้วย</w:t>
      </w:r>
      <w:r w:rsidRPr="003A1D64">
        <w:rPr>
          <w:rFonts w:ascii="Angsana New" w:hAnsi="Angsana New"/>
          <w:sz w:val="32"/>
          <w:szCs w:val="32"/>
          <w:cs/>
        </w:rPr>
        <w:t>ราคาทุนเป็น</w:t>
      </w:r>
      <w:r w:rsidR="00BE44C6">
        <w:rPr>
          <w:rFonts w:ascii="Angsana New" w:hAnsi="Angsana New" w:hint="cs"/>
          <w:sz w:val="32"/>
          <w:szCs w:val="32"/>
          <w:cs/>
        </w:rPr>
        <w:t>การวัดมูลค่าด้วยมูลค่ายุติธรรม</w:t>
      </w:r>
      <w:r w:rsidRPr="003A1D64">
        <w:rPr>
          <w:rFonts w:ascii="Angsana New" w:hAnsi="Angsana New"/>
          <w:sz w:val="32"/>
          <w:szCs w:val="32"/>
          <w:cs/>
        </w:rPr>
        <w:t xml:space="preserve"> </w:t>
      </w:r>
      <w:r w:rsidR="00BE44C6">
        <w:rPr>
          <w:rFonts w:ascii="Angsana New" w:hAnsi="Angsana New" w:hint="cs"/>
          <w:sz w:val="32"/>
          <w:szCs w:val="32"/>
          <w:cs/>
        </w:rPr>
        <w:t>โดยมี</w:t>
      </w:r>
      <w:r w:rsidRPr="003A1D64">
        <w:rPr>
          <w:rFonts w:ascii="Angsana New" w:hAnsi="Angsana New"/>
          <w:sz w:val="32"/>
          <w:szCs w:val="32"/>
          <w:cs/>
        </w:rPr>
        <w:t>วัตถุประสงค์เพื่อสะท้อนมูลค่าที่แท้จริงของที่ดินและอสังหาริมทรัพย์เพื่อ</w:t>
      </w:r>
      <w:r w:rsidRPr="00E16B84">
        <w:rPr>
          <w:rFonts w:ascii="Angsana New" w:hAnsi="Angsana New"/>
          <w:spacing w:val="-4"/>
          <w:sz w:val="32"/>
          <w:szCs w:val="32"/>
          <w:cs/>
        </w:rPr>
        <w:t>การลงทุน</w:t>
      </w:r>
      <w:r w:rsidRPr="00E16B84">
        <w:rPr>
          <w:rFonts w:ascii="Angsana New" w:hAnsi="Angsana New"/>
          <w:spacing w:val="-4"/>
          <w:sz w:val="32"/>
          <w:szCs w:val="32"/>
        </w:rPr>
        <w:t xml:space="preserve"> </w:t>
      </w:r>
      <w:r w:rsidRPr="00E16B84">
        <w:rPr>
          <w:rFonts w:ascii="Angsana New" w:hAnsi="Angsana New"/>
          <w:spacing w:val="-4"/>
          <w:sz w:val="32"/>
          <w:szCs w:val="32"/>
          <w:cs/>
        </w:rPr>
        <w:t>โดยการเปลี่ยนแปลงนโยบายการบัญชีสำหรับ</w:t>
      </w:r>
      <w:r w:rsidR="00BE44C6" w:rsidRPr="00E16B84">
        <w:rPr>
          <w:rFonts w:ascii="Angsana New" w:hAnsi="Angsana New" w:hint="cs"/>
          <w:spacing w:val="-4"/>
          <w:sz w:val="32"/>
          <w:szCs w:val="32"/>
          <w:cs/>
        </w:rPr>
        <w:t>การวัด</w:t>
      </w:r>
      <w:r w:rsidRPr="00E16B84">
        <w:rPr>
          <w:rFonts w:ascii="Angsana New" w:hAnsi="Angsana New"/>
          <w:spacing w:val="-4"/>
          <w:sz w:val="32"/>
          <w:szCs w:val="32"/>
          <w:cs/>
        </w:rPr>
        <w:t>มูลค่าอสังหาริมทรัพย์เพื่อการลงทุน บริษัทฯได้ปรับย้อนหลังงบการเงินของปีก่อนที่แสดง</w:t>
      </w:r>
      <w:r w:rsidR="00BE44C6" w:rsidRPr="00E16B84">
        <w:rPr>
          <w:rFonts w:ascii="Angsana New" w:hAnsi="Angsana New" w:hint="cs"/>
          <w:spacing w:val="-4"/>
          <w:sz w:val="32"/>
          <w:szCs w:val="32"/>
          <w:cs/>
        </w:rPr>
        <w:t>เป็นข้อมูล</w:t>
      </w:r>
      <w:r w:rsidRPr="00E16B84">
        <w:rPr>
          <w:rFonts w:ascii="Angsana New" w:hAnsi="Angsana New"/>
          <w:spacing w:val="-4"/>
          <w:sz w:val="32"/>
          <w:szCs w:val="32"/>
          <w:cs/>
        </w:rPr>
        <w:t>เปรียบเทียบเสมือนหนึ่งว่าบริษัทฯ</w:t>
      </w:r>
      <w:r w:rsidR="00BE44C6" w:rsidRPr="00E16B84">
        <w:rPr>
          <w:rFonts w:ascii="Angsana New" w:hAnsi="Angsana New" w:hint="cs"/>
          <w:spacing w:val="-4"/>
          <w:sz w:val="32"/>
          <w:szCs w:val="32"/>
          <w:cs/>
        </w:rPr>
        <w:t>ได้ใช้น</w:t>
      </w:r>
      <w:r w:rsidR="00E16B84" w:rsidRPr="00E16B84">
        <w:rPr>
          <w:rFonts w:ascii="Angsana New" w:hAnsi="Angsana New" w:hint="cs"/>
          <w:spacing w:val="-4"/>
          <w:sz w:val="32"/>
          <w:szCs w:val="32"/>
          <w:cs/>
        </w:rPr>
        <w:t>โ</w:t>
      </w:r>
      <w:r w:rsidR="00BE44C6" w:rsidRPr="00E16B84">
        <w:rPr>
          <w:rFonts w:ascii="Angsana New" w:hAnsi="Angsana New" w:hint="cs"/>
          <w:spacing w:val="-4"/>
          <w:sz w:val="32"/>
          <w:szCs w:val="32"/>
          <w:cs/>
        </w:rPr>
        <w:t>ยบายการบัญชีนี้มาตั้งแต่แรก</w:t>
      </w:r>
      <w:r w:rsidR="00E16B84" w:rsidRPr="00E16B84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Pr="00E16B84">
        <w:rPr>
          <w:rFonts w:ascii="Angsana New" w:hAnsi="Angsana New"/>
          <w:spacing w:val="-4"/>
          <w:sz w:val="32"/>
          <w:szCs w:val="32"/>
          <w:cs/>
        </w:rPr>
        <w:t>รับรู้ผลกำไรหรือขาดทุนจากการเปลี่ยนแปลงมูลค่า</w:t>
      </w:r>
      <w:r w:rsidR="00BE44C6" w:rsidRPr="00E16B84">
        <w:rPr>
          <w:rFonts w:ascii="Angsana New" w:hAnsi="Angsana New" w:hint="cs"/>
          <w:spacing w:val="-4"/>
          <w:sz w:val="32"/>
          <w:szCs w:val="32"/>
          <w:cs/>
        </w:rPr>
        <w:t>ยุติธรรม</w:t>
      </w:r>
      <w:r w:rsidR="00E16B84" w:rsidRPr="00E16B84">
        <w:rPr>
          <w:rFonts w:ascii="Angsana New" w:hAnsi="Angsana New" w:hint="cs"/>
          <w:spacing w:val="-4"/>
          <w:sz w:val="32"/>
          <w:szCs w:val="32"/>
          <w:cs/>
        </w:rPr>
        <w:t>ของ</w:t>
      </w:r>
      <w:r w:rsidRPr="00E16B84">
        <w:rPr>
          <w:rFonts w:ascii="Angsana New" w:hAnsi="Angsana New"/>
          <w:spacing w:val="-4"/>
          <w:sz w:val="32"/>
          <w:szCs w:val="32"/>
          <w:cs/>
        </w:rPr>
        <w:t>อสังหาริมทรัพย์</w:t>
      </w:r>
      <w:r w:rsidRPr="003A1D64">
        <w:rPr>
          <w:rFonts w:ascii="Angsana New" w:hAnsi="Angsana New"/>
          <w:sz w:val="32"/>
          <w:szCs w:val="32"/>
          <w:cs/>
        </w:rPr>
        <w:t>เพื่อการลงทุนใน</w:t>
      </w:r>
      <w:r w:rsidR="00BE44C6">
        <w:rPr>
          <w:rFonts w:ascii="Angsana New" w:hAnsi="Angsana New" w:hint="cs"/>
          <w:sz w:val="32"/>
          <w:szCs w:val="32"/>
          <w:cs/>
        </w:rPr>
        <w:t>งบ</w:t>
      </w:r>
      <w:r w:rsidRPr="003A1D64">
        <w:rPr>
          <w:rFonts w:ascii="Angsana New" w:hAnsi="Angsana New"/>
          <w:sz w:val="32"/>
          <w:szCs w:val="32"/>
          <w:cs/>
        </w:rPr>
        <w:t>กำไรขาดทุนมาโดยตลอด ผลสะสมของการเปลี่ยนแปลงนโยบายการบัญชีดังกล่าวแสดงเป็นรายการแยกต่างหากในงบแสดงการเปลี่ยนแปลงส่วนของผู้ถือหุ้น</w:t>
      </w:r>
      <w:r w:rsidRPr="003A1D64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:rsidR="003D4A67" w:rsidRPr="003A1D64" w:rsidRDefault="003D4A67" w:rsidP="0067623D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5"/>
          <w:sz w:val="32"/>
          <w:szCs w:val="32"/>
        </w:rPr>
      </w:pPr>
      <w:r w:rsidRPr="003A1D64">
        <w:rPr>
          <w:rFonts w:ascii="Angsana New" w:hAnsi="Angsana New"/>
          <w:color w:val="000000"/>
          <w:sz w:val="32"/>
          <w:szCs w:val="32"/>
        </w:rPr>
        <w:tab/>
      </w:r>
      <w:r w:rsidRPr="003A1D64">
        <w:rPr>
          <w:rFonts w:ascii="Angsana New" w:hAnsi="Angsana New"/>
          <w:color w:val="000000"/>
          <w:sz w:val="32"/>
          <w:szCs w:val="32"/>
          <w:cs/>
        </w:rPr>
        <w:tab/>
        <w:t xml:space="preserve">จำนวนเงินของรายการปรับปรุงที่มีผลกระทบต่อรายการในงบแสดงฐานะการเงินและงบกำไรขาดทุน มีดังนี้ </w:t>
      </w:r>
      <w:r w:rsidRPr="003A1D64">
        <w:rPr>
          <w:rFonts w:ascii="Angsana New" w:hAnsi="Angsana New"/>
          <w:spacing w:val="-5"/>
          <w:sz w:val="32"/>
          <w:szCs w:val="32"/>
        </w:rPr>
        <w:t xml:space="preserve"> </w:t>
      </w:r>
    </w:p>
    <w:p w:rsidR="003D4A67" w:rsidRPr="003A1D64" w:rsidRDefault="003D4A67" w:rsidP="0067623D">
      <w:pPr>
        <w:tabs>
          <w:tab w:val="left" w:pos="540"/>
        </w:tabs>
        <w:ind w:left="547" w:right="-43" w:hanging="547"/>
        <w:jc w:val="right"/>
        <w:rPr>
          <w:rFonts w:ascii="Angsana New" w:hAnsi="Angsana New"/>
          <w:color w:val="000000"/>
          <w:sz w:val="32"/>
          <w:szCs w:val="32"/>
        </w:rPr>
      </w:pPr>
      <w:r w:rsidRPr="003A1D64">
        <w:rPr>
          <w:rFonts w:ascii="Angsana New" w:hAnsi="Angsana New"/>
          <w:spacing w:val="-5"/>
          <w:sz w:val="32"/>
          <w:szCs w:val="32"/>
        </w:rPr>
        <w:t>(</w:t>
      </w:r>
      <w:r w:rsidRPr="003A1D64">
        <w:rPr>
          <w:rFonts w:ascii="Angsana New" w:hAnsi="Angsana New"/>
          <w:spacing w:val="-5"/>
          <w:sz w:val="32"/>
          <w:szCs w:val="32"/>
          <w:cs/>
        </w:rPr>
        <w:t>หน่วย:</w:t>
      </w:r>
      <w:r w:rsidRPr="003A1D64">
        <w:rPr>
          <w:rFonts w:ascii="Angsana New" w:hAnsi="Angsana New"/>
          <w:spacing w:val="-5"/>
          <w:sz w:val="32"/>
          <w:szCs w:val="32"/>
        </w:rPr>
        <w:t xml:space="preserve"> </w:t>
      </w:r>
      <w:r w:rsidRPr="003A1D64">
        <w:rPr>
          <w:rFonts w:ascii="Angsana New" w:hAnsi="Angsana New"/>
          <w:spacing w:val="-5"/>
          <w:sz w:val="32"/>
          <w:szCs w:val="32"/>
          <w:cs/>
        </w:rPr>
        <w:t>พันบาท</w:t>
      </w:r>
      <w:r w:rsidRPr="003A1D64">
        <w:rPr>
          <w:rFonts w:ascii="Angsana New" w:hAnsi="Angsana New"/>
          <w:spacing w:val="-5"/>
          <w:sz w:val="32"/>
          <w:szCs w:val="32"/>
        </w:rPr>
        <w:t>)</w:t>
      </w:r>
    </w:p>
    <w:tbl>
      <w:tblPr>
        <w:tblW w:w="9225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5085"/>
        <w:gridCol w:w="2070"/>
        <w:gridCol w:w="2070"/>
      </w:tblGrid>
      <w:tr w:rsidR="003D4A67" w:rsidRPr="003A1D64" w:rsidTr="0067623D">
        <w:tc>
          <w:tcPr>
            <w:tcW w:w="5085" w:type="dxa"/>
            <w:vAlign w:val="bottom"/>
          </w:tcPr>
          <w:p w:rsidR="003D4A67" w:rsidRPr="003A1D64" w:rsidRDefault="003D4A67" w:rsidP="006762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8" w:right="-277" w:hanging="17"/>
              <w:jc w:val="center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4140" w:type="dxa"/>
            <w:gridSpan w:val="2"/>
            <w:vAlign w:val="bottom"/>
          </w:tcPr>
          <w:p w:rsidR="003D4A67" w:rsidRPr="003A1D64" w:rsidRDefault="003D4A67" w:rsidP="0067623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67623D" w:rsidRPr="003A1D64" w:rsidTr="0067623D">
        <w:tc>
          <w:tcPr>
            <w:tcW w:w="5085" w:type="dxa"/>
            <w:vAlign w:val="bottom"/>
          </w:tcPr>
          <w:p w:rsidR="0067623D" w:rsidRPr="003A1D64" w:rsidRDefault="0067623D" w:rsidP="006762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8" w:right="-277" w:hanging="17"/>
              <w:jc w:val="center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2070" w:type="dxa"/>
            <w:vAlign w:val="bottom"/>
          </w:tcPr>
          <w:p w:rsidR="0067623D" w:rsidRPr="003A1D64" w:rsidRDefault="0067623D" w:rsidP="0067623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A1D6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ณ วันที่                    </w:t>
            </w:r>
            <w:r w:rsidRPr="003A1D64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3A1D6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3A1D64"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2070" w:type="dxa"/>
            <w:vAlign w:val="bottom"/>
          </w:tcPr>
          <w:p w:rsidR="0067623D" w:rsidRPr="003A1D64" w:rsidRDefault="0067623D" w:rsidP="0067623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ณ วันที่                             </w:t>
            </w:r>
            <w:r w:rsidRPr="003A1D64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3A1D6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มกราคม </w:t>
            </w:r>
            <w:r w:rsidRPr="003A1D64"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</w:tr>
      <w:tr w:rsidR="0067623D" w:rsidRPr="003A1D64" w:rsidTr="0067623D">
        <w:tc>
          <w:tcPr>
            <w:tcW w:w="5085" w:type="dxa"/>
            <w:vAlign w:val="bottom"/>
          </w:tcPr>
          <w:p w:rsidR="0067623D" w:rsidRPr="003A1D64" w:rsidRDefault="0067623D" w:rsidP="0067623D">
            <w:pPr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  <w:t xml:space="preserve">งบแสดงฐานะการเงิน </w:t>
            </w:r>
          </w:p>
        </w:tc>
        <w:tc>
          <w:tcPr>
            <w:tcW w:w="2070" w:type="dxa"/>
            <w:vAlign w:val="bottom"/>
          </w:tcPr>
          <w:p w:rsidR="0067623D" w:rsidRPr="003A1D64" w:rsidRDefault="0067623D" w:rsidP="0067623D">
            <w:pPr>
              <w:tabs>
                <w:tab w:val="decimal" w:pos="858"/>
              </w:tabs>
              <w:ind w:left="-18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2070" w:type="dxa"/>
            <w:vAlign w:val="bottom"/>
          </w:tcPr>
          <w:p w:rsidR="0067623D" w:rsidRPr="003A1D64" w:rsidRDefault="0067623D" w:rsidP="0067623D">
            <w:pPr>
              <w:tabs>
                <w:tab w:val="decimal" w:pos="858"/>
              </w:tabs>
              <w:ind w:left="-18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</w:tr>
      <w:tr w:rsidR="0067623D" w:rsidRPr="003A1D64" w:rsidTr="0067623D">
        <w:tc>
          <w:tcPr>
            <w:tcW w:w="5085" w:type="dxa"/>
            <w:vAlign w:val="bottom"/>
          </w:tcPr>
          <w:p w:rsidR="0067623D" w:rsidRPr="003A1D64" w:rsidRDefault="0067623D" w:rsidP="0067623D">
            <w:pPr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อสังหาริมทรัพย์เพื่อการลงทุน</w:t>
            </w:r>
            <w:r w:rsidRPr="003A1D64">
              <w:rPr>
                <w:rFonts w:ascii="Angsana New" w:hAnsi="Angsana New"/>
                <w:spacing w:val="-5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070" w:type="dxa"/>
            <w:vAlign w:val="bottom"/>
          </w:tcPr>
          <w:p w:rsidR="0067623D" w:rsidRPr="003A1D64" w:rsidRDefault="0067623D" w:rsidP="0067623D">
            <w:pPr>
              <w:tabs>
                <w:tab w:val="decimal" w:pos="142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pacing w:val="-5"/>
                <w:sz w:val="32"/>
                <w:szCs w:val="32"/>
              </w:rPr>
              <w:t>129</w:t>
            </w:r>
            <w:r w:rsidRPr="003A1D64">
              <w:rPr>
                <w:rFonts w:ascii="Angsana New" w:hAnsi="Angsana New"/>
                <w:spacing w:val="-5"/>
                <w:sz w:val="32"/>
                <w:szCs w:val="32"/>
                <w:cs/>
              </w:rPr>
              <w:t>,</w:t>
            </w:r>
            <w:r w:rsidRPr="003A1D64">
              <w:rPr>
                <w:rFonts w:ascii="Angsana New" w:hAnsi="Angsana New"/>
                <w:spacing w:val="-5"/>
                <w:sz w:val="32"/>
                <w:szCs w:val="32"/>
              </w:rPr>
              <w:t>878</w:t>
            </w:r>
          </w:p>
        </w:tc>
        <w:tc>
          <w:tcPr>
            <w:tcW w:w="2070" w:type="dxa"/>
            <w:vAlign w:val="bottom"/>
          </w:tcPr>
          <w:p w:rsidR="0067623D" w:rsidRPr="003A1D64" w:rsidRDefault="0067623D" w:rsidP="0067623D">
            <w:pPr>
              <w:tabs>
                <w:tab w:val="decimal" w:pos="142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pacing w:val="-5"/>
                <w:sz w:val="32"/>
                <w:szCs w:val="32"/>
              </w:rPr>
              <w:t>61</w:t>
            </w:r>
            <w:r w:rsidRPr="003A1D64">
              <w:rPr>
                <w:rFonts w:ascii="Angsana New" w:hAnsi="Angsana New"/>
                <w:spacing w:val="-5"/>
                <w:sz w:val="32"/>
                <w:szCs w:val="32"/>
                <w:cs/>
              </w:rPr>
              <w:t>,</w:t>
            </w:r>
            <w:r w:rsidRPr="003A1D64">
              <w:rPr>
                <w:rFonts w:ascii="Angsana New" w:hAnsi="Angsana New"/>
                <w:spacing w:val="-5"/>
                <w:sz w:val="32"/>
                <w:szCs w:val="32"/>
              </w:rPr>
              <w:t>705</w:t>
            </w:r>
          </w:p>
        </w:tc>
      </w:tr>
      <w:tr w:rsidR="0067623D" w:rsidRPr="003A1D64" w:rsidTr="0067623D">
        <w:tc>
          <w:tcPr>
            <w:tcW w:w="5085" w:type="dxa"/>
            <w:vAlign w:val="bottom"/>
          </w:tcPr>
          <w:p w:rsidR="0067623D" w:rsidRPr="003A1D64" w:rsidRDefault="0067623D" w:rsidP="006762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21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pacing w:val="-5"/>
                <w:sz w:val="32"/>
                <w:szCs w:val="32"/>
                <w:cs/>
              </w:rPr>
              <w:t>หน</w:t>
            </w:r>
            <w:proofErr w:type="spellStart"/>
            <w:r w:rsidRPr="003A1D64">
              <w:rPr>
                <w:rFonts w:ascii="Angsana New" w:hAnsi="Angsana New"/>
                <w:spacing w:val="-5"/>
                <w:sz w:val="32"/>
                <w:szCs w:val="32"/>
                <w:cs/>
              </w:rPr>
              <w:t>ิ้</w:t>
            </w:r>
            <w:proofErr w:type="spellEnd"/>
            <w:r w:rsidRPr="003A1D64">
              <w:rPr>
                <w:rFonts w:ascii="Angsana New" w:hAnsi="Angsana New"/>
                <w:spacing w:val="-5"/>
                <w:sz w:val="32"/>
                <w:szCs w:val="32"/>
                <w:cs/>
              </w:rPr>
              <w:t>สินภาษีเงินได้รอการตัดบัญชีเพิ่มขึ้น</w:t>
            </w:r>
          </w:p>
        </w:tc>
        <w:tc>
          <w:tcPr>
            <w:tcW w:w="2070" w:type="dxa"/>
            <w:vAlign w:val="bottom"/>
          </w:tcPr>
          <w:p w:rsidR="0067623D" w:rsidRPr="003A1D64" w:rsidRDefault="0067623D" w:rsidP="0067623D">
            <w:pPr>
              <w:tabs>
                <w:tab w:val="decimal" w:pos="142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pacing w:val="-5"/>
                <w:sz w:val="32"/>
                <w:szCs w:val="32"/>
              </w:rPr>
              <w:t>25</w:t>
            </w:r>
            <w:r w:rsidRPr="003A1D64">
              <w:rPr>
                <w:rFonts w:ascii="Angsana New" w:hAnsi="Angsana New"/>
                <w:spacing w:val="-5"/>
                <w:sz w:val="32"/>
                <w:szCs w:val="32"/>
                <w:cs/>
              </w:rPr>
              <w:t>,</w:t>
            </w:r>
            <w:r w:rsidRPr="003A1D64">
              <w:rPr>
                <w:rFonts w:ascii="Angsana New" w:hAnsi="Angsana New"/>
                <w:spacing w:val="-5"/>
                <w:sz w:val="32"/>
                <w:szCs w:val="32"/>
              </w:rPr>
              <w:t>892</w:t>
            </w:r>
          </w:p>
        </w:tc>
        <w:tc>
          <w:tcPr>
            <w:tcW w:w="2070" w:type="dxa"/>
            <w:vAlign w:val="bottom"/>
          </w:tcPr>
          <w:p w:rsidR="0067623D" w:rsidRPr="003A1D64" w:rsidRDefault="0067623D" w:rsidP="0067623D">
            <w:pPr>
              <w:tabs>
                <w:tab w:val="decimal" w:pos="142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pacing w:val="-5"/>
                <w:sz w:val="32"/>
                <w:szCs w:val="32"/>
              </w:rPr>
              <w:t>12</w:t>
            </w:r>
            <w:r w:rsidRPr="003A1D64">
              <w:rPr>
                <w:rFonts w:ascii="Angsana New" w:hAnsi="Angsana New"/>
                <w:spacing w:val="-5"/>
                <w:sz w:val="32"/>
                <w:szCs w:val="32"/>
                <w:cs/>
              </w:rPr>
              <w:t>,</w:t>
            </w:r>
            <w:r w:rsidRPr="003A1D64">
              <w:rPr>
                <w:rFonts w:ascii="Angsana New" w:hAnsi="Angsana New"/>
                <w:spacing w:val="-5"/>
                <w:sz w:val="32"/>
                <w:szCs w:val="32"/>
              </w:rPr>
              <w:t>341</w:t>
            </w:r>
          </w:p>
        </w:tc>
      </w:tr>
      <w:tr w:rsidR="0067623D" w:rsidRPr="003A1D64" w:rsidTr="0067623D">
        <w:tc>
          <w:tcPr>
            <w:tcW w:w="5085" w:type="dxa"/>
            <w:vAlign w:val="bottom"/>
          </w:tcPr>
          <w:p w:rsidR="0067623D" w:rsidRPr="003A1D64" w:rsidRDefault="0067623D" w:rsidP="006762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21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กำไรสะสมที่ยังไม่ได้จัดสรรเพิ่มขึ้น</w:t>
            </w:r>
          </w:p>
        </w:tc>
        <w:tc>
          <w:tcPr>
            <w:tcW w:w="2070" w:type="dxa"/>
            <w:vAlign w:val="bottom"/>
          </w:tcPr>
          <w:p w:rsidR="0067623D" w:rsidRPr="003A1D64" w:rsidRDefault="0067623D" w:rsidP="0067623D">
            <w:pPr>
              <w:tabs>
                <w:tab w:val="decimal" w:pos="142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pacing w:val="-5"/>
                <w:sz w:val="32"/>
                <w:szCs w:val="32"/>
              </w:rPr>
              <w:t>103</w:t>
            </w:r>
            <w:r w:rsidRPr="003A1D64">
              <w:rPr>
                <w:rFonts w:ascii="Angsana New" w:hAnsi="Angsana New"/>
                <w:spacing w:val="-5"/>
                <w:sz w:val="32"/>
                <w:szCs w:val="32"/>
                <w:cs/>
              </w:rPr>
              <w:t>,</w:t>
            </w:r>
            <w:r w:rsidRPr="003A1D64">
              <w:rPr>
                <w:rFonts w:ascii="Angsana New" w:hAnsi="Angsana New"/>
                <w:spacing w:val="-5"/>
                <w:sz w:val="32"/>
                <w:szCs w:val="32"/>
              </w:rPr>
              <w:t>986</w:t>
            </w:r>
          </w:p>
        </w:tc>
        <w:tc>
          <w:tcPr>
            <w:tcW w:w="2070" w:type="dxa"/>
            <w:vAlign w:val="bottom"/>
          </w:tcPr>
          <w:p w:rsidR="0067623D" w:rsidRPr="003A1D64" w:rsidRDefault="0067623D" w:rsidP="0067623D">
            <w:pPr>
              <w:tabs>
                <w:tab w:val="decimal" w:pos="142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A1D64">
              <w:rPr>
                <w:rFonts w:ascii="Angsana New" w:hAnsi="Angsana New"/>
                <w:spacing w:val="-5"/>
                <w:sz w:val="32"/>
                <w:szCs w:val="32"/>
              </w:rPr>
              <w:t>49</w:t>
            </w:r>
            <w:r w:rsidRPr="003A1D64">
              <w:rPr>
                <w:rFonts w:ascii="Angsana New" w:hAnsi="Angsana New"/>
                <w:spacing w:val="-5"/>
                <w:sz w:val="32"/>
                <w:szCs w:val="32"/>
                <w:cs/>
              </w:rPr>
              <w:t>,</w:t>
            </w:r>
            <w:r w:rsidRPr="003A1D64">
              <w:rPr>
                <w:rFonts w:ascii="Angsana New" w:hAnsi="Angsana New"/>
                <w:spacing w:val="-5"/>
                <w:sz w:val="32"/>
                <w:szCs w:val="32"/>
              </w:rPr>
              <w:t>364</w:t>
            </w:r>
          </w:p>
        </w:tc>
      </w:tr>
    </w:tbl>
    <w:p w:rsidR="003D4A67" w:rsidRPr="003A1D64" w:rsidRDefault="003D4A67" w:rsidP="00300E73">
      <w:pPr>
        <w:tabs>
          <w:tab w:val="left" w:pos="540"/>
        </w:tabs>
        <w:spacing w:before="240" w:line="400" w:lineRule="exact"/>
        <w:ind w:left="547" w:right="-43" w:hanging="547"/>
        <w:jc w:val="right"/>
        <w:rPr>
          <w:rFonts w:ascii="Angsana New" w:hAnsi="Angsana New"/>
          <w:color w:val="000000"/>
          <w:sz w:val="32"/>
          <w:szCs w:val="32"/>
        </w:rPr>
      </w:pPr>
      <w:r w:rsidRPr="003A1D64">
        <w:rPr>
          <w:rFonts w:ascii="Angsana New" w:hAnsi="Angsana New"/>
          <w:spacing w:val="-5"/>
          <w:sz w:val="32"/>
          <w:szCs w:val="32"/>
        </w:rPr>
        <w:t>(</w:t>
      </w:r>
      <w:r w:rsidRPr="003A1D64">
        <w:rPr>
          <w:rFonts w:ascii="Angsana New" w:hAnsi="Angsana New"/>
          <w:spacing w:val="-5"/>
          <w:sz w:val="32"/>
          <w:szCs w:val="32"/>
          <w:cs/>
        </w:rPr>
        <w:t>หน่วย:</w:t>
      </w:r>
      <w:r w:rsidRPr="003A1D64">
        <w:rPr>
          <w:rFonts w:ascii="Angsana New" w:hAnsi="Angsana New"/>
          <w:spacing w:val="-5"/>
          <w:sz w:val="32"/>
          <w:szCs w:val="32"/>
        </w:rPr>
        <w:t xml:space="preserve"> </w:t>
      </w:r>
      <w:r w:rsidRPr="003A1D64">
        <w:rPr>
          <w:rFonts w:ascii="Angsana New" w:hAnsi="Angsana New"/>
          <w:spacing w:val="-5"/>
          <w:sz w:val="32"/>
          <w:szCs w:val="32"/>
          <w:cs/>
        </w:rPr>
        <w:t>พันบาท</w:t>
      </w:r>
      <w:r w:rsidRPr="003A1D64">
        <w:rPr>
          <w:rFonts w:ascii="Angsana New" w:hAnsi="Angsana New"/>
          <w:spacing w:val="-5"/>
          <w:sz w:val="32"/>
          <w:szCs w:val="32"/>
        </w:rPr>
        <w:t>)</w:t>
      </w:r>
    </w:p>
    <w:tbl>
      <w:tblPr>
        <w:tblW w:w="9229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7065"/>
        <w:gridCol w:w="2164"/>
      </w:tblGrid>
      <w:tr w:rsidR="003D4A67" w:rsidRPr="003A1D64" w:rsidTr="0067623D">
        <w:tc>
          <w:tcPr>
            <w:tcW w:w="7065" w:type="dxa"/>
            <w:vAlign w:val="bottom"/>
          </w:tcPr>
          <w:p w:rsidR="003D4A67" w:rsidRPr="003A1D64" w:rsidRDefault="003D4A67" w:rsidP="00300E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58" w:right="-43" w:hanging="17"/>
              <w:jc w:val="center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2164" w:type="dxa"/>
            <w:vAlign w:val="bottom"/>
          </w:tcPr>
          <w:p w:rsidR="003D4A67" w:rsidRPr="003A1D64" w:rsidRDefault="003D4A67" w:rsidP="00300E73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A1D64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งบการเงินรวมและ</w:t>
            </w:r>
            <w:r w:rsidR="0067623D" w:rsidRPr="003A1D64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    </w:t>
            </w:r>
            <w:r w:rsidRPr="003A1D64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D4A67" w:rsidRPr="003A1D64" w:rsidTr="0067623D">
        <w:tc>
          <w:tcPr>
            <w:tcW w:w="7065" w:type="dxa"/>
            <w:vAlign w:val="bottom"/>
          </w:tcPr>
          <w:p w:rsidR="003D4A67" w:rsidRPr="003A1D64" w:rsidRDefault="003D4A67" w:rsidP="00300E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58" w:right="-43" w:hanging="1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4" w:type="dxa"/>
            <w:vAlign w:val="bottom"/>
          </w:tcPr>
          <w:p w:rsidR="003D4A67" w:rsidRPr="003A1D64" w:rsidRDefault="00BE44C6" w:rsidP="00300E73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ขาดทุน</w:t>
            </w:r>
            <w:r w:rsidR="003D4A67" w:rsidRPr="003A1D64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3D4A67" w:rsidRPr="003A1D64">
              <w:rPr>
                <w:rFonts w:ascii="Angsana New" w:hAnsi="Angsana New"/>
                <w:spacing w:val="-5"/>
                <w:sz w:val="32"/>
                <w:szCs w:val="32"/>
              </w:rPr>
              <w:t xml:space="preserve">31 </w:t>
            </w:r>
            <w:r w:rsidR="003D4A67" w:rsidRPr="003A1D64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="0067623D" w:rsidRPr="003A1D64">
              <w:rPr>
                <w:rFonts w:ascii="Angsana New" w:hAnsi="Angsana New"/>
                <w:sz w:val="32"/>
                <w:szCs w:val="32"/>
              </w:rPr>
              <w:t xml:space="preserve"> 2561</w:t>
            </w:r>
          </w:p>
        </w:tc>
      </w:tr>
      <w:tr w:rsidR="0067623D" w:rsidRPr="003A1D64" w:rsidTr="0067623D">
        <w:tc>
          <w:tcPr>
            <w:tcW w:w="7065" w:type="dxa"/>
            <w:vAlign w:val="bottom"/>
          </w:tcPr>
          <w:p w:rsidR="0067623D" w:rsidRPr="003A1D64" w:rsidRDefault="0067623D" w:rsidP="00300E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58" w:right="-43" w:hanging="1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4" w:type="dxa"/>
            <w:vAlign w:val="bottom"/>
          </w:tcPr>
          <w:p w:rsidR="0067623D" w:rsidRPr="003A1D64" w:rsidRDefault="00BE44C6" w:rsidP="00300E73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A1D64">
              <w:rPr>
                <w:rFonts w:ascii="Angsana New" w:hAnsi="Angsana New"/>
                <w:spacing w:val="-5"/>
                <w:sz w:val="32"/>
                <w:szCs w:val="32"/>
                <w:cs/>
              </w:rPr>
              <w:t>ลดลง</w:t>
            </w:r>
            <w:r w:rsidR="0067623D" w:rsidRPr="003A1D64">
              <w:rPr>
                <w:rFonts w:ascii="Angsana New" w:hAnsi="Angsana New"/>
                <w:spacing w:val="-5"/>
                <w:sz w:val="32"/>
                <w:szCs w:val="32"/>
                <w:cs/>
              </w:rPr>
              <w:t>(</w:t>
            </w:r>
            <w:r w:rsidRPr="003A1D64">
              <w:rPr>
                <w:rFonts w:ascii="Angsana New" w:hAnsi="Angsana New"/>
                <w:spacing w:val="-5"/>
                <w:sz w:val="32"/>
                <w:szCs w:val="32"/>
                <w:cs/>
              </w:rPr>
              <w:t>เพิ่มขึ้น</w:t>
            </w:r>
            <w:r w:rsidR="0067623D" w:rsidRPr="003A1D64">
              <w:rPr>
                <w:rFonts w:ascii="Angsana New" w:hAnsi="Angsana New"/>
                <w:spacing w:val="-5"/>
                <w:sz w:val="32"/>
                <w:szCs w:val="32"/>
                <w:cs/>
              </w:rPr>
              <w:t>)</w:t>
            </w:r>
          </w:p>
        </w:tc>
      </w:tr>
      <w:tr w:rsidR="0067623D" w:rsidRPr="003A1D64" w:rsidTr="0067623D">
        <w:tc>
          <w:tcPr>
            <w:tcW w:w="7065" w:type="dxa"/>
            <w:vAlign w:val="bottom"/>
          </w:tcPr>
          <w:p w:rsidR="0067623D" w:rsidRPr="003A1D64" w:rsidRDefault="0067623D" w:rsidP="00300E73">
            <w:pPr>
              <w:spacing w:line="400" w:lineRule="exact"/>
              <w:ind w:left="225" w:right="-45" w:hanging="191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  <w:t>งบกำไรขาดทุน</w:t>
            </w:r>
          </w:p>
        </w:tc>
        <w:tc>
          <w:tcPr>
            <w:tcW w:w="2164" w:type="dxa"/>
            <w:vAlign w:val="bottom"/>
          </w:tcPr>
          <w:p w:rsidR="0067623D" w:rsidRPr="003A1D64" w:rsidRDefault="0067623D" w:rsidP="00300E73">
            <w:pPr>
              <w:tabs>
                <w:tab w:val="decimal" w:pos="858"/>
              </w:tabs>
              <w:spacing w:line="400" w:lineRule="exact"/>
              <w:ind w:left="-18" w:right="4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</w:tr>
      <w:tr w:rsidR="0067623D" w:rsidRPr="003A1D64" w:rsidTr="0067623D">
        <w:tc>
          <w:tcPr>
            <w:tcW w:w="7065" w:type="dxa"/>
            <w:vAlign w:val="bottom"/>
          </w:tcPr>
          <w:p w:rsidR="0067623D" w:rsidRPr="003A1D64" w:rsidRDefault="0067623D" w:rsidP="00300E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225" w:right="-43" w:hanging="191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กำไรจากการเปลี่ยนแปลงมูลค่ายุติธรรมของ</w:t>
            </w:r>
            <w:r w:rsidR="00BE44C6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 xml:space="preserve">                                                    </w:t>
            </w:r>
            <w:r w:rsidR="00BA37C7" w:rsidRPr="003A1D64">
              <w:rPr>
                <w:rFonts w:ascii="Angsana New" w:hAnsi="Angsana New"/>
                <w:spacing w:val="-5"/>
                <w:sz w:val="32"/>
                <w:szCs w:val="32"/>
                <w:cs/>
              </w:rPr>
              <w:t>อสังหาริมทรัพย์</w:t>
            </w:r>
            <w:r w:rsidRPr="003A1D64">
              <w:rPr>
                <w:rFonts w:ascii="Angsana New" w:hAnsi="Angsana New"/>
                <w:spacing w:val="-5"/>
                <w:sz w:val="32"/>
                <w:szCs w:val="32"/>
                <w:cs/>
              </w:rPr>
              <w:t>เพื่อการลงทุนเพิ่มขึ้น</w:t>
            </w:r>
          </w:p>
        </w:tc>
        <w:tc>
          <w:tcPr>
            <w:tcW w:w="2164" w:type="dxa"/>
            <w:vAlign w:val="bottom"/>
          </w:tcPr>
          <w:p w:rsidR="0067623D" w:rsidRPr="003A1D64" w:rsidRDefault="0067623D" w:rsidP="0067623D">
            <w:pPr>
              <w:tabs>
                <w:tab w:val="decimal" w:pos="1425"/>
              </w:tabs>
              <w:spacing w:line="400" w:lineRule="exact"/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pacing w:val="-5"/>
                <w:sz w:val="32"/>
                <w:szCs w:val="32"/>
              </w:rPr>
              <w:t>67,754</w:t>
            </w:r>
          </w:p>
        </w:tc>
      </w:tr>
      <w:tr w:rsidR="0067623D" w:rsidRPr="003A1D64" w:rsidTr="0067623D">
        <w:tc>
          <w:tcPr>
            <w:tcW w:w="7065" w:type="dxa"/>
            <w:vAlign w:val="bottom"/>
          </w:tcPr>
          <w:p w:rsidR="0067623D" w:rsidRPr="003A1D64" w:rsidRDefault="0067623D" w:rsidP="006762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225" w:right="-43" w:hanging="191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pacing w:val="-5"/>
                <w:sz w:val="32"/>
                <w:szCs w:val="32"/>
                <w:cs/>
              </w:rPr>
              <w:t>ค่าเสื่อมราคาในค่าใช้จ่ายบริหารลดลง</w:t>
            </w:r>
          </w:p>
        </w:tc>
        <w:tc>
          <w:tcPr>
            <w:tcW w:w="2164" w:type="dxa"/>
          </w:tcPr>
          <w:p w:rsidR="0067623D" w:rsidRPr="003A1D64" w:rsidRDefault="0067623D" w:rsidP="0067623D">
            <w:pPr>
              <w:tabs>
                <w:tab w:val="decimal" w:pos="1425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419</w:t>
            </w:r>
          </w:p>
        </w:tc>
      </w:tr>
      <w:tr w:rsidR="0067623D" w:rsidRPr="003A1D64" w:rsidTr="0067623D">
        <w:tc>
          <w:tcPr>
            <w:tcW w:w="7065" w:type="dxa"/>
            <w:vAlign w:val="bottom"/>
          </w:tcPr>
          <w:p w:rsidR="0067623D" w:rsidRPr="003A1D64" w:rsidRDefault="0067623D" w:rsidP="00300E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225" w:right="-43" w:hanging="191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pacing w:val="-5"/>
                <w:sz w:val="32"/>
                <w:szCs w:val="32"/>
                <w:cs/>
              </w:rPr>
              <w:t>ค่าใช้จ่ายภาษีเงินได้เพิ่มขึ้น</w:t>
            </w:r>
          </w:p>
        </w:tc>
        <w:tc>
          <w:tcPr>
            <w:tcW w:w="2164" w:type="dxa"/>
          </w:tcPr>
          <w:p w:rsidR="0067623D" w:rsidRPr="003A1D64" w:rsidRDefault="00B91B35" w:rsidP="0067623D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67623D" w:rsidRPr="003A1D64">
              <w:rPr>
                <w:rFonts w:ascii="Angsana New" w:hAnsi="Angsana New"/>
                <w:sz w:val="32"/>
                <w:szCs w:val="32"/>
              </w:rPr>
              <w:t>13,551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7623D" w:rsidRPr="003A1D64" w:rsidTr="0067623D">
        <w:tc>
          <w:tcPr>
            <w:tcW w:w="7065" w:type="dxa"/>
            <w:vAlign w:val="bottom"/>
          </w:tcPr>
          <w:p w:rsidR="0067623D" w:rsidRPr="003A1D64" w:rsidRDefault="00BE44C6" w:rsidP="00300E73">
            <w:pPr>
              <w:spacing w:line="400" w:lineRule="exact"/>
              <w:ind w:left="225" w:right="-45" w:hanging="191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pacing w:val="-5"/>
                <w:sz w:val="32"/>
                <w:szCs w:val="32"/>
                <w:cs/>
              </w:rPr>
              <w:t>ขาดทุน</w:t>
            </w:r>
            <w:r w:rsidR="0067623D" w:rsidRPr="003A1D64"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2164" w:type="dxa"/>
          </w:tcPr>
          <w:p w:rsidR="0067623D" w:rsidRPr="003A1D64" w:rsidRDefault="0067623D" w:rsidP="0067623D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54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3A1D64">
              <w:rPr>
                <w:rFonts w:ascii="Angsana New" w:hAnsi="Angsana New"/>
                <w:sz w:val="32"/>
                <w:szCs w:val="32"/>
              </w:rPr>
              <w:t>622</w:t>
            </w:r>
          </w:p>
        </w:tc>
      </w:tr>
      <w:tr w:rsidR="0067623D" w:rsidRPr="003A1D64" w:rsidTr="0067623D">
        <w:tc>
          <w:tcPr>
            <w:tcW w:w="7065" w:type="dxa"/>
            <w:vAlign w:val="bottom"/>
          </w:tcPr>
          <w:p w:rsidR="0067623D" w:rsidRPr="003A1D64" w:rsidRDefault="00BE44C6" w:rsidP="00300E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225" w:right="-43" w:hanging="191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ขาดทุน</w:t>
            </w:r>
            <w:r w:rsidR="0067623D" w:rsidRPr="003A1D64">
              <w:rPr>
                <w:rFonts w:ascii="Angsana New" w:hAnsi="Angsana New"/>
                <w:spacing w:val="-5"/>
                <w:sz w:val="32"/>
                <w:szCs w:val="32"/>
                <w:cs/>
              </w:rPr>
              <w:t>ต่อหุ้นขั้นพื้นฐาน</w:t>
            </w:r>
            <w:r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ลดลง</w:t>
            </w:r>
            <w:r w:rsidR="0067623D" w:rsidRPr="003A1D64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 (บาท)</w:t>
            </w:r>
          </w:p>
        </w:tc>
        <w:tc>
          <w:tcPr>
            <w:tcW w:w="2164" w:type="dxa"/>
            <w:vAlign w:val="bottom"/>
          </w:tcPr>
          <w:p w:rsidR="0067623D" w:rsidRPr="003A1D64" w:rsidRDefault="0067623D" w:rsidP="0067623D">
            <w:pPr>
              <w:tabs>
                <w:tab w:val="decimal" w:pos="1155"/>
              </w:tabs>
              <w:spacing w:line="400" w:lineRule="exact"/>
              <w:ind w:right="16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A1D64">
              <w:rPr>
                <w:rFonts w:ascii="Angsana New" w:hAnsi="Angsana New"/>
                <w:spacing w:val="-5"/>
                <w:sz w:val="32"/>
                <w:szCs w:val="32"/>
              </w:rPr>
              <w:t>0</w:t>
            </w:r>
            <w:r w:rsidRPr="003A1D64">
              <w:rPr>
                <w:rFonts w:ascii="Angsana New" w:hAnsi="Angsana New"/>
                <w:spacing w:val="-5"/>
                <w:sz w:val="32"/>
                <w:szCs w:val="32"/>
                <w:cs/>
              </w:rPr>
              <w:t>.</w:t>
            </w:r>
            <w:r w:rsidRPr="003A1D64">
              <w:rPr>
                <w:rFonts w:ascii="Angsana New" w:hAnsi="Angsana New"/>
                <w:spacing w:val="-5"/>
                <w:sz w:val="32"/>
                <w:szCs w:val="32"/>
              </w:rPr>
              <w:t>05</w:t>
            </w:r>
          </w:p>
        </w:tc>
      </w:tr>
    </w:tbl>
    <w:p w:rsidR="003D4A67" w:rsidRPr="003A1D64" w:rsidRDefault="00C90728" w:rsidP="00A30E62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A1D64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3D4A67" w:rsidRPr="003A1D64">
        <w:rPr>
          <w:rFonts w:ascii="Angsana New" w:hAnsi="Angsana New"/>
          <w:b/>
          <w:bCs/>
          <w:sz w:val="32"/>
          <w:szCs w:val="32"/>
        </w:rPr>
        <w:t>.</w:t>
      </w:r>
      <w:r w:rsidR="003D4A67" w:rsidRPr="003A1D64">
        <w:rPr>
          <w:rFonts w:ascii="Angsana New" w:hAnsi="Angsana New"/>
          <w:b/>
          <w:bCs/>
          <w:sz w:val="32"/>
          <w:szCs w:val="32"/>
        </w:rPr>
        <w:tab/>
      </w:r>
      <w:r w:rsidR="003D4A67" w:rsidRPr="003A1D64">
        <w:rPr>
          <w:rFonts w:ascii="Angsana New" w:hAnsi="Angsana New"/>
          <w:b/>
          <w:bCs/>
          <w:sz w:val="32"/>
          <w:szCs w:val="32"/>
          <w:cs/>
        </w:rPr>
        <w:t>การเปลี่ยนแปลงประมาณการทางบัญชี</w:t>
      </w:r>
    </w:p>
    <w:p w:rsidR="003D4A67" w:rsidRPr="003A1D64" w:rsidRDefault="003D4A67" w:rsidP="003D4A67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  <w:cs/>
        </w:rPr>
        <w:tab/>
      </w:r>
      <w:r w:rsidRPr="003A1D64">
        <w:rPr>
          <w:rFonts w:ascii="Angsana New" w:hAnsi="Angsana New"/>
          <w:sz w:val="32"/>
          <w:szCs w:val="32"/>
        </w:rPr>
        <w:tab/>
      </w:r>
      <w:r w:rsidRPr="003A1D64">
        <w:rPr>
          <w:rFonts w:ascii="Angsana New" w:hAnsi="Angsana New"/>
          <w:sz w:val="32"/>
          <w:szCs w:val="32"/>
          <w:cs/>
        </w:rPr>
        <w:t xml:space="preserve">ในระหว่างปีปัจจุบัน บริษัทฯได้เปลี่ยนแปลงประมาณการอายุการให้ประโยชน์ของอาคาร จากเดิม </w:t>
      </w:r>
      <w:r w:rsidRPr="003A1D64">
        <w:rPr>
          <w:rFonts w:ascii="Angsana New" w:hAnsi="Angsana New"/>
          <w:sz w:val="32"/>
          <w:szCs w:val="32"/>
        </w:rPr>
        <w:t>20</w:t>
      </w:r>
      <w:r w:rsidRPr="003A1D64">
        <w:rPr>
          <w:rFonts w:ascii="Angsana New" w:hAnsi="Angsana New"/>
          <w:sz w:val="32"/>
          <w:szCs w:val="32"/>
          <w:cs/>
        </w:rPr>
        <w:t xml:space="preserve"> ปีเป็น </w:t>
      </w:r>
      <w:r w:rsidRPr="003A1D64">
        <w:rPr>
          <w:rFonts w:ascii="Angsana New" w:hAnsi="Angsana New"/>
          <w:sz w:val="32"/>
          <w:szCs w:val="32"/>
        </w:rPr>
        <w:t>20</w:t>
      </w:r>
      <w:r w:rsidRPr="003A1D64">
        <w:rPr>
          <w:rFonts w:ascii="Angsana New" w:hAnsi="Angsana New"/>
          <w:sz w:val="32"/>
          <w:szCs w:val="32"/>
          <w:cs/>
        </w:rPr>
        <w:t xml:space="preserve"> ปี และ </w:t>
      </w:r>
      <w:r w:rsidRPr="003A1D64">
        <w:rPr>
          <w:rFonts w:ascii="Angsana New" w:hAnsi="Angsana New"/>
          <w:sz w:val="32"/>
          <w:szCs w:val="32"/>
        </w:rPr>
        <w:t>50</w:t>
      </w:r>
      <w:r w:rsidRPr="003A1D64">
        <w:rPr>
          <w:rFonts w:ascii="Angsana New" w:hAnsi="Angsana New"/>
          <w:sz w:val="32"/>
          <w:szCs w:val="32"/>
          <w:cs/>
        </w:rPr>
        <w:t xml:space="preserve"> ปี ซึ่งผู้บริหารของบริษัทฯเชื่อว่าการเปลี่ยนแปลงอายุการให้ประโยชน์ของสินทรัพย์ดังกล่าวมีความเหมาะสมและสอดคล้องกับประโยชน์เชิงเศรษฐกิจที่บริษัทฯคาดว่าจะได้รับจากการใช้งานสินทรัพย์ดังกล่าว</w:t>
      </w:r>
    </w:p>
    <w:p w:rsidR="003D4A67" w:rsidRPr="003A1D64" w:rsidRDefault="003D4A67" w:rsidP="003D4A67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  <w:cs/>
        </w:rPr>
        <w:tab/>
        <w:t xml:space="preserve">ในการเปลี่ยนแปลงประมาณการทางบัญชีข้างต้น บริษัทฯได้ใช้วิธีเปลี่ยนทันที </w:t>
      </w:r>
    </w:p>
    <w:p w:rsidR="003D4A67" w:rsidRPr="003A1D64" w:rsidRDefault="003D4A67" w:rsidP="003D4A67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  <w:cs/>
        </w:rPr>
        <w:tab/>
      </w:r>
      <w:r w:rsidRPr="003A1D64">
        <w:rPr>
          <w:rFonts w:ascii="Angsana New" w:hAnsi="Angsana New"/>
          <w:sz w:val="32"/>
          <w:szCs w:val="32"/>
          <w:cs/>
        </w:rPr>
        <w:tab/>
        <w:t xml:space="preserve">ผลกระทบจากการเปลี่ยนแปลงประมาณการทางบัญชีดังกล่าวที่มีต่องบแสดงฐานะการเงิน </w:t>
      </w:r>
      <w:r w:rsidRPr="003A1D64">
        <w:rPr>
          <w:rFonts w:ascii="Angsana New" w:hAnsi="Angsana New"/>
          <w:color w:val="000000"/>
          <w:sz w:val="32"/>
          <w:szCs w:val="32"/>
          <w:cs/>
        </w:rPr>
        <w:t>งบกำไรขาดทุนและงบกำไรขาดทุนเบ็ดเสร็จ</w:t>
      </w:r>
      <w:r w:rsidRPr="003A1D64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08"/>
        <w:gridCol w:w="2430"/>
        <w:gridCol w:w="2152"/>
        <w:gridCol w:w="8"/>
      </w:tblGrid>
      <w:tr w:rsidR="003D4A67" w:rsidRPr="003A1D64" w:rsidTr="003D4A67">
        <w:trPr>
          <w:gridAfter w:val="1"/>
          <w:wAfter w:w="8" w:type="dxa"/>
          <w:tblHeader/>
        </w:trPr>
        <w:tc>
          <w:tcPr>
            <w:tcW w:w="9190" w:type="dxa"/>
            <w:gridSpan w:val="3"/>
          </w:tcPr>
          <w:p w:rsidR="003D4A67" w:rsidRPr="003A1D64" w:rsidRDefault="003D4A67" w:rsidP="003D4A6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</w:pPr>
            <w:r w:rsidRPr="003A1D64">
              <w:rPr>
                <w:rFonts w:ascii="Angsana New" w:hAnsi="Angsana New"/>
                <w:spacing w:val="-6"/>
                <w:sz w:val="32"/>
                <w:szCs w:val="32"/>
                <w:cs/>
              </w:rPr>
              <w:tab/>
            </w:r>
            <w:r w:rsidRPr="003A1D64">
              <w:rPr>
                <w:rFonts w:ascii="Angsana New" w:hAnsi="Angsana New"/>
                <w:spacing w:val="-5"/>
                <w:sz w:val="32"/>
                <w:szCs w:val="32"/>
              </w:rPr>
              <w:t>(</w:t>
            </w:r>
            <w:r w:rsidRPr="003A1D64">
              <w:rPr>
                <w:rFonts w:ascii="Angsana New" w:hAnsi="Angsana New"/>
                <w:spacing w:val="-5"/>
                <w:sz w:val="32"/>
                <w:szCs w:val="32"/>
                <w:cs/>
              </w:rPr>
              <w:t>หน่วย:</w:t>
            </w:r>
            <w:r w:rsidRPr="003A1D64">
              <w:rPr>
                <w:rFonts w:ascii="Angsana New" w:hAnsi="Angsana New"/>
                <w:spacing w:val="-5"/>
                <w:sz w:val="32"/>
                <w:szCs w:val="32"/>
              </w:rPr>
              <w:t xml:space="preserve"> </w:t>
            </w:r>
            <w:r w:rsidRPr="003A1D64">
              <w:rPr>
                <w:rFonts w:ascii="Angsana New" w:hAnsi="Angsana New"/>
                <w:spacing w:val="-5"/>
                <w:sz w:val="32"/>
                <w:szCs w:val="32"/>
                <w:cs/>
              </w:rPr>
              <w:t>พันบาท</w:t>
            </w:r>
            <w:r w:rsidRPr="003A1D64">
              <w:rPr>
                <w:rFonts w:ascii="Angsana New" w:hAnsi="Angsana New"/>
                <w:spacing w:val="-5"/>
                <w:sz w:val="32"/>
                <w:szCs w:val="32"/>
              </w:rPr>
              <w:t>)</w:t>
            </w:r>
          </w:p>
        </w:tc>
      </w:tr>
      <w:tr w:rsidR="003D4A67" w:rsidRPr="003A1D64" w:rsidTr="003D4A67">
        <w:tc>
          <w:tcPr>
            <w:tcW w:w="4608" w:type="dxa"/>
          </w:tcPr>
          <w:p w:rsidR="003D4A67" w:rsidRPr="003A1D64" w:rsidRDefault="003D4A67" w:rsidP="003D4A6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43" w:hanging="252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2430" w:type="dxa"/>
          </w:tcPr>
          <w:p w:rsidR="003D4A67" w:rsidRPr="003A1D64" w:rsidRDefault="003D4A67" w:rsidP="003D4A67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2160" w:type="dxa"/>
            <w:gridSpan w:val="2"/>
          </w:tcPr>
          <w:p w:rsidR="003D4A67" w:rsidRPr="003A1D64" w:rsidRDefault="003D4A67" w:rsidP="003D4A6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A1D64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งบการเงินรวมและ                      งบการเงินเฉพาะกิจการ</w:t>
            </w:r>
          </w:p>
        </w:tc>
      </w:tr>
      <w:tr w:rsidR="003D4A67" w:rsidRPr="003A1D64" w:rsidTr="003D4A67">
        <w:tc>
          <w:tcPr>
            <w:tcW w:w="4608" w:type="dxa"/>
          </w:tcPr>
          <w:p w:rsidR="003D4A67" w:rsidRPr="003A1D64" w:rsidRDefault="003D4A67" w:rsidP="003D4A6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43" w:hanging="252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2430" w:type="dxa"/>
          </w:tcPr>
          <w:p w:rsidR="003D4A67" w:rsidRPr="003A1D64" w:rsidRDefault="003D4A67" w:rsidP="003D4A67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2160" w:type="dxa"/>
            <w:gridSpan w:val="2"/>
          </w:tcPr>
          <w:p w:rsidR="003D4A67" w:rsidRPr="003A1D64" w:rsidRDefault="003D4A67" w:rsidP="003D4A6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A1D6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ณ วันที่</w:t>
            </w:r>
          </w:p>
          <w:p w:rsidR="003D4A67" w:rsidRPr="003A1D64" w:rsidRDefault="003D4A67" w:rsidP="003D4A6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A1D64">
              <w:rPr>
                <w:rFonts w:ascii="Angsana New" w:hAnsi="Angsana New"/>
                <w:spacing w:val="-5"/>
                <w:sz w:val="32"/>
                <w:szCs w:val="32"/>
              </w:rPr>
              <w:t xml:space="preserve">31 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1D64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</w:tr>
      <w:tr w:rsidR="003D4A67" w:rsidRPr="003A1D64" w:rsidTr="003D4A67">
        <w:tc>
          <w:tcPr>
            <w:tcW w:w="4608" w:type="dxa"/>
          </w:tcPr>
          <w:p w:rsidR="003D4A67" w:rsidRPr="003A1D64" w:rsidRDefault="003D4A67" w:rsidP="003D4A6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43" w:hanging="252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A1D64"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2430" w:type="dxa"/>
          </w:tcPr>
          <w:p w:rsidR="003D4A67" w:rsidRPr="003A1D64" w:rsidRDefault="003D4A67" w:rsidP="003D4A67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2160" w:type="dxa"/>
            <w:gridSpan w:val="2"/>
          </w:tcPr>
          <w:p w:rsidR="003D4A67" w:rsidRPr="003A1D64" w:rsidRDefault="003D4A67" w:rsidP="003D4A67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3D4A67" w:rsidRPr="003A1D64" w:rsidTr="003D4A67">
        <w:tc>
          <w:tcPr>
            <w:tcW w:w="4608" w:type="dxa"/>
          </w:tcPr>
          <w:p w:rsidR="003D4A67" w:rsidRPr="003A1D64" w:rsidRDefault="003D4A67" w:rsidP="003D4A6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43" w:hanging="252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pacing w:val="-5"/>
                <w:sz w:val="32"/>
                <w:szCs w:val="32"/>
                <w:cs/>
              </w:rPr>
              <w:t>ที่ดิน อาคารและอุปกรณ์เพิ่มขึ้น</w:t>
            </w:r>
          </w:p>
        </w:tc>
        <w:tc>
          <w:tcPr>
            <w:tcW w:w="2430" w:type="dxa"/>
          </w:tcPr>
          <w:p w:rsidR="003D4A67" w:rsidRPr="003A1D64" w:rsidRDefault="003D4A67" w:rsidP="003D4A67">
            <w:pPr>
              <w:ind w:right="252"/>
              <w:jc w:val="right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  <w:tc>
          <w:tcPr>
            <w:tcW w:w="2160" w:type="dxa"/>
            <w:gridSpan w:val="2"/>
          </w:tcPr>
          <w:p w:rsidR="003D4A67" w:rsidRPr="003A1D64" w:rsidRDefault="00C90728" w:rsidP="003D4A67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A1D64">
              <w:rPr>
                <w:rFonts w:ascii="Angsana New" w:hAnsi="Angsana New"/>
                <w:spacing w:val="-5"/>
                <w:sz w:val="32"/>
                <w:szCs w:val="32"/>
              </w:rPr>
              <w:t>9</w:t>
            </w:r>
            <w:r w:rsidR="003D4A67" w:rsidRPr="003A1D64">
              <w:rPr>
                <w:rFonts w:ascii="Angsana New" w:hAnsi="Angsana New"/>
                <w:spacing w:val="-5"/>
                <w:sz w:val="32"/>
                <w:szCs w:val="32"/>
                <w:cs/>
              </w:rPr>
              <w:t>,</w:t>
            </w:r>
            <w:r w:rsidRPr="003A1D64">
              <w:rPr>
                <w:rFonts w:ascii="Angsana New" w:hAnsi="Angsana New"/>
                <w:spacing w:val="-5"/>
                <w:sz w:val="32"/>
                <w:szCs w:val="32"/>
              </w:rPr>
              <w:t>029</w:t>
            </w:r>
          </w:p>
        </w:tc>
      </w:tr>
    </w:tbl>
    <w:p w:rsidR="00A30E62" w:rsidRPr="003A1D64" w:rsidRDefault="00A30E62">
      <w:pPr>
        <w:rPr>
          <w:rFonts w:ascii="Angsana New" w:hAnsi="Angsana New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38"/>
        <w:gridCol w:w="2160"/>
      </w:tblGrid>
      <w:tr w:rsidR="003D4A67" w:rsidRPr="003A1D64" w:rsidTr="003D4A67">
        <w:trPr>
          <w:tblHeader/>
        </w:trPr>
        <w:tc>
          <w:tcPr>
            <w:tcW w:w="9198" w:type="dxa"/>
            <w:gridSpan w:val="2"/>
          </w:tcPr>
          <w:p w:rsidR="003D4A67" w:rsidRPr="003A1D64" w:rsidRDefault="003D4A67" w:rsidP="003D4A6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</w:pPr>
            <w:r w:rsidRPr="003A1D64">
              <w:rPr>
                <w:rFonts w:ascii="Angsana New" w:hAnsi="Angsana New"/>
                <w:spacing w:val="-6"/>
                <w:sz w:val="32"/>
                <w:szCs w:val="32"/>
                <w:cs/>
              </w:rPr>
              <w:tab/>
            </w:r>
            <w:r w:rsidRPr="003A1D64">
              <w:rPr>
                <w:rFonts w:ascii="Angsana New" w:hAnsi="Angsana New"/>
                <w:spacing w:val="-5"/>
                <w:sz w:val="32"/>
                <w:szCs w:val="32"/>
              </w:rPr>
              <w:t>(</w:t>
            </w:r>
            <w:r w:rsidRPr="003A1D64">
              <w:rPr>
                <w:rFonts w:ascii="Angsana New" w:hAnsi="Angsana New"/>
                <w:spacing w:val="-5"/>
                <w:sz w:val="32"/>
                <w:szCs w:val="32"/>
                <w:cs/>
              </w:rPr>
              <w:t>หน่วย:</w:t>
            </w:r>
            <w:r w:rsidRPr="003A1D64">
              <w:rPr>
                <w:rFonts w:ascii="Angsana New" w:hAnsi="Angsana New"/>
                <w:spacing w:val="-5"/>
                <w:sz w:val="32"/>
                <w:szCs w:val="32"/>
              </w:rPr>
              <w:t xml:space="preserve"> </w:t>
            </w:r>
            <w:r w:rsidRPr="003A1D64">
              <w:rPr>
                <w:rFonts w:ascii="Angsana New" w:hAnsi="Angsana New"/>
                <w:spacing w:val="-5"/>
                <w:sz w:val="32"/>
                <w:szCs w:val="32"/>
                <w:cs/>
              </w:rPr>
              <w:t>พันบาท</w:t>
            </w:r>
            <w:r w:rsidRPr="003A1D64">
              <w:rPr>
                <w:rFonts w:ascii="Angsana New" w:hAnsi="Angsana New"/>
                <w:spacing w:val="-5"/>
                <w:sz w:val="32"/>
                <w:szCs w:val="32"/>
              </w:rPr>
              <w:t>)</w:t>
            </w:r>
          </w:p>
        </w:tc>
      </w:tr>
      <w:tr w:rsidR="003D4A67" w:rsidRPr="003A1D64" w:rsidTr="003D4A67">
        <w:tc>
          <w:tcPr>
            <w:tcW w:w="7038" w:type="dxa"/>
            <w:vAlign w:val="bottom"/>
          </w:tcPr>
          <w:p w:rsidR="003D4A67" w:rsidRPr="003A1D64" w:rsidRDefault="003D4A67" w:rsidP="003D4A6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43" w:hanging="252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3D4A67" w:rsidRPr="003A1D64" w:rsidRDefault="003D4A67" w:rsidP="003D4A67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A1D64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งบการเงินรวมและ</w:t>
            </w:r>
            <w:r w:rsidRPr="003A1D64">
              <w:rPr>
                <w:rFonts w:ascii="Angsana New" w:hAnsi="Angsana New"/>
                <w:spacing w:val="-5"/>
                <w:sz w:val="32"/>
                <w:szCs w:val="32"/>
              </w:rPr>
              <w:t xml:space="preserve">                            </w:t>
            </w:r>
            <w:r w:rsidRPr="003A1D64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D4A67" w:rsidRPr="003A1D64" w:rsidTr="003D4A67">
        <w:tc>
          <w:tcPr>
            <w:tcW w:w="7038" w:type="dxa"/>
            <w:vAlign w:val="bottom"/>
          </w:tcPr>
          <w:p w:rsidR="003D4A67" w:rsidRPr="003A1D64" w:rsidRDefault="003D4A67" w:rsidP="003D4A6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43" w:hanging="252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3D4A67" w:rsidRPr="003A1D64" w:rsidRDefault="003D4A67" w:rsidP="003D4A67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A1D64">
              <w:rPr>
                <w:rFonts w:ascii="Angsana New" w:hAnsi="Angsana New"/>
                <w:spacing w:val="-5"/>
                <w:sz w:val="32"/>
                <w:szCs w:val="32"/>
                <w:cs/>
              </w:rPr>
              <w:t>สำหรับปีสิ้นสุดวันที่</w:t>
            </w:r>
            <w:r w:rsidRPr="003A1D64">
              <w:rPr>
                <w:rFonts w:ascii="Angsana New" w:hAnsi="Angsana New"/>
                <w:spacing w:val="-5"/>
                <w:sz w:val="32"/>
                <w:szCs w:val="32"/>
              </w:rPr>
              <w:t xml:space="preserve"> </w:t>
            </w:r>
            <w:r w:rsidRPr="003A1D64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3A1D6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3A1D64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</w:tr>
      <w:tr w:rsidR="003D4A67" w:rsidRPr="003A1D64" w:rsidTr="003D4A67">
        <w:tc>
          <w:tcPr>
            <w:tcW w:w="7038" w:type="dxa"/>
            <w:vAlign w:val="bottom"/>
          </w:tcPr>
          <w:p w:rsidR="003D4A67" w:rsidRPr="003A1D64" w:rsidRDefault="003D4A67" w:rsidP="003D4A6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43" w:hanging="252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  <w:t>งบกำไรขาดทุน</w:t>
            </w:r>
          </w:p>
        </w:tc>
        <w:tc>
          <w:tcPr>
            <w:tcW w:w="2160" w:type="dxa"/>
          </w:tcPr>
          <w:p w:rsidR="003D4A67" w:rsidRPr="003A1D64" w:rsidRDefault="003D4A67" w:rsidP="003D4A67">
            <w:pPr>
              <w:ind w:right="25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BE44C6" w:rsidRPr="003A1D64" w:rsidTr="003D4A67">
        <w:tc>
          <w:tcPr>
            <w:tcW w:w="7038" w:type="dxa"/>
            <w:vAlign w:val="bottom"/>
          </w:tcPr>
          <w:p w:rsidR="00BE44C6" w:rsidRPr="00BA37C7" w:rsidRDefault="00BE44C6" w:rsidP="003D4A6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43" w:hanging="252"/>
              <w:jc w:val="both"/>
              <w:rPr>
                <w:rFonts w:ascii="Angsana New" w:hAnsi="Angsana New"/>
                <w:i/>
                <w:iCs/>
                <w:spacing w:val="-5"/>
                <w:sz w:val="32"/>
                <w:szCs w:val="32"/>
                <w:cs/>
              </w:rPr>
            </w:pPr>
            <w:r w:rsidRPr="00BA37C7">
              <w:rPr>
                <w:rFonts w:ascii="Angsana New" w:hAnsi="Angsana New" w:hint="cs"/>
                <w:i/>
                <w:iCs/>
                <w:spacing w:val="-5"/>
                <w:sz w:val="32"/>
                <w:szCs w:val="32"/>
                <w:cs/>
              </w:rPr>
              <w:t>กำไรเพิ่มขึ้น</w:t>
            </w:r>
          </w:p>
        </w:tc>
        <w:tc>
          <w:tcPr>
            <w:tcW w:w="2160" w:type="dxa"/>
          </w:tcPr>
          <w:p w:rsidR="00BE44C6" w:rsidRPr="003A1D64" w:rsidRDefault="00BE44C6" w:rsidP="003D4A67">
            <w:pPr>
              <w:ind w:right="25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3D4A67" w:rsidRPr="003A1D64" w:rsidTr="003D4A67">
        <w:tc>
          <w:tcPr>
            <w:tcW w:w="7038" w:type="dxa"/>
          </w:tcPr>
          <w:p w:rsidR="003D4A67" w:rsidRPr="003A1D64" w:rsidRDefault="003D4A67" w:rsidP="003D4A6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9" w:right="-43" w:hanging="259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pacing w:val="-5"/>
                <w:sz w:val="32"/>
                <w:szCs w:val="32"/>
                <w:cs/>
              </w:rPr>
              <w:t>ค่าเสื่อมราคาในต้นทุนงานก่อสร้างลดลง</w:t>
            </w:r>
          </w:p>
        </w:tc>
        <w:tc>
          <w:tcPr>
            <w:tcW w:w="2160" w:type="dxa"/>
          </w:tcPr>
          <w:p w:rsidR="003D4A67" w:rsidRPr="003A1D64" w:rsidRDefault="007571F0" w:rsidP="003D4A6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9" w:right="342" w:hanging="259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A1D64">
              <w:rPr>
                <w:rFonts w:ascii="Angsana New" w:hAnsi="Angsana New"/>
                <w:spacing w:val="-5"/>
                <w:sz w:val="32"/>
                <w:szCs w:val="32"/>
              </w:rPr>
              <w:t>3,629</w:t>
            </w:r>
          </w:p>
        </w:tc>
      </w:tr>
      <w:tr w:rsidR="003D4A67" w:rsidRPr="003A1D64" w:rsidTr="003D4A67">
        <w:tc>
          <w:tcPr>
            <w:tcW w:w="7038" w:type="dxa"/>
          </w:tcPr>
          <w:p w:rsidR="003D4A67" w:rsidRPr="003A1D64" w:rsidRDefault="003D4A67" w:rsidP="003D4A6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9" w:right="-43" w:hanging="259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pacing w:val="-5"/>
                <w:sz w:val="32"/>
                <w:szCs w:val="32"/>
                <w:cs/>
              </w:rPr>
              <w:t>ค่าเสื่อมราคาในค่าใช้จ่ายในการบริหารลดลง</w:t>
            </w:r>
          </w:p>
        </w:tc>
        <w:tc>
          <w:tcPr>
            <w:tcW w:w="2160" w:type="dxa"/>
          </w:tcPr>
          <w:p w:rsidR="003D4A67" w:rsidRPr="003A1D64" w:rsidRDefault="007571F0" w:rsidP="003D4A6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9" w:right="342" w:hanging="259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A1D64">
              <w:rPr>
                <w:rFonts w:ascii="Angsana New" w:hAnsi="Angsana New"/>
                <w:spacing w:val="-5"/>
                <w:sz w:val="32"/>
                <w:szCs w:val="32"/>
              </w:rPr>
              <w:t>5,400</w:t>
            </w:r>
          </w:p>
        </w:tc>
      </w:tr>
      <w:tr w:rsidR="003D4A67" w:rsidRPr="003A1D64" w:rsidTr="003D4A67">
        <w:trPr>
          <w:trHeight w:val="80"/>
        </w:trPr>
        <w:tc>
          <w:tcPr>
            <w:tcW w:w="7038" w:type="dxa"/>
          </w:tcPr>
          <w:p w:rsidR="003D4A67" w:rsidRPr="003A1D64" w:rsidRDefault="003D4A67" w:rsidP="003D4A6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108" w:hanging="252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กำไรต่อหุ้นขั้นพื้นฐานเพิ่มขึ้น (บาท)</w:t>
            </w:r>
          </w:p>
        </w:tc>
        <w:tc>
          <w:tcPr>
            <w:tcW w:w="2160" w:type="dxa"/>
          </w:tcPr>
          <w:p w:rsidR="003D4A67" w:rsidRPr="003A1D64" w:rsidRDefault="00C90728" w:rsidP="003D4A6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9" w:right="342" w:hanging="259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A1D64">
              <w:rPr>
                <w:rFonts w:ascii="Angsana New" w:hAnsi="Angsana New"/>
                <w:spacing w:val="-5"/>
                <w:sz w:val="32"/>
                <w:szCs w:val="32"/>
              </w:rPr>
              <w:t>0</w:t>
            </w:r>
            <w:r w:rsidR="003D4A67" w:rsidRPr="003A1D64">
              <w:rPr>
                <w:rFonts w:ascii="Angsana New" w:hAnsi="Angsana New"/>
                <w:spacing w:val="-5"/>
                <w:sz w:val="32"/>
                <w:szCs w:val="32"/>
                <w:cs/>
              </w:rPr>
              <w:t>.</w:t>
            </w:r>
            <w:r w:rsidRPr="003A1D64">
              <w:rPr>
                <w:rFonts w:ascii="Angsana New" w:hAnsi="Angsana New"/>
                <w:spacing w:val="-5"/>
                <w:sz w:val="32"/>
                <w:szCs w:val="32"/>
              </w:rPr>
              <w:t>005</w:t>
            </w:r>
          </w:p>
        </w:tc>
      </w:tr>
      <w:tr w:rsidR="003D4A67" w:rsidRPr="003A1D64" w:rsidTr="003D4A67">
        <w:trPr>
          <w:trHeight w:val="80"/>
        </w:trPr>
        <w:tc>
          <w:tcPr>
            <w:tcW w:w="7038" w:type="dxa"/>
          </w:tcPr>
          <w:p w:rsidR="003D4A67" w:rsidRPr="003A1D64" w:rsidRDefault="003D4A67" w:rsidP="003D4A6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108" w:hanging="252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3D4A67" w:rsidRPr="003A1D64" w:rsidRDefault="003D4A67" w:rsidP="003D4A6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9" w:right="342" w:hanging="259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3D4A67" w:rsidRPr="003A1D64" w:rsidTr="003D4A67">
        <w:trPr>
          <w:trHeight w:val="80"/>
        </w:trPr>
        <w:tc>
          <w:tcPr>
            <w:tcW w:w="7038" w:type="dxa"/>
            <w:vAlign w:val="bottom"/>
          </w:tcPr>
          <w:p w:rsidR="003D4A67" w:rsidRPr="003A1D64" w:rsidRDefault="003D4A67" w:rsidP="003D4A6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43" w:hanging="252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  <w:t>งบกำไรขาดทุนเบ็ดเสร็จ</w:t>
            </w:r>
          </w:p>
        </w:tc>
        <w:tc>
          <w:tcPr>
            <w:tcW w:w="2160" w:type="dxa"/>
          </w:tcPr>
          <w:p w:rsidR="003D4A67" w:rsidRPr="003A1D64" w:rsidRDefault="003D4A67" w:rsidP="003D4A6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9" w:right="342" w:hanging="259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3D4A67" w:rsidRPr="003A1D64" w:rsidTr="003D4A67">
        <w:trPr>
          <w:trHeight w:val="80"/>
        </w:trPr>
        <w:tc>
          <w:tcPr>
            <w:tcW w:w="7038" w:type="dxa"/>
          </w:tcPr>
          <w:p w:rsidR="003D4A67" w:rsidRPr="003A1D64" w:rsidRDefault="003D4A67" w:rsidP="003D4A6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9" w:right="-43" w:hanging="259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  <w:r w:rsidRPr="003A1D64"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  <w:t>กำไรขาดทุนเบ็ดเสร็จอื่น</w:t>
            </w:r>
            <w:r w:rsidRPr="003A1D64"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  <w:t>:</w:t>
            </w:r>
          </w:p>
        </w:tc>
        <w:tc>
          <w:tcPr>
            <w:tcW w:w="2160" w:type="dxa"/>
          </w:tcPr>
          <w:p w:rsidR="003D4A67" w:rsidRPr="003A1D64" w:rsidRDefault="003D4A67" w:rsidP="003D4A6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9" w:right="342" w:hanging="259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3D4A67" w:rsidRPr="003A1D64" w:rsidTr="003D4A67">
        <w:trPr>
          <w:trHeight w:val="80"/>
        </w:trPr>
        <w:tc>
          <w:tcPr>
            <w:tcW w:w="7038" w:type="dxa"/>
          </w:tcPr>
          <w:p w:rsidR="003D4A67" w:rsidRPr="003A1D64" w:rsidRDefault="003D4A67" w:rsidP="003D4A6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9" w:right="-43" w:hanging="259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pacing w:val="-5"/>
                <w:sz w:val="32"/>
                <w:szCs w:val="32"/>
                <w:cs/>
              </w:rPr>
              <w:t>ส่วนเกินทุนจากการตีราคาสินทรัพย์เพิ่มขึ้น</w:t>
            </w:r>
          </w:p>
        </w:tc>
        <w:tc>
          <w:tcPr>
            <w:tcW w:w="2160" w:type="dxa"/>
          </w:tcPr>
          <w:p w:rsidR="003D4A67" w:rsidRPr="003A1D64" w:rsidRDefault="00A30E62" w:rsidP="003D4A6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9" w:right="342" w:hanging="259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A1D64">
              <w:rPr>
                <w:rFonts w:ascii="Angsana New" w:hAnsi="Angsana New"/>
                <w:spacing w:val="-5"/>
                <w:sz w:val="32"/>
                <w:szCs w:val="32"/>
              </w:rPr>
              <w:t>654</w:t>
            </w:r>
          </w:p>
        </w:tc>
      </w:tr>
    </w:tbl>
    <w:p w:rsidR="00BE44C6" w:rsidRDefault="00BE44C6" w:rsidP="003D4A67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D4A67" w:rsidRPr="003A1D64" w:rsidRDefault="003D4A67" w:rsidP="003D4A67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A1D64">
        <w:rPr>
          <w:rFonts w:ascii="Angsana New" w:hAnsi="Angsana New"/>
          <w:b/>
          <w:bCs/>
          <w:sz w:val="32"/>
          <w:szCs w:val="32"/>
        </w:rPr>
        <w:lastRenderedPageBreak/>
        <w:t>6.</w:t>
      </w:r>
      <w:r w:rsidRPr="003A1D64">
        <w:rPr>
          <w:rFonts w:ascii="Angsana New" w:hAnsi="Angsana New"/>
          <w:b/>
          <w:bCs/>
          <w:sz w:val="32"/>
          <w:szCs w:val="32"/>
        </w:rPr>
        <w:tab/>
      </w:r>
      <w:r w:rsidRPr="003A1D64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3D4A67" w:rsidRPr="003A1D64" w:rsidRDefault="003D4A67" w:rsidP="003D4A67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b/>
          <w:bCs/>
          <w:sz w:val="32"/>
          <w:szCs w:val="32"/>
        </w:rPr>
        <w:t>6.1</w:t>
      </w:r>
      <w:r w:rsidRPr="003A1D64">
        <w:rPr>
          <w:rFonts w:ascii="Angsana New" w:hAnsi="Angsana New"/>
          <w:b/>
          <w:bCs/>
          <w:sz w:val="32"/>
          <w:szCs w:val="32"/>
        </w:rPr>
        <w:tab/>
      </w:r>
      <w:r w:rsidRPr="003A1D64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:rsidR="003D4A67" w:rsidRPr="003A1D64" w:rsidRDefault="003D4A67" w:rsidP="003D4A67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3A1D64">
        <w:rPr>
          <w:rFonts w:ascii="Angsana New" w:hAnsi="Angsana New"/>
          <w:sz w:val="32"/>
          <w:szCs w:val="32"/>
        </w:rPr>
        <w:tab/>
      </w:r>
      <w:r w:rsidRPr="003A1D64">
        <w:rPr>
          <w:rFonts w:ascii="Angsana New" w:hAnsi="Angsana New"/>
          <w:sz w:val="32"/>
          <w:szCs w:val="32"/>
        </w:rPr>
        <w:tab/>
      </w:r>
      <w:r w:rsidRPr="003A1D64">
        <w:rPr>
          <w:rFonts w:ascii="Angsana New" w:hAnsi="Angsana New"/>
          <w:i/>
          <w:iCs/>
          <w:sz w:val="32"/>
          <w:szCs w:val="32"/>
          <w:cs/>
        </w:rPr>
        <w:t>รายได้จากงานก่อสร้าง</w:t>
      </w:r>
    </w:p>
    <w:p w:rsidR="003D4A67" w:rsidRPr="003A1D64" w:rsidRDefault="003D4A67" w:rsidP="003D4A6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</w:rPr>
        <w:tab/>
      </w:r>
      <w:r w:rsidRPr="003A1D64">
        <w:rPr>
          <w:rFonts w:ascii="Angsana New" w:hAnsi="Angsana New"/>
          <w:sz w:val="32"/>
          <w:szCs w:val="32"/>
          <w:cs/>
        </w:rPr>
        <w:t xml:space="preserve">กลุ่มบริษัทพิจารณาว่าสัญญาก่อสร้างโดยส่วนใหญ่มีภาระที่ต้องปฏิบัติภาระเดียว กลุ่มบริษัทรับรู้รายได้จากการก่อสร้างตลอดช่วงเวลาที่ก่อสร้าง โดยใช้วิธีผลผลิตในการวัดขั้นความสำเร็จของงาน จากการประเมินผลสำรวจอัตราส่วนของงานที่แล้วเสร็จโดยวิศวกรโครงการ </w:t>
      </w:r>
    </w:p>
    <w:p w:rsidR="003D4A67" w:rsidRPr="003A1D64" w:rsidRDefault="003D4A67" w:rsidP="003D4A6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  <w:cs/>
        </w:rPr>
        <w:t>กลุ่มบริษัทจะพิจารณาความน่าจะเป็นในการรับรู้รายได้ที่เกิดจากการเปลี่ยนแปลงของสัญญา การเรียกร้องความเสียหาย ความล่าช้าในการส่งมอบงาน และค่าปรับตามสัญญา โดยจะรับรู้รายได้เฉพาะในกรณีที่มีความเป็นไปได้ค่อนข้างแน่ในระดับสูงมากว่าจะไม่มีการกลับรายการที่มีนัยสำคัญของจำนวนรายได้ที่รับรู้สะสม</w:t>
      </w:r>
    </w:p>
    <w:bookmarkEnd w:id="0"/>
    <w:p w:rsidR="001D54BC" w:rsidRPr="000B74FB" w:rsidRDefault="001D54BC" w:rsidP="001D54BC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0B74FB">
        <w:rPr>
          <w:rFonts w:ascii="Angsana New" w:hAnsi="Angsana New"/>
          <w:i/>
          <w:iCs/>
          <w:sz w:val="32"/>
          <w:szCs w:val="32"/>
          <w:cs/>
        </w:rPr>
        <w:t>ขายสินค้า</w:t>
      </w:r>
    </w:p>
    <w:p w:rsidR="001D54BC" w:rsidRPr="000B74FB" w:rsidRDefault="001D54BC" w:rsidP="001D54B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B74FB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ส่วนลด โดยไม่รวมภาษีมูลค่าเพิ่ม</w:t>
      </w:r>
    </w:p>
    <w:p w:rsidR="001D54BC" w:rsidRPr="000B74FB" w:rsidRDefault="001D54BC" w:rsidP="001D54BC">
      <w:pPr>
        <w:tabs>
          <w:tab w:val="left" w:pos="1440"/>
        </w:tabs>
        <w:spacing w:before="120" w:after="120"/>
        <w:ind w:left="547" w:hanging="600"/>
        <w:jc w:val="thaiDistribute"/>
        <w:rPr>
          <w:rFonts w:ascii="Angsana New" w:hAnsi="Angsana New"/>
          <w:i/>
          <w:iCs/>
          <w:sz w:val="32"/>
          <w:szCs w:val="32"/>
        </w:rPr>
      </w:pPr>
      <w:r w:rsidRPr="000B74FB">
        <w:rPr>
          <w:rFonts w:ascii="Angsana New" w:hAnsi="Angsana New"/>
          <w:i/>
          <w:iCs/>
          <w:sz w:val="32"/>
          <w:szCs w:val="32"/>
          <w:cs/>
        </w:rPr>
        <w:tab/>
        <w:t>รายได้ค่าบริการ</w:t>
      </w:r>
    </w:p>
    <w:p w:rsidR="001D54BC" w:rsidRPr="000B74FB" w:rsidRDefault="00BC7B34" w:rsidP="001D54B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รายได้ค่าบริการรับรู้ตลอดช่วงเวลาที่ให้บริการโดยพิจารณาถึงขั้นความสำเร็จของงาน ซึ่งคำนวณโดยอ้างอิงข้อมูลจากวิศวกรหรือผู้ควบคุมโครงการ</w:t>
      </w:r>
    </w:p>
    <w:p w:rsidR="00B75190" w:rsidRPr="003A1D64" w:rsidRDefault="00B75190" w:rsidP="00AC333B">
      <w:pPr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3A1D64">
        <w:rPr>
          <w:rFonts w:ascii="Angsana New" w:hAnsi="Angsana New"/>
          <w:i/>
          <w:iCs/>
          <w:sz w:val="32"/>
          <w:szCs w:val="32"/>
        </w:rPr>
        <w:tab/>
      </w:r>
      <w:r w:rsidRPr="003A1D64">
        <w:rPr>
          <w:rFonts w:ascii="Angsana New" w:hAnsi="Angsana New"/>
          <w:i/>
          <w:iCs/>
          <w:sz w:val="32"/>
          <w:szCs w:val="32"/>
          <w:cs/>
        </w:rPr>
        <w:t>ดอกเบี้ยรับ</w:t>
      </w:r>
    </w:p>
    <w:p w:rsidR="00B75190" w:rsidRPr="003A1D64" w:rsidRDefault="00B75190" w:rsidP="00AC333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</w:rPr>
        <w:tab/>
      </w:r>
      <w:r w:rsidR="00513590" w:rsidRPr="003A1D64">
        <w:rPr>
          <w:rFonts w:ascii="Angsana New" w:hAnsi="Angsana New"/>
          <w:sz w:val="32"/>
          <w:szCs w:val="32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:rsidR="00B75190" w:rsidRPr="003A1D64" w:rsidRDefault="00B75190" w:rsidP="00AC333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3A1D64">
        <w:rPr>
          <w:rFonts w:ascii="Angsana New" w:hAnsi="Angsana New"/>
          <w:i/>
          <w:iCs/>
          <w:sz w:val="32"/>
          <w:szCs w:val="32"/>
        </w:rPr>
        <w:tab/>
      </w:r>
      <w:r w:rsidRPr="003A1D64">
        <w:rPr>
          <w:rFonts w:ascii="Angsana New" w:hAnsi="Angsana New"/>
          <w:i/>
          <w:iCs/>
          <w:sz w:val="32"/>
          <w:szCs w:val="32"/>
          <w:cs/>
        </w:rPr>
        <w:t>เงินปันผลรับ</w:t>
      </w:r>
    </w:p>
    <w:p w:rsidR="00B75190" w:rsidRPr="003A1D64" w:rsidRDefault="00B75190" w:rsidP="00AC333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</w:rPr>
        <w:tab/>
      </w:r>
      <w:r w:rsidR="00513590" w:rsidRPr="003A1D64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เงินปันผลรับถือเป็นรายได้เมื่อบริษัทฯมีสิทธิในการรับเงินปันผล</w:t>
      </w:r>
    </w:p>
    <w:p w:rsidR="00CC0349" w:rsidRPr="003A1D64" w:rsidRDefault="003D4A67" w:rsidP="00B91B35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3A1D64">
        <w:rPr>
          <w:rFonts w:ascii="Angsana New" w:hAnsi="Angsana New"/>
          <w:b/>
          <w:bCs/>
          <w:sz w:val="32"/>
          <w:szCs w:val="32"/>
        </w:rPr>
        <w:t>6</w:t>
      </w:r>
      <w:r w:rsidR="00CC0349" w:rsidRPr="003A1D64">
        <w:rPr>
          <w:rFonts w:ascii="Angsana New" w:hAnsi="Angsana New"/>
          <w:b/>
          <w:bCs/>
          <w:sz w:val="32"/>
          <w:szCs w:val="32"/>
        </w:rPr>
        <w:t>.</w:t>
      </w:r>
      <w:r w:rsidR="00956DE6" w:rsidRPr="003A1D64">
        <w:rPr>
          <w:rFonts w:ascii="Angsana New" w:hAnsi="Angsana New"/>
          <w:b/>
          <w:bCs/>
          <w:sz w:val="32"/>
          <w:szCs w:val="32"/>
        </w:rPr>
        <w:t>2</w:t>
      </w:r>
      <w:r w:rsidR="00A85093" w:rsidRPr="003A1D64">
        <w:rPr>
          <w:rFonts w:ascii="Angsana New" w:hAnsi="Angsana New"/>
          <w:b/>
          <w:bCs/>
          <w:sz w:val="32"/>
          <w:szCs w:val="32"/>
        </w:rPr>
        <w:t xml:space="preserve"> </w:t>
      </w:r>
      <w:r w:rsidR="00A85093" w:rsidRPr="003A1D64">
        <w:rPr>
          <w:rFonts w:ascii="Angsana New" w:hAnsi="Angsana New"/>
          <w:b/>
          <w:bCs/>
          <w:sz w:val="32"/>
          <w:szCs w:val="32"/>
          <w:cs/>
        </w:rPr>
        <w:tab/>
      </w:r>
      <w:r w:rsidR="00CC0349" w:rsidRPr="003A1D64">
        <w:rPr>
          <w:rFonts w:ascii="Angsana New" w:hAnsi="Angsana New"/>
          <w:b/>
          <w:bCs/>
          <w:sz w:val="32"/>
          <w:szCs w:val="32"/>
          <w:cs/>
        </w:rPr>
        <w:t>ต้นทุนงานก่อสร้าง</w:t>
      </w:r>
    </w:p>
    <w:p w:rsidR="00CC0349" w:rsidRPr="003A1D64" w:rsidRDefault="00CC0349" w:rsidP="00B91B35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</w:rPr>
        <w:tab/>
      </w:r>
      <w:r w:rsidRPr="003A1D64">
        <w:rPr>
          <w:rFonts w:ascii="Angsana New" w:hAnsi="Angsana New"/>
          <w:sz w:val="32"/>
          <w:szCs w:val="32"/>
          <w:cs/>
        </w:rPr>
        <w:t>ต้นทุนในการรับเหมาก่อสร้างประกอบด้วยต้นทุนค่าวัสดุ ค่าแรง ค่ารับเหมาก่อสร้างช่วง ค่าบริการ และค่าใช้จ่ายอื่น ซึ่งคำนวณตามส่วนของงานที่แล้วเสร็จ</w:t>
      </w:r>
    </w:p>
    <w:p w:rsidR="00B75190" w:rsidRPr="003A1D64" w:rsidRDefault="003D4A67" w:rsidP="00B91B35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3A1D64">
        <w:rPr>
          <w:rFonts w:ascii="Angsana New" w:hAnsi="Angsana New"/>
          <w:b/>
          <w:bCs/>
          <w:sz w:val="32"/>
          <w:szCs w:val="32"/>
        </w:rPr>
        <w:t>6.</w:t>
      </w:r>
      <w:r w:rsidR="00956DE6" w:rsidRPr="003A1D64">
        <w:rPr>
          <w:rFonts w:ascii="Angsana New" w:hAnsi="Angsana New"/>
          <w:b/>
          <w:bCs/>
          <w:sz w:val="32"/>
          <w:szCs w:val="32"/>
        </w:rPr>
        <w:t>3</w:t>
      </w:r>
      <w:r w:rsidR="00B75190" w:rsidRPr="003A1D64">
        <w:rPr>
          <w:rFonts w:ascii="Angsana New" w:hAnsi="Angsana New"/>
          <w:b/>
          <w:bCs/>
          <w:sz w:val="32"/>
          <w:szCs w:val="32"/>
        </w:rPr>
        <w:tab/>
      </w:r>
      <w:r w:rsidR="00B75190" w:rsidRPr="003A1D64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BE44C6" w:rsidRDefault="00B75190" w:rsidP="00BC7B3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A1D64">
        <w:rPr>
          <w:rFonts w:ascii="Angsana New" w:hAnsi="Angsana New"/>
          <w:sz w:val="32"/>
          <w:szCs w:val="32"/>
        </w:rPr>
        <w:tab/>
      </w:r>
      <w:r w:rsidR="00513590" w:rsidRPr="003A1D64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513590" w:rsidRPr="003A1D64">
        <w:rPr>
          <w:rFonts w:ascii="Angsana New" w:hAnsi="Angsana New"/>
          <w:sz w:val="32"/>
          <w:szCs w:val="32"/>
        </w:rPr>
        <w:t>3</w:t>
      </w:r>
      <w:r w:rsidR="00513590" w:rsidRPr="003A1D64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  <w:r w:rsidR="00BE44C6">
        <w:rPr>
          <w:rFonts w:ascii="Angsana New" w:hAnsi="Angsana New"/>
          <w:b/>
          <w:bCs/>
          <w:sz w:val="32"/>
          <w:szCs w:val="32"/>
        </w:rPr>
        <w:br w:type="page"/>
      </w:r>
    </w:p>
    <w:p w:rsidR="006D5A3D" w:rsidRPr="003A1D64" w:rsidRDefault="003D4A67" w:rsidP="007B494F">
      <w:pPr>
        <w:tabs>
          <w:tab w:val="left" w:pos="360"/>
          <w:tab w:val="left" w:pos="1440"/>
          <w:tab w:val="left" w:pos="2880"/>
        </w:tabs>
        <w:spacing w:before="80" w:after="8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3A1D64">
        <w:rPr>
          <w:rFonts w:ascii="Angsana New" w:hAnsi="Angsana New"/>
          <w:b/>
          <w:bCs/>
          <w:sz w:val="32"/>
          <w:szCs w:val="32"/>
        </w:rPr>
        <w:lastRenderedPageBreak/>
        <w:t>6.</w:t>
      </w:r>
      <w:r w:rsidR="00956DE6" w:rsidRPr="003A1D64">
        <w:rPr>
          <w:rFonts w:ascii="Angsana New" w:hAnsi="Angsana New"/>
          <w:b/>
          <w:bCs/>
          <w:sz w:val="32"/>
          <w:szCs w:val="32"/>
        </w:rPr>
        <w:t>4</w:t>
      </w:r>
      <w:r w:rsidR="006D5A3D" w:rsidRPr="003A1D64">
        <w:rPr>
          <w:rFonts w:ascii="Angsana New" w:hAnsi="Angsana New"/>
          <w:b/>
          <w:bCs/>
          <w:sz w:val="32"/>
          <w:szCs w:val="32"/>
        </w:rPr>
        <w:tab/>
      </w:r>
      <w:r w:rsidR="00D11C79" w:rsidRPr="003A1D64">
        <w:rPr>
          <w:rFonts w:ascii="Angsana New" w:hAnsi="Angsana New"/>
          <w:b/>
          <w:bCs/>
          <w:sz w:val="32"/>
          <w:szCs w:val="32"/>
        </w:rPr>
        <w:tab/>
      </w:r>
      <w:r w:rsidR="006D5A3D" w:rsidRPr="003A1D64">
        <w:rPr>
          <w:rFonts w:ascii="Angsana New" w:hAnsi="Angsana New"/>
          <w:b/>
          <w:bCs/>
          <w:sz w:val="32"/>
          <w:szCs w:val="32"/>
          <w:cs/>
        </w:rPr>
        <w:t>ลูกหนี้</w:t>
      </w:r>
      <w:r w:rsidR="009B69F1" w:rsidRPr="003A1D64">
        <w:rPr>
          <w:rFonts w:ascii="Angsana New" w:hAnsi="Angsana New"/>
          <w:b/>
          <w:bCs/>
          <w:sz w:val="32"/>
          <w:szCs w:val="32"/>
          <w:cs/>
        </w:rPr>
        <w:t>การค้า</w:t>
      </w:r>
    </w:p>
    <w:p w:rsidR="00B75190" w:rsidRPr="003A1D64" w:rsidRDefault="006D5A3D" w:rsidP="007B494F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</w:rPr>
        <w:tab/>
      </w:r>
      <w:r w:rsidR="00513590" w:rsidRPr="003A1D64">
        <w:rPr>
          <w:rFonts w:ascii="Angsana New" w:hAnsi="Angsana New"/>
          <w:sz w:val="32"/>
          <w:szCs w:val="32"/>
          <w:cs/>
        </w:rPr>
        <w:t xml:space="preserve">ลูกหนี้การค้าแสดงมูลค่าตามจำนวนมูลค่าสุทธิที่จะได้รับ </w:t>
      </w:r>
      <w:r w:rsidR="00B91B35">
        <w:rPr>
          <w:rFonts w:ascii="Angsana New" w:hAnsi="Angsana New" w:hint="cs"/>
          <w:sz w:val="32"/>
          <w:szCs w:val="32"/>
          <w:cs/>
        </w:rPr>
        <w:t>กลุ่ม</w:t>
      </w:r>
      <w:r w:rsidR="00513590" w:rsidRPr="003A1D64">
        <w:rPr>
          <w:rFonts w:ascii="Angsana New" w:hAnsi="Angsana New"/>
          <w:sz w:val="32"/>
          <w:szCs w:val="32"/>
          <w:cs/>
        </w:rPr>
        <w:t>บริษัท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:rsidR="003D4A67" w:rsidRPr="003A1D64" w:rsidRDefault="003D4A67" w:rsidP="007B494F">
      <w:pPr>
        <w:tabs>
          <w:tab w:val="left" w:pos="540"/>
        </w:tabs>
        <w:spacing w:before="80" w:after="80"/>
        <w:jc w:val="thaiDistribute"/>
        <w:rPr>
          <w:rFonts w:ascii="Angsana New" w:hAnsi="Angsana New"/>
          <w:b/>
          <w:bCs/>
          <w:sz w:val="32"/>
          <w:szCs w:val="32"/>
        </w:rPr>
      </w:pPr>
      <w:r w:rsidRPr="003A1D64">
        <w:rPr>
          <w:rFonts w:ascii="Angsana New" w:hAnsi="Angsana New"/>
          <w:b/>
          <w:bCs/>
          <w:sz w:val="32"/>
          <w:szCs w:val="32"/>
        </w:rPr>
        <w:t>6.5</w:t>
      </w:r>
      <w:r w:rsidRPr="003A1D64">
        <w:rPr>
          <w:rFonts w:ascii="Angsana New" w:hAnsi="Angsana New"/>
          <w:b/>
          <w:bCs/>
          <w:sz w:val="32"/>
          <w:szCs w:val="32"/>
        </w:rPr>
        <w:tab/>
      </w:r>
      <w:r w:rsidRPr="003A1D64">
        <w:rPr>
          <w:rFonts w:ascii="Angsana New" w:hAnsi="Angsana New"/>
          <w:b/>
          <w:bCs/>
          <w:sz w:val="32"/>
          <w:szCs w:val="32"/>
          <w:cs/>
        </w:rPr>
        <w:t>สินทรัพย์ที่เกิดจากสัญญา</w:t>
      </w:r>
      <w:r w:rsidRPr="003A1D64">
        <w:rPr>
          <w:rFonts w:ascii="Angsana New" w:hAnsi="Angsana New"/>
          <w:b/>
          <w:bCs/>
          <w:sz w:val="32"/>
          <w:szCs w:val="32"/>
        </w:rPr>
        <w:t>/</w:t>
      </w:r>
      <w:r w:rsidRPr="003A1D64">
        <w:rPr>
          <w:rFonts w:ascii="Angsana New" w:hAnsi="Angsana New"/>
          <w:b/>
          <w:bCs/>
          <w:sz w:val="32"/>
          <w:szCs w:val="32"/>
          <w:cs/>
        </w:rPr>
        <w:t>หนี้สินที่เกิดจากสัญญา</w:t>
      </w:r>
      <w:r w:rsidRPr="003A1D64">
        <w:rPr>
          <w:rFonts w:ascii="Angsana New" w:hAnsi="Angsana New"/>
          <w:b/>
          <w:bCs/>
          <w:sz w:val="32"/>
          <w:szCs w:val="32"/>
          <w:cs/>
        </w:rPr>
        <w:tab/>
      </w:r>
    </w:p>
    <w:p w:rsidR="003D4A67" w:rsidRPr="003A1D64" w:rsidRDefault="003D4A67" w:rsidP="007B494F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  <w:cs/>
        </w:rPr>
        <w:tab/>
        <w:t>สินทรัพย์ที่เกิดจากสัญญาคือสิทธิที่</w:t>
      </w:r>
      <w:r w:rsidR="00B91B35">
        <w:rPr>
          <w:rFonts w:ascii="Angsana New" w:hAnsi="Angsana New" w:hint="cs"/>
          <w:sz w:val="32"/>
          <w:szCs w:val="32"/>
          <w:cs/>
        </w:rPr>
        <w:t>กลุ่ม</w:t>
      </w:r>
      <w:r w:rsidR="00B91B35" w:rsidRPr="003A1D64">
        <w:rPr>
          <w:rFonts w:ascii="Angsana New" w:hAnsi="Angsana New"/>
          <w:sz w:val="32"/>
          <w:szCs w:val="32"/>
          <w:cs/>
        </w:rPr>
        <w:t>บริษัท</w:t>
      </w:r>
      <w:r w:rsidRPr="003A1D64">
        <w:rPr>
          <w:rFonts w:ascii="Angsana New" w:hAnsi="Angsana New"/>
          <w:sz w:val="32"/>
          <w:szCs w:val="32"/>
          <w:cs/>
        </w:rPr>
        <w:t>จะได้รับค่าตอบแทนเป็นการแลกเปลี่ยนกับสินค้าหรือบริการซึ่ง</w:t>
      </w:r>
      <w:r w:rsidR="00B91B35">
        <w:rPr>
          <w:rFonts w:ascii="Angsana New" w:hAnsi="Angsana New" w:hint="cs"/>
          <w:sz w:val="32"/>
          <w:szCs w:val="32"/>
          <w:cs/>
        </w:rPr>
        <w:t>กลุ่ม</w:t>
      </w:r>
      <w:r w:rsidR="00B91B35" w:rsidRPr="003A1D64">
        <w:rPr>
          <w:rFonts w:ascii="Angsana New" w:hAnsi="Angsana New"/>
          <w:sz w:val="32"/>
          <w:szCs w:val="32"/>
          <w:cs/>
        </w:rPr>
        <w:t>บริษัท</w:t>
      </w:r>
      <w:r w:rsidRPr="003A1D64">
        <w:rPr>
          <w:rFonts w:ascii="Angsana New" w:hAnsi="Angsana New"/>
          <w:sz w:val="32"/>
          <w:szCs w:val="32"/>
          <w:cs/>
        </w:rPr>
        <w:t>ได้โอนให้กับลูกค้าแล้ว โดยสิทธิดังกล่าวขึ้นอยู่กับเงื่อนไขบางประการ หาก</w:t>
      </w:r>
      <w:r w:rsidR="00B91B35">
        <w:rPr>
          <w:rFonts w:ascii="Angsana New" w:hAnsi="Angsana New" w:hint="cs"/>
          <w:sz w:val="32"/>
          <w:szCs w:val="32"/>
          <w:cs/>
        </w:rPr>
        <w:t>กลุ่ม</w:t>
      </w:r>
      <w:r w:rsidR="00B91B35" w:rsidRPr="003A1D64">
        <w:rPr>
          <w:rFonts w:ascii="Angsana New" w:hAnsi="Angsana New"/>
          <w:sz w:val="32"/>
          <w:szCs w:val="32"/>
          <w:cs/>
        </w:rPr>
        <w:t>บริษัท</w:t>
      </w:r>
      <w:r w:rsidRPr="003A1D64">
        <w:rPr>
          <w:rFonts w:ascii="Angsana New" w:hAnsi="Angsana New"/>
          <w:sz w:val="32"/>
          <w:szCs w:val="32"/>
          <w:cs/>
        </w:rPr>
        <w:t xml:space="preserve">ได้โอนสินค้าหรือบริการให้กับลูกค้าก่อนที่ลูกค้าจะจ่ายชำระสิ่งตอบแทนหรือก่อนที่สิ่งตอบแทนจะถึงกำหนดชำระ </w:t>
      </w:r>
      <w:r w:rsidR="00B91B35">
        <w:rPr>
          <w:rFonts w:ascii="Angsana New" w:hAnsi="Angsana New" w:hint="cs"/>
          <w:sz w:val="32"/>
          <w:szCs w:val="32"/>
          <w:cs/>
        </w:rPr>
        <w:t>กลุ่ม</w:t>
      </w:r>
      <w:r w:rsidR="00B91B35" w:rsidRPr="003A1D64">
        <w:rPr>
          <w:rFonts w:ascii="Angsana New" w:hAnsi="Angsana New"/>
          <w:sz w:val="32"/>
          <w:szCs w:val="32"/>
          <w:cs/>
        </w:rPr>
        <w:t>บริษัท</w:t>
      </w:r>
      <w:r w:rsidRPr="003A1D64">
        <w:rPr>
          <w:rFonts w:ascii="Angsana New" w:hAnsi="Angsana New"/>
          <w:sz w:val="32"/>
          <w:szCs w:val="32"/>
          <w:cs/>
        </w:rPr>
        <w:t>จะรับรู้สินทรัพย์ที่เกิดจากสัญญาสำหรับสิทธิที่จะได้รับค่าตอบแทนที่ติดเงื่อนไขบางประการนั้นอยู่</w:t>
      </w:r>
      <w:r w:rsidRPr="003A1D64">
        <w:rPr>
          <w:rFonts w:ascii="Angsana New" w:hAnsi="Angsana New"/>
          <w:sz w:val="32"/>
          <w:szCs w:val="32"/>
        </w:rPr>
        <w:t xml:space="preserve"> </w:t>
      </w:r>
      <w:r w:rsidRPr="003A1D64">
        <w:rPr>
          <w:rFonts w:ascii="Angsana New" w:hAnsi="Angsana New"/>
          <w:sz w:val="32"/>
          <w:szCs w:val="32"/>
          <w:cs/>
        </w:rPr>
        <w:t xml:space="preserve"> ในกรณีของสัญญาก่อสร้าง สินทรัพย์ที่เกิดจากสัญญาคือส่วนของรายได้ที่รับรู้สะสมที่เกินกว่าจำนวนเงินที่เรียกเก็บจากลูกค้าจนถึงปัจจุบัน สินทรัพย์ที่เกิดจากสัญญาแสดงมูลค่าตามราคาทุนหักค่าเผื่อการด้อยค่า (ถ้ามี) สินทรัพย์ที่เกิดจากสัญญาจะจัดประเภทเป็นลูกหนี้การค้าเมื่อกิจการ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:rsidR="003D4A67" w:rsidRPr="003A1D64" w:rsidRDefault="003D4A67" w:rsidP="007B494F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</w:rPr>
        <w:tab/>
      </w:r>
      <w:r w:rsidRPr="003A1D64">
        <w:rPr>
          <w:rFonts w:ascii="Angsana New" w:hAnsi="Angsana New"/>
          <w:sz w:val="32"/>
          <w:szCs w:val="32"/>
          <w:cs/>
        </w:rPr>
        <w:t>หนี้สินที่เกิดจากสัญญาคือภาระผูกพันของกิจการในการโอนสินค้าหรือบริการให้กับลูกค้าซึ่งกิจการได้รับค่าตอบแทน (หรือมีสิทธิเรียกรับค่าตอบแทน) จากลูกค้าแล้ว ในกรณีของสัญญาก่อสร้าง หนี้สินที่เกิดจากสัญญาคือส่วนของจำนวนเงินที่เรียกเก็บจากลูกค้าจนถึงปัจจุบันที่เกินกว่ารายได้ที่รับรู้สะสม หนี้สินที่เกิดจากสัญญาจะถูกรับรู้เป็นรายได้เมื่อ</w:t>
      </w:r>
      <w:r w:rsidR="00B91B35">
        <w:rPr>
          <w:rFonts w:ascii="Angsana New" w:hAnsi="Angsana New" w:hint="cs"/>
          <w:sz w:val="32"/>
          <w:szCs w:val="32"/>
          <w:cs/>
        </w:rPr>
        <w:t>กลุ่ม</w:t>
      </w:r>
      <w:r w:rsidR="00B91B35" w:rsidRPr="003A1D64">
        <w:rPr>
          <w:rFonts w:ascii="Angsana New" w:hAnsi="Angsana New"/>
          <w:sz w:val="32"/>
          <w:szCs w:val="32"/>
          <w:cs/>
        </w:rPr>
        <w:t>บริษัท</w:t>
      </w:r>
      <w:r w:rsidRPr="003A1D64">
        <w:rPr>
          <w:rFonts w:ascii="Angsana New" w:hAnsi="Angsana New"/>
          <w:sz w:val="32"/>
          <w:szCs w:val="32"/>
          <w:cs/>
        </w:rPr>
        <w:t>ได้ปฏิบัติตามภาระที่ระบุไว้ในสัญญาแล้ว</w:t>
      </w:r>
    </w:p>
    <w:p w:rsidR="00B75190" w:rsidRPr="003A1D64" w:rsidRDefault="003D4A67" w:rsidP="007B494F">
      <w:pPr>
        <w:spacing w:before="80" w:after="8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3A1D64">
        <w:rPr>
          <w:rFonts w:ascii="Angsana New" w:hAnsi="Angsana New"/>
          <w:b/>
          <w:bCs/>
          <w:sz w:val="32"/>
          <w:szCs w:val="32"/>
        </w:rPr>
        <w:t>6.6</w:t>
      </w:r>
      <w:r w:rsidR="00A41BF6" w:rsidRPr="003A1D64">
        <w:rPr>
          <w:rFonts w:ascii="Angsana New" w:hAnsi="Angsana New"/>
          <w:b/>
          <w:bCs/>
          <w:sz w:val="32"/>
          <w:szCs w:val="32"/>
        </w:rPr>
        <w:tab/>
      </w:r>
      <w:r w:rsidR="00B75190" w:rsidRPr="003A1D64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F419DB" w:rsidRDefault="00B75190" w:rsidP="007B494F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</w:rPr>
        <w:tab/>
      </w:r>
      <w:r w:rsidR="00F13CFD" w:rsidRPr="003A1D64">
        <w:rPr>
          <w:rFonts w:ascii="Angsana New" w:hAnsi="Angsana New"/>
          <w:sz w:val="32"/>
          <w:szCs w:val="32"/>
          <w:cs/>
        </w:rPr>
        <w:t xml:space="preserve">สินค้าคงเหลือซึ่งประกอบด้วยวัสดุก่อสร้างและอะไหล่ </w:t>
      </w:r>
      <w:r w:rsidRPr="003A1D64">
        <w:rPr>
          <w:rFonts w:ascii="Angsana New" w:hAnsi="Angsana New"/>
          <w:sz w:val="32"/>
          <w:szCs w:val="32"/>
          <w:cs/>
        </w:rPr>
        <w:t>แสดงมูลค่าตามราคาทุน</w:t>
      </w:r>
      <w:r w:rsidR="00F419DB" w:rsidRPr="003A1D64">
        <w:rPr>
          <w:rFonts w:ascii="Angsana New" w:hAnsi="Angsana New"/>
          <w:sz w:val="32"/>
          <w:szCs w:val="32"/>
          <w:cs/>
        </w:rPr>
        <w:t xml:space="preserve"> (วิธี</w:t>
      </w:r>
      <w:r w:rsidRPr="003A1D64">
        <w:rPr>
          <w:rFonts w:ascii="Angsana New" w:hAnsi="Angsana New"/>
          <w:sz w:val="32"/>
          <w:szCs w:val="32"/>
          <w:cs/>
        </w:rPr>
        <w:t>ถัวเฉลี่ย</w:t>
      </w:r>
      <w:r w:rsidR="00F419DB" w:rsidRPr="003A1D64">
        <w:rPr>
          <w:rFonts w:ascii="Angsana New" w:hAnsi="Angsana New"/>
          <w:sz w:val="32"/>
          <w:szCs w:val="32"/>
          <w:cs/>
        </w:rPr>
        <w:t xml:space="preserve">) </w:t>
      </w:r>
      <w:r w:rsidRPr="003A1D64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</w:t>
      </w:r>
    </w:p>
    <w:p w:rsidR="007B494F" w:rsidRPr="003A1D64" w:rsidRDefault="007B494F" w:rsidP="007B494F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วัสดุก่อสร้างจะรวมเป็นต้นทุนของโครงการเมื่อมีการเบิกใช้</w:t>
      </w:r>
    </w:p>
    <w:p w:rsidR="00F13CFD" w:rsidRPr="003A1D64" w:rsidRDefault="00F13CFD" w:rsidP="007B494F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</w:rPr>
        <w:tab/>
      </w:r>
      <w:r w:rsidRPr="003A1D64">
        <w:rPr>
          <w:rFonts w:ascii="Angsana New" w:hAnsi="Angsana New"/>
          <w:sz w:val="32"/>
          <w:szCs w:val="32"/>
          <w:cs/>
        </w:rPr>
        <w:t>ค่าเผื่อการลด</w:t>
      </w:r>
      <w:r w:rsidR="00CC0349" w:rsidRPr="003A1D64">
        <w:rPr>
          <w:rFonts w:ascii="Angsana New" w:hAnsi="Angsana New"/>
          <w:sz w:val="32"/>
          <w:szCs w:val="32"/>
          <w:cs/>
        </w:rPr>
        <w:t>ลงของ</w:t>
      </w:r>
      <w:r w:rsidRPr="003A1D64">
        <w:rPr>
          <w:rFonts w:ascii="Angsana New" w:hAnsi="Angsana New"/>
          <w:sz w:val="32"/>
          <w:szCs w:val="32"/>
          <w:cs/>
        </w:rPr>
        <w:t>มูลค่าสินค้าจะตั้งขึ้นสำหรับสินค้าที่เสื่อม</w:t>
      </w:r>
      <w:r w:rsidR="00046B79" w:rsidRPr="003A1D64">
        <w:rPr>
          <w:rFonts w:ascii="Angsana New" w:hAnsi="Angsana New"/>
          <w:sz w:val="32"/>
          <w:szCs w:val="32"/>
          <w:cs/>
        </w:rPr>
        <w:t>คุณ</w:t>
      </w:r>
      <w:r w:rsidRPr="003A1D64">
        <w:rPr>
          <w:rFonts w:ascii="Angsana New" w:hAnsi="Angsana New"/>
          <w:sz w:val="32"/>
          <w:szCs w:val="32"/>
          <w:cs/>
        </w:rPr>
        <w:t>ภาพ</w:t>
      </w:r>
    </w:p>
    <w:p w:rsidR="00B75190" w:rsidRPr="003A1D64" w:rsidRDefault="003D4A67" w:rsidP="007B494F">
      <w:pPr>
        <w:tabs>
          <w:tab w:val="left" w:pos="1440"/>
        </w:tabs>
        <w:spacing w:before="80" w:after="80"/>
        <w:ind w:left="540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3A1D64">
        <w:rPr>
          <w:rFonts w:ascii="Angsana New" w:hAnsi="Angsana New"/>
          <w:b/>
          <w:bCs/>
          <w:sz w:val="32"/>
          <w:szCs w:val="32"/>
        </w:rPr>
        <w:t>6.7</w:t>
      </w:r>
      <w:r w:rsidR="00B75190" w:rsidRPr="003A1D64">
        <w:rPr>
          <w:rFonts w:ascii="Angsana New" w:hAnsi="Angsana New"/>
          <w:b/>
          <w:bCs/>
          <w:sz w:val="32"/>
          <w:szCs w:val="32"/>
        </w:rPr>
        <w:tab/>
      </w:r>
      <w:r w:rsidR="00B75190" w:rsidRPr="003A1D64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</w:p>
    <w:p w:rsidR="003F396C" w:rsidRPr="003A1D64" w:rsidRDefault="003F396C" w:rsidP="007B494F">
      <w:pPr>
        <w:spacing w:before="80" w:after="8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  <w:cs/>
        </w:rPr>
        <w:t>ก)</w:t>
      </w:r>
      <w:r w:rsidRPr="003A1D64">
        <w:rPr>
          <w:rFonts w:ascii="Angsana New" w:hAnsi="Angsana New"/>
          <w:sz w:val="32"/>
          <w:szCs w:val="32"/>
          <w:cs/>
        </w:rPr>
        <w:tab/>
        <w:t>เงินลงทุนในตราสารหนี้ที่จะครบกำหนดชำระในหนึ่งปี รวมทั้งที่จะถือจนครบกำหนดแสดงมูลค่าตามวิธีราคาทุนตัดจำหน่าย บริษัทฯตัดบัญชีส่วนเกิน/รับรู้ส่วนต่ำกว่ามูลค่าตราสารหนี้ตามอัตราดอกเบี้ยที่แท้จริง ซึ่งจำนวนที่ตัดจำหน่าย</w:t>
      </w:r>
      <w:r w:rsidRPr="003A1D64">
        <w:rPr>
          <w:rFonts w:ascii="Angsana New" w:hAnsi="Angsana New"/>
          <w:sz w:val="32"/>
          <w:szCs w:val="32"/>
        </w:rPr>
        <w:t>/</w:t>
      </w:r>
      <w:r w:rsidRPr="003A1D64">
        <w:rPr>
          <w:rFonts w:ascii="Angsana New" w:hAnsi="Angsana New"/>
          <w:sz w:val="32"/>
          <w:szCs w:val="32"/>
          <w:cs/>
        </w:rPr>
        <w:t>รับรู้นี้จะแสดงเป็นรายการปรับกับดอกเบี้ยรับ</w:t>
      </w:r>
    </w:p>
    <w:p w:rsidR="003F396C" w:rsidRPr="003A1D64" w:rsidRDefault="003F396C" w:rsidP="007B494F">
      <w:pPr>
        <w:spacing w:before="80" w:after="8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  <w:cs/>
        </w:rPr>
        <w:t>ข)</w:t>
      </w:r>
      <w:r w:rsidRPr="003A1D64">
        <w:rPr>
          <w:rFonts w:ascii="Angsana New" w:hAnsi="Angsana New"/>
          <w:sz w:val="32"/>
          <w:szCs w:val="32"/>
          <w:cs/>
        </w:rPr>
        <w:tab/>
        <w:t xml:space="preserve">เงินลงทุนในตราสารทุนที่ไม่อยู่ในความต้องการของตลาดถือเป็นเงินลงทุนทั่วไป ซึ่งแสดงในราคาทุนสุทธิจากค่าเผื่อการด้อยค่า (ถ้ามี)  </w:t>
      </w:r>
    </w:p>
    <w:p w:rsidR="003F396C" w:rsidRPr="003A1D64" w:rsidRDefault="003F396C" w:rsidP="007B494F">
      <w:pPr>
        <w:spacing w:before="80" w:after="8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  <w:cs/>
        </w:rPr>
        <w:t>ค</w:t>
      </w:r>
      <w:r w:rsidR="00AC0C85" w:rsidRPr="003A1D64">
        <w:rPr>
          <w:rFonts w:ascii="Angsana New" w:hAnsi="Angsana New"/>
          <w:sz w:val="32"/>
          <w:szCs w:val="32"/>
          <w:cs/>
        </w:rPr>
        <w:t>)</w:t>
      </w:r>
      <w:r w:rsidR="00AC0C85" w:rsidRPr="003A1D64">
        <w:rPr>
          <w:rFonts w:ascii="Angsana New" w:hAnsi="Angsana New"/>
          <w:sz w:val="32"/>
          <w:szCs w:val="32"/>
          <w:cs/>
        </w:rPr>
        <w:tab/>
        <w:t>เงินลงทุนในบริษัทย่อย</w:t>
      </w:r>
      <w:r w:rsidRPr="003A1D64">
        <w:rPr>
          <w:rFonts w:ascii="Angsana New" w:hAnsi="Angsana New"/>
          <w:sz w:val="32"/>
          <w:szCs w:val="32"/>
          <w:cs/>
        </w:rPr>
        <w:t>ที่แสดงอยู่ในงบการเงินเฉพาะกิจการแสดงมูลค่าตามวิธีราคาทุน</w:t>
      </w:r>
      <w:r w:rsidR="00AC333B" w:rsidRPr="003A1D64">
        <w:rPr>
          <w:rFonts w:ascii="Angsana New" w:hAnsi="Angsana New"/>
          <w:sz w:val="32"/>
          <w:szCs w:val="32"/>
          <w:cs/>
        </w:rPr>
        <w:t>สุทธิจากค่าเผื่อการด้อยค่า (ถ้ามี)</w:t>
      </w:r>
      <w:r w:rsidRPr="003A1D64">
        <w:rPr>
          <w:rFonts w:ascii="Angsana New" w:hAnsi="Angsana New"/>
          <w:sz w:val="32"/>
          <w:szCs w:val="32"/>
          <w:cs/>
        </w:rPr>
        <w:t xml:space="preserve"> </w:t>
      </w:r>
    </w:p>
    <w:p w:rsidR="00753182" w:rsidRPr="003A1D64" w:rsidRDefault="00F55D59" w:rsidP="00B91B3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  <w:cs/>
        </w:rPr>
        <w:lastRenderedPageBreak/>
        <w:t>บริษัทฯใช้วิธีถัวเฉลี่ยถ่วงน้ำหนักในการคำนวณต้นทุนของเงินลงทุน</w:t>
      </w:r>
    </w:p>
    <w:p w:rsidR="00F55D59" w:rsidRPr="003A1D64" w:rsidRDefault="00F55D59" w:rsidP="00B91B3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  <w:cs/>
        </w:rPr>
        <w:t>เมื่อมีการจำหน่ายเงินลงทุน ผลต่างระหว่างสิ่งตอบแทนสุทธิที่ได้รับกับมูลค่าตามบัญชีของเงินลงทุนจะถูกบันทึกในงบกำไรขาดทุน</w:t>
      </w:r>
    </w:p>
    <w:p w:rsidR="00223CAD" w:rsidRPr="003A1D64" w:rsidRDefault="003D4A67" w:rsidP="00B91B35">
      <w:pPr>
        <w:tabs>
          <w:tab w:val="left" w:pos="1440"/>
        </w:tabs>
        <w:spacing w:before="120" w:after="120"/>
        <w:ind w:left="540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3A1D64">
        <w:rPr>
          <w:rFonts w:ascii="Angsana New" w:hAnsi="Angsana New"/>
          <w:b/>
          <w:bCs/>
          <w:sz w:val="32"/>
          <w:szCs w:val="32"/>
        </w:rPr>
        <w:t>6.8</w:t>
      </w:r>
      <w:r w:rsidR="00223CAD" w:rsidRPr="003A1D64">
        <w:rPr>
          <w:rFonts w:ascii="Angsana New" w:hAnsi="Angsana New"/>
          <w:b/>
          <w:bCs/>
          <w:sz w:val="32"/>
          <w:szCs w:val="32"/>
        </w:rPr>
        <w:tab/>
      </w:r>
      <w:r w:rsidR="00223CAD" w:rsidRPr="003A1D64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3D4A67" w:rsidRPr="003A1D64" w:rsidRDefault="003D4A67" w:rsidP="00B91B3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  <w:cs/>
        </w:rPr>
        <w:t>บริษัทฯวัดมูลค่าเริ่มแรกของอสังหาริมทรัพย์เพื่อการลงทุนด้วยราคาทุนซึ่งรวมต้นทุนการทำรายการ หลังจากนั้น บริษัทฯจะวัดมูลค่าอสังหาริมทรัพย์เพื่อการลงทุนด้วยมูลค่ายุติธรรม บริษัทฯรับรู้ผลกำไรหรือขาดทุนที่เกิดขึ้นจากการเปลี่ยนแปลงมูลค่ายุติธรรมของอสังหาริมทรัพย์เพื่อการลงทุนใน</w:t>
      </w:r>
      <w:r w:rsidR="00BE44C6">
        <w:rPr>
          <w:rFonts w:ascii="Angsana New" w:hAnsi="Angsana New" w:hint="cs"/>
          <w:sz w:val="32"/>
          <w:szCs w:val="32"/>
          <w:cs/>
        </w:rPr>
        <w:t>งบ</w:t>
      </w:r>
      <w:r w:rsidRPr="003A1D64">
        <w:rPr>
          <w:rFonts w:ascii="Angsana New" w:hAnsi="Angsana New"/>
          <w:sz w:val="32"/>
          <w:szCs w:val="32"/>
          <w:cs/>
        </w:rPr>
        <w:t>กำไรขาดทุนในปีที่เกิดขึ้น</w:t>
      </w:r>
    </w:p>
    <w:p w:rsidR="003D4A67" w:rsidRPr="003A1D64" w:rsidRDefault="003D4A67" w:rsidP="00B91B3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  <w:cs/>
        </w:rPr>
        <w:t>บริษัทฯรับรู้ผลต่างระหว่างจำนวนเงินที่ได้รับสุทธิจากการจำหน่ายกับมูลค่าตามบัญชีของสินทรัพย์ใน</w:t>
      </w:r>
      <w:r w:rsidR="00BE44C6">
        <w:rPr>
          <w:rFonts w:ascii="Angsana New" w:hAnsi="Angsana New" w:hint="cs"/>
          <w:sz w:val="32"/>
          <w:szCs w:val="32"/>
          <w:cs/>
        </w:rPr>
        <w:t>งบ</w:t>
      </w:r>
      <w:r w:rsidRPr="003A1D64">
        <w:rPr>
          <w:rFonts w:ascii="Angsana New" w:hAnsi="Angsana New"/>
          <w:sz w:val="32"/>
          <w:szCs w:val="32"/>
          <w:cs/>
        </w:rPr>
        <w:t>กำไรขาดทุนในปีที่ตัดรายการอสังหาริมทรัพย์เพื่อการลงทุนออกจากบัญชี</w:t>
      </w:r>
    </w:p>
    <w:p w:rsidR="007064C0" w:rsidRPr="003A1D64" w:rsidRDefault="003D4A67" w:rsidP="00126B63">
      <w:pPr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A1D64">
        <w:rPr>
          <w:rFonts w:ascii="Angsana New" w:hAnsi="Angsana New"/>
          <w:b/>
          <w:bCs/>
          <w:sz w:val="32"/>
          <w:szCs w:val="32"/>
        </w:rPr>
        <w:t>6.9</w:t>
      </w:r>
      <w:r w:rsidR="00B75190" w:rsidRPr="003A1D64">
        <w:rPr>
          <w:rFonts w:ascii="Angsana New" w:hAnsi="Angsana New"/>
          <w:b/>
          <w:bCs/>
          <w:sz w:val="32"/>
          <w:szCs w:val="32"/>
        </w:rPr>
        <w:tab/>
      </w:r>
      <w:r w:rsidR="0056039C" w:rsidRPr="003A1D64">
        <w:rPr>
          <w:rFonts w:ascii="Angsana New" w:hAnsi="Angsana New"/>
          <w:b/>
          <w:bCs/>
          <w:sz w:val="32"/>
          <w:szCs w:val="32"/>
          <w:cs/>
        </w:rPr>
        <w:t xml:space="preserve">ที่ดิน </w:t>
      </w:r>
      <w:r w:rsidR="00B75190" w:rsidRPr="003A1D64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  <w:r w:rsidR="00AC21DF" w:rsidRPr="003A1D64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550090" w:rsidRPr="003A1D64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:rsidR="0075652A" w:rsidRPr="003A1D64" w:rsidRDefault="00B75190" w:rsidP="00126B63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</w:rPr>
        <w:tab/>
      </w:r>
      <w:r w:rsidR="0075652A" w:rsidRPr="003A1D64">
        <w:rPr>
          <w:rFonts w:ascii="Angsana New" w:hAnsi="Angsana New"/>
          <w:sz w:val="32"/>
          <w:szCs w:val="32"/>
          <w:cs/>
        </w:rPr>
        <w:t>ที่ดินแสดงมูลค่าตามราคา</w:t>
      </w:r>
      <w:r w:rsidR="00FC4130">
        <w:rPr>
          <w:rFonts w:ascii="Angsana New" w:hAnsi="Angsana New" w:hint="cs"/>
          <w:sz w:val="32"/>
          <w:szCs w:val="32"/>
          <w:cs/>
        </w:rPr>
        <w:t>ที่ตีใหม่</w:t>
      </w:r>
      <w:r w:rsidR="0075652A" w:rsidRPr="003A1D64">
        <w:rPr>
          <w:rFonts w:ascii="Angsana New" w:hAnsi="Angsana New"/>
          <w:sz w:val="32"/>
          <w:szCs w:val="32"/>
          <w:cs/>
        </w:rPr>
        <w:t xml:space="preserve"> อาคารและอุปกรณ์แสดงมูลค่าตามราคาทุน/ราคาที่ตีใหม่หักค่าเสื่อมราคาสะสม และค่าเผื่อการด้อยค่าของสินทรัพย์ </w:t>
      </w:r>
      <w:r w:rsidR="0075652A" w:rsidRPr="003A1D64">
        <w:rPr>
          <w:rFonts w:ascii="Angsana New" w:hAnsi="Angsana New"/>
          <w:sz w:val="32"/>
          <w:szCs w:val="32"/>
        </w:rPr>
        <w:t>(</w:t>
      </w:r>
      <w:r w:rsidR="0075652A" w:rsidRPr="003A1D64">
        <w:rPr>
          <w:rFonts w:ascii="Angsana New" w:hAnsi="Angsana New"/>
          <w:sz w:val="32"/>
          <w:szCs w:val="32"/>
          <w:cs/>
        </w:rPr>
        <w:t>ถ้ามี</w:t>
      </w:r>
      <w:r w:rsidR="0075652A" w:rsidRPr="003A1D64">
        <w:rPr>
          <w:rFonts w:ascii="Angsana New" w:hAnsi="Angsana New"/>
          <w:sz w:val="32"/>
          <w:szCs w:val="32"/>
        </w:rPr>
        <w:t xml:space="preserve">) </w:t>
      </w:r>
    </w:p>
    <w:p w:rsidR="0075652A" w:rsidRPr="003A1D64" w:rsidRDefault="0075652A" w:rsidP="00126B63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</w:rPr>
        <w:tab/>
      </w:r>
      <w:r w:rsidRPr="003A1D64">
        <w:rPr>
          <w:rFonts w:ascii="Angsana New" w:hAnsi="Angsana New"/>
          <w:sz w:val="32"/>
          <w:szCs w:val="32"/>
          <w:cs/>
        </w:rPr>
        <w:t>บริษัทฯบันทึกมูลค่าเริ่มแรกของ</w:t>
      </w:r>
      <w:r w:rsidR="00FC4130">
        <w:rPr>
          <w:rFonts w:ascii="Angsana New" w:hAnsi="Angsana New" w:hint="cs"/>
          <w:sz w:val="32"/>
          <w:szCs w:val="32"/>
          <w:cs/>
        </w:rPr>
        <w:t>ที่ดินและ</w:t>
      </w:r>
      <w:r w:rsidRPr="003A1D64">
        <w:rPr>
          <w:rFonts w:ascii="Angsana New" w:hAnsi="Angsana New"/>
          <w:sz w:val="32"/>
          <w:szCs w:val="32"/>
          <w:cs/>
        </w:rPr>
        <w:t>อาคารในราคาทุน ณ วันที่ได้สินทรัพย์มา หลังจากนั้นบริษัทฯจัดให้มีการประเมินราคา</w:t>
      </w:r>
      <w:r w:rsidR="00FC4130">
        <w:rPr>
          <w:rFonts w:ascii="Angsana New" w:hAnsi="Angsana New" w:hint="cs"/>
          <w:sz w:val="32"/>
          <w:szCs w:val="32"/>
          <w:cs/>
        </w:rPr>
        <w:t>ที่ดินและ</w:t>
      </w:r>
      <w:r w:rsidRPr="003A1D64">
        <w:rPr>
          <w:rFonts w:ascii="Angsana New" w:hAnsi="Angsana New"/>
          <w:sz w:val="32"/>
          <w:szCs w:val="32"/>
          <w:cs/>
        </w:rPr>
        <w:t>อาคารโดยผู้ประเมินราคาอิสระและบันทึกสินทรัพย์ดังกล่าวในราคาที่ตีใหม่ ทั้งนี้บริษัทฯจัดให้มีการประเมินราคาสินทรัพย์ดังกล่าวเป็นครั้งคราวเพื่อมิให้ราคาตามบัญชี ณ วันสิ้นรอบระยะเวลารายงานแตกต่างจากมูลค่ายุติธรรมอย่างมีสาระสำคัญ</w:t>
      </w:r>
    </w:p>
    <w:p w:rsidR="0075652A" w:rsidRPr="003A1D64" w:rsidRDefault="0075652A" w:rsidP="00126B63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  <w:cs/>
        </w:rPr>
      </w:pPr>
      <w:r w:rsidRPr="003A1D64">
        <w:rPr>
          <w:rFonts w:ascii="Angsana New" w:hAnsi="Angsana New"/>
          <w:sz w:val="32"/>
          <w:szCs w:val="32"/>
        </w:rPr>
        <w:tab/>
      </w:r>
      <w:r w:rsidRPr="003A1D64">
        <w:rPr>
          <w:rFonts w:ascii="Angsana New" w:hAnsi="Angsana New"/>
          <w:sz w:val="32"/>
          <w:szCs w:val="32"/>
          <w:cs/>
        </w:rPr>
        <w:t xml:space="preserve">บริษัทฯบันทึกส่วนต่างซึ่งเกิดจากการตีราคาสินทรัพย์ดังต่อไปนี้ </w:t>
      </w:r>
    </w:p>
    <w:p w:rsidR="0075652A" w:rsidRPr="003A1D64" w:rsidRDefault="00827694" w:rsidP="008B0AB8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</w:rPr>
        <w:t>-</w:t>
      </w:r>
      <w:r w:rsidR="0075652A" w:rsidRPr="003A1D64">
        <w:rPr>
          <w:rFonts w:ascii="Angsana New" w:hAnsi="Angsana New"/>
          <w:sz w:val="32"/>
          <w:szCs w:val="32"/>
        </w:rPr>
        <w:tab/>
      </w:r>
      <w:r w:rsidR="0075652A" w:rsidRPr="003A1D64">
        <w:rPr>
          <w:rFonts w:ascii="Angsana New" w:hAnsi="Angsana New"/>
          <w:sz w:val="32"/>
          <w:szCs w:val="32"/>
          <w:cs/>
        </w:rPr>
        <w:t xml:space="preserve">บริษัทฯ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</w:t>
      </w:r>
      <w:r w:rsidR="0075652A" w:rsidRPr="003A1D64">
        <w:rPr>
          <w:rFonts w:ascii="Angsana New" w:hAnsi="Angsana New"/>
          <w:sz w:val="32"/>
          <w:szCs w:val="32"/>
        </w:rPr>
        <w:t>“</w:t>
      </w:r>
      <w:r w:rsidR="0075652A" w:rsidRPr="003A1D64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="0075652A" w:rsidRPr="003A1D64">
        <w:rPr>
          <w:rFonts w:ascii="Angsana New" w:hAnsi="Angsana New"/>
          <w:sz w:val="32"/>
          <w:szCs w:val="32"/>
        </w:rPr>
        <w:t xml:space="preserve">” </w:t>
      </w:r>
      <w:r w:rsidR="0075652A" w:rsidRPr="003A1D64">
        <w:rPr>
          <w:rFonts w:ascii="Angsana New" w:hAnsi="Angsana New"/>
          <w:sz w:val="32"/>
          <w:szCs w:val="32"/>
          <w:cs/>
        </w:rPr>
        <w:t xml:space="preserve">ในส่วนของผู้ถือหุ้น </w:t>
      </w:r>
      <w:r w:rsidR="00F55D59" w:rsidRPr="003A1D64">
        <w:rPr>
          <w:rFonts w:ascii="Angsana New" w:hAnsi="Angsana New"/>
          <w:sz w:val="32"/>
          <w:szCs w:val="32"/>
          <w:cs/>
        </w:rPr>
        <w:t xml:space="preserve">                             </w:t>
      </w:r>
      <w:r w:rsidR="0075652A" w:rsidRPr="003A1D64">
        <w:rPr>
          <w:rFonts w:ascii="Angsana New" w:hAnsi="Angsana New"/>
          <w:sz w:val="32"/>
          <w:szCs w:val="32"/>
          <w:cs/>
        </w:rPr>
        <w:t>อย่างไรก็ตาม หากสินทรัพย์นั้นเคยมีการตีราคาลดลงและบริษัทฯได้รับรู้ราคาที่ลดลงใน</w:t>
      </w:r>
      <w:r w:rsidR="00AC333B" w:rsidRPr="003A1D64">
        <w:rPr>
          <w:rFonts w:ascii="Angsana New" w:hAnsi="Angsana New"/>
          <w:sz w:val="32"/>
          <w:szCs w:val="32"/>
          <w:cs/>
        </w:rPr>
        <w:t>งบ</w:t>
      </w:r>
      <w:r w:rsidR="0075652A" w:rsidRPr="003A1D64">
        <w:rPr>
          <w:rFonts w:ascii="Angsana New" w:hAnsi="Angsana New"/>
          <w:sz w:val="32"/>
          <w:szCs w:val="32"/>
          <w:cs/>
        </w:rPr>
        <w:t>กำไรขาดทุนแล้ว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:rsidR="0075652A" w:rsidRPr="003A1D64" w:rsidRDefault="00827694" w:rsidP="00E64338">
      <w:pPr>
        <w:tabs>
          <w:tab w:val="left" w:pos="144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</w:rPr>
        <w:t>-</w:t>
      </w:r>
      <w:r w:rsidR="0075652A" w:rsidRPr="003A1D64">
        <w:rPr>
          <w:rFonts w:ascii="Angsana New" w:hAnsi="Angsana New"/>
          <w:sz w:val="32"/>
          <w:szCs w:val="32"/>
        </w:rPr>
        <w:tab/>
      </w:r>
      <w:r w:rsidR="0075652A" w:rsidRPr="003A1D64">
        <w:rPr>
          <w:rFonts w:ascii="Angsana New" w:hAnsi="Angsana New"/>
          <w:sz w:val="32"/>
          <w:szCs w:val="32"/>
          <w:cs/>
        </w:rPr>
        <w:t>บริษัทฯรับรู้ราคาตามบัญชีของสินทรัพย์ที่ลดลงจากการตีราคาใหม่ใน</w:t>
      </w:r>
      <w:r w:rsidR="00AC333B" w:rsidRPr="003A1D64">
        <w:rPr>
          <w:rFonts w:ascii="Angsana New" w:hAnsi="Angsana New"/>
          <w:sz w:val="32"/>
          <w:szCs w:val="32"/>
          <w:cs/>
        </w:rPr>
        <w:t>งบ</w:t>
      </w:r>
      <w:r w:rsidR="0075652A" w:rsidRPr="003A1D64">
        <w:rPr>
          <w:rFonts w:ascii="Angsana New" w:hAnsi="Angsana New"/>
          <w:sz w:val="32"/>
          <w:szCs w:val="32"/>
          <w:cs/>
        </w:rPr>
        <w:t xml:space="preserve">กำไรขาดทุน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="0075652A" w:rsidRPr="003A1D64">
        <w:rPr>
          <w:rFonts w:ascii="Angsana New" w:hAnsi="Angsana New"/>
          <w:sz w:val="32"/>
          <w:szCs w:val="32"/>
        </w:rPr>
        <w:t>“</w:t>
      </w:r>
      <w:r w:rsidR="0075652A" w:rsidRPr="003A1D64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="0075652A" w:rsidRPr="003A1D64">
        <w:rPr>
          <w:rFonts w:ascii="Angsana New" w:hAnsi="Angsana New"/>
          <w:sz w:val="32"/>
          <w:szCs w:val="32"/>
        </w:rPr>
        <w:t>”</w:t>
      </w:r>
      <w:r w:rsidR="0075652A" w:rsidRPr="003A1D64">
        <w:rPr>
          <w:rFonts w:ascii="Angsana New" w:hAnsi="Angsana New"/>
          <w:sz w:val="32"/>
          <w:szCs w:val="32"/>
          <w:cs/>
        </w:rPr>
        <w:t xml:space="preserve"> อยู่ในส่วนของผู้ถือหุ้น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</w:t>
      </w:r>
      <w:r w:rsidR="0075652A" w:rsidRPr="003A1D64">
        <w:rPr>
          <w:rFonts w:ascii="Angsana New" w:hAnsi="Angsana New"/>
          <w:sz w:val="32"/>
          <w:szCs w:val="32"/>
        </w:rPr>
        <w:t>“</w:t>
      </w:r>
      <w:r w:rsidR="0075652A" w:rsidRPr="003A1D64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="0075652A" w:rsidRPr="003A1D64">
        <w:rPr>
          <w:rFonts w:ascii="Angsana New" w:hAnsi="Angsana New"/>
          <w:sz w:val="32"/>
          <w:szCs w:val="32"/>
        </w:rPr>
        <w:t>”</w:t>
      </w:r>
    </w:p>
    <w:p w:rsidR="00BE44C6" w:rsidRDefault="00BE44C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75652A" w:rsidRPr="003A1D64" w:rsidRDefault="0075652A" w:rsidP="00E64338">
      <w:pPr>
        <w:tabs>
          <w:tab w:val="left" w:pos="1440"/>
        </w:tabs>
        <w:spacing w:before="120"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  <w:cs/>
        </w:rPr>
        <w:lastRenderedPageBreak/>
        <w:t>ค่าเสื่อมราคาของอาคารและอุปกรณ์คำนวณจากราคาทุนหรือราคาที่ตีใหม่ของสินทรัพย์โดยวิธีเส้นตรงตามอายุการให้ประโยชน์โดยประมาณดังนี้</w:t>
      </w:r>
    </w:p>
    <w:tbl>
      <w:tblPr>
        <w:tblStyle w:val="TableGrid"/>
        <w:tblW w:w="0" w:type="auto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1"/>
        <w:gridCol w:w="287"/>
        <w:gridCol w:w="2043"/>
        <w:gridCol w:w="360"/>
      </w:tblGrid>
      <w:tr w:rsidR="009E32D4" w:rsidRPr="003A1D64" w:rsidTr="00FC4130">
        <w:tc>
          <w:tcPr>
            <w:tcW w:w="3441" w:type="dxa"/>
          </w:tcPr>
          <w:p w:rsidR="009E32D4" w:rsidRPr="003A1D64" w:rsidRDefault="009E32D4" w:rsidP="00E6433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287" w:type="dxa"/>
          </w:tcPr>
          <w:p w:rsidR="009E32D4" w:rsidRPr="003A1D64" w:rsidRDefault="009E32D4" w:rsidP="00E64338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43" w:type="dxa"/>
          </w:tcPr>
          <w:p w:rsidR="009E32D4" w:rsidRPr="003A1D64" w:rsidRDefault="00DF677D" w:rsidP="00D8591D">
            <w:pPr>
              <w:tabs>
                <w:tab w:val="left" w:pos="945"/>
              </w:tabs>
              <w:ind w:right="-198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ab/>
            </w:r>
            <w:r w:rsidR="009E32D4" w:rsidRPr="003A1D64">
              <w:rPr>
                <w:rFonts w:ascii="Angsana New" w:hAnsi="Angsana New"/>
                <w:sz w:val="32"/>
                <w:szCs w:val="32"/>
              </w:rPr>
              <w:t>20</w:t>
            </w:r>
            <w:r w:rsidR="00D8591D" w:rsidRPr="003A1D6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FC4130">
              <w:rPr>
                <w:rFonts w:ascii="Angsana New" w:hAnsi="Angsana New" w:hint="cs"/>
                <w:sz w:val="32"/>
                <w:szCs w:val="32"/>
                <w:cs/>
              </w:rPr>
              <w:t xml:space="preserve">และ </w:t>
            </w:r>
            <w:r w:rsidR="00FC4130">
              <w:rPr>
                <w:rFonts w:ascii="Angsana New" w:hAnsi="Angsana New"/>
                <w:sz w:val="32"/>
                <w:szCs w:val="32"/>
              </w:rPr>
              <w:t>5</w:t>
            </w:r>
            <w:r w:rsidR="00D8591D" w:rsidRPr="003A1D64">
              <w:rPr>
                <w:rFonts w:ascii="Angsana New" w:hAnsi="Angsana New"/>
                <w:sz w:val="32"/>
                <w:szCs w:val="32"/>
                <w:cs/>
              </w:rPr>
              <w:t>0</w:t>
            </w:r>
          </w:p>
        </w:tc>
        <w:tc>
          <w:tcPr>
            <w:tcW w:w="360" w:type="dxa"/>
          </w:tcPr>
          <w:p w:rsidR="009E32D4" w:rsidRPr="003A1D64" w:rsidRDefault="009E32D4" w:rsidP="00E64338">
            <w:pPr>
              <w:tabs>
                <w:tab w:val="left" w:pos="145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9E32D4" w:rsidRPr="003A1D64" w:rsidTr="00FC4130">
        <w:tc>
          <w:tcPr>
            <w:tcW w:w="3441" w:type="dxa"/>
          </w:tcPr>
          <w:p w:rsidR="009E32D4" w:rsidRPr="003A1D64" w:rsidRDefault="009E32D4" w:rsidP="00E6433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ส่วนปรับปรุงที่ดิน</w:t>
            </w:r>
          </w:p>
        </w:tc>
        <w:tc>
          <w:tcPr>
            <w:tcW w:w="287" w:type="dxa"/>
          </w:tcPr>
          <w:p w:rsidR="009E32D4" w:rsidRPr="003A1D64" w:rsidRDefault="009E32D4" w:rsidP="00E64338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43" w:type="dxa"/>
          </w:tcPr>
          <w:p w:rsidR="009E32D4" w:rsidRPr="003A1D64" w:rsidRDefault="00DF677D" w:rsidP="00E64338">
            <w:pPr>
              <w:tabs>
                <w:tab w:val="left" w:pos="945"/>
              </w:tabs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ab/>
            </w:r>
            <w:r w:rsidR="009E32D4" w:rsidRPr="003A1D64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360" w:type="dxa"/>
          </w:tcPr>
          <w:p w:rsidR="009E32D4" w:rsidRPr="003A1D64" w:rsidRDefault="009E32D4" w:rsidP="00E64338">
            <w:pPr>
              <w:tabs>
                <w:tab w:val="left" w:pos="145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9E32D4" w:rsidRPr="003A1D64" w:rsidTr="00FC4130">
        <w:tc>
          <w:tcPr>
            <w:tcW w:w="3441" w:type="dxa"/>
          </w:tcPr>
          <w:p w:rsidR="009E32D4" w:rsidRPr="003A1D64" w:rsidRDefault="009E32D4" w:rsidP="00E6433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เครื่องจักรและอุปกรณ์ก่อสร้าง</w:t>
            </w:r>
          </w:p>
        </w:tc>
        <w:tc>
          <w:tcPr>
            <w:tcW w:w="287" w:type="dxa"/>
          </w:tcPr>
          <w:p w:rsidR="009E32D4" w:rsidRPr="003A1D64" w:rsidRDefault="009E32D4" w:rsidP="00E64338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43" w:type="dxa"/>
          </w:tcPr>
          <w:p w:rsidR="009E32D4" w:rsidRPr="003A1D64" w:rsidRDefault="00DF677D" w:rsidP="00E64338">
            <w:pPr>
              <w:tabs>
                <w:tab w:val="left" w:pos="945"/>
              </w:tabs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ab/>
            </w:r>
            <w:r w:rsidR="009E32D4" w:rsidRPr="003A1D64">
              <w:rPr>
                <w:rFonts w:ascii="Angsana New" w:hAnsi="Angsana New"/>
                <w:sz w:val="32"/>
                <w:szCs w:val="32"/>
              </w:rPr>
              <w:t>2 - 10</w:t>
            </w:r>
          </w:p>
        </w:tc>
        <w:tc>
          <w:tcPr>
            <w:tcW w:w="360" w:type="dxa"/>
          </w:tcPr>
          <w:p w:rsidR="009E32D4" w:rsidRPr="003A1D64" w:rsidRDefault="009E32D4" w:rsidP="00E64338">
            <w:pPr>
              <w:tabs>
                <w:tab w:val="left" w:pos="145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9E32D4" w:rsidRPr="003A1D64" w:rsidTr="00FC4130">
        <w:tc>
          <w:tcPr>
            <w:tcW w:w="3441" w:type="dxa"/>
          </w:tcPr>
          <w:p w:rsidR="009E32D4" w:rsidRPr="003A1D64" w:rsidRDefault="009E32D4" w:rsidP="00E6433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เครื่องตกแต่ง ติดตั้งและอุปกรณ์</w:t>
            </w:r>
          </w:p>
        </w:tc>
        <w:tc>
          <w:tcPr>
            <w:tcW w:w="287" w:type="dxa"/>
          </w:tcPr>
          <w:p w:rsidR="009E32D4" w:rsidRPr="003A1D64" w:rsidRDefault="009E32D4" w:rsidP="00E64338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43" w:type="dxa"/>
          </w:tcPr>
          <w:p w:rsidR="009E32D4" w:rsidRPr="003A1D64" w:rsidRDefault="00DF677D" w:rsidP="00E64338">
            <w:pPr>
              <w:tabs>
                <w:tab w:val="left" w:pos="945"/>
              </w:tabs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ab/>
            </w:r>
            <w:r w:rsidR="009E32D4" w:rsidRPr="003A1D64">
              <w:rPr>
                <w:rFonts w:ascii="Angsana New" w:hAnsi="Angsana New"/>
                <w:sz w:val="32"/>
                <w:szCs w:val="32"/>
              </w:rPr>
              <w:t>3 - 6</w:t>
            </w:r>
          </w:p>
        </w:tc>
        <w:tc>
          <w:tcPr>
            <w:tcW w:w="360" w:type="dxa"/>
          </w:tcPr>
          <w:p w:rsidR="009E32D4" w:rsidRPr="003A1D64" w:rsidRDefault="009E32D4" w:rsidP="00E64338">
            <w:pPr>
              <w:tabs>
                <w:tab w:val="left" w:pos="145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9E32D4" w:rsidRPr="003A1D64" w:rsidTr="00FC4130">
        <w:tc>
          <w:tcPr>
            <w:tcW w:w="3441" w:type="dxa"/>
          </w:tcPr>
          <w:p w:rsidR="009E32D4" w:rsidRPr="003A1D64" w:rsidRDefault="009E32D4" w:rsidP="00E6433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87" w:type="dxa"/>
          </w:tcPr>
          <w:p w:rsidR="009E32D4" w:rsidRPr="003A1D64" w:rsidRDefault="009E32D4" w:rsidP="00E64338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43" w:type="dxa"/>
          </w:tcPr>
          <w:p w:rsidR="009E32D4" w:rsidRPr="003A1D64" w:rsidRDefault="00DF677D" w:rsidP="00E64338">
            <w:pPr>
              <w:tabs>
                <w:tab w:val="left" w:pos="945"/>
              </w:tabs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ab/>
            </w:r>
            <w:r w:rsidR="009E32D4" w:rsidRPr="003A1D64">
              <w:rPr>
                <w:rFonts w:ascii="Angsana New" w:hAnsi="Angsana New"/>
                <w:sz w:val="32"/>
                <w:szCs w:val="32"/>
              </w:rPr>
              <w:t>3 - 6</w:t>
            </w:r>
          </w:p>
        </w:tc>
        <w:tc>
          <w:tcPr>
            <w:tcW w:w="360" w:type="dxa"/>
          </w:tcPr>
          <w:p w:rsidR="009E32D4" w:rsidRPr="003A1D64" w:rsidRDefault="009E32D4" w:rsidP="00E64338">
            <w:pPr>
              <w:tabs>
                <w:tab w:val="left" w:pos="145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:rsidR="00FE2318" w:rsidRPr="003A1D64" w:rsidRDefault="00753182" w:rsidP="0075318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  <w:cs/>
        </w:rPr>
        <w:t>บริษัทฯบันทึก</w:t>
      </w:r>
      <w:r w:rsidR="009F3869" w:rsidRPr="003A1D64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  <w:r w:rsidR="00B171A4" w:rsidRPr="003A1D64">
        <w:rPr>
          <w:rFonts w:ascii="Angsana New" w:hAnsi="Angsana New"/>
          <w:sz w:val="32"/>
          <w:szCs w:val="32"/>
        </w:rPr>
        <w:t xml:space="preserve"> </w:t>
      </w:r>
      <w:r w:rsidRPr="003A1D64">
        <w:rPr>
          <w:rFonts w:ascii="Angsana New" w:hAnsi="Angsana New"/>
          <w:sz w:val="32"/>
          <w:szCs w:val="32"/>
          <w:cs/>
        </w:rPr>
        <w:t>โดย</w:t>
      </w:r>
      <w:r w:rsidR="00F55D59" w:rsidRPr="003A1D64">
        <w:rPr>
          <w:rFonts w:ascii="Angsana New" w:hAnsi="Angsana New"/>
          <w:sz w:val="32"/>
          <w:szCs w:val="32"/>
          <w:cs/>
        </w:rPr>
        <w:t>บริษัทฯ</w:t>
      </w:r>
      <w:r w:rsidR="005F4CD0" w:rsidRPr="003A1D64">
        <w:rPr>
          <w:rFonts w:ascii="Angsana New" w:hAnsi="Angsana New"/>
          <w:sz w:val="32"/>
          <w:szCs w:val="32"/>
          <w:cs/>
        </w:rPr>
        <w:t>ไม่</w:t>
      </w:r>
      <w:r w:rsidR="0075652A" w:rsidRPr="003A1D64">
        <w:rPr>
          <w:rFonts w:ascii="Angsana New" w:hAnsi="Angsana New"/>
          <w:sz w:val="32"/>
          <w:szCs w:val="32"/>
          <w:cs/>
        </w:rPr>
        <w:t>มีการคิดค่าเสื่อมราคาสำหรับที่ดินและสินทรัพย์ระหว่าง</w:t>
      </w:r>
      <w:r w:rsidR="009E7AB7" w:rsidRPr="003A1D64">
        <w:rPr>
          <w:rFonts w:ascii="Angsana New" w:hAnsi="Angsana New"/>
          <w:sz w:val="32"/>
          <w:szCs w:val="32"/>
          <w:cs/>
        </w:rPr>
        <w:t>ก่อสร้างและ</w:t>
      </w:r>
      <w:r w:rsidR="0075652A" w:rsidRPr="003A1D64">
        <w:rPr>
          <w:rFonts w:ascii="Angsana New" w:hAnsi="Angsana New"/>
          <w:sz w:val="32"/>
          <w:szCs w:val="32"/>
          <w:cs/>
        </w:rPr>
        <w:t>ติดตั้ง</w:t>
      </w:r>
      <w:r w:rsidR="00F55D59" w:rsidRPr="003A1D64">
        <w:rPr>
          <w:rFonts w:ascii="Angsana New" w:hAnsi="Angsana New"/>
          <w:sz w:val="32"/>
          <w:szCs w:val="32"/>
          <w:cs/>
        </w:rPr>
        <w:t xml:space="preserve"> </w:t>
      </w:r>
    </w:p>
    <w:p w:rsidR="00742CDD" w:rsidRPr="003A1D64" w:rsidRDefault="00742CDD" w:rsidP="00FE231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pacing w:val="-4"/>
          <w:sz w:val="32"/>
          <w:szCs w:val="32"/>
          <w:cs/>
        </w:rPr>
        <w:t>บริษัทฯตัดรายการที่ดิน อาคาร และอุปกรณ์ออกจากบัญชี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</w:t>
      </w:r>
      <w:r w:rsidR="00AC333B" w:rsidRPr="003A1D64">
        <w:rPr>
          <w:rFonts w:ascii="Angsana New" w:hAnsi="Angsana New"/>
          <w:spacing w:val="-4"/>
          <w:sz w:val="32"/>
          <w:szCs w:val="32"/>
          <w:cs/>
        </w:rPr>
        <w:t>งบ</w:t>
      </w:r>
      <w:r w:rsidRPr="003A1D64">
        <w:rPr>
          <w:rFonts w:ascii="Angsana New" w:hAnsi="Angsana New"/>
          <w:spacing w:val="-4"/>
          <w:sz w:val="32"/>
          <w:szCs w:val="32"/>
          <w:cs/>
        </w:rPr>
        <w:t>กำไรขาดทุนเมื่อบริษัทฯตัดรายการสินทรัพย์นั้นออกจากบัญชี</w:t>
      </w:r>
    </w:p>
    <w:p w:rsidR="00162D7B" w:rsidRPr="003A1D64" w:rsidRDefault="003D4A67" w:rsidP="00E64338">
      <w:pPr>
        <w:tabs>
          <w:tab w:val="left" w:pos="1440"/>
        </w:tabs>
        <w:spacing w:before="120" w:after="120"/>
        <w:ind w:left="540" w:hanging="547"/>
        <w:rPr>
          <w:rFonts w:ascii="Angsana New" w:hAnsi="Angsana New"/>
          <w:b/>
          <w:bCs/>
          <w:sz w:val="32"/>
          <w:szCs w:val="32"/>
          <w:cs/>
        </w:rPr>
      </w:pPr>
      <w:r w:rsidRPr="003A1D64">
        <w:rPr>
          <w:rFonts w:ascii="Angsana New" w:hAnsi="Angsana New"/>
          <w:b/>
          <w:bCs/>
          <w:sz w:val="32"/>
          <w:szCs w:val="32"/>
        </w:rPr>
        <w:t>6.10</w:t>
      </w:r>
      <w:r w:rsidR="0075652A" w:rsidRPr="003A1D64">
        <w:rPr>
          <w:rFonts w:ascii="Angsana New" w:hAnsi="Angsana New"/>
          <w:b/>
          <w:bCs/>
          <w:sz w:val="32"/>
          <w:szCs w:val="32"/>
        </w:rPr>
        <w:tab/>
      </w:r>
      <w:r w:rsidR="00162D7B" w:rsidRPr="003A1D64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สินทรัพย์ไม่มีตัวตนและค่าตัดจำหน่าย</w:t>
      </w:r>
    </w:p>
    <w:p w:rsidR="00162D7B" w:rsidRPr="003A1D64" w:rsidRDefault="00162D7B" w:rsidP="00E6433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</w:rPr>
        <w:tab/>
      </w:r>
      <w:r w:rsidRPr="003A1D64">
        <w:rPr>
          <w:rFonts w:ascii="Angsana New" w:hAnsi="Angsana New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:rsidR="00162D7B" w:rsidRPr="003A1D64" w:rsidRDefault="00162D7B" w:rsidP="00E6433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</w:rPr>
        <w:tab/>
      </w:r>
      <w:r w:rsidR="00A96DCD">
        <w:rPr>
          <w:rFonts w:ascii="Angsana New" w:hAnsi="Angsana New" w:hint="cs"/>
          <w:sz w:val="32"/>
          <w:szCs w:val="32"/>
          <w:cs/>
        </w:rPr>
        <w:t>กลุ่ม</w:t>
      </w:r>
      <w:r w:rsidR="00A96DCD" w:rsidRPr="003A1D64">
        <w:rPr>
          <w:rFonts w:ascii="Angsana New" w:hAnsi="Angsana New"/>
          <w:sz w:val="32"/>
          <w:szCs w:val="32"/>
          <w:cs/>
        </w:rPr>
        <w:t>บริษัท</w:t>
      </w:r>
      <w:r w:rsidRPr="003A1D64">
        <w:rPr>
          <w:rFonts w:ascii="Angsana New" w:hAnsi="Angsana New"/>
          <w:sz w:val="32"/>
          <w:szCs w:val="32"/>
          <w:cs/>
        </w:rPr>
        <w:t xml:space="preserve"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A96DCD">
        <w:rPr>
          <w:rFonts w:ascii="Angsana New" w:hAnsi="Angsana New" w:hint="cs"/>
          <w:sz w:val="32"/>
          <w:szCs w:val="32"/>
          <w:cs/>
        </w:rPr>
        <w:t>กลุ่ม</w:t>
      </w:r>
      <w:r w:rsidR="00A96DCD" w:rsidRPr="003A1D64">
        <w:rPr>
          <w:rFonts w:ascii="Angsana New" w:hAnsi="Angsana New"/>
          <w:sz w:val="32"/>
          <w:szCs w:val="32"/>
          <w:cs/>
        </w:rPr>
        <w:t>บริษัท</w:t>
      </w:r>
      <w:r w:rsidRPr="003A1D64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 w:rsidR="00AC333B" w:rsidRPr="003A1D64">
        <w:rPr>
          <w:rFonts w:ascii="Angsana New" w:hAnsi="Angsana New"/>
          <w:sz w:val="32"/>
          <w:szCs w:val="32"/>
          <w:cs/>
        </w:rPr>
        <w:t>งบ</w:t>
      </w:r>
      <w:r w:rsidRPr="003A1D64">
        <w:rPr>
          <w:rFonts w:ascii="Angsana New" w:hAnsi="Angsana New"/>
          <w:sz w:val="32"/>
          <w:szCs w:val="32"/>
          <w:cs/>
        </w:rPr>
        <w:t>กำไรขาดทุน</w:t>
      </w:r>
    </w:p>
    <w:p w:rsidR="00162D7B" w:rsidRPr="003A1D64" w:rsidRDefault="00162D7B" w:rsidP="00E6433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</w:rPr>
        <w:tab/>
      </w:r>
      <w:r w:rsidRPr="003A1D64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</w:t>
      </w:r>
      <w:r w:rsidRPr="003A1D64">
        <w:rPr>
          <w:rFonts w:ascii="Angsana New" w:hAnsi="Angsana New"/>
          <w:sz w:val="32"/>
          <w:szCs w:val="32"/>
        </w:rPr>
        <w:t xml:space="preserve"> </w:t>
      </w:r>
      <w:r w:rsidRPr="003A1D64">
        <w:rPr>
          <w:rFonts w:ascii="Angsana New" w:hAnsi="Angsana New"/>
          <w:sz w:val="32"/>
          <w:szCs w:val="32"/>
          <w:cs/>
        </w:rPr>
        <w:t>ได้แก่ คอมพิวเตอร์ซอฟ</w:t>
      </w:r>
      <w:r w:rsidR="00FC4130">
        <w:rPr>
          <w:rFonts w:ascii="Angsana New" w:hAnsi="Angsana New" w:hint="cs"/>
          <w:sz w:val="32"/>
          <w:szCs w:val="32"/>
          <w:cs/>
        </w:rPr>
        <w:t>ต์</w:t>
      </w:r>
      <w:r w:rsidRPr="003A1D64">
        <w:rPr>
          <w:rFonts w:ascii="Angsana New" w:hAnsi="Angsana New"/>
          <w:sz w:val="32"/>
          <w:szCs w:val="32"/>
          <w:cs/>
        </w:rPr>
        <w:t>แวร์ ซึ่งมีอายุการให้ประโยชน์</w:t>
      </w:r>
      <w:r w:rsidR="00CC0349" w:rsidRPr="003A1D64">
        <w:rPr>
          <w:rFonts w:ascii="Angsana New" w:hAnsi="Angsana New"/>
          <w:sz w:val="32"/>
          <w:szCs w:val="32"/>
          <w:cs/>
        </w:rPr>
        <w:t>โดยประมาณ</w:t>
      </w:r>
      <w:r w:rsidR="00C51D07" w:rsidRPr="003A1D64">
        <w:rPr>
          <w:rFonts w:ascii="Angsana New" w:hAnsi="Angsana New"/>
          <w:sz w:val="32"/>
          <w:szCs w:val="32"/>
          <w:cs/>
        </w:rPr>
        <w:t xml:space="preserve"> </w:t>
      </w:r>
      <w:r w:rsidR="00956DE6" w:rsidRPr="003A1D64">
        <w:rPr>
          <w:rFonts w:ascii="Angsana New" w:hAnsi="Angsana New"/>
          <w:sz w:val="32"/>
          <w:szCs w:val="32"/>
        </w:rPr>
        <w:t>5</w:t>
      </w:r>
      <w:r w:rsidR="00C51D07" w:rsidRPr="003A1D64">
        <w:rPr>
          <w:rFonts w:ascii="Angsana New" w:hAnsi="Angsana New"/>
          <w:sz w:val="32"/>
          <w:szCs w:val="32"/>
          <w:cs/>
        </w:rPr>
        <w:t xml:space="preserve"> ปี และ</w:t>
      </w:r>
      <w:r w:rsidRPr="003A1D64">
        <w:rPr>
          <w:rFonts w:ascii="Angsana New" w:hAnsi="Angsana New"/>
          <w:sz w:val="32"/>
          <w:szCs w:val="32"/>
        </w:rPr>
        <w:t xml:space="preserve"> 10 </w:t>
      </w:r>
      <w:r w:rsidRPr="003A1D64">
        <w:rPr>
          <w:rFonts w:ascii="Angsana New" w:hAnsi="Angsana New"/>
          <w:sz w:val="32"/>
          <w:szCs w:val="32"/>
          <w:cs/>
        </w:rPr>
        <w:t>ปี</w:t>
      </w:r>
    </w:p>
    <w:p w:rsidR="0098745B" w:rsidRPr="003A1D64" w:rsidRDefault="003D4A67" w:rsidP="00E64338">
      <w:pPr>
        <w:tabs>
          <w:tab w:val="left" w:pos="1440"/>
        </w:tabs>
        <w:spacing w:before="120" w:after="120"/>
        <w:ind w:left="540" w:hanging="547"/>
        <w:rPr>
          <w:rFonts w:ascii="Angsana New" w:hAnsi="Angsana New"/>
          <w:b/>
          <w:bCs/>
          <w:sz w:val="32"/>
          <w:szCs w:val="32"/>
          <w:cs/>
        </w:rPr>
      </w:pPr>
      <w:r w:rsidRPr="003A1D64">
        <w:rPr>
          <w:rFonts w:ascii="Angsana New" w:hAnsi="Angsana New"/>
          <w:b/>
          <w:bCs/>
          <w:sz w:val="32"/>
          <w:szCs w:val="32"/>
        </w:rPr>
        <w:t>6.11</w:t>
      </w:r>
      <w:r w:rsidR="00162D7B" w:rsidRPr="003A1D64">
        <w:rPr>
          <w:rFonts w:ascii="Angsana New" w:hAnsi="Angsana New"/>
          <w:b/>
          <w:bCs/>
          <w:sz w:val="32"/>
          <w:szCs w:val="32"/>
        </w:rPr>
        <w:tab/>
      </w:r>
      <w:r w:rsidR="0098745B" w:rsidRPr="003A1D64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742CDD" w:rsidRPr="003A1D64" w:rsidRDefault="007064C0" w:rsidP="00E6433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</w:rPr>
        <w:tab/>
      </w:r>
      <w:r w:rsidR="00742CDD" w:rsidRPr="003A1D64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บุคคลหรือกิจการที่มีอำนาจควบคุมบริษัทฯ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:rsidR="0098745B" w:rsidRPr="003A1D64" w:rsidRDefault="00742CDD" w:rsidP="00E6433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</w:rPr>
        <w:tab/>
      </w:r>
      <w:r w:rsidRPr="003A1D64">
        <w:rPr>
          <w:rFonts w:ascii="Angsana New" w:hAnsi="Angsana New"/>
          <w:sz w:val="32"/>
          <w:szCs w:val="32"/>
          <w:cs/>
        </w:rPr>
        <w:t>นอกจากนี้</w:t>
      </w:r>
      <w:r w:rsidR="00FC4130">
        <w:rPr>
          <w:rFonts w:ascii="Angsana New" w:hAnsi="Angsana New" w:hint="cs"/>
          <w:sz w:val="32"/>
          <w:szCs w:val="32"/>
          <w:cs/>
        </w:rPr>
        <w:t xml:space="preserve"> </w:t>
      </w:r>
      <w:r w:rsidRPr="003A1D64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บุคคลหรือกิจการที่เกี่ยวข้องกันยังหมายรวมถึงบุคคล</w:t>
      </w:r>
      <w:r w:rsidR="00C51D07" w:rsidRPr="003A1D64">
        <w:rPr>
          <w:rFonts w:ascii="Angsana New" w:hAnsi="Angsana New"/>
          <w:sz w:val="32"/>
          <w:szCs w:val="32"/>
          <w:cs/>
        </w:rPr>
        <w:t>หรือกิจการ</w:t>
      </w:r>
      <w:r w:rsidRPr="003A1D64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:rsidR="00FC4130" w:rsidRDefault="00FC413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8745B" w:rsidRPr="003A1D64" w:rsidRDefault="003D4A67" w:rsidP="00E64338">
      <w:pPr>
        <w:tabs>
          <w:tab w:val="left" w:pos="14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3A1D64">
        <w:rPr>
          <w:rFonts w:ascii="Angsana New" w:hAnsi="Angsana New"/>
          <w:b/>
          <w:bCs/>
          <w:sz w:val="32"/>
          <w:szCs w:val="32"/>
        </w:rPr>
        <w:lastRenderedPageBreak/>
        <w:t>6.12</w:t>
      </w:r>
      <w:r w:rsidR="0098745B" w:rsidRPr="003A1D64">
        <w:rPr>
          <w:rFonts w:ascii="Angsana New" w:hAnsi="Angsana New"/>
          <w:b/>
          <w:bCs/>
          <w:sz w:val="32"/>
          <w:szCs w:val="32"/>
        </w:rPr>
        <w:tab/>
      </w:r>
      <w:r w:rsidR="0098745B" w:rsidRPr="003A1D64">
        <w:rPr>
          <w:rFonts w:ascii="Angsana New" w:hAnsi="Angsana New"/>
          <w:b/>
          <w:bCs/>
          <w:sz w:val="32"/>
          <w:szCs w:val="32"/>
          <w:cs/>
        </w:rPr>
        <w:t>สัญญาเช่าระยะยาว</w:t>
      </w:r>
    </w:p>
    <w:p w:rsidR="00742CDD" w:rsidRPr="003A1D64" w:rsidRDefault="00550090" w:rsidP="00E6433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3A1D64">
        <w:rPr>
          <w:rFonts w:ascii="Angsana New" w:hAnsi="Angsana New"/>
          <w:i/>
          <w:iCs/>
          <w:sz w:val="32"/>
          <w:szCs w:val="32"/>
        </w:rPr>
        <w:tab/>
      </w:r>
      <w:r w:rsidR="00742CDD" w:rsidRPr="003A1D64">
        <w:rPr>
          <w:rFonts w:ascii="Angsana New" w:hAnsi="Angsana New"/>
          <w:sz w:val="32"/>
          <w:szCs w:val="32"/>
          <w:cs/>
        </w:rPr>
        <w:t>สัญญาเช่าที่ดิน อาคาร และ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</w:t>
      </w:r>
      <w:r w:rsidR="00AC333B" w:rsidRPr="003A1D64">
        <w:rPr>
          <w:rFonts w:ascii="Angsana New" w:hAnsi="Angsana New"/>
          <w:sz w:val="32"/>
          <w:szCs w:val="32"/>
          <w:cs/>
        </w:rPr>
        <w:t>งบ</w:t>
      </w:r>
      <w:r w:rsidR="00742CDD" w:rsidRPr="003A1D64">
        <w:rPr>
          <w:rFonts w:ascii="Angsana New" w:hAnsi="Angsana New"/>
          <w:sz w:val="32"/>
          <w:szCs w:val="32"/>
          <w:cs/>
        </w:rPr>
        <w:t>กำไรขาดทุนตลอดอายุของสัญญาเช่า สินทรัพย์ที่ได้มาตามสัญญาเช่าการเงินจะคิดค่าเสื่อมราคาตลอดอายุการ</w:t>
      </w:r>
      <w:r w:rsidR="00CC0349" w:rsidRPr="003A1D64">
        <w:rPr>
          <w:rFonts w:ascii="Angsana New" w:hAnsi="Angsana New"/>
          <w:sz w:val="32"/>
          <w:szCs w:val="32"/>
          <w:cs/>
        </w:rPr>
        <w:t>ให้ประโยชน์</w:t>
      </w:r>
      <w:r w:rsidR="00742CDD" w:rsidRPr="003A1D64">
        <w:rPr>
          <w:rFonts w:ascii="Angsana New" w:hAnsi="Angsana New"/>
          <w:sz w:val="32"/>
          <w:szCs w:val="32"/>
          <w:cs/>
        </w:rPr>
        <w:t>ของสินทรัพย์ที่เช่า</w:t>
      </w:r>
    </w:p>
    <w:p w:rsidR="006808C4" w:rsidRPr="003A1D64" w:rsidRDefault="00742CDD" w:rsidP="0082769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</w:rPr>
        <w:tab/>
      </w:r>
      <w:r w:rsidRPr="003A1D64">
        <w:rPr>
          <w:rFonts w:ascii="Angsana New" w:hAnsi="Angsana New"/>
          <w:sz w:val="32"/>
          <w:szCs w:val="32"/>
          <w:cs/>
        </w:rPr>
        <w:t>สัญญาเช่าที่ดิน อาคาร และ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จำนวนเงินที่จ่ายตามสัญญาเช่าดำเนินงานรับรู้เป็นค่าใช้จ่ายใน</w:t>
      </w:r>
      <w:r w:rsidR="00AC333B" w:rsidRPr="003A1D64">
        <w:rPr>
          <w:rFonts w:ascii="Angsana New" w:hAnsi="Angsana New"/>
          <w:sz w:val="32"/>
          <w:szCs w:val="32"/>
          <w:cs/>
        </w:rPr>
        <w:t>งบ</w:t>
      </w:r>
      <w:r w:rsidRPr="003A1D64">
        <w:rPr>
          <w:rFonts w:ascii="Angsana New" w:hAnsi="Angsana New"/>
          <w:sz w:val="32"/>
          <w:szCs w:val="32"/>
          <w:cs/>
        </w:rPr>
        <w:t>กำไรขาดทุนตามวิธีเส้นตรงตลอดอายุของสัญญาเช่า</w:t>
      </w:r>
    </w:p>
    <w:p w:rsidR="002A4B72" w:rsidRPr="003A1D64" w:rsidRDefault="003D4A67" w:rsidP="00827694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3A1D64">
        <w:rPr>
          <w:rFonts w:ascii="Angsana New" w:hAnsi="Angsana New"/>
          <w:b/>
          <w:bCs/>
          <w:sz w:val="32"/>
          <w:szCs w:val="32"/>
        </w:rPr>
        <w:t>6.13</w:t>
      </w:r>
      <w:r w:rsidR="001F1C78" w:rsidRPr="003A1D64">
        <w:rPr>
          <w:rFonts w:ascii="Angsana New" w:hAnsi="Angsana New"/>
          <w:b/>
          <w:bCs/>
          <w:sz w:val="32"/>
          <w:szCs w:val="32"/>
        </w:rPr>
        <w:tab/>
      </w:r>
      <w:r w:rsidR="002A4B72" w:rsidRPr="003A1D64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:rsidR="009D6189" w:rsidRPr="003A1D64" w:rsidRDefault="009D6189" w:rsidP="00827694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รายการต่างๆของแต่ละกิจการที่รวมอยู่ในงบการเงินวัดมูลค่าด้วยสกุลเงินที่ใช้ในการดำเนินงานของแต่ละกิจการนั้น</w:t>
      </w:r>
    </w:p>
    <w:p w:rsidR="00742CDD" w:rsidRPr="003A1D64" w:rsidRDefault="00742CDD" w:rsidP="00827694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A1D64">
        <w:rPr>
          <w:rFonts w:ascii="Angsana New" w:hAnsi="Angsana New"/>
          <w:spacing w:val="-6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3A1D64">
        <w:rPr>
          <w:rFonts w:ascii="Angsana New" w:hAnsi="Angsana New"/>
          <w:spacing w:val="-6"/>
          <w:sz w:val="32"/>
          <w:szCs w:val="32"/>
        </w:rPr>
        <w:t xml:space="preserve"> </w:t>
      </w:r>
      <w:r w:rsidRPr="003A1D64">
        <w:rPr>
          <w:rFonts w:ascii="Angsana New" w:hAnsi="Angsana New"/>
          <w:spacing w:val="-6"/>
          <w:sz w:val="32"/>
          <w:szCs w:val="32"/>
          <w:cs/>
        </w:rPr>
        <w:t>ณ</w:t>
      </w:r>
      <w:r w:rsidRPr="003A1D64">
        <w:rPr>
          <w:rFonts w:ascii="Angsana New" w:hAnsi="Angsana New"/>
          <w:spacing w:val="-6"/>
          <w:sz w:val="32"/>
          <w:szCs w:val="32"/>
        </w:rPr>
        <w:t xml:space="preserve"> </w:t>
      </w:r>
      <w:r w:rsidRPr="003A1D64">
        <w:rPr>
          <w:rFonts w:ascii="Angsana New" w:hAnsi="Angsana New"/>
          <w:spacing w:val="-6"/>
          <w:sz w:val="32"/>
          <w:szCs w:val="32"/>
          <w:cs/>
        </w:rPr>
        <w:t>วันที่เกิดรายการ</w:t>
      </w:r>
      <w:r w:rsidRPr="003A1D64">
        <w:rPr>
          <w:rFonts w:ascii="Angsana New" w:hAnsi="Angsana New"/>
          <w:spacing w:val="-6"/>
          <w:sz w:val="32"/>
          <w:szCs w:val="32"/>
        </w:rPr>
        <w:t xml:space="preserve"> </w:t>
      </w:r>
      <w:r w:rsidRPr="003A1D64">
        <w:rPr>
          <w:rFonts w:ascii="Angsana New" w:hAnsi="Angsana New"/>
          <w:spacing w:val="-6"/>
          <w:sz w:val="32"/>
          <w:szCs w:val="32"/>
          <w:cs/>
        </w:rPr>
        <w:t>สินทรัพย์</w:t>
      </w:r>
      <w:r w:rsidRPr="003A1D64">
        <w:rPr>
          <w:rFonts w:ascii="Angsana New" w:hAnsi="Angsana New"/>
          <w:sz w:val="32"/>
          <w:szCs w:val="32"/>
          <w:cs/>
        </w:rPr>
        <w:t>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3A1D64">
        <w:rPr>
          <w:rFonts w:ascii="Angsana New" w:hAnsi="Angsana New"/>
          <w:sz w:val="32"/>
          <w:szCs w:val="32"/>
        </w:rPr>
        <w:t xml:space="preserve"> </w:t>
      </w:r>
      <w:r w:rsidRPr="003A1D64">
        <w:rPr>
          <w:rFonts w:ascii="Angsana New" w:hAnsi="Angsana New"/>
          <w:sz w:val="32"/>
          <w:szCs w:val="32"/>
          <w:cs/>
        </w:rPr>
        <w:t>ณ</w:t>
      </w:r>
      <w:r w:rsidRPr="003A1D64">
        <w:rPr>
          <w:rFonts w:ascii="Angsana New" w:hAnsi="Angsana New"/>
          <w:sz w:val="32"/>
          <w:szCs w:val="32"/>
        </w:rPr>
        <w:t xml:space="preserve"> </w:t>
      </w:r>
      <w:r w:rsidRPr="003A1D64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3A1D64">
        <w:rPr>
          <w:rFonts w:ascii="Angsana New" w:hAnsi="Angsana New"/>
          <w:sz w:val="32"/>
          <w:szCs w:val="32"/>
        </w:rPr>
        <w:t xml:space="preserve"> </w:t>
      </w:r>
    </w:p>
    <w:p w:rsidR="002E05A8" w:rsidRPr="003A1D64" w:rsidRDefault="00742CDD" w:rsidP="0082769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:rsidR="00FF7D2E" w:rsidRPr="003A1D64" w:rsidRDefault="003D4A67" w:rsidP="00827694">
      <w:pPr>
        <w:tabs>
          <w:tab w:val="left" w:pos="14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3A1D64">
        <w:rPr>
          <w:rFonts w:ascii="Angsana New" w:hAnsi="Angsana New"/>
          <w:b/>
          <w:bCs/>
          <w:sz w:val="32"/>
          <w:szCs w:val="32"/>
        </w:rPr>
        <w:t>6.14</w:t>
      </w:r>
      <w:r w:rsidR="00011E5C" w:rsidRPr="003A1D64">
        <w:rPr>
          <w:rFonts w:ascii="Angsana New" w:hAnsi="Angsana New"/>
          <w:b/>
          <w:bCs/>
          <w:sz w:val="32"/>
          <w:szCs w:val="32"/>
        </w:rPr>
        <w:tab/>
      </w:r>
      <w:r w:rsidR="00FF7D2E" w:rsidRPr="003A1D64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</w:t>
      </w:r>
    </w:p>
    <w:p w:rsidR="004B029F" w:rsidRPr="003A1D64" w:rsidRDefault="004B029F" w:rsidP="00827694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3A1D64">
        <w:rPr>
          <w:rFonts w:ascii="Angsana New" w:hAnsi="Angsana New"/>
          <w:sz w:val="32"/>
          <w:szCs w:val="32"/>
          <w:cs/>
        </w:rPr>
        <w:t>ทุกวันสิ้นรอบระยะเวลารายงาน บริษัทฯจะทำการประเมินการด้อยค่าของที่ดิน อาคารและอุปกรณ์ของบริษัทฯหากมีข้อบ่งชี้ว่าสินทรัพย์ดังกล่าวอาจด้อยค่า บริษัทฯ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:rsidR="004B029F" w:rsidRPr="003A1D64" w:rsidRDefault="004B029F" w:rsidP="00827694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  <w:cs/>
        </w:rPr>
        <w:t>บริษัทฯจะรับรู้รายการขาดทุนจากการด้อยค่าใน</w:t>
      </w:r>
      <w:r w:rsidR="00AC333B" w:rsidRPr="003A1D64">
        <w:rPr>
          <w:rFonts w:ascii="Angsana New" w:hAnsi="Angsana New"/>
          <w:sz w:val="32"/>
          <w:szCs w:val="32"/>
          <w:cs/>
        </w:rPr>
        <w:t>งบ</w:t>
      </w:r>
      <w:r w:rsidRPr="003A1D64">
        <w:rPr>
          <w:rFonts w:ascii="Angsana New" w:hAnsi="Angsana New"/>
          <w:sz w:val="32"/>
          <w:szCs w:val="32"/>
          <w:cs/>
        </w:rPr>
        <w:t>กำไรขาดทุน ยกเว้นในกรณีที่</w:t>
      </w:r>
      <w:r w:rsidR="00FC4130">
        <w:rPr>
          <w:rFonts w:ascii="Angsana New" w:hAnsi="Angsana New" w:hint="cs"/>
          <w:sz w:val="32"/>
          <w:szCs w:val="32"/>
          <w:cs/>
        </w:rPr>
        <w:t>ที่ดินและ</w:t>
      </w:r>
      <w:r w:rsidRPr="003A1D64">
        <w:rPr>
          <w:rFonts w:ascii="Angsana New" w:hAnsi="Angsana New"/>
          <w:sz w:val="32"/>
          <w:szCs w:val="32"/>
          <w:cs/>
        </w:rPr>
        <w:t>อาคารซึ่งใช้วิธีการตีราคาใหม่และได้บันทึกส่วนเกินทุนจากการตีราคาใหม่ไว้ในส่วนของผู้ถือหุ้น ขาดทุนจากการด้อยค่าจะรับรู้ในส่วนของผู้ถือหุ้นไม่เกินไปกว่าส่วนเกินทุนจากการตีราคาที่เคยบันทึกไว้</w:t>
      </w:r>
    </w:p>
    <w:p w:rsidR="00FC4130" w:rsidRDefault="00FC4130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:rsidR="009D35E3" w:rsidRPr="003A1D64" w:rsidRDefault="004B029F" w:rsidP="00827694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A1D64">
        <w:rPr>
          <w:rFonts w:ascii="Angsana New" w:hAnsi="Angsana New"/>
          <w:spacing w:val="-4"/>
          <w:sz w:val="32"/>
          <w:szCs w:val="32"/>
          <w:cs/>
        </w:rPr>
        <w:lastRenderedPageBreak/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3A1D64">
        <w:rPr>
          <w:rFonts w:ascii="Angsana New" w:hAnsi="Angsana New"/>
          <w:spacing w:val="-4"/>
          <w:sz w:val="32"/>
          <w:szCs w:val="32"/>
        </w:rPr>
        <w:t xml:space="preserve"> </w:t>
      </w:r>
      <w:r w:rsidRPr="003A1D64">
        <w:rPr>
          <w:rFonts w:ascii="Angsana New" w:hAnsi="Angsana New"/>
          <w:spacing w:val="-4"/>
          <w:sz w:val="32"/>
          <w:szCs w:val="32"/>
          <w:cs/>
        </w:rPr>
        <w:t>บริษัทฯจะประมาณมูลค่าที่คาดว่าจะได้รับคืนของสินทรัพย์นั้น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Pr="003A1D64">
        <w:rPr>
          <w:rFonts w:ascii="Angsana New" w:hAnsi="Angsana New"/>
          <w:spacing w:val="-4"/>
          <w:sz w:val="32"/>
          <w:szCs w:val="32"/>
        </w:rPr>
        <w:t xml:space="preserve"> </w:t>
      </w:r>
      <w:r w:rsidRPr="003A1D64">
        <w:rPr>
          <w:rFonts w:ascii="Angsana New" w:hAnsi="Angsana New"/>
          <w:spacing w:val="-4"/>
          <w:sz w:val="32"/>
          <w:szCs w:val="32"/>
          <w:cs/>
        </w:rPr>
        <w:t>บริษัทฯจะบันทึกกลับรายการผลขาดทุนจากการด้อยค่าของสินทรัพย์โดยรับรู้ไปยัง</w:t>
      </w:r>
      <w:r w:rsidR="00AC333B" w:rsidRPr="003A1D64">
        <w:rPr>
          <w:rFonts w:ascii="Angsana New" w:hAnsi="Angsana New"/>
          <w:spacing w:val="-4"/>
          <w:sz w:val="32"/>
          <w:szCs w:val="32"/>
          <w:cs/>
        </w:rPr>
        <w:t>งบ</w:t>
      </w:r>
      <w:r w:rsidRPr="003A1D64">
        <w:rPr>
          <w:rFonts w:ascii="Angsana New" w:hAnsi="Angsana New"/>
          <w:spacing w:val="-4"/>
          <w:sz w:val="32"/>
          <w:szCs w:val="32"/>
          <w:cs/>
        </w:rPr>
        <w:t>กำไรขาดทุนทันที เว้นแต่สินทรัพย์นั้นแสดงด้วยราคาที่ตีใหม่ 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:rsidR="001969D1" w:rsidRPr="003A1D64" w:rsidRDefault="003D4A67" w:rsidP="0082769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A1D64">
        <w:rPr>
          <w:rFonts w:ascii="Angsana New" w:hAnsi="Angsana New"/>
          <w:b/>
          <w:bCs/>
          <w:sz w:val="32"/>
          <w:szCs w:val="32"/>
        </w:rPr>
        <w:t>6.15</w:t>
      </w:r>
      <w:r w:rsidR="001969D1" w:rsidRPr="003A1D64">
        <w:rPr>
          <w:rFonts w:ascii="Angsana New" w:hAnsi="Angsana New"/>
          <w:b/>
          <w:bCs/>
          <w:sz w:val="32"/>
          <w:szCs w:val="32"/>
        </w:rPr>
        <w:tab/>
      </w:r>
      <w:r w:rsidR="001969D1" w:rsidRPr="003A1D64">
        <w:rPr>
          <w:rFonts w:ascii="Angsana New" w:hAnsi="Angsana New"/>
          <w:b/>
          <w:bCs/>
          <w:sz w:val="32"/>
          <w:szCs w:val="32"/>
          <w:cs/>
        </w:rPr>
        <w:t>ผลประโยชน์ของพนักงาน</w:t>
      </w:r>
    </w:p>
    <w:p w:rsidR="001969D1" w:rsidRPr="003A1D64" w:rsidRDefault="001969D1" w:rsidP="0082769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A1D64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3A1D64">
        <w:rPr>
          <w:rFonts w:ascii="Angsana New" w:hAnsi="Angsana New"/>
          <w:b/>
          <w:bCs/>
          <w:sz w:val="32"/>
          <w:szCs w:val="32"/>
          <w:cs/>
        </w:rPr>
        <w:t>ผลประโยชน์ระยะสั้นของพนักงาน</w:t>
      </w:r>
    </w:p>
    <w:p w:rsidR="001969D1" w:rsidRPr="003A1D64" w:rsidRDefault="009D6189" w:rsidP="0082769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</w:rPr>
        <w:tab/>
      </w:r>
      <w:r w:rsidR="00A96DCD">
        <w:rPr>
          <w:rFonts w:ascii="Angsana New" w:hAnsi="Angsana New" w:hint="cs"/>
          <w:sz w:val="32"/>
          <w:szCs w:val="32"/>
          <w:cs/>
        </w:rPr>
        <w:t>กลุ่ม</w:t>
      </w:r>
      <w:r w:rsidR="00A96DCD" w:rsidRPr="003A1D64">
        <w:rPr>
          <w:rFonts w:ascii="Angsana New" w:hAnsi="Angsana New"/>
          <w:sz w:val="32"/>
          <w:szCs w:val="32"/>
          <w:cs/>
        </w:rPr>
        <w:t>บริษัท</w:t>
      </w:r>
      <w:r w:rsidR="001969D1" w:rsidRPr="003A1D64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1969D1" w:rsidRPr="003A1D64" w:rsidRDefault="001969D1" w:rsidP="008276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A1D64">
        <w:rPr>
          <w:rFonts w:ascii="Angsana New" w:hAnsi="Angsana New"/>
          <w:i/>
          <w:iCs/>
          <w:sz w:val="32"/>
          <w:szCs w:val="32"/>
        </w:rPr>
        <w:tab/>
      </w:r>
      <w:r w:rsidRPr="003A1D64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</w:t>
      </w:r>
    </w:p>
    <w:p w:rsidR="001969D1" w:rsidRPr="003A1D64" w:rsidRDefault="001969D1" w:rsidP="008276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3A1D64">
        <w:rPr>
          <w:rFonts w:ascii="Angsana New" w:hAnsi="Angsana New"/>
          <w:i/>
          <w:iCs/>
          <w:sz w:val="32"/>
          <w:szCs w:val="32"/>
        </w:rPr>
        <w:tab/>
      </w:r>
      <w:r w:rsidRPr="003A1D64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:rsidR="001969D1" w:rsidRPr="003A1D64" w:rsidRDefault="001969D1" w:rsidP="008276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</w:rPr>
        <w:tab/>
      </w:r>
      <w:r w:rsidR="00563DA5" w:rsidRPr="003A1D64">
        <w:rPr>
          <w:rFonts w:ascii="Angsana New" w:hAnsi="Angsana New"/>
          <w:spacing w:val="-4"/>
          <w:sz w:val="32"/>
          <w:szCs w:val="32"/>
          <w:cs/>
        </w:rPr>
        <w:t>บริษัทฯ</w:t>
      </w:r>
      <w:r w:rsidRPr="003A1D64">
        <w:rPr>
          <w:rFonts w:ascii="Angsana New" w:hAnsi="Angsana New"/>
          <w:spacing w:val="-4"/>
          <w:sz w:val="32"/>
          <w:szCs w:val="32"/>
          <w:cs/>
        </w:rPr>
        <w:t>และพนักงานของบริษัทฯได้ร่วมกันจัดตั้งกองทุนสำรองเลี้ยงชีพ</w:t>
      </w:r>
      <w:r w:rsidRPr="003A1D64">
        <w:rPr>
          <w:rFonts w:ascii="Angsana New" w:hAnsi="Angsana New"/>
          <w:sz w:val="32"/>
          <w:szCs w:val="32"/>
          <w:cs/>
        </w:rPr>
        <w:t xml:space="preserve">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:rsidR="001969D1" w:rsidRPr="003A1D64" w:rsidRDefault="001969D1" w:rsidP="008276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3A1D64">
        <w:rPr>
          <w:rFonts w:ascii="Angsana New" w:hAnsi="Angsana New"/>
          <w:b/>
          <w:bCs/>
          <w:i/>
          <w:iCs/>
          <w:spacing w:val="-3"/>
          <w:sz w:val="22"/>
          <w:szCs w:val="22"/>
        </w:rPr>
        <w:tab/>
      </w:r>
      <w:r w:rsidRPr="003A1D64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โครงการผลประโยชน์หลังออกจากงาน</w:t>
      </w:r>
    </w:p>
    <w:p w:rsidR="001969D1" w:rsidRPr="003A1D64" w:rsidRDefault="001969D1" w:rsidP="008276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</w:rPr>
        <w:tab/>
      </w:r>
      <w:r w:rsidR="00A96DCD">
        <w:rPr>
          <w:rFonts w:ascii="Angsana New" w:hAnsi="Angsana New" w:hint="cs"/>
          <w:sz w:val="32"/>
          <w:szCs w:val="32"/>
          <w:cs/>
        </w:rPr>
        <w:t>กลุ่ม</w:t>
      </w:r>
      <w:r w:rsidR="00A96DCD" w:rsidRPr="003A1D64">
        <w:rPr>
          <w:rFonts w:ascii="Angsana New" w:hAnsi="Angsana New"/>
          <w:sz w:val="32"/>
          <w:szCs w:val="32"/>
          <w:cs/>
        </w:rPr>
        <w:t>บริษัท</w:t>
      </w:r>
      <w:r w:rsidRPr="003A1D64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ซึ่ง</w:t>
      </w:r>
      <w:r w:rsidR="00E66710">
        <w:rPr>
          <w:rFonts w:ascii="Angsana New" w:hAnsi="Angsana New"/>
          <w:sz w:val="32"/>
          <w:szCs w:val="32"/>
          <w:cs/>
        </w:rPr>
        <w:t>กลุ่มบริษัท</w:t>
      </w:r>
      <w:r w:rsidRPr="003A1D64">
        <w:rPr>
          <w:rFonts w:ascii="Angsana New" w:hAnsi="Angsana New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:rsidR="001969D1" w:rsidRPr="003A1D64" w:rsidRDefault="001969D1" w:rsidP="0082769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</w:rPr>
        <w:tab/>
      </w:r>
      <w:r w:rsidR="00A96DCD">
        <w:rPr>
          <w:rFonts w:ascii="Angsana New" w:hAnsi="Angsana New" w:hint="cs"/>
          <w:sz w:val="32"/>
          <w:szCs w:val="32"/>
          <w:cs/>
        </w:rPr>
        <w:t>กลุ่ม</w:t>
      </w:r>
      <w:r w:rsidR="00A96DCD" w:rsidRPr="003A1D64">
        <w:rPr>
          <w:rFonts w:ascii="Angsana New" w:hAnsi="Angsana New"/>
          <w:sz w:val="32"/>
          <w:szCs w:val="32"/>
          <w:cs/>
        </w:rPr>
        <w:t>บริษัท</w:t>
      </w:r>
      <w:r w:rsidRPr="003A1D64">
        <w:rPr>
          <w:rFonts w:ascii="Angsana New" w:hAnsi="Angsana New"/>
          <w:sz w:val="32"/>
          <w:szCs w:val="32"/>
          <w:cs/>
        </w:rPr>
        <w:t>คำนวณหนี้สินตามโครงการผล</w:t>
      </w:r>
      <w:r w:rsidR="00D56DC0" w:rsidRPr="003A1D64">
        <w:rPr>
          <w:rFonts w:ascii="Angsana New" w:hAnsi="Angsana New"/>
          <w:sz w:val="32"/>
          <w:szCs w:val="32"/>
          <w:cs/>
        </w:rPr>
        <w:t>ประโยชน์หลังออกจากงานของพนักงาน</w:t>
      </w:r>
      <w:r w:rsidRPr="003A1D64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3A1D64">
        <w:rPr>
          <w:rFonts w:ascii="Angsana New" w:hAnsi="Angsana New"/>
          <w:sz w:val="32"/>
          <w:szCs w:val="32"/>
        </w:rPr>
        <w:t>Projected Unit Credit Method)</w:t>
      </w:r>
      <w:r w:rsidRPr="003A1D64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</w:p>
    <w:p w:rsidR="001969D1" w:rsidRPr="003A1D64" w:rsidRDefault="001969D1" w:rsidP="0082769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</w:rPr>
        <w:tab/>
      </w:r>
      <w:r w:rsidRPr="003A1D64">
        <w:rPr>
          <w:rFonts w:ascii="Angsana New" w:hAnsi="Angsana New"/>
          <w:sz w:val="32"/>
          <w:szCs w:val="32"/>
          <w:cs/>
        </w:rPr>
        <w:t xml:space="preserve"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 </w:t>
      </w:r>
    </w:p>
    <w:p w:rsidR="008536B6" w:rsidRPr="003A1D64" w:rsidRDefault="008536B6" w:rsidP="008536B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</w:rPr>
        <w:tab/>
      </w:r>
      <w:r w:rsidRPr="003A1D64">
        <w:rPr>
          <w:rFonts w:ascii="Angsana New" w:hAnsi="Angsana New"/>
          <w:sz w:val="32"/>
          <w:szCs w:val="32"/>
          <w:cs/>
        </w:rPr>
        <w:t>ต้นทุนบริการในอดีตจะถูกรับรู้ทั้งจำนวนใน</w:t>
      </w:r>
      <w:r w:rsidR="00FC4130">
        <w:rPr>
          <w:rFonts w:ascii="Angsana New" w:hAnsi="Angsana New" w:hint="cs"/>
          <w:sz w:val="32"/>
          <w:szCs w:val="32"/>
          <w:cs/>
        </w:rPr>
        <w:t>งบ</w:t>
      </w:r>
      <w:r w:rsidRPr="003A1D64">
        <w:rPr>
          <w:rFonts w:ascii="Angsana New" w:hAnsi="Angsana New"/>
          <w:sz w:val="32"/>
          <w:szCs w:val="32"/>
          <w:cs/>
        </w:rPr>
        <w:t>กำไรขาดทุนทันทีที่มีการแก้ไขโครงการหรือลดขนาดโครงการ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:rsidR="001D54BC" w:rsidRDefault="001D54B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E11D91" w:rsidRPr="003A1D64" w:rsidRDefault="003D4A67" w:rsidP="0082769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A1D64">
        <w:rPr>
          <w:rFonts w:ascii="Angsana New" w:hAnsi="Angsana New"/>
          <w:b/>
          <w:bCs/>
          <w:sz w:val="32"/>
          <w:szCs w:val="32"/>
        </w:rPr>
        <w:lastRenderedPageBreak/>
        <w:t>6.16</w:t>
      </w:r>
      <w:r w:rsidR="00E11D91" w:rsidRPr="003A1D64">
        <w:rPr>
          <w:rFonts w:ascii="Angsana New" w:hAnsi="Angsana New"/>
          <w:b/>
          <w:bCs/>
          <w:sz w:val="32"/>
          <w:szCs w:val="32"/>
        </w:rPr>
        <w:tab/>
      </w:r>
      <w:r w:rsidR="00E11D91" w:rsidRPr="003A1D64">
        <w:rPr>
          <w:rFonts w:ascii="Angsana New" w:hAnsi="Angsana New"/>
          <w:b/>
          <w:bCs/>
          <w:sz w:val="32"/>
          <w:szCs w:val="32"/>
          <w:cs/>
        </w:rPr>
        <w:t>ประมาณการหนี้สิน</w:t>
      </w:r>
    </w:p>
    <w:p w:rsidR="00E11D91" w:rsidRPr="003A1D64" w:rsidRDefault="00E11D91" w:rsidP="0082769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</w:rPr>
        <w:tab/>
      </w:r>
      <w:r w:rsidR="00A96DCD">
        <w:rPr>
          <w:rFonts w:ascii="Angsana New" w:hAnsi="Angsana New" w:hint="cs"/>
          <w:sz w:val="32"/>
          <w:szCs w:val="32"/>
          <w:cs/>
        </w:rPr>
        <w:t>กลุ่ม</w:t>
      </w:r>
      <w:r w:rsidR="00A96DCD" w:rsidRPr="003A1D64">
        <w:rPr>
          <w:rFonts w:ascii="Angsana New" w:hAnsi="Angsana New"/>
          <w:sz w:val="32"/>
          <w:szCs w:val="32"/>
          <w:cs/>
        </w:rPr>
        <w:t>บริษัท</w:t>
      </w:r>
      <w:r w:rsidR="00EB7BFE" w:rsidRPr="003A1D64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E66710">
        <w:rPr>
          <w:rFonts w:ascii="Angsana New" w:hAnsi="Angsana New"/>
          <w:sz w:val="32"/>
          <w:szCs w:val="32"/>
          <w:cs/>
        </w:rPr>
        <w:t>กลุ่มบริษัท</w:t>
      </w:r>
      <w:r w:rsidR="00EB7BFE" w:rsidRPr="003A1D64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E66710">
        <w:rPr>
          <w:rFonts w:ascii="Angsana New" w:hAnsi="Angsana New"/>
          <w:sz w:val="32"/>
          <w:szCs w:val="32"/>
          <w:cs/>
        </w:rPr>
        <w:t>กลุ่มบริษัท</w:t>
      </w:r>
      <w:r w:rsidR="00EB7BFE" w:rsidRPr="003A1D64">
        <w:rPr>
          <w:rFonts w:ascii="Angsana New" w:hAnsi="Angsana New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  <w:r w:rsidRPr="003A1D64">
        <w:rPr>
          <w:rFonts w:ascii="Angsana New" w:hAnsi="Angsana New"/>
          <w:sz w:val="32"/>
          <w:szCs w:val="32"/>
          <w:cs/>
        </w:rPr>
        <w:t xml:space="preserve"> </w:t>
      </w:r>
    </w:p>
    <w:p w:rsidR="00E11D91" w:rsidRPr="003A1D64" w:rsidRDefault="003D4A67" w:rsidP="00827694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3A1D64">
        <w:rPr>
          <w:rFonts w:ascii="Angsana New" w:hAnsi="Angsana New"/>
          <w:b/>
          <w:bCs/>
          <w:sz w:val="32"/>
          <w:szCs w:val="32"/>
        </w:rPr>
        <w:t>6.17</w:t>
      </w:r>
      <w:r w:rsidR="00E11D91" w:rsidRPr="003A1D64">
        <w:rPr>
          <w:rFonts w:ascii="Angsana New" w:hAnsi="Angsana New"/>
          <w:b/>
          <w:bCs/>
          <w:sz w:val="32"/>
          <w:szCs w:val="32"/>
        </w:rPr>
        <w:tab/>
      </w:r>
      <w:r w:rsidR="00E11D91" w:rsidRPr="003A1D64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EB7BFE" w:rsidRPr="003A1D64" w:rsidRDefault="00EB7BFE" w:rsidP="008276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:rsidR="00EB7BFE" w:rsidRPr="003A1D64" w:rsidRDefault="00EB7BFE" w:rsidP="008276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A1D64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:rsidR="00EB7BFE" w:rsidRPr="003A1D64" w:rsidRDefault="00E66710" w:rsidP="008276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EB7BFE" w:rsidRPr="003A1D64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EB7BFE" w:rsidRPr="003A1D64" w:rsidRDefault="00EB7BFE" w:rsidP="008276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A1D64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EB7BFE" w:rsidRPr="003A1D64" w:rsidRDefault="00A96DCD" w:rsidP="008276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Pr="003A1D64">
        <w:rPr>
          <w:rFonts w:ascii="Angsana New" w:hAnsi="Angsana New"/>
          <w:sz w:val="32"/>
          <w:szCs w:val="32"/>
          <w:cs/>
        </w:rPr>
        <w:t>บริษัท</w:t>
      </w:r>
      <w:r w:rsidR="00EB7BFE" w:rsidRPr="003A1D64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EB7BFE" w:rsidRPr="003A1D64" w:rsidRDefault="00E66710" w:rsidP="008276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EB7BFE" w:rsidRPr="003A1D64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EB7BFE" w:rsidRPr="003A1D64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EB7BFE" w:rsidRPr="003A1D64" w:rsidRDefault="00A96DCD" w:rsidP="008276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Pr="003A1D64">
        <w:rPr>
          <w:rFonts w:ascii="Angsana New" w:hAnsi="Angsana New"/>
          <w:sz w:val="32"/>
          <w:szCs w:val="32"/>
          <w:cs/>
        </w:rPr>
        <w:t>บริษัท</w:t>
      </w:r>
      <w:r w:rsidR="00EB7BFE" w:rsidRPr="003A1D64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หากมีความเป็นไปได้ค่อนข้างแน่ว่า</w:t>
      </w:r>
      <w:r w:rsidR="00E66710">
        <w:rPr>
          <w:rFonts w:ascii="Angsana New" w:hAnsi="Angsana New"/>
          <w:sz w:val="32"/>
          <w:szCs w:val="32"/>
          <w:cs/>
        </w:rPr>
        <w:t>กลุ่มบริษัท</w:t>
      </w:r>
      <w:r w:rsidR="00EB7BFE" w:rsidRPr="003A1D64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C40442" w:rsidRPr="003A1D64" w:rsidRDefault="00A96DCD" w:rsidP="00827694">
      <w:pPr>
        <w:spacing w:before="120" w:after="120"/>
        <w:ind w:left="547" w:right="-45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Pr="003A1D64">
        <w:rPr>
          <w:rFonts w:ascii="Angsana New" w:hAnsi="Angsana New"/>
          <w:sz w:val="32"/>
          <w:szCs w:val="32"/>
          <w:cs/>
        </w:rPr>
        <w:t>บริษัท</w:t>
      </w:r>
      <w:r w:rsidR="00EB7BFE" w:rsidRPr="003A1D64">
        <w:rPr>
          <w:rFonts w:ascii="Angsana New" w:hAnsi="Angsana New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:rsidR="001D54BC" w:rsidRDefault="001D54B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C0C85" w:rsidRPr="003A1D64" w:rsidRDefault="003D4A67" w:rsidP="00827694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A1D64">
        <w:rPr>
          <w:rFonts w:ascii="Angsana New" w:hAnsi="Angsana New"/>
          <w:b/>
          <w:bCs/>
          <w:sz w:val="32"/>
          <w:szCs w:val="32"/>
        </w:rPr>
        <w:lastRenderedPageBreak/>
        <w:t>6.18</w:t>
      </w:r>
      <w:r w:rsidR="00AC0C85" w:rsidRPr="003A1D64">
        <w:rPr>
          <w:rFonts w:ascii="Angsana New" w:hAnsi="Angsana New"/>
          <w:b/>
          <w:bCs/>
          <w:sz w:val="32"/>
          <w:szCs w:val="32"/>
        </w:rPr>
        <w:tab/>
      </w:r>
      <w:r w:rsidR="00AC0C85" w:rsidRPr="003A1D64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:rsidR="00AC0C85" w:rsidRPr="003A1D64" w:rsidRDefault="00AC0C85" w:rsidP="00CC0349">
      <w:pPr>
        <w:spacing w:before="120" w:after="120"/>
        <w:ind w:left="600" w:right="-36" w:hanging="600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</w:rPr>
        <w:tab/>
      </w:r>
      <w:r w:rsidRPr="003A1D64">
        <w:rPr>
          <w:rFonts w:ascii="Angsana New" w:hAnsi="Angsana New"/>
          <w:sz w:val="32"/>
          <w:szCs w:val="32"/>
          <w:cs/>
        </w:rPr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A96DCD">
        <w:rPr>
          <w:rFonts w:ascii="Angsana New" w:hAnsi="Angsana New" w:hint="cs"/>
          <w:sz w:val="32"/>
          <w:szCs w:val="32"/>
          <w:cs/>
        </w:rPr>
        <w:t>กลุ่ม</w:t>
      </w:r>
      <w:r w:rsidR="00A96DCD" w:rsidRPr="003A1D64">
        <w:rPr>
          <w:rFonts w:ascii="Angsana New" w:hAnsi="Angsana New"/>
          <w:sz w:val="32"/>
          <w:szCs w:val="32"/>
          <w:cs/>
        </w:rPr>
        <w:t>บริษัท</w:t>
      </w:r>
      <w:r w:rsidRPr="003A1D64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</w:t>
      </w:r>
      <w:r w:rsidRPr="003A1D64">
        <w:rPr>
          <w:rFonts w:ascii="Angsana New" w:hAnsi="Angsana New"/>
          <w:spacing w:val="-4"/>
          <w:sz w:val="32"/>
          <w:szCs w:val="32"/>
          <w:cs/>
        </w:rPr>
        <w:t>ด้วยมูลค่ายุติธรรม</w:t>
      </w:r>
      <w:r w:rsidRPr="003A1D64">
        <w:rPr>
          <w:rFonts w:ascii="Angsana New" w:hAnsi="Angsana New"/>
          <w:spacing w:val="-4"/>
          <w:sz w:val="32"/>
          <w:szCs w:val="32"/>
        </w:rPr>
        <w:t xml:space="preserve"> </w:t>
      </w:r>
      <w:r w:rsidRPr="003A1D64">
        <w:rPr>
          <w:rFonts w:ascii="Angsana New" w:hAnsi="Angsana New"/>
          <w:spacing w:val="-4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</w:t>
      </w:r>
      <w:r w:rsidRPr="003A1D64">
        <w:rPr>
          <w:rFonts w:ascii="Angsana New" w:hAnsi="Angsana New"/>
          <w:sz w:val="32"/>
          <w:szCs w:val="32"/>
          <w:cs/>
        </w:rPr>
        <w:t xml:space="preserve">หรือไม่สามารถหาราคาเสนอซื้อขายในตลาดที่มีสภาพคล่องได้ </w:t>
      </w:r>
      <w:r w:rsidR="00A96DCD">
        <w:rPr>
          <w:rFonts w:ascii="Angsana New" w:hAnsi="Angsana New" w:hint="cs"/>
          <w:sz w:val="32"/>
          <w:szCs w:val="32"/>
          <w:cs/>
        </w:rPr>
        <w:t>กลุ่ม</w:t>
      </w:r>
      <w:r w:rsidR="00A96DCD" w:rsidRPr="003A1D64">
        <w:rPr>
          <w:rFonts w:ascii="Angsana New" w:hAnsi="Angsana New"/>
          <w:sz w:val="32"/>
          <w:szCs w:val="32"/>
          <w:cs/>
        </w:rPr>
        <w:t>บริษัท</w:t>
      </w:r>
      <w:r w:rsidRPr="003A1D64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AC0C85" w:rsidRPr="003A1D64" w:rsidRDefault="00AC0C85" w:rsidP="00FC4130">
      <w:pPr>
        <w:tabs>
          <w:tab w:val="left" w:pos="900"/>
          <w:tab w:val="left" w:pos="2160"/>
          <w:tab w:val="left" w:pos="2866"/>
        </w:tabs>
        <w:spacing w:before="120" w:after="120"/>
        <w:ind w:left="600" w:right="-36" w:hanging="600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</w:rPr>
        <w:tab/>
      </w:r>
      <w:r w:rsidRPr="003A1D64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162D7B" w:rsidRPr="003A1D64">
        <w:rPr>
          <w:rFonts w:ascii="Angsana New" w:hAnsi="Angsana New"/>
          <w:sz w:val="32"/>
          <w:szCs w:val="32"/>
          <w:cs/>
        </w:rPr>
        <w:t>แบ่ง</w:t>
      </w:r>
      <w:r w:rsidRPr="003A1D64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:rsidR="00AC0C85" w:rsidRPr="003A1D64" w:rsidRDefault="00AC0C85" w:rsidP="00FC4130">
      <w:pPr>
        <w:tabs>
          <w:tab w:val="left" w:pos="1620"/>
          <w:tab w:val="left" w:pos="2880"/>
        </w:tabs>
        <w:spacing w:before="120" w:after="120"/>
        <w:ind w:left="1426" w:right="-36" w:hanging="864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  <w:cs/>
        </w:rPr>
        <w:t xml:space="preserve">ระดับ </w:t>
      </w:r>
      <w:r w:rsidRPr="003A1D64">
        <w:rPr>
          <w:rFonts w:ascii="Angsana New" w:hAnsi="Angsana New"/>
          <w:sz w:val="32"/>
          <w:szCs w:val="32"/>
        </w:rPr>
        <w:t xml:space="preserve">1 </w:t>
      </w:r>
      <w:r w:rsidRPr="003A1D64">
        <w:rPr>
          <w:rFonts w:ascii="Angsana New" w:hAnsi="Angsana New"/>
          <w:sz w:val="32"/>
          <w:szCs w:val="32"/>
        </w:rPr>
        <w:tab/>
      </w:r>
      <w:r w:rsidRPr="003A1D64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AC0C85" w:rsidRPr="003A1D64" w:rsidRDefault="00AC0C85" w:rsidP="00FC4130">
      <w:pPr>
        <w:tabs>
          <w:tab w:val="left" w:pos="1620"/>
          <w:tab w:val="left" w:pos="2880"/>
        </w:tabs>
        <w:spacing w:before="120" w:after="120"/>
        <w:ind w:left="1426" w:right="-36" w:hanging="864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  <w:cs/>
        </w:rPr>
        <w:t xml:space="preserve">ระดับ </w:t>
      </w:r>
      <w:r w:rsidRPr="003A1D64">
        <w:rPr>
          <w:rFonts w:ascii="Angsana New" w:hAnsi="Angsana New"/>
          <w:sz w:val="32"/>
          <w:szCs w:val="32"/>
        </w:rPr>
        <w:t>2</w:t>
      </w:r>
      <w:r w:rsidRPr="003A1D64">
        <w:rPr>
          <w:rFonts w:ascii="Angsana New" w:hAnsi="Angsana New"/>
          <w:sz w:val="32"/>
          <w:szCs w:val="32"/>
        </w:rPr>
        <w:tab/>
      </w:r>
      <w:r w:rsidRPr="003A1D64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AC0C85" w:rsidRPr="003A1D64" w:rsidRDefault="00AC0C85" w:rsidP="00FC4130">
      <w:pPr>
        <w:tabs>
          <w:tab w:val="left" w:pos="1620"/>
        </w:tabs>
        <w:spacing w:before="120" w:after="120"/>
        <w:ind w:left="1426" w:hanging="864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  <w:cs/>
        </w:rPr>
        <w:t xml:space="preserve">ระดับ </w:t>
      </w:r>
      <w:r w:rsidRPr="003A1D64">
        <w:rPr>
          <w:rFonts w:ascii="Angsana New" w:hAnsi="Angsana New"/>
          <w:sz w:val="32"/>
          <w:szCs w:val="32"/>
        </w:rPr>
        <w:t>3</w:t>
      </w:r>
      <w:r w:rsidRPr="003A1D64">
        <w:rPr>
          <w:rFonts w:ascii="Angsana New" w:hAnsi="Angsana New"/>
          <w:sz w:val="32"/>
          <w:szCs w:val="32"/>
        </w:rPr>
        <w:tab/>
      </w:r>
      <w:r w:rsidRPr="003A1D64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3A1D64">
        <w:rPr>
          <w:rFonts w:ascii="Angsana New" w:hAnsi="Angsana New"/>
          <w:sz w:val="32"/>
          <w:szCs w:val="32"/>
        </w:rPr>
        <w:t xml:space="preserve"> </w:t>
      </w:r>
      <w:r w:rsidRPr="003A1D64">
        <w:rPr>
          <w:rFonts w:ascii="Angsana New" w:hAnsi="Angsana New"/>
          <w:sz w:val="32"/>
          <w:szCs w:val="32"/>
          <w:cs/>
        </w:rPr>
        <w:t>เช่น ข้อมูลเกี่ยวกับกระแสเงิน</w:t>
      </w:r>
      <w:r w:rsidR="00CC0349" w:rsidRPr="003A1D64">
        <w:rPr>
          <w:rFonts w:ascii="Angsana New" w:hAnsi="Angsana New"/>
          <w:sz w:val="32"/>
          <w:szCs w:val="32"/>
          <w:cs/>
        </w:rPr>
        <w:t>สด</w:t>
      </w:r>
      <w:r w:rsidRPr="003A1D64">
        <w:rPr>
          <w:rFonts w:ascii="Angsana New" w:hAnsi="Angsana New"/>
          <w:sz w:val="32"/>
          <w:szCs w:val="32"/>
          <w:cs/>
        </w:rPr>
        <w:t>ในอนาคตที่กิจการประมาณขึ้น</w:t>
      </w:r>
    </w:p>
    <w:p w:rsidR="00AC0C85" w:rsidRPr="003A1D64" w:rsidRDefault="00AC0C85" w:rsidP="00FC4130">
      <w:pPr>
        <w:tabs>
          <w:tab w:val="left" w:pos="1620"/>
        </w:tabs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4B523A">
        <w:rPr>
          <w:rFonts w:ascii="Angsana New" w:hAnsi="Angsana New" w:hint="cs"/>
          <w:sz w:val="32"/>
          <w:szCs w:val="32"/>
          <w:cs/>
        </w:rPr>
        <w:t>กลุ่ม</w:t>
      </w:r>
      <w:r w:rsidR="004B523A" w:rsidRPr="003A1D64">
        <w:rPr>
          <w:rFonts w:ascii="Angsana New" w:hAnsi="Angsana New"/>
          <w:sz w:val="32"/>
          <w:szCs w:val="32"/>
          <w:cs/>
        </w:rPr>
        <w:t>บริษัท</w:t>
      </w:r>
      <w:r w:rsidRPr="003A1D64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3A1D64">
        <w:rPr>
          <w:rFonts w:ascii="Angsana New" w:hAnsi="Angsana New"/>
          <w:sz w:val="32"/>
          <w:szCs w:val="32"/>
        </w:rPr>
        <w:t xml:space="preserve"> </w:t>
      </w:r>
      <w:r w:rsidRPr="003A1D64">
        <w:rPr>
          <w:rFonts w:ascii="Angsana New" w:hAnsi="Angsana New"/>
          <w:sz w:val="32"/>
          <w:szCs w:val="32"/>
          <w:cs/>
        </w:rPr>
        <w:t>ณ</w:t>
      </w:r>
      <w:r w:rsidRPr="003A1D64">
        <w:rPr>
          <w:rFonts w:ascii="Angsana New" w:hAnsi="Angsana New"/>
          <w:sz w:val="32"/>
          <w:szCs w:val="32"/>
        </w:rPr>
        <w:t xml:space="preserve"> </w:t>
      </w:r>
      <w:r w:rsidRPr="003A1D64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:rsidR="00EB7BFE" w:rsidRPr="003A1D64" w:rsidRDefault="003D4A67" w:rsidP="00FC4130">
      <w:pPr>
        <w:tabs>
          <w:tab w:val="left" w:pos="6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A1D64">
        <w:rPr>
          <w:rFonts w:ascii="Angsana New" w:hAnsi="Angsana New"/>
          <w:b/>
          <w:bCs/>
          <w:sz w:val="32"/>
          <w:szCs w:val="32"/>
        </w:rPr>
        <w:t>7</w:t>
      </w:r>
      <w:r w:rsidR="00E11D91" w:rsidRPr="003A1D64">
        <w:rPr>
          <w:rFonts w:ascii="Angsana New" w:hAnsi="Angsana New"/>
          <w:b/>
          <w:bCs/>
          <w:sz w:val="32"/>
          <w:szCs w:val="32"/>
        </w:rPr>
        <w:t>.</w:t>
      </w:r>
      <w:r w:rsidR="00E11D91" w:rsidRPr="003A1D64">
        <w:rPr>
          <w:rFonts w:ascii="Angsana New" w:hAnsi="Angsana New"/>
          <w:b/>
          <w:bCs/>
          <w:sz w:val="32"/>
          <w:szCs w:val="32"/>
        </w:rPr>
        <w:tab/>
      </w:r>
      <w:r w:rsidR="00EB7BFE" w:rsidRPr="003A1D64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:rsidR="00EB7BFE" w:rsidRPr="003A1D64" w:rsidRDefault="00EB7BFE" w:rsidP="00FC4130">
      <w:pPr>
        <w:tabs>
          <w:tab w:val="left" w:pos="14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</w:rPr>
        <w:tab/>
      </w:r>
      <w:r w:rsidRPr="003A1D64">
        <w:rPr>
          <w:rFonts w:ascii="Angsana New" w:hAnsi="Angsana New"/>
          <w:sz w:val="32"/>
          <w:szCs w:val="32"/>
          <w:cs/>
        </w:rPr>
        <w:t xml:space="preserve"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</w:t>
      </w:r>
      <w:r w:rsidRPr="003A1D64">
        <w:rPr>
          <w:rFonts w:ascii="Angsana New" w:hAnsi="Angsana New"/>
          <w:sz w:val="32"/>
          <w:szCs w:val="32"/>
        </w:rPr>
        <w:t xml:space="preserve"> </w:t>
      </w:r>
      <w:r w:rsidRPr="003A1D64">
        <w:rPr>
          <w:rFonts w:ascii="Angsana New" w:hAnsi="Angsana New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:rsidR="007262E0" w:rsidRPr="003A1D64" w:rsidRDefault="007262E0" w:rsidP="00FC4130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3A1D64">
        <w:rPr>
          <w:rFonts w:ascii="Angsana New" w:hAnsi="Angsana New"/>
          <w:b/>
          <w:bCs/>
          <w:sz w:val="32"/>
          <w:szCs w:val="32"/>
        </w:rPr>
        <w:tab/>
      </w:r>
      <w:r w:rsidRPr="003A1D64">
        <w:rPr>
          <w:rFonts w:ascii="Angsana New" w:hAnsi="Angsana New"/>
          <w:b/>
          <w:bCs/>
          <w:sz w:val="32"/>
          <w:szCs w:val="32"/>
          <w:cs/>
        </w:rPr>
        <w:t>สัญญาก่อสร้าง</w:t>
      </w:r>
    </w:p>
    <w:p w:rsidR="003D4A67" w:rsidRPr="003A1D64" w:rsidRDefault="003D4A67" w:rsidP="00FC413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</w:rPr>
        <w:tab/>
      </w:r>
      <w:r w:rsidR="004B523A">
        <w:rPr>
          <w:rFonts w:ascii="Angsana New" w:hAnsi="Angsana New" w:hint="cs"/>
          <w:sz w:val="32"/>
          <w:szCs w:val="32"/>
          <w:cs/>
        </w:rPr>
        <w:t>กลุ่ม</w:t>
      </w:r>
      <w:r w:rsidR="004B523A" w:rsidRPr="003A1D64">
        <w:rPr>
          <w:rFonts w:ascii="Angsana New" w:hAnsi="Angsana New"/>
          <w:sz w:val="32"/>
          <w:szCs w:val="32"/>
          <w:cs/>
        </w:rPr>
        <w:t>บริษัท</w:t>
      </w:r>
      <w:r w:rsidRPr="003A1D64">
        <w:rPr>
          <w:rFonts w:ascii="Angsana New" w:hAnsi="Angsana New"/>
          <w:sz w:val="32"/>
          <w:szCs w:val="32"/>
          <w:cs/>
        </w:rPr>
        <w:t>รับรู้รายได้จากสัญญาก่อสร้างตลอดช่วงเวลาตามขั้นความสำเร็จของงาน ฝ่ายบริหารได้ใช้</w:t>
      </w:r>
      <w:r w:rsidR="001D54BC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3A1D64">
        <w:rPr>
          <w:rFonts w:ascii="Angsana New" w:hAnsi="Angsana New"/>
          <w:sz w:val="32"/>
          <w:szCs w:val="32"/>
          <w:cs/>
        </w:rPr>
        <w:t>ดุลยพินิจในการวัดระดับความก้าวหน้าของงานเพื่อให้สะท้อนถึงผลการปฏิบัติงานของกิจการตามภาระที่ต้องปฏิบัติให้เสร็จสิ้น โดยอ้างอิงข้อมูลจากวิศวกรหรือผู้ควบคุมโครงการและคำนึงถึงความเชี่ยวชาญและประสบการณ์ในอดีต</w:t>
      </w:r>
    </w:p>
    <w:p w:rsidR="001D54BC" w:rsidRDefault="001D54B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262E0" w:rsidRPr="003A1D64" w:rsidRDefault="007262E0" w:rsidP="00FC4130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3A1D64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3A1D64">
        <w:rPr>
          <w:rFonts w:ascii="Angsana New" w:hAnsi="Angsana New"/>
          <w:b/>
          <w:bCs/>
          <w:sz w:val="32"/>
          <w:szCs w:val="32"/>
          <w:cs/>
        </w:rPr>
        <w:t>ประมาณการต้นทุนโครงการก่อสร้าง</w:t>
      </w:r>
    </w:p>
    <w:p w:rsidR="007262E0" w:rsidRPr="003A1D64" w:rsidRDefault="007262E0" w:rsidP="00FC413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</w:rPr>
        <w:tab/>
      </w:r>
      <w:r w:rsidR="004B523A">
        <w:rPr>
          <w:rFonts w:ascii="Angsana New" w:hAnsi="Angsana New" w:hint="cs"/>
          <w:sz w:val="32"/>
          <w:szCs w:val="32"/>
          <w:cs/>
        </w:rPr>
        <w:t>กลุ่ม</w:t>
      </w:r>
      <w:r w:rsidR="004B523A" w:rsidRPr="003A1D64">
        <w:rPr>
          <w:rFonts w:ascii="Angsana New" w:hAnsi="Angsana New"/>
          <w:sz w:val="32"/>
          <w:szCs w:val="32"/>
          <w:cs/>
        </w:rPr>
        <w:t>บริษัท</w:t>
      </w:r>
      <w:r w:rsidRPr="003A1D64">
        <w:rPr>
          <w:rFonts w:ascii="Angsana New" w:hAnsi="Angsana New"/>
          <w:sz w:val="32"/>
          <w:szCs w:val="32"/>
          <w:cs/>
        </w:rPr>
        <w:t>ประมาณการต้นทุน</w:t>
      </w:r>
      <w:r w:rsidR="009F3BA2" w:rsidRPr="003A1D64">
        <w:rPr>
          <w:rFonts w:ascii="Angsana New" w:hAnsi="Angsana New"/>
          <w:sz w:val="32"/>
          <w:szCs w:val="32"/>
          <w:cs/>
        </w:rPr>
        <w:t>งาน</w:t>
      </w:r>
      <w:r w:rsidRPr="003A1D64">
        <w:rPr>
          <w:rFonts w:ascii="Angsana New" w:hAnsi="Angsana New"/>
          <w:sz w:val="32"/>
          <w:szCs w:val="32"/>
          <w:cs/>
        </w:rPr>
        <w:t xml:space="preserve">ก่อสร้างของแต่ละโครงการจากรายละเอียดของแบบก่อสร้างและนำมาคำนวณจำนวนและมูลค่าวัสดุก่อสร้างที่ต้องใช้ในโครงการดังกล่าว รวมถึงค่าแรง ค่าโสหุ้ย ที่ต้องใช้ในการให้บริการก่อสร้างจนเสร็จ ประกอบกับการพิจารณาถึงแนวโน้มของการเปลี่ยนแปลงราคาวัสดุก่อสร้าง ค่าแรง และค่าใช้จ่ายอื่น ๆ </w:t>
      </w:r>
      <w:r w:rsidR="004B523A">
        <w:rPr>
          <w:rFonts w:ascii="Angsana New" w:hAnsi="Angsana New" w:hint="cs"/>
          <w:sz w:val="32"/>
          <w:szCs w:val="32"/>
          <w:cs/>
        </w:rPr>
        <w:t>กลุ่ม</w:t>
      </w:r>
      <w:r w:rsidR="004B523A" w:rsidRPr="003A1D64">
        <w:rPr>
          <w:rFonts w:ascii="Angsana New" w:hAnsi="Angsana New"/>
          <w:sz w:val="32"/>
          <w:szCs w:val="32"/>
          <w:cs/>
        </w:rPr>
        <w:t>บริษัท</w:t>
      </w:r>
      <w:r w:rsidRPr="003A1D64">
        <w:rPr>
          <w:rFonts w:ascii="Angsana New" w:hAnsi="Angsana New"/>
          <w:sz w:val="32"/>
          <w:szCs w:val="32"/>
          <w:cs/>
        </w:rPr>
        <w:t>จะทำการทบทวนประมาณการต้นทุนอย่างสม่ำเสมอ และทุกคราวที่ต้นทุนที่เกิดขึ้นจริงแตกต่างจากประมาณการต้นทุนอย่างเป็นสาระสำคัญ</w:t>
      </w:r>
    </w:p>
    <w:p w:rsidR="007262E0" w:rsidRPr="003A1D64" w:rsidRDefault="009F3BA2" w:rsidP="008B0AB8">
      <w:pPr>
        <w:tabs>
          <w:tab w:val="left" w:pos="1440"/>
        </w:tabs>
        <w:spacing w:before="120" w:after="120"/>
        <w:ind w:left="540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3A1D64">
        <w:rPr>
          <w:rFonts w:ascii="Angsana New" w:hAnsi="Angsana New"/>
          <w:b/>
          <w:bCs/>
          <w:sz w:val="32"/>
          <w:szCs w:val="32"/>
          <w:cs/>
        </w:rPr>
        <w:t>ประมาณการ</w:t>
      </w:r>
      <w:r w:rsidR="007262E0" w:rsidRPr="003A1D64">
        <w:rPr>
          <w:rFonts w:ascii="Angsana New" w:hAnsi="Angsana New"/>
          <w:b/>
          <w:bCs/>
          <w:sz w:val="32"/>
          <w:szCs w:val="32"/>
          <w:cs/>
        </w:rPr>
        <w:t>ค่าใช้จ่ายสำหรับ</w:t>
      </w:r>
      <w:r w:rsidRPr="003A1D64">
        <w:rPr>
          <w:rFonts w:ascii="Angsana New" w:hAnsi="Angsana New"/>
          <w:b/>
          <w:bCs/>
          <w:sz w:val="32"/>
          <w:szCs w:val="32"/>
          <w:cs/>
        </w:rPr>
        <w:t>โครงการ</w:t>
      </w:r>
      <w:r w:rsidR="007262E0" w:rsidRPr="003A1D64">
        <w:rPr>
          <w:rFonts w:ascii="Angsana New" w:hAnsi="Angsana New"/>
          <w:b/>
          <w:bCs/>
          <w:sz w:val="32"/>
          <w:szCs w:val="32"/>
          <w:cs/>
        </w:rPr>
        <w:t>ก่อสร้าง</w:t>
      </w:r>
    </w:p>
    <w:p w:rsidR="007262E0" w:rsidRPr="003A1D64" w:rsidRDefault="007262E0" w:rsidP="008B0AB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</w:rPr>
        <w:tab/>
      </w:r>
      <w:r w:rsidRPr="003A1D64">
        <w:rPr>
          <w:rFonts w:ascii="Angsana New" w:hAnsi="Angsana New"/>
          <w:sz w:val="32"/>
          <w:szCs w:val="32"/>
          <w:cs/>
        </w:rPr>
        <w:t>ในการ</w:t>
      </w:r>
      <w:r w:rsidR="009F3BA2" w:rsidRPr="003A1D64">
        <w:rPr>
          <w:rFonts w:ascii="Angsana New" w:hAnsi="Angsana New"/>
          <w:sz w:val="32"/>
          <w:szCs w:val="32"/>
          <w:cs/>
        </w:rPr>
        <w:t>ประมาณการ</w:t>
      </w:r>
      <w:r w:rsidRPr="003A1D64">
        <w:rPr>
          <w:rFonts w:ascii="Angsana New" w:hAnsi="Angsana New"/>
          <w:sz w:val="32"/>
          <w:szCs w:val="32"/>
          <w:cs/>
        </w:rPr>
        <w:t>ค่าใช้จ่ายสำหรับ</w:t>
      </w:r>
      <w:r w:rsidR="009F3BA2" w:rsidRPr="003A1D64">
        <w:rPr>
          <w:rFonts w:ascii="Angsana New" w:hAnsi="Angsana New"/>
          <w:sz w:val="32"/>
          <w:szCs w:val="32"/>
          <w:cs/>
        </w:rPr>
        <w:t>โครงการ</w:t>
      </w:r>
      <w:r w:rsidRPr="003A1D64">
        <w:rPr>
          <w:rFonts w:ascii="Angsana New" w:hAnsi="Angsana New"/>
          <w:sz w:val="32"/>
          <w:szCs w:val="32"/>
          <w:cs/>
        </w:rPr>
        <w:t>ก่อสร้าง ฝ่ายบริหารได้ใช้ดุลยพินิจและข้อมูลต่างๆที่เกี่ยวข้องในการประมาณการผลขาดทุนที่คาดว่าจะเกิดขึ้นจากการรับประกันผลงานและการเรียกร้องค่าความเสียหายจากงานก่อสร้างตามสัญญา โดยอาศัยการประเมินสถานะของโครงการ การวิเคราะห์ข้อมูลค่าความเสียหายที่เกิดขึ้นจริงและข้อมูลสถิติในอดีต เป็นต้น อย่างไรก็ตาม การใช้ประมาณการและข้อสมมติฐานที่แตกต่างกันอาจมีผลต่อจำนวน</w:t>
      </w:r>
      <w:r w:rsidR="009F3BA2" w:rsidRPr="003A1D64">
        <w:rPr>
          <w:rFonts w:ascii="Angsana New" w:hAnsi="Angsana New"/>
          <w:sz w:val="32"/>
          <w:szCs w:val="32"/>
          <w:cs/>
        </w:rPr>
        <w:t>ประมาณการ</w:t>
      </w:r>
      <w:r w:rsidRPr="003A1D64">
        <w:rPr>
          <w:rFonts w:ascii="Angsana New" w:hAnsi="Angsana New"/>
          <w:sz w:val="32"/>
          <w:szCs w:val="32"/>
          <w:cs/>
        </w:rPr>
        <w:t>ค่าใช้จ่ายสำหรับ</w:t>
      </w:r>
      <w:r w:rsidR="009F3BA2" w:rsidRPr="003A1D64">
        <w:rPr>
          <w:rFonts w:ascii="Angsana New" w:hAnsi="Angsana New"/>
          <w:sz w:val="32"/>
          <w:szCs w:val="32"/>
          <w:cs/>
        </w:rPr>
        <w:t>โครงการ</w:t>
      </w:r>
      <w:r w:rsidRPr="003A1D64">
        <w:rPr>
          <w:rFonts w:ascii="Angsana New" w:hAnsi="Angsana New"/>
          <w:sz w:val="32"/>
          <w:szCs w:val="32"/>
          <w:cs/>
        </w:rPr>
        <w:t>ก่อสร้าง</w:t>
      </w:r>
    </w:p>
    <w:p w:rsidR="00E01C95" w:rsidRPr="003A1D64" w:rsidRDefault="00E01C95" w:rsidP="008B0AB8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3A1D64">
        <w:rPr>
          <w:rFonts w:ascii="Angsana New" w:hAnsi="Angsana New"/>
          <w:b/>
          <w:bCs/>
          <w:sz w:val="32"/>
          <w:szCs w:val="32"/>
        </w:rPr>
        <w:tab/>
      </w:r>
      <w:r w:rsidRPr="003A1D64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:rsidR="003046C6" w:rsidRPr="003A1D64" w:rsidRDefault="00E01C95" w:rsidP="008B0AB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</w:rPr>
        <w:tab/>
      </w:r>
      <w:r w:rsidR="00EF06F5" w:rsidRPr="003A1D64">
        <w:rPr>
          <w:rFonts w:ascii="Angsana New" w:hAnsi="Angsana New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้ดุลยพินิจในการประเมินเงื่อนไขและรายละเอียดของสัญญาเพื่อพิจารณาว่าบริษัทฯได้โอนหรือรับโอนความเสี่ยงและผลประโยชน์ในสินทรัพย์ที่เช่าดังกล่าวแล้วหรือไม่</w:t>
      </w:r>
    </w:p>
    <w:p w:rsidR="00E01C95" w:rsidRPr="003A1D64" w:rsidRDefault="00E01C95" w:rsidP="008B0AB8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3A1D64">
        <w:rPr>
          <w:rFonts w:ascii="Angsana New" w:hAnsi="Angsana New"/>
          <w:b/>
          <w:bCs/>
          <w:sz w:val="32"/>
          <w:szCs w:val="32"/>
        </w:rPr>
        <w:tab/>
      </w:r>
      <w:r w:rsidRPr="003A1D64">
        <w:rPr>
          <w:rFonts w:ascii="Angsana New" w:hAnsi="Angsana New"/>
          <w:b/>
          <w:bCs/>
          <w:sz w:val="32"/>
          <w:szCs w:val="32"/>
          <w:cs/>
        </w:rPr>
        <w:t>ค่าเผื่อหนี้สงสัยจะสูญของลูกหนี้</w:t>
      </w:r>
    </w:p>
    <w:p w:rsidR="003046C6" w:rsidRPr="003A1D64" w:rsidRDefault="00E01C95" w:rsidP="008B0AB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</w:rPr>
        <w:tab/>
      </w:r>
      <w:r w:rsidR="00EF06F5" w:rsidRPr="003A1D64">
        <w:rPr>
          <w:rFonts w:ascii="Angsana New" w:hAnsi="Angsana New"/>
          <w:sz w:val="32"/>
          <w:szCs w:val="32"/>
          <w:cs/>
        </w:rPr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:rsidR="005955D3" w:rsidRPr="003A1D64" w:rsidRDefault="00E01C95" w:rsidP="008B0AB8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3A1D64">
        <w:rPr>
          <w:rFonts w:ascii="Angsana New" w:hAnsi="Angsana New"/>
          <w:b/>
          <w:bCs/>
          <w:sz w:val="32"/>
          <w:szCs w:val="32"/>
        </w:rPr>
        <w:tab/>
      </w:r>
      <w:r w:rsidR="005955D3" w:rsidRPr="003A1D64">
        <w:rPr>
          <w:rFonts w:ascii="Angsana New" w:hAnsi="Angsana New"/>
          <w:b/>
          <w:bCs/>
          <w:sz w:val="32"/>
          <w:szCs w:val="32"/>
          <w:cs/>
        </w:rPr>
        <w:t>ค่าเผื่อการด้อยค่าของเงินลงทุน</w:t>
      </w:r>
    </w:p>
    <w:p w:rsidR="003046C6" w:rsidRPr="003A1D64" w:rsidRDefault="005955D3" w:rsidP="008B0AB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</w:rPr>
        <w:tab/>
      </w:r>
      <w:r w:rsidR="00EF06F5" w:rsidRPr="003A1D64">
        <w:rPr>
          <w:rFonts w:ascii="Angsana New" w:hAnsi="Angsana New"/>
          <w:sz w:val="32"/>
          <w:szCs w:val="32"/>
          <w:cs/>
        </w:rPr>
        <w:t>บริษัทฯจะตั้งค่าเผื่อการด้อยค่าของเงินลงทุนเมื่อมูลค่ายุติธรรมของเงินลงทุนดังกล่าวได้ลดลงอย่างมีสาระสำคัญและเป็นระยะเวลานานหรือเมื่อมีข้อบ่งชี้ของการด้อยค่า การที่จะสรุปว่าเงินลงทุนดังกล่าวได้ลดลงอย่างมีสาระสำคัญหรือเป็นระยะเวลานานหรือไม่นั้นจำเป็นต้องใช้ดุลยพินิจของฝ่ายบริหาร</w:t>
      </w:r>
    </w:p>
    <w:p w:rsidR="001D54BC" w:rsidRDefault="001D54B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E01C95" w:rsidRPr="003A1D64" w:rsidRDefault="00E01C95" w:rsidP="008B0AB8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3A1D64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15502B" w:rsidRPr="003A1D64">
        <w:rPr>
          <w:rFonts w:ascii="Angsana New" w:hAnsi="Angsana New"/>
          <w:b/>
          <w:bCs/>
          <w:sz w:val="32"/>
          <w:szCs w:val="32"/>
          <w:cs/>
        </w:rPr>
        <w:t xml:space="preserve">ที่ดิน </w:t>
      </w:r>
      <w:r w:rsidRPr="003A1D64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  <w:r w:rsidRPr="003A1D64">
        <w:rPr>
          <w:rFonts w:ascii="Angsana New" w:hAnsi="Angsana New"/>
          <w:b/>
          <w:bCs/>
          <w:sz w:val="32"/>
          <w:szCs w:val="32"/>
        </w:rPr>
        <w:t xml:space="preserve"> </w:t>
      </w:r>
      <w:r w:rsidRPr="003A1D64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:rsidR="00EF06F5" w:rsidRPr="003A1D64" w:rsidRDefault="00E01C95" w:rsidP="008B0AB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</w:rPr>
        <w:tab/>
      </w:r>
      <w:r w:rsidR="00EF06F5" w:rsidRPr="003A1D64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:rsidR="00EF06F5" w:rsidRPr="003A1D64" w:rsidRDefault="00EF06F5" w:rsidP="008B0AB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A1D64">
        <w:rPr>
          <w:rFonts w:ascii="Angsana New" w:hAnsi="Angsana New"/>
          <w:sz w:val="32"/>
          <w:szCs w:val="32"/>
        </w:rPr>
        <w:tab/>
      </w:r>
      <w:r w:rsidRPr="003A1D64">
        <w:rPr>
          <w:rFonts w:ascii="Angsana New" w:hAnsi="Angsana New"/>
          <w:sz w:val="32"/>
          <w:szCs w:val="32"/>
          <w:cs/>
        </w:rPr>
        <w:t>บริษัทฯแสดงมูลค่าของ</w:t>
      </w:r>
      <w:r w:rsidR="004B523A">
        <w:rPr>
          <w:rFonts w:ascii="Angsana New" w:hAnsi="Angsana New" w:hint="cs"/>
          <w:sz w:val="32"/>
          <w:szCs w:val="32"/>
          <w:cs/>
        </w:rPr>
        <w:t>ที่ดินและ</w:t>
      </w:r>
      <w:r w:rsidRPr="003A1D64">
        <w:rPr>
          <w:rFonts w:ascii="Angsana New" w:hAnsi="Angsana New"/>
          <w:sz w:val="32"/>
          <w:szCs w:val="32"/>
          <w:cs/>
        </w:rPr>
        <w:t>อาคารด้วยราคาที่ตีใหม่ ซึ่งราคาที่ตีใหม่นี้ได้ประเมินโดยผู้ประเมินราคาอิสระโดยใช้วิธี</w:t>
      </w:r>
      <w:r w:rsidR="004B523A">
        <w:rPr>
          <w:rFonts w:ascii="Angsana New" w:hAnsi="Angsana New" w:hint="cs"/>
          <w:sz w:val="32"/>
          <w:szCs w:val="32"/>
          <w:cs/>
        </w:rPr>
        <w:t>เปรียบเทียบราคาตลาดสำหรับที่ดินและวิธี</w:t>
      </w:r>
      <w:r w:rsidR="00475BAB" w:rsidRPr="003A1D64">
        <w:rPr>
          <w:rFonts w:ascii="Angsana New" w:hAnsi="Angsana New"/>
          <w:sz w:val="32"/>
          <w:szCs w:val="32"/>
          <w:cs/>
        </w:rPr>
        <w:t>มูลค่าต้น</w:t>
      </w:r>
      <w:r w:rsidR="00774037" w:rsidRPr="003A1D64">
        <w:rPr>
          <w:rFonts w:ascii="Angsana New" w:hAnsi="Angsana New"/>
          <w:sz w:val="32"/>
          <w:szCs w:val="32"/>
          <w:cs/>
        </w:rPr>
        <w:t>ทุน</w:t>
      </w:r>
      <w:r w:rsidR="00475BAB" w:rsidRPr="003A1D64">
        <w:rPr>
          <w:rFonts w:ascii="Angsana New" w:hAnsi="Angsana New"/>
          <w:sz w:val="32"/>
          <w:szCs w:val="32"/>
          <w:cs/>
        </w:rPr>
        <w:t>ทดแทนคงเหลือสุทธิ</w:t>
      </w:r>
      <w:r w:rsidR="004B523A">
        <w:rPr>
          <w:rFonts w:ascii="Angsana New" w:hAnsi="Angsana New" w:hint="cs"/>
          <w:sz w:val="32"/>
          <w:szCs w:val="32"/>
          <w:cs/>
        </w:rPr>
        <w:t>สำหรับอาคาร</w:t>
      </w:r>
      <w:r w:rsidRPr="003A1D64">
        <w:rPr>
          <w:rFonts w:ascii="Angsana New" w:hAnsi="Angsana New"/>
          <w:sz w:val="32"/>
          <w:szCs w:val="32"/>
          <w:cs/>
        </w:rPr>
        <w:t xml:space="preserve"> ซึ่งการประเมินมูลค่าดังกล่าวต้องอาศัยข้อสมมติฐานและการประมาณการบางประการ</w:t>
      </w:r>
    </w:p>
    <w:p w:rsidR="00E01C95" w:rsidRPr="003A1D64" w:rsidRDefault="00EF06F5" w:rsidP="008B0AB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</w:rPr>
        <w:t xml:space="preserve"> </w:t>
      </w:r>
      <w:r w:rsidRPr="003A1D64">
        <w:rPr>
          <w:rFonts w:ascii="Angsana New" w:hAnsi="Angsana New"/>
          <w:sz w:val="32"/>
          <w:szCs w:val="32"/>
        </w:rPr>
        <w:tab/>
      </w:r>
      <w:r w:rsidRPr="003A1D64">
        <w:rPr>
          <w:rFonts w:ascii="Angsana New" w:hAnsi="Angsana New"/>
          <w:sz w:val="32"/>
          <w:szCs w:val="32"/>
          <w:cs/>
        </w:rPr>
        <w:t>นอกจากนี้</w:t>
      </w:r>
      <w:r w:rsidRPr="003A1D64">
        <w:rPr>
          <w:rFonts w:ascii="Angsana New" w:hAnsi="Angsana New"/>
          <w:sz w:val="32"/>
          <w:szCs w:val="32"/>
        </w:rPr>
        <w:t xml:space="preserve"> </w:t>
      </w:r>
      <w:r w:rsidRPr="003A1D64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EF06F5" w:rsidRPr="003A1D64" w:rsidRDefault="00EF06F5" w:rsidP="00356214">
      <w:pPr>
        <w:spacing w:before="120" w:after="120" w:line="40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A1D64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:rsidR="00EF06F5" w:rsidRPr="003A1D64" w:rsidRDefault="004B523A" w:rsidP="00356214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Pr="003A1D64">
        <w:rPr>
          <w:rFonts w:ascii="Angsana New" w:hAnsi="Angsana New"/>
          <w:sz w:val="32"/>
          <w:szCs w:val="32"/>
          <w:cs/>
        </w:rPr>
        <w:t>บริษัท</w:t>
      </w:r>
      <w:r w:rsidR="00EF06F5" w:rsidRPr="003A1D64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3A1D64">
        <w:rPr>
          <w:rFonts w:ascii="Angsana New" w:hAnsi="Angsana New"/>
          <w:sz w:val="32"/>
          <w:szCs w:val="32"/>
          <w:cs/>
        </w:rPr>
        <w:t>บริษัท</w:t>
      </w:r>
      <w:r w:rsidR="00EF06F5" w:rsidRPr="003A1D64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D315B7">
        <w:rPr>
          <w:rFonts w:ascii="Angsana New" w:hAnsi="Angsana New" w:hint="cs"/>
          <w:sz w:val="32"/>
          <w:szCs w:val="32"/>
          <w:cs/>
        </w:rPr>
        <w:t xml:space="preserve">       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3A1D64">
        <w:rPr>
          <w:rFonts w:ascii="Angsana New" w:hAnsi="Angsana New"/>
          <w:sz w:val="32"/>
          <w:szCs w:val="32"/>
          <w:cs/>
        </w:rPr>
        <w:t>บริษัท</w:t>
      </w:r>
      <w:r w:rsidR="00EF06F5" w:rsidRPr="003A1D64">
        <w:rPr>
          <w:rFonts w:ascii="Angsana New" w:hAnsi="Angsana New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โดยพิจารณาถึงจำนวนกำไรทางภาษีที่คาดว่าจะเกิดในอนาคตในแต่ละช่วงเวลา</w:t>
      </w:r>
    </w:p>
    <w:p w:rsidR="00EF06F5" w:rsidRPr="003A1D64" w:rsidRDefault="00EF06F5" w:rsidP="00356214">
      <w:pPr>
        <w:spacing w:before="120" w:after="120" w:line="40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A1D64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:rsidR="00EF06F5" w:rsidRPr="003A1D64" w:rsidRDefault="00EF06F5" w:rsidP="00356214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  <w:cs/>
        </w:rPr>
        <w:t>หนี้สินตามโครงการผล</w:t>
      </w:r>
      <w:r w:rsidR="004D15B0" w:rsidRPr="003A1D64">
        <w:rPr>
          <w:rFonts w:ascii="Angsana New" w:hAnsi="Angsana New"/>
          <w:sz w:val="32"/>
          <w:szCs w:val="32"/>
          <w:cs/>
        </w:rPr>
        <w:t>ประโยชน์หลังออกจากงานของพนักงาน</w:t>
      </w:r>
      <w:r w:rsidRPr="003A1D64">
        <w:rPr>
          <w:rFonts w:ascii="Angsana New" w:hAnsi="Angsana New"/>
          <w:sz w:val="32"/>
          <w:szCs w:val="32"/>
          <w:cs/>
        </w:rPr>
        <w:t>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EF06F5" w:rsidRPr="003A1D64" w:rsidRDefault="00EF06F5" w:rsidP="00356214">
      <w:pPr>
        <w:spacing w:before="120" w:after="120" w:line="400" w:lineRule="exact"/>
        <w:ind w:left="547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 w:rsidRPr="003A1D64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:rsidR="00EF06F5" w:rsidRPr="003A1D64" w:rsidRDefault="00EF06F5" w:rsidP="00356214">
      <w:pPr>
        <w:spacing w:before="120" w:after="120" w:line="400" w:lineRule="exact"/>
        <w:ind w:left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  <w:cs/>
        </w:rPr>
        <w:t>บริษัทฯมีหนี้สินที่อาจจะเกิดขึ้นจากการถูกฟ้องร้องเรียกค่าเสียหาย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</w:t>
      </w:r>
      <w:r w:rsidR="00594731" w:rsidRPr="003A1D64">
        <w:rPr>
          <w:rFonts w:ascii="Angsana New" w:hAnsi="Angsana New"/>
          <w:sz w:val="32"/>
          <w:szCs w:val="32"/>
          <w:cs/>
        </w:rPr>
        <w:t>ประมาณการหนี้สินที่บริษัทฯได้บันทึกไว้ในบัญชีเพียงพอ อย่างไรก็ตาม ผลที่เกิดขึ้นจริงอาจแตกต่างไปจากที่ได้มีการประมาณการไว้</w:t>
      </w:r>
    </w:p>
    <w:p w:rsidR="001D54BC" w:rsidRDefault="001D54B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7338C" w:rsidRPr="003A1D64" w:rsidRDefault="009C7777" w:rsidP="001D54B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A1D64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57338C" w:rsidRPr="003A1D64">
        <w:rPr>
          <w:rFonts w:ascii="Angsana New" w:hAnsi="Angsana New"/>
          <w:b/>
          <w:bCs/>
          <w:sz w:val="32"/>
          <w:szCs w:val="32"/>
        </w:rPr>
        <w:t>.</w:t>
      </w:r>
      <w:r w:rsidR="0057338C" w:rsidRPr="003A1D64">
        <w:rPr>
          <w:rFonts w:ascii="Angsana New" w:hAnsi="Angsana New"/>
          <w:b/>
          <w:bCs/>
          <w:sz w:val="32"/>
          <w:szCs w:val="32"/>
        </w:rPr>
        <w:tab/>
      </w:r>
      <w:r w:rsidR="0057338C" w:rsidRPr="003A1D64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57338C" w:rsidRPr="003A1D64" w:rsidRDefault="0057338C" w:rsidP="001D54BC">
      <w:pPr>
        <w:tabs>
          <w:tab w:val="left" w:pos="14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</w:rPr>
        <w:tab/>
      </w:r>
      <w:r w:rsidRPr="003A1D64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D315B7">
        <w:rPr>
          <w:rFonts w:ascii="Angsana New" w:hAnsi="Angsana New" w:hint="cs"/>
          <w:sz w:val="32"/>
          <w:szCs w:val="32"/>
          <w:cs/>
        </w:rPr>
        <w:t>กลุ่ม</w:t>
      </w:r>
      <w:r w:rsidR="00D315B7" w:rsidRPr="003A1D64">
        <w:rPr>
          <w:rFonts w:ascii="Angsana New" w:hAnsi="Angsana New"/>
          <w:sz w:val="32"/>
          <w:szCs w:val="32"/>
          <w:cs/>
        </w:rPr>
        <w:t>บริษัท</w:t>
      </w:r>
      <w:r w:rsidRPr="003A1D64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</w:t>
      </w:r>
      <w:r w:rsidRPr="003A1D64">
        <w:rPr>
          <w:rFonts w:ascii="Angsana New" w:hAnsi="Angsana New"/>
          <w:spacing w:val="-3"/>
          <w:sz w:val="32"/>
          <w:szCs w:val="32"/>
          <w:cs/>
        </w:rPr>
        <w:t>ที่เกี่ยวข้องกัน</w:t>
      </w:r>
      <w:r w:rsidRPr="003A1D64">
        <w:rPr>
          <w:rFonts w:ascii="Angsana New" w:hAnsi="Angsana New"/>
          <w:spacing w:val="-3"/>
          <w:sz w:val="32"/>
          <w:szCs w:val="32"/>
        </w:rPr>
        <w:t xml:space="preserve"> </w:t>
      </w:r>
      <w:r w:rsidRPr="003A1D64">
        <w:rPr>
          <w:rFonts w:ascii="Angsana New" w:hAnsi="Angsana New"/>
          <w:spacing w:val="-3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8B0AB8" w:rsidRPr="003A1D64">
        <w:rPr>
          <w:rFonts w:ascii="Angsana New" w:hAnsi="Angsana New"/>
          <w:spacing w:val="-3"/>
          <w:sz w:val="32"/>
          <w:szCs w:val="32"/>
          <w:cs/>
        </w:rPr>
        <w:t>และ</w:t>
      </w:r>
      <w:r w:rsidRPr="003A1D64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937"/>
        <w:gridCol w:w="938"/>
        <w:gridCol w:w="937"/>
        <w:gridCol w:w="938"/>
        <w:gridCol w:w="2640"/>
      </w:tblGrid>
      <w:tr w:rsidR="0057338C" w:rsidRPr="003A1D64" w:rsidTr="00753182">
        <w:trPr>
          <w:tblHeader/>
        </w:trPr>
        <w:tc>
          <w:tcPr>
            <w:tcW w:w="9270" w:type="dxa"/>
            <w:gridSpan w:val="6"/>
            <w:vAlign w:val="bottom"/>
          </w:tcPr>
          <w:p w:rsidR="0057338C" w:rsidRPr="003A1D64" w:rsidRDefault="008B0AB8" w:rsidP="001D54BC">
            <w:pP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A1D64">
              <w:rPr>
                <w:rFonts w:ascii="Angsana New" w:hAnsi="Angsana New"/>
              </w:rPr>
              <w:br w:type="page"/>
            </w:r>
            <w:r w:rsidR="0057338C" w:rsidRPr="003A1D64">
              <w:rPr>
                <w:rFonts w:ascii="Angsana New" w:hAnsi="Angsana New"/>
                <w:sz w:val="28"/>
                <w:szCs w:val="28"/>
              </w:rPr>
              <w:br w:type="page"/>
            </w:r>
            <w:r w:rsidR="0057338C" w:rsidRPr="003A1D64">
              <w:rPr>
                <w:rFonts w:ascii="Angsana New" w:hAnsi="Angsana New"/>
                <w:sz w:val="28"/>
                <w:szCs w:val="28"/>
              </w:rPr>
              <w:br w:type="page"/>
            </w:r>
            <w:r w:rsidR="0057338C" w:rsidRPr="003A1D64">
              <w:rPr>
                <w:rFonts w:ascii="Angsana New" w:hAnsi="Angsana New"/>
                <w:spacing w:val="-3"/>
                <w:sz w:val="28"/>
                <w:szCs w:val="28"/>
              </w:rPr>
              <w:br w:type="page"/>
            </w:r>
            <w:r w:rsidR="0057338C" w:rsidRPr="003A1D64">
              <w:rPr>
                <w:rFonts w:ascii="Angsana New" w:hAnsi="Angsana New"/>
                <w:spacing w:val="-3"/>
                <w:sz w:val="28"/>
                <w:szCs w:val="28"/>
              </w:rPr>
              <w:tab/>
            </w:r>
            <w:r w:rsidR="0057338C" w:rsidRPr="003A1D64">
              <w:rPr>
                <w:rFonts w:ascii="Angsana New" w:hAnsi="Angsana New"/>
                <w:spacing w:val="-4"/>
                <w:sz w:val="28"/>
                <w:szCs w:val="28"/>
              </w:rPr>
              <w:br w:type="page"/>
            </w:r>
            <w:r w:rsidR="0057338C" w:rsidRPr="003A1D64">
              <w:rPr>
                <w:rFonts w:ascii="Angsana New" w:hAnsi="Angsana New"/>
                <w:spacing w:val="-4"/>
                <w:sz w:val="28"/>
                <w:szCs w:val="28"/>
              </w:rPr>
              <w:br w:type="page"/>
              <w:t>(</w:t>
            </w:r>
            <w:r w:rsidR="0057338C" w:rsidRPr="003A1D64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หน่วย:</w:t>
            </w:r>
            <w:r w:rsidR="0057338C" w:rsidRPr="003A1D64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57338C" w:rsidRPr="003A1D64">
              <w:rPr>
                <w:rFonts w:ascii="Angsana New" w:hAnsi="Angsana New"/>
                <w:spacing w:val="-4"/>
                <w:sz w:val="28"/>
                <w:szCs w:val="28"/>
                <w:cs/>
              </w:rPr>
              <w:t>ล้านบาท</w:t>
            </w:r>
            <w:r w:rsidR="0057338C" w:rsidRPr="003A1D64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57338C" w:rsidRPr="003A1D64" w:rsidTr="00753182">
        <w:trPr>
          <w:tblHeader/>
        </w:trPr>
        <w:tc>
          <w:tcPr>
            <w:tcW w:w="2880" w:type="dxa"/>
            <w:vAlign w:val="bottom"/>
          </w:tcPr>
          <w:p w:rsidR="0057338C" w:rsidRPr="003A1D64" w:rsidRDefault="0057338C" w:rsidP="001D54BC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875" w:type="dxa"/>
            <w:gridSpan w:val="2"/>
            <w:vAlign w:val="bottom"/>
          </w:tcPr>
          <w:p w:rsidR="0057338C" w:rsidRPr="003A1D64" w:rsidRDefault="0057338C" w:rsidP="001D54B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3A1D64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75" w:type="dxa"/>
            <w:gridSpan w:val="2"/>
            <w:vAlign w:val="bottom"/>
          </w:tcPr>
          <w:p w:rsidR="0057338C" w:rsidRPr="003A1D64" w:rsidRDefault="0057338C" w:rsidP="001D54B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  <w:r w:rsidRPr="003A1D64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640" w:type="dxa"/>
            <w:vAlign w:val="bottom"/>
          </w:tcPr>
          <w:p w:rsidR="0057338C" w:rsidRPr="003A1D64" w:rsidRDefault="0057338C" w:rsidP="001D54B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A1D64">
              <w:rPr>
                <w:rFonts w:ascii="Angsana New" w:hAnsi="Angsana New"/>
                <w:spacing w:val="-4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8B215E" w:rsidRPr="003A1D64" w:rsidTr="00753182">
        <w:trPr>
          <w:tblHeader/>
        </w:trPr>
        <w:tc>
          <w:tcPr>
            <w:tcW w:w="2880" w:type="dxa"/>
            <w:vAlign w:val="bottom"/>
          </w:tcPr>
          <w:p w:rsidR="008B215E" w:rsidRPr="003A1D64" w:rsidRDefault="008B215E" w:rsidP="001D54BC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37" w:type="dxa"/>
            <w:vAlign w:val="bottom"/>
          </w:tcPr>
          <w:p w:rsidR="008B215E" w:rsidRPr="003A1D64" w:rsidRDefault="005C243D" w:rsidP="001D54BC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3A1D64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2562</w:t>
            </w:r>
          </w:p>
        </w:tc>
        <w:tc>
          <w:tcPr>
            <w:tcW w:w="938" w:type="dxa"/>
            <w:vAlign w:val="bottom"/>
          </w:tcPr>
          <w:p w:rsidR="008B215E" w:rsidRPr="003A1D64" w:rsidRDefault="00751F13" w:rsidP="001D54BC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3A1D64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</w:t>
            </w:r>
            <w:r w:rsidR="005C243D" w:rsidRPr="003A1D64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1</w:t>
            </w:r>
          </w:p>
        </w:tc>
        <w:tc>
          <w:tcPr>
            <w:tcW w:w="937" w:type="dxa"/>
            <w:vAlign w:val="bottom"/>
          </w:tcPr>
          <w:p w:rsidR="008B215E" w:rsidRPr="003A1D64" w:rsidRDefault="005C243D" w:rsidP="001D54BC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3A1D64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2562</w:t>
            </w:r>
          </w:p>
        </w:tc>
        <w:tc>
          <w:tcPr>
            <w:tcW w:w="938" w:type="dxa"/>
            <w:vAlign w:val="bottom"/>
          </w:tcPr>
          <w:p w:rsidR="008B215E" w:rsidRPr="003A1D64" w:rsidRDefault="00751F13" w:rsidP="001D54BC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3A1D64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</w:t>
            </w:r>
            <w:r w:rsidR="005C243D" w:rsidRPr="003A1D64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1</w:t>
            </w:r>
          </w:p>
        </w:tc>
        <w:tc>
          <w:tcPr>
            <w:tcW w:w="2640" w:type="dxa"/>
            <w:vAlign w:val="bottom"/>
          </w:tcPr>
          <w:p w:rsidR="008B215E" w:rsidRPr="003A1D64" w:rsidRDefault="008B215E" w:rsidP="001D54BC">
            <w:pP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3D4A67" w:rsidRPr="003A1D64" w:rsidTr="00753182">
        <w:tc>
          <w:tcPr>
            <w:tcW w:w="2880" w:type="dxa"/>
            <w:vAlign w:val="bottom"/>
          </w:tcPr>
          <w:p w:rsidR="003D4A67" w:rsidRPr="003A1D64" w:rsidRDefault="003D4A67" w:rsidP="001D54BC">
            <w:pPr>
              <w:ind w:left="162" w:hanging="162"/>
              <w:jc w:val="both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3A1D64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รายการกับบริษัทย่อย                                                                      </w:t>
            </w:r>
            <w:r w:rsidRPr="003A1D64">
              <w:rPr>
                <w:rFonts w:ascii="Angsana New" w:hAnsi="Angsana New"/>
                <w:spacing w:val="-4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37" w:type="dxa"/>
            <w:vAlign w:val="bottom"/>
          </w:tcPr>
          <w:p w:rsidR="003D4A67" w:rsidRPr="003A1D64" w:rsidRDefault="003D4A67" w:rsidP="001D54BC">
            <w:pPr>
              <w:pStyle w:val="Header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:rsidR="003D4A67" w:rsidRPr="003A1D64" w:rsidRDefault="003D4A67" w:rsidP="001D54BC">
            <w:pPr>
              <w:pStyle w:val="Header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37" w:type="dxa"/>
            <w:vAlign w:val="bottom"/>
          </w:tcPr>
          <w:p w:rsidR="003D4A67" w:rsidRPr="003A1D64" w:rsidRDefault="003D4A67" w:rsidP="001D54BC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:rsidR="003D4A67" w:rsidRPr="003A1D64" w:rsidRDefault="003D4A67" w:rsidP="001D54BC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640" w:type="dxa"/>
            <w:vAlign w:val="bottom"/>
          </w:tcPr>
          <w:p w:rsidR="003D4A67" w:rsidRPr="003A1D64" w:rsidRDefault="003D4A67" w:rsidP="001D54BC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3D4A67" w:rsidRPr="003A1D64" w:rsidTr="00753182">
        <w:tc>
          <w:tcPr>
            <w:tcW w:w="2880" w:type="dxa"/>
            <w:vAlign w:val="bottom"/>
          </w:tcPr>
          <w:p w:rsidR="003D4A67" w:rsidRPr="003A1D64" w:rsidRDefault="003D4A67" w:rsidP="001D54BC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937" w:type="dxa"/>
            <w:vAlign w:val="bottom"/>
          </w:tcPr>
          <w:p w:rsidR="003D4A67" w:rsidRPr="003A1D64" w:rsidRDefault="003D4A67" w:rsidP="001D54BC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A1D64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38" w:type="dxa"/>
            <w:vAlign w:val="bottom"/>
          </w:tcPr>
          <w:p w:rsidR="003D4A67" w:rsidRPr="003A1D64" w:rsidRDefault="003D4A67" w:rsidP="001D54BC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A1D64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37" w:type="dxa"/>
            <w:vAlign w:val="bottom"/>
          </w:tcPr>
          <w:p w:rsidR="003D4A67" w:rsidRPr="003A1D64" w:rsidRDefault="00C90728" w:rsidP="001D54BC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A1D64">
              <w:rPr>
                <w:rFonts w:ascii="Angsana New" w:hAnsi="Angsana New"/>
                <w:spacing w:val="-4"/>
                <w:sz w:val="28"/>
                <w:szCs w:val="28"/>
              </w:rPr>
              <w:t>5</w:t>
            </w:r>
            <w:r w:rsidR="003D4A67" w:rsidRPr="003A1D64">
              <w:rPr>
                <w:rFonts w:ascii="Angsana New" w:hAnsi="Angsana New"/>
                <w:spacing w:val="-4"/>
                <w:sz w:val="28"/>
                <w:szCs w:val="28"/>
                <w:cs/>
              </w:rPr>
              <w:t>.</w:t>
            </w:r>
            <w:r w:rsidRPr="003A1D64">
              <w:rPr>
                <w:rFonts w:ascii="Angsana New" w:hAnsi="Angsana New"/>
                <w:spacing w:val="-4"/>
                <w:sz w:val="28"/>
                <w:szCs w:val="28"/>
              </w:rPr>
              <w:t>9</w:t>
            </w:r>
          </w:p>
        </w:tc>
        <w:tc>
          <w:tcPr>
            <w:tcW w:w="938" w:type="dxa"/>
            <w:vAlign w:val="bottom"/>
          </w:tcPr>
          <w:p w:rsidR="003D4A67" w:rsidRPr="003A1D64" w:rsidRDefault="003D4A67" w:rsidP="001D54BC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A1D64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  <w:r w:rsidRPr="003A1D64">
              <w:rPr>
                <w:rFonts w:ascii="Angsana New" w:hAnsi="Angsana New"/>
                <w:spacing w:val="-4"/>
                <w:sz w:val="28"/>
                <w:szCs w:val="28"/>
                <w:cs/>
              </w:rPr>
              <w:t>.</w:t>
            </w:r>
            <w:r w:rsidRPr="003A1D64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</w:p>
        </w:tc>
        <w:tc>
          <w:tcPr>
            <w:tcW w:w="2640" w:type="dxa"/>
            <w:vAlign w:val="bottom"/>
          </w:tcPr>
          <w:p w:rsidR="003D4A67" w:rsidRPr="003A1D64" w:rsidRDefault="003D4A67" w:rsidP="001D54BC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ราคาตลาด</w:t>
            </w:r>
          </w:p>
        </w:tc>
      </w:tr>
      <w:tr w:rsidR="003D4A67" w:rsidRPr="003A1D64" w:rsidTr="003D4A67">
        <w:tc>
          <w:tcPr>
            <w:tcW w:w="2880" w:type="dxa"/>
            <w:vAlign w:val="bottom"/>
          </w:tcPr>
          <w:p w:rsidR="003D4A67" w:rsidRPr="003A1D64" w:rsidRDefault="003D4A67" w:rsidP="001D54BC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รายได้ดอกเบี้ยรับ</w:t>
            </w:r>
          </w:p>
        </w:tc>
        <w:tc>
          <w:tcPr>
            <w:tcW w:w="937" w:type="dxa"/>
            <w:vAlign w:val="bottom"/>
          </w:tcPr>
          <w:p w:rsidR="003D4A67" w:rsidRPr="003A1D64" w:rsidRDefault="007571F0" w:rsidP="001D54BC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38" w:type="dxa"/>
            <w:vAlign w:val="bottom"/>
          </w:tcPr>
          <w:p w:rsidR="003D4A67" w:rsidRPr="003A1D64" w:rsidRDefault="003D4A67" w:rsidP="001D54BC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37" w:type="dxa"/>
            <w:vAlign w:val="bottom"/>
          </w:tcPr>
          <w:p w:rsidR="003D4A67" w:rsidRPr="003A1D64" w:rsidRDefault="00C90728" w:rsidP="001D54BC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  <w:r w:rsidR="003D4A67" w:rsidRPr="003A1D64">
              <w:rPr>
                <w:rFonts w:ascii="Angsana New" w:hAnsi="Angsana New"/>
                <w:spacing w:val="-4"/>
                <w:sz w:val="28"/>
                <w:szCs w:val="28"/>
                <w:cs/>
              </w:rPr>
              <w:t>.</w:t>
            </w:r>
            <w:r w:rsidRPr="003A1D64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</w:p>
        </w:tc>
        <w:tc>
          <w:tcPr>
            <w:tcW w:w="938" w:type="dxa"/>
            <w:vAlign w:val="bottom"/>
          </w:tcPr>
          <w:p w:rsidR="003D4A67" w:rsidRPr="003A1D64" w:rsidRDefault="003D4A67" w:rsidP="001D54BC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A1D64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640" w:type="dxa"/>
            <w:vAlign w:val="bottom"/>
          </w:tcPr>
          <w:p w:rsidR="003D4A67" w:rsidRPr="003A1D64" w:rsidRDefault="007571F0" w:rsidP="001D54BC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อัตราดอกเบี้ยร้อยละ </w:t>
            </w:r>
            <w:r w:rsidRPr="003A1D64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  <w:r w:rsidR="001D54B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.00</w:t>
            </w:r>
            <w:r w:rsidRPr="003A1D64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3A1D64">
              <w:rPr>
                <w:rFonts w:ascii="Angsana New" w:hAnsi="Angsana New"/>
                <w:spacing w:val="-4"/>
                <w:sz w:val="28"/>
                <w:szCs w:val="28"/>
                <w:cs/>
              </w:rPr>
              <w:t>ต่อปี</w:t>
            </w:r>
          </w:p>
        </w:tc>
      </w:tr>
      <w:tr w:rsidR="003D4A67" w:rsidRPr="003A1D64" w:rsidTr="00753182">
        <w:tc>
          <w:tcPr>
            <w:tcW w:w="2880" w:type="dxa"/>
          </w:tcPr>
          <w:p w:rsidR="003D4A67" w:rsidRPr="003A1D64" w:rsidRDefault="003D4A67" w:rsidP="001D54BC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pacing w:val="-4"/>
                <w:sz w:val="28"/>
                <w:szCs w:val="28"/>
                <w:cs/>
              </w:rPr>
              <w:t>ขายสินทรัพย์</w:t>
            </w:r>
          </w:p>
        </w:tc>
        <w:tc>
          <w:tcPr>
            <w:tcW w:w="937" w:type="dxa"/>
          </w:tcPr>
          <w:p w:rsidR="003D4A67" w:rsidRPr="003A1D64" w:rsidRDefault="003D4A67" w:rsidP="001D54BC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A1D64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38" w:type="dxa"/>
          </w:tcPr>
          <w:p w:rsidR="003D4A67" w:rsidRPr="003A1D64" w:rsidRDefault="003D4A67" w:rsidP="001D54BC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A1D64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37" w:type="dxa"/>
          </w:tcPr>
          <w:p w:rsidR="003D4A67" w:rsidRPr="003A1D64" w:rsidRDefault="003D4A67" w:rsidP="001D54BC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A1D64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38" w:type="dxa"/>
          </w:tcPr>
          <w:p w:rsidR="003D4A67" w:rsidRPr="003A1D64" w:rsidRDefault="003D4A67" w:rsidP="001D54BC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A1D64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Pr="003A1D64">
              <w:rPr>
                <w:rFonts w:ascii="Angsana New" w:hAnsi="Angsana New"/>
                <w:spacing w:val="-4"/>
                <w:sz w:val="28"/>
                <w:szCs w:val="28"/>
                <w:cs/>
              </w:rPr>
              <w:t>.</w:t>
            </w:r>
            <w:r w:rsidRPr="003A1D64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2640" w:type="dxa"/>
            <w:vAlign w:val="bottom"/>
          </w:tcPr>
          <w:p w:rsidR="003D4A67" w:rsidRPr="003A1D64" w:rsidRDefault="003D4A67" w:rsidP="001D54BC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มูลค่าตามบัญชีบวกกำไรส่วนเพิ่ม</w:t>
            </w:r>
          </w:p>
        </w:tc>
      </w:tr>
      <w:tr w:rsidR="003D4A67" w:rsidRPr="003A1D64" w:rsidTr="003D4A67">
        <w:tc>
          <w:tcPr>
            <w:tcW w:w="2880" w:type="dxa"/>
          </w:tcPr>
          <w:p w:rsidR="003D4A67" w:rsidRPr="003A1D64" w:rsidRDefault="003D4A67" w:rsidP="001D54BC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37" w:type="dxa"/>
          </w:tcPr>
          <w:p w:rsidR="003D4A67" w:rsidRPr="003A1D64" w:rsidRDefault="003D4A67" w:rsidP="001D54BC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A1D64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38" w:type="dxa"/>
          </w:tcPr>
          <w:p w:rsidR="003D4A67" w:rsidRPr="003A1D64" w:rsidRDefault="003D4A67" w:rsidP="001D54BC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A1D64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37" w:type="dxa"/>
          </w:tcPr>
          <w:p w:rsidR="003D4A67" w:rsidRPr="003A1D64" w:rsidRDefault="003D4A67" w:rsidP="001D54BC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A1D64">
              <w:rPr>
                <w:rFonts w:ascii="Angsana New" w:hAnsi="Angsana New"/>
                <w:spacing w:val="-4"/>
                <w:sz w:val="28"/>
                <w:szCs w:val="28"/>
              </w:rPr>
              <w:t>0.1</w:t>
            </w:r>
          </w:p>
        </w:tc>
        <w:tc>
          <w:tcPr>
            <w:tcW w:w="938" w:type="dxa"/>
          </w:tcPr>
          <w:p w:rsidR="003D4A67" w:rsidRPr="003A1D64" w:rsidRDefault="003D4A67" w:rsidP="001D54BC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A1D64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  <w:r w:rsidRPr="003A1D64">
              <w:rPr>
                <w:rFonts w:ascii="Angsana New" w:hAnsi="Angsana New"/>
                <w:spacing w:val="-4"/>
                <w:sz w:val="28"/>
                <w:szCs w:val="28"/>
                <w:cs/>
              </w:rPr>
              <w:t>.</w:t>
            </w:r>
            <w:r w:rsidRPr="003A1D64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</w:p>
        </w:tc>
        <w:tc>
          <w:tcPr>
            <w:tcW w:w="2640" w:type="dxa"/>
            <w:vAlign w:val="bottom"/>
          </w:tcPr>
          <w:p w:rsidR="003D4A67" w:rsidRPr="003A1D64" w:rsidRDefault="00A96E67" w:rsidP="001D54BC">
            <w:pPr>
              <w:ind w:left="162" w:right="-108" w:hanging="162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ต้นทุน</w:t>
            </w:r>
            <w:r w:rsidR="003D4A67" w:rsidRPr="003A1D64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บวกกำไรส่วนเพิ่ม</w:t>
            </w:r>
          </w:p>
        </w:tc>
      </w:tr>
      <w:tr w:rsidR="007571F0" w:rsidRPr="003A1D64" w:rsidTr="003D4A67">
        <w:tc>
          <w:tcPr>
            <w:tcW w:w="2880" w:type="dxa"/>
          </w:tcPr>
          <w:p w:rsidR="007571F0" w:rsidRPr="003A1D64" w:rsidRDefault="007571F0" w:rsidP="001D54BC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pacing w:val="-4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37" w:type="dxa"/>
          </w:tcPr>
          <w:p w:rsidR="007571F0" w:rsidRPr="003A1D64" w:rsidRDefault="007571F0" w:rsidP="001D54BC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A1D64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38" w:type="dxa"/>
          </w:tcPr>
          <w:p w:rsidR="007571F0" w:rsidRPr="003A1D64" w:rsidRDefault="007571F0" w:rsidP="001D54BC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37" w:type="dxa"/>
          </w:tcPr>
          <w:p w:rsidR="007571F0" w:rsidRPr="003A1D64" w:rsidRDefault="007571F0" w:rsidP="001D54BC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A1D64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  <w:r w:rsidRPr="003A1D64">
              <w:rPr>
                <w:rFonts w:ascii="Angsana New" w:hAnsi="Angsana New"/>
                <w:spacing w:val="-4"/>
                <w:sz w:val="28"/>
                <w:szCs w:val="28"/>
                <w:cs/>
              </w:rPr>
              <w:t>.</w:t>
            </w:r>
            <w:r w:rsidRPr="003A1D64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</w:p>
        </w:tc>
        <w:tc>
          <w:tcPr>
            <w:tcW w:w="938" w:type="dxa"/>
          </w:tcPr>
          <w:p w:rsidR="007571F0" w:rsidRPr="003A1D64" w:rsidRDefault="007571F0" w:rsidP="001D54BC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A1D64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640" w:type="dxa"/>
            <w:vAlign w:val="bottom"/>
          </w:tcPr>
          <w:p w:rsidR="007571F0" w:rsidRPr="003A1D64" w:rsidRDefault="007571F0" w:rsidP="001D54BC">
            <w:pPr>
              <w:ind w:left="162" w:right="-108" w:hanging="162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อัตราดอกเบี้ยร้อยละ </w:t>
            </w:r>
            <w:r w:rsidRPr="003A1D64">
              <w:rPr>
                <w:rFonts w:ascii="Angsana New" w:hAnsi="Angsana New"/>
                <w:spacing w:val="-4"/>
                <w:sz w:val="28"/>
                <w:szCs w:val="28"/>
              </w:rPr>
              <w:t xml:space="preserve">2.85 - 3.00     </w:t>
            </w:r>
            <w:r w:rsidRPr="003A1D64">
              <w:rPr>
                <w:rFonts w:ascii="Angsana New" w:hAnsi="Angsana New"/>
                <w:spacing w:val="-4"/>
                <w:sz w:val="28"/>
                <w:szCs w:val="28"/>
                <w:cs/>
              </w:rPr>
              <w:t>ต่อปี</w:t>
            </w:r>
          </w:p>
        </w:tc>
      </w:tr>
      <w:tr w:rsidR="007571F0" w:rsidRPr="003A1D64" w:rsidTr="00753182">
        <w:tc>
          <w:tcPr>
            <w:tcW w:w="2880" w:type="dxa"/>
            <w:vAlign w:val="bottom"/>
          </w:tcPr>
          <w:p w:rsidR="007571F0" w:rsidRPr="003A1D64" w:rsidRDefault="007571F0" w:rsidP="001D54BC">
            <w:pPr>
              <w:tabs>
                <w:tab w:val="decimal" w:pos="432"/>
              </w:tabs>
              <w:ind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A1D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รายการกับบริษัทที่เกี่ยวข้องกัน</w:t>
            </w:r>
          </w:p>
        </w:tc>
        <w:tc>
          <w:tcPr>
            <w:tcW w:w="937" w:type="dxa"/>
            <w:vAlign w:val="bottom"/>
          </w:tcPr>
          <w:p w:rsidR="007571F0" w:rsidRPr="003A1D64" w:rsidRDefault="007571F0" w:rsidP="001D54BC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:rsidR="007571F0" w:rsidRPr="003A1D64" w:rsidRDefault="007571F0" w:rsidP="001D54BC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37" w:type="dxa"/>
            <w:vAlign w:val="bottom"/>
          </w:tcPr>
          <w:p w:rsidR="007571F0" w:rsidRPr="003A1D64" w:rsidRDefault="007571F0" w:rsidP="001D54BC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:rsidR="007571F0" w:rsidRPr="003A1D64" w:rsidRDefault="007571F0" w:rsidP="001D54BC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640" w:type="dxa"/>
            <w:vAlign w:val="bottom"/>
          </w:tcPr>
          <w:p w:rsidR="007571F0" w:rsidRPr="003A1D64" w:rsidRDefault="007571F0" w:rsidP="001D54BC">
            <w:pPr>
              <w:ind w:right="-1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7571F0" w:rsidRPr="003A1D64" w:rsidTr="00753182">
        <w:tc>
          <w:tcPr>
            <w:tcW w:w="2880" w:type="dxa"/>
            <w:vAlign w:val="bottom"/>
          </w:tcPr>
          <w:p w:rsidR="007571F0" w:rsidRPr="003A1D64" w:rsidRDefault="007571F0" w:rsidP="001D54BC">
            <w:pPr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A1D64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รายได้จากงานก่อสร้าง</w:t>
            </w:r>
          </w:p>
        </w:tc>
        <w:tc>
          <w:tcPr>
            <w:tcW w:w="937" w:type="dxa"/>
            <w:vAlign w:val="bottom"/>
          </w:tcPr>
          <w:p w:rsidR="007571F0" w:rsidRPr="003A1D64" w:rsidRDefault="007571F0" w:rsidP="001D54BC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A1D64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  <w:r w:rsidRPr="003A1D64">
              <w:rPr>
                <w:rFonts w:ascii="Angsana New" w:hAnsi="Angsana New"/>
                <w:spacing w:val="-4"/>
                <w:sz w:val="28"/>
                <w:szCs w:val="28"/>
                <w:cs/>
              </w:rPr>
              <w:t>.</w:t>
            </w:r>
            <w:r w:rsidRPr="003A1D64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938" w:type="dxa"/>
            <w:vAlign w:val="bottom"/>
          </w:tcPr>
          <w:p w:rsidR="007571F0" w:rsidRPr="003A1D64" w:rsidRDefault="007571F0" w:rsidP="001D54BC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A1D6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37" w:type="dxa"/>
            <w:vAlign w:val="bottom"/>
          </w:tcPr>
          <w:p w:rsidR="007571F0" w:rsidRPr="003A1D64" w:rsidRDefault="007571F0" w:rsidP="001D54BC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A1D64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38" w:type="dxa"/>
            <w:vAlign w:val="bottom"/>
          </w:tcPr>
          <w:p w:rsidR="007571F0" w:rsidRPr="003A1D64" w:rsidRDefault="007571F0" w:rsidP="001D54BC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A1D6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2640" w:type="dxa"/>
            <w:vAlign w:val="bottom"/>
          </w:tcPr>
          <w:p w:rsidR="007571F0" w:rsidRPr="003A1D64" w:rsidRDefault="007571F0" w:rsidP="001D54BC">
            <w:pPr>
              <w:ind w:left="252" w:right="-18" w:hanging="252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A1D64">
              <w:rPr>
                <w:rFonts w:ascii="Angsana New" w:hAnsi="Angsana New"/>
                <w:spacing w:val="-4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7571F0" w:rsidRPr="003A1D64" w:rsidTr="00753182">
        <w:tc>
          <w:tcPr>
            <w:tcW w:w="2880" w:type="dxa"/>
            <w:vAlign w:val="bottom"/>
          </w:tcPr>
          <w:p w:rsidR="007571F0" w:rsidRPr="003A1D64" w:rsidRDefault="007571F0" w:rsidP="001D54BC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pacing w:val="-4"/>
                <w:sz w:val="28"/>
                <w:szCs w:val="28"/>
                <w:cs/>
              </w:rPr>
              <w:t>ต้นทุนงานก่อสร้าง</w:t>
            </w:r>
          </w:p>
        </w:tc>
        <w:tc>
          <w:tcPr>
            <w:tcW w:w="937" w:type="dxa"/>
            <w:vAlign w:val="bottom"/>
          </w:tcPr>
          <w:p w:rsidR="007571F0" w:rsidRPr="003A1D64" w:rsidRDefault="007571F0" w:rsidP="001D54BC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A1D64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38" w:type="dxa"/>
            <w:vAlign w:val="bottom"/>
          </w:tcPr>
          <w:p w:rsidR="007571F0" w:rsidRPr="003A1D64" w:rsidRDefault="007571F0" w:rsidP="001D54BC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A1D64">
              <w:rPr>
                <w:rFonts w:ascii="Angsana New" w:hAnsi="Angsana New"/>
                <w:spacing w:val="-4"/>
                <w:sz w:val="28"/>
                <w:szCs w:val="28"/>
              </w:rPr>
              <w:t>0.6</w:t>
            </w:r>
          </w:p>
        </w:tc>
        <w:tc>
          <w:tcPr>
            <w:tcW w:w="937" w:type="dxa"/>
            <w:vAlign w:val="bottom"/>
          </w:tcPr>
          <w:p w:rsidR="007571F0" w:rsidRPr="003A1D64" w:rsidRDefault="00D8591D" w:rsidP="001D54BC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A1D64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38" w:type="dxa"/>
            <w:vAlign w:val="bottom"/>
          </w:tcPr>
          <w:p w:rsidR="007571F0" w:rsidRPr="003A1D64" w:rsidRDefault="007571F0" w:rsidP="001D54BC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A1D64">
              <w:rPr>
                <w:rFonts w:ascii="Angsana New" w:hAnsi="Angsana New"/>
                <w:spacing w:val="-4"/>
                <w:sz w:val="28"/>
                <w:szCs w:val="28"/>
              </w:rPr>
              <w:t>0.6</w:t>
            </w:r>
          </w:p>
        </w:tc>
        <w:tc>
          <w:tcPr>
            <w:tcW w:w="2640" w:type="dxa"/>
            <w:vAlign w:val="bottom"/>
          </w:tcPr>
          <w:p w:rsidR="007571F0" w:rsidRPr="003A1D64" w:rsidRDefault="007571F0" w:rsidP="001D54BC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A1D64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ราคาตลาด</w:t>
            </w:r>
          </w:p>
        </w:tc>
      </w:tr>
      <w:tr w:rsidR="007571F0" w:rsidRPr="003A1D64" w:rsidTr="00753182">
        <w:tc>
          <w:tcPr>
            <w:tcW w:w="2880" w:type="dxa"/>
            <w:vAlign w:val="bottom"/>
          </w:tcPr>
          <w:p w:rsidR="007571F0" w:rsidRPr="003A1D64" w:rsidRDefault="007571F0" w:rsidP="001D54BC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937" w:type="dxa"/>
            <w:vAlign w:val="bottom"/>
          </w:tcPr>
          <w:p w:rsidR="007571F0" w:rsidRPr="003A1D64" w:rsidRDefault="007571F0" w:rsidP="001D54BC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A1D64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  <w:r w:rsidRPr="003A1D64">
              <w:rPr>
                <w:rFonts w:ascii="Angsana New" w:hAnsi="Angsana New"/>
                <w:spacing w:val="-4"/>
                <w:sz w:val="28"/>
                <w:szCs w:val="28"/>
                <w:cs/>
              </w:rPr>
              <w:t>.</w:t>
            </w:r>
            <w:r w:rsidRPr="003A1D64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938" w:type="dxa"/>
            <w:vAlign w:val="bottom"/>
          </w:tcPr>
          <w:p w:rsidR="007571F0" w:rsidRPr="003A1D64" w:rsidRDefault="007571F0" w:rsidP="001D54BC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A1D64">
              <w:rPr>
                <w:rFonts w:ascii="Angsana New" w:hAnsi="Angsana New"/>
                <w:spacing w:val="-4"/>
                <w:sz w:val="28"/>
                <w:szCs w:val="28"/>
              </w:rPr>
              <w:t>0.4</w:t>
            </w:r>
          </w:p>
        </w:tc>
        <w:tc>
          <w:tcPr>
            <w:tcW w:w="937" w:type="dxa"/>
            <w:vAlign w:val="bottom"/>
          </w:tcPr>
          <w:p w:rsidR="007571F0" w:rsidRPr="003A1D64" w:rsidRDefault="007571F0" w:rsidP="001D54BC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A1D64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  <w:r w:rsidRPr="003A1D64">
              <w:rPr>
                <w:rFonts w:ascii="Angsana New" w:hAnsi="Angsana New"/>
                <w:spacing w:val="-4"/>
                <w:sz w:val="28"/>
                <w:szCs w:val="28"/>
                <w:cs/>
              </w:rPr>
              <w:t>.</w:t>
            </w:r>
            <w:r w:rsidRPr="003A1D64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938" w:type="dxa"/>
            <w:vAlign w:val="bottom"/>
          </w:tcPr>
          <w:p w:rsidR="007571F0" w:rsidRPr="003A1D64" w:rsidRDefault="007571F0" w:rsidP="001D54BC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A1D64">
              <w:rPr>
                <w:rFonts w:ascii="Angsana New" w:hAnsi="Angsana New"/>
                <w:spacing w:val="-4"/>
                <w:sz w:val="28"/>
                <w:szCs w:val="28"/>
              </w:rPr>
              <w:t>0.4</w:t>
            </w:r>
          </w:p>
        </w:tc>
        <w:tc>
          <w:tcPr>
            <w:tcW w:w="2640" w:type="dxa"/>
            <w:vAlign w:val="bottom"/>
          </w:tcPr>
          <w:p w:rsidR="007571F0" w:rsidRPr="003A1D64" w:rsidRDefault="007571F0" w:rsidP="001D54BC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A1D64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ราคาตลาด</w:t>
            </w:r>
          </w:p>
        </w:tc>
      </w:tr>
    </w:tbl>
    <w:p w:rsidR="0057338C" w:rsidRPr="003A1D64" w:rsidRDefault="0057338C" w:rsidP="001D54B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3A1D64">
        <w:rPr>
          <w:rFonts w:ascii="Angsana New" w:hAnsi="Angsana New"/>
          <w:sz w:val="32"/>
          <w:szCs w:val="32"/>
          <w:cs/>
        </w:rPr>
        <w:t>ยอดคงค้างระหว่างบริษัทฯและกิจการที่เกี่ยวข้องกัน ณ วันที่</w:t>
      </w:r>
      <w:r w:rsidRPr="003A1D64">
        <w:rPr>
          <w:rFonts w:ascii="Angsana New" w:hAnsi="Angsana New"/>
          <w:sz w:val="32"/>
          <w:szCs w:val="32"/>
        </w:rPr>
        <w:t xml:space="preserve"> </w:t>
      </w:r>
      <w:r w:rsidR="00956DE6" w:rsidRPr="003A1D64">
        <w:rPr>
          <w:rFonts w:ascii="Angsana New" w:hAnsi="Angsana New"/>
          <w:sz w:val="32"/>
          <w:szCs w:val="32"/>
        </w:rPr>
        <w:t>31</w:t>
      </w:r>
      <w:r w:rsidR="009E4CA5" w:rsidRPr="003A1D64">
        <w:rPr>
          <w:rFonts w:ascii="Angsana New" w:hAnsi="Angsana New"/>
          <w:sz w:val="32"/>
          <w:szCs w:val="32"/>
          <w:cs/>
        </w:rPr>
        <w:t xml:space="preserve"> </w:t>
      </w:r>
      <w:r w:rsidR="008B0AB8" w:rsidRPr="003A1D64">
        <w:rPr>
          <w:rFonts w:ascii="Angsana New" w:hAnsi="Angsana New"/>
          <w:sz w:val="32"/>
          <w:szCs w:val="32"/>
          <w:cs/>
        </w:rPr>
        <w:t>ธันวาคม</w:t>
      </w:r>
      <w:r w:rsidR="008B0AB8" w:rsidRPr="003A1D64">
        <w:rPr>
          <w:rFonts w:ascii="Angsana New" w:hAnsi="Angsana New"/>
          <w:sz w:val="32"/>
          <w:szCs w:val="32"/>
        </w:rPr>
        <w:t xml:space="preserve"> </w:t>
      </w:r>
      <w:r w:rsidR="005C243D" w:rsidRPr="003A1D64">
        <w:rPr>
          <w:rFonts w:ascii="Angsana New" w:hAnsi="Angsana New"/>
          <w:sz w:val="32"/>
          <w:szCs w:val="32"/>
        </w:rPr>
        <w:t>2562</w:t>
      </w:r>
      <w:r w:rsidR="009E4CA5" w:rsidRPr="003A1D64">
        <w:rPr>
          <w:rFonts w:ascii="Angsana New" w:hAnsi="Angsana New"/>
          <w:sz w:val="32"/>
          <w:szCs w:val="32"/>
          <w:cs/>
        </w:rPr>
        <w:t xml:space="preserve"> และ </w:t>
      </w:r>
      <w:r w:rsidR="00751F13" w:rsidRPr="003A1D64">
        <w:rPr>
          <w:rFonts w:ascii="Angsana New" w:hAnsi="Angsana New"/>
          <w:sz w:val="32"/>
          <w:szCs w:val="32"/>
        </w:rPr>
        <w:t>256</w:t>
      </w:r>
      <w:r w:rsidR="005C243D" w:rsidRPr="003A1D64">
        <w:rPr>
          <w:rFonts w:ascii="Angsana New" w:hAnsi="Angsana New"/>
          <w:sz w:val="32"/>
          <w:szCs w:val="32"/>
        </w:rPr>
        <w:t>1</w:t>
      </w:r>
      <w:r w:rsidRPr="003A1D64">
        <w:rPr>
          <w:rFonts w:ascii="Angsana New" w:hAnsi="Angsana New"/>
          <w:sz w:val="32"/>
          <w:szCs w:val="32"/>
          <w:cs/>
        </w:rPr>
        <w:t xml:space="preserve"> มีรายละเอียดดังนี้ 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260"/>
        <w:gridCol w:w="1260"/>
        <w:gridCol w:w="1260"/>
      </w:tblGrid>
      <w:tr w:rsidR="0057338C" w:rsidRPr="003A1D64" w:rsidTr="00126B63">
        <w:trPr>
          <w:tblHeader/>
        </w:trPr>
        <w:tc>
          <w:tcPr>
            <w:tcW w:w="4032" w:type="dxa"/>
            <w:vAlign w:val="bottom"/>
          </w:tcPr>
          <w:p w:rsidR="0057338C" w:rsidRPr="003A1D64" w:rsidRDefault="0057338C" w:rsidP="001D54B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57338C" w:rsidRPr="003A1D64" w:rsidRDefault="0057338C" w:rsidP="001D54B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57338C" w:rsidRPr="003A1D64" w:rsidRDefault="0057338C" w:rsidP="001D54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(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A1D6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A1D6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7338C" w:rsidRPr="003A1D64" w:rsidTr="00126B63">
        <w:trPr>
          <w:tblHeader/>
        </w:trPr>
        <w:tc>
          <w:tcPr>
            <w:tcW w:w="4032" w:type="dxa"/>
            <w:vAlign w:val="bottom"/>
          </w:tcPr>
          <w:p w:rsidR="0057338C" w:rsidRPr="003A1D64" w:rsidRDefault="0057338C" w:rsidP="001D54B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57338C" w:rsidRPr="003A1D64" w:rsidRDefault="0057338C" w:rsidP="001D54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:rsidR="0057338C" w:rsidRPr="003A1D64" w:rsidRDefault="0057338C" w:rsidP="001D54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4CA5" w:rsidRPr="003A1D64" w:rsidTr="00126B63">
        <w:trPr>
          <w:tblHeader/>
        </w:trPr>
        <w:tc>
          <w:tcPr>
            <w:tcW w:w="4032" w:type="dxa"/>
            <w:vAlign w:val="bottom"/>
          </w:tcPr>
          <w:p w:rsidR="009E4CA5" w:rsidRPr="003A1D64" w:rsidRDefault="009E4CA5" w:rsidP="001D54B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9E4CA5" w:rsidRPr="003A1D64" w:rsidRDefault="005C243D" w:rsidP="001D54BC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3A1D64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2562</w:t>
            </w:r>
          </w:p>
        </w:tc>
        <w:tc>
          <w:tcPr>
            <w:tcW w:w="1260" w:type="dxa"/>
            <w:vAlign w:val="bottom"/>
          </w:tcPr>
          <w:p w:rsidR="009E4CA5" w:rsidRPr="003A1D64" w:rsidRDefault="00751F13" w:rsidP="001D54BC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3A1D64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</w:t>
            </w:r>
            <w:r w:rsidR="005C243D" w:rsidRPr="003A1D64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1</w:t>
            </w:r>
          </w:p>
        </w:tc>
        <w:tc>
          <w:tcPr>
            <w:tcW w:w="1260" w:type="dxa"/>
            <w:vAlign w:val="bottom"/>
          </w:tcPr>
          <w:p w:rsidR="009E4CA5" w:rsidRPr="003A1D64" w:rsidRDefault="005C243D" w:rsidP="001D54BC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3A1D64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2562</w:t>
            </w:r>
          </w:p>
        </w:tc>
        <w:tc>
          <w:tcPr>
            <w:tcW w:w="1260" w:type="dxa"/>
            <w:vAlign w:val="bottom"/>
          </w:tcPr>
          <w:p w:rsidR="009E4CA5" w:rsidRPr="003A1D64" w:rsidRDefault="00751F13" w:rsidP="001D54BC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3A1D64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</w:t>
            </w:r>
            <w:r w:rsidR="005C243D" w:rsidRPr="003A1D64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1</w:t>
            </w:r>
          </w:p>
        </w:tc>
      </w:tr>
      <w:tr w:rsidR="00240D9C" w:rsidRPr="003A1D64" w:rsidTr="00126B63">
        <w:tc>
          <w:tcPr>
            <w:tcW w:w="4032" w:type="dxa"/>
            <w:vAlign w:val="bottom"/>
          </w:tcPr>
          <w:p w:rsidR="00240D9C" w:rsidRPr="003A1D64" w:rsidRDefault="00240D9C" w:rsidP="001D54BC">
            <w:pPr>
              <w:ind w:left="162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ลูกหนี้การค้า </w:t>
            </w:r>
            <w:r w:rsidRPr="003A1D6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3A1D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กิจการที่เกี่ยวข้องกัน (หมายเหตุ </w:t>
            </w:r>
            <w:r w:rsidR="00300E73" w:rsidRPr="003A1D64">
              <w:rPr>
                <w:rFonts w:ascii="Angsana New" w:hAnsi="Angsana New"/>
                <w:b/>
                <w:bCs/>
                <w:sz w:val="28"/>
                <w:szCs w:val="28"/>
              </w:rPr>
              <w:t>10</w:t>
            </w:r>
            <w:r w:rsidRPr="003A1D64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:rsidR="00240D9C" w:rsidRPr="003A1D64" w:rsidRDefault="00240D9C" w:rsidP="001D54BC">
            <w:pPr>
              <w:tabs>
                <w:tab w:val="decimal" w:pos="10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240D9C" w:rsidRPr="003A1D64" w:rsidRDefault="00240D9C" w:rsidP="001D54BC">
            <w:pPr>
              <w:tabs>
                <w:tab w:val="decimal" w:pos="10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240D9C" w:rsidRPr="003A1D64" w:rsidRDefault="00240D9C" w:rsidP="001D54BC">
            <w:pPr>
              <w:tabs>
                <w:tab w:val="decimal" w:pos="10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240D9C" w:rsidRPr="003A1D64" w:rsidRDefault="00240D9C" w:rsidP="001D54BC">
            <w:pPr>
              <w:tabs>
                <w:tab w:val="decimal" w:pos="10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0D9C" w:rsidRPr="003A1D64" w:rsidTr="00126B63">
        <w:tc>
          <w:tcPr>
            <w:tcW w:w="4032" w:type="dxa"/>
            <w:vAlign w:val="bottom"/>
          </w:tcPr>
          <w:p w:rsidR="00240D9C" w:rsidRPr="003A1D64" w:rsidRDefault="00240D9C" w:rsidP="001D54BC">
            <w:pPr>
              <w:ind w:left="162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ลูกหนี้ตามสัญญาก่อสร้าง</w:t>
            </w:r>
          </w:p>
        </w:tc>
        <w:tc>
          <w:tcPr>
            <w:tcW w:w="1260" w:type="dxa"/>
            <w:vAlign w:val="bottom"/>
          </w:tcPr>
          <w:p w:rsidR="00240D9C" w:rsidRPr="003A1D64" w:rsidRDefault="00240D9C" w:rsidP="001D54BC">
            <w:pPr>
              <w:tabs>
                <w:tab w:val="decimal" w:pos="10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240D9C" w:rsidRPr="003A1D64" w:rsidRDefault="00240D9C" w:rsidP="001D54BC">
            <w:pPr>
              <w:tabs>
                <w:tab w:val="decimal" w:pos="10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240D9C" w:rsidRPr="003A1D64" w:rsidRDefault="00240D9C" w:rsidP="001D54BC">
            <w:pPr>
              <w:tabs>
                <w:tab w:val="decimal" w:pos="10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240D9C" w:rsidRPr="003A1D64" w:rsidRDefault="00240D9C" w:rsidP="001D54BC">
            <w:pPr>
              <w:tabs>
                <w:tab w:val="decimal" w:pos="10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D4A67" w:rsidRPr="003A1D64" w:rsidTr="00126B63">
        <w:tc>
          <w:tcPr>
            <w:tcW w:w="4032" w:type="dxa"/>
            <w:vAlign w:val="bottom"/>
          </w:tcPr>
          <w:p w:rsidR="003D4A67" w:rsidRPr="003A1D64" w:rsidRDefault="003D4A67" w:rsidP="001D54BC">
            <w:pPr>
              <w:keepNext/>
              <w:ind w:left="162" w:hanging="180"/>
              <w:outlineLvl w:val="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3A1D64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  <w:r w:rsidRPr="003A1D64">
              <w:rPr>
                <w:rFonts w:ascii="Angsana New" w:hAnsi="Angsana New"/>
                <w:sz w:val="28"/>
                <w:szCs w:val="28"/>
              </w:rPr>
              <w:t xml:space="preserve">                            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 xml:space="preserve"> และ</w:t>
            </w:r>
            <w:r w:rsidRPr="003A1D64">
              <w:rPr>
                <w:rFonts w:ascii="Angsana New" w:hAnsi="Angsana New"/>
                <w:sz w:val="28"/>
                <w:szCs w:val="28"/>
              </w:rPr>
              <w:t>/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หรือมีบุคคลที่เกี่ยวโยงกัน)</w:t>
            </w:r>
          </w:p>
        </w:tc>
        <w:tc>
          <w:tcPr>
            <w:tcW w:w="1260" w:type="dxa"/>
            <w:vAlign w:val="bottom"/>
          </w:tcPr>
          <w:p w:rsidR="003D4A67" w:rsidRPr="003A1D64" w:rsidRDefault="003D4A67" w:rsidP="001D54B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3D4A67" w:rsidRPr="003A1D64" w:rsidRDefault="003D4A67" w:rsidP="001D54B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208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A1D64">
              <w:rPr>
                <w:rFonts w:ascii="Angsana New" w:hAnsi="Angsana New"/>
                <w:sz w:val="28"/>
                <w:szCs w:val="28"/>
              </w:rPr>
              <w:t>050</w:t>
            </w:r>
          </w:p>
        </w:tc>
        <w:tc>
          <w:tcPr>
            <w:tcW w:w="1260" w:type="dxa"/>
            <w:vAlign w:val="bottom"/>
          </w:tcPr>
          <w:p w:rsidR="003D4A67" w:rsidRPr="003A1D64" w:rsidRDefault="003D4A67" w:rsidP="001D54B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3D4A67" w:rsidRPr="003A1D64" w:rsidRDefault="003D4A67" w:rsidP="001D54B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208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A1D64">
              <w:rPr>
                <w:rFonts w:ascii="Angsana New" w:hAnsi="Angsana New"/>
                <w:sz w:val="28"/>
                <w:szCs w:val="28"/>
              </w:rPr>
              <w:t>050</w:t>
            </w:r>
          </w:p>
        </w:tc>
      </w:tr>
      <w:tr w:rsidR="003D4A67" w:rsidRPr="003A1D64" w:rsidTr="00126B63">
        <w:tc>
          <w:tcPr>
            <w:tcW w:w="4032" w:type="dxa"/>
            <w:vAlign w:val="bottom"/>
          </w:tcPr>
          <w:p w:rsidR="003D4A67" w:rsidRPr="003A1D64" w:rsidRDefault="003D4A67" w:rsidP="001D54BC">
            <w:pPr>
              <w:keepNext/>
              <w:ind w:left="162" w:hanging="180"/>
              <w:outlineLvl w:val="8"/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3D4A67" w:rsidRPr="003A1D64" w:rsidRDefault="003D4A67" w:rsidP="001D54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3D4A67" w:rsidRPr="003A1D64" w:rsidRDefault="003D4A67" w:rsidP="001D54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208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A1D64">
              <w:rPr>
                <w:rFonts w:ascii="Angsana New" w:hAnsi="Angsana New"/>
                <w:sz w:val="28"/>
                <w:szCs w:val="28"/>
              </w:rPr>
              <w:t>050</w:t>
            </w:r>
          </w:p>
        </w:tc>
        <w:tc>
          <w:tcPr>
            <w:tcW w:w="1260" w:type="dxa"/>
            <w:vAlign w:val="bottom"/>
          </w:tcPr>
          <w:p w:rsidR="003D4A67" w:rsidRPr="003A1D64" w:rsidRDefault="003D4A67" w:rsidP="001D54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3D4A67" w:rsidRPr="003A1D64" w:rsidRDefault="003D4A67" w:rsidP="001D54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208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A1D64">
              <w:rPr>
                <w:rFonts w:ascii="Angsana New" w:hAnsi="Angsana New"/>
                <w:sz w:val="28"/>
                <w:szCs w:val="28"/>
              </w:rPr>
              <w:t>050</w:t>
            </w:r>
          </w:p>
        </w:tc>
      </w:tr>
      <w:tr w:rsidR="003D4A67" w:rsidRPr="003A1D64" w:rsidTr="00126B63">
        <w:tc>
          <w:tcPr>
            <w:tcW w:w="4032" w:type="dxa"/>
            <w:vAlign w:val="bottom"/>
          </w:tcPr>
          <w:p w:rsidR="003D4A67" w:rsidRPr="003A1D64" w:rsidRDefault="003D4A67" w:rsidP="001D54BC">
            <w:pPr>
              <w:keepNext/>
              <w:ind w:left="162" w:hanging="180"/>
              <w:outlineLvl w:val="8"/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3A1D6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vAlign w:val="bottom"/>
          </w:tcPr>
          <w:p w:rsidR="003D4A67" w:rsidRPr="003A1D64" w:rsidRDefault="003D4A67" w:rsidP="001D54B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3D4A67" w:rsidRPr="003A1D64" w:rsidRDefault="003D4A67" w:rsidP="001D54B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A1D64">
              <w:rPr>
                <w:rFonts w:ascii="Angsana New" w:hAnsi="Angsana New"/>
                <w:sz w:val="28"/>
                <w:szCs w:val="28"/>
              </w:rPr>
              <w:t>208,050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:rsidR="003D4A67" w:rsidRPr="003A1D64" w:rsidRDefault="003D4A67" w:rsidP="001D54B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3D4A67" w:rsidRPr="003A1D64" w:rsidRDefault="003D4A67" w:rsidP="001D54B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(208,050)</w:t>
            </w:r>
          </w:p>
        </w:tc>
      </w:tr>
      <w:tr w:rsidR="003D4A67" w:rsidRPr="003A1D64" w:rsidTr="00126B63">
        <w:tc>
          <w:tcPr>
            <w:tcW w:w="4032" w:type="dxa"/>
            <w:vAlign w:val="bottom"/>
          </w:tcPr>
          <w:p w:rsidR="003D4A67" w:rsidRPr="003A1D64" w:rsidRDefault="003D4A67" w:rsidP="001D54BC">
            <w:pPr>
              <w:tabs>
                <w:tab w:val="left" w:pos="162"/>
                <w:tab w:val="left" w:pos="342"/>
              </w:tabs>
              <w:ind w:left="162" w:right="-108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รวมลูกหนี้ตามสัญญาก่อสร้าง </w:t>
            </w:r>
          </w:p>
        </w:tc>
        <w:tc>
          <w:tcPr>
            <w:tcW w:w="1260" w:type="dxa"/>
            <w:vAlign w:val="bottom"/>
          </w:tcPr>
          <w:p w:rsidR="003D4A67" w:rsidRPr="003A1D64" w:rsidRDefault="003D4A67" w:rsidP="001D54B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3D4A67" w:rsidRPr="003A1D64" w:rsidRDefault="003D4A67" w:rsidP="001D54B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3D4A67" w:rsidRPr="003A1D64" w:rsidRDefault="003D4A67" w:rsidP="001D54B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3D4A67" w:rsidRPr="003A1D64" w:rsidRDefault="003D4A67" w:rsidP="001D54B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D4A67" w:rsidRPr="003A1D64" w:rsidTr="00126B63">
        <w:tc>
          <w:tcPr>
            <w:tcW w:w="4032" w:type="dxa"/>
            <w:vAlign w:val="bottom"/>
          </w:tcPr>
          <w:p w:rsidR="003D4A67" w:rsidRPr="003A1D64" w:rsidRDefault="003D4A67" w:rsidP="001D54BC">
            <w:pPr>
              <w:tabs>
                <w:tab w:val="left" w:pos="162"/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:rsidR="003D4A67" w:rsidRPr="003A1D64" w:rsidRDefault="003D4A67" w:rsidP="001D54B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3D4A67" w:rsidRPr="003A1D64" w:rsidRDefault="003D4A67" w:rsidP="001D54B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3D4A67" w:rsidRPr="003A1D64" w:rsidRDefault="003D4A67" w:rsidP="001D54B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3D4A67" w:rsidRPr="003A1D64" w:rsidRDefault="003D4A67" w:rsidP="001D54B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1D54BC" w:rsidRDefault="001D54BC">
      <w:r>
        <w:br w:type="page"/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260"/>
        <w:gridCol w:w="1260"/>
        <w:gridCol w:w="1260"/>
      </w:tblGrid>
      <w:tr w:rsidR="001D54BC" w:rsidRPr="003A1D64" w:rsidTr="00BC3BF2">
        <w:trPr>
          <w:tblHeader/>
        </w:trPr>
        <w:tc>
          <w:tcPr>
            <w:tcW w:w="4032" w:type="dxa"/>
            <w:vAlign w:val="bottom"/>
          </w:tcPr>
          <w:p w:rsidR="001D54BC" w:rsidRPr="003A1D64" w:rsidRDefault="001D54BC" w:rsidP="00BC3BF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1D54BC" w:rsidRPr="003A1D64" w:rsidRDefault="001D54BC" w:rsidP="00BC3BF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1D54BC" w:rsidRPr="003A1D64" w:rsidRDefault="001D54BC" w:rsidP="00BC3BF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(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A1D6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A1D6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D54BC" w:rsidRPr="003A1D64" w:rsidTr="00BC3BF2">
        <w:trPr>
          <w:tblHeader/>
        </w:trPr>
        <w:tc>
          <w:tcPr>
            <w:tcW w:w="4032" w:type="dxa"/>
            <w:vAlign w:val="bottom"/>
          </w:tcPr>
          <w:p w:rsidR="001D54BC" w:rsidRPr="003A1D64" w:rsidRDefault="001D54BC" w:rsidP="00BC3BF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1D54BC" w:rsidRPr="003A1D64" w:rsidRDefault="001D54BC" w:rsidP="00BC3B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:rsidR="001D54BC" w:rsidRPr="003A1D64" w:rsidRDefault="001D54BC" w:rsidP="00BC3B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54BC" w:rsidRPr="003A1D64" w:rsidTr="00BC3BF2">
        <w:trPr>
          <w:tblHeader/>
        </w:trPr>
        <w:tc>
          <w:tcPr>
            <w:tcW w:w="4032" w:type="dxa"/>
            <w:vAlign w:val="bottom"/>
          </w:tcPr>
          <w:p w:rsidR="001D54BC" w:rsidRPr="003A1D64" w:rsidRDefault="001D54BC" w:rsidP="00BC3BF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1D54BC" w:rsidRPr="003A1D64" w:rsidRDefault="001D54BC" w:rsidP="00BC3BF2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3A1D64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2562</w:t>
            </w:r>
          </w:p>
        </w:tc>
        <w:tc>
          <w:tcPr>
            <w:tcW w:w="1260" w:type="dxa"/>
            <w:vAlign w:val="bottom"/>
          </w:tcPr>
          <w:p w:rsidR="001D54BC" w:rsidRPr="003A1D64" w:rsidRDefault="001D54BC" w:rsidP="00BC3BF2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3A1D64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2561</w:t>
            </w:r>
          </w:p>
        </w:tc>
        <w:tc>
          <w:tcPr>
            <w:tcW w:w="1260" w:type="dxa"/>
            <w:vAlign w:val="bottom"/>
          </w:tcPr>
          <w:p w:rsidR="001D54BC" w:rsidRPr="003A1D64" w:rsidRDefault="001D54BC" w:rsidP="00BC3BF2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3A1D64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2562</w:t>
            </w:r>
          </w:p>
        </w:tc>
        <w:tc>
          <w:tcPr>
            <w:tcW w:w="1260" w:type="dxa"/>
            <w:vAlign w:val="bottom"/>
          </w:tcPr>
          <w:p w:rsidR="001D54BC" w:rsidRPr="003A1D64" w:rsidRDefault="001D54BC" w:rsidP="00BC3BF2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3A1D64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2561</w:t>
            </w:r>
          </w:p>
        </w:tc>
      </w:tr>
      <w:tr w:rsidR="003D4A67" w:rsidRPr="003A1D64" w:rsidTr="007D662A">
        <w:tc>
          <w:tcPr>
            <w:tcW w:w="4032" w:type="dxa"/>
            <w:vAlign w:val="bottom"/>
          </w:tcPr>
          <w:p w:rsidR="003D4A67" w:rsidRPr="003A1D64" w:rsidRDefault="003D4A67" w:rsidP="001D54BC">
            <w:pPr>
              <w:ind w:left="162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ลูกหนี้อื่น - กิจการที่เกี่ยวข้องกัน (หมายเหตุ </w:t>
            </w:r>
            <w:r w:rsidR="00300E73" w:rsidRPr="003A1D64">
              <w:rPr>
                <w:rFonts w:ascii="Angsana New" w:hAnsi="Angsana New"/>
                <w:b/>
                <w:bCs/>
                <w:sz w:val="28"/>
                <w:szCs w:val="28"/>
              </w:rPr>
              <w:t>10</w:t>
            </w:r>
            <w:r w:rsidRPr="003A1D64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:rsidR="003D4A67" w:rsidRPr="003A1D64" w:rsidRDefault="003D4A67" w:rsidP="001D54B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3D4A67" w:rsidRPr="003A1D64" w:rsidRDefault="003D4A67" w:rsidP="001D54B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3D4A67" w:rsidRPr="003A1D64" w:rsidRDefault="003D4A67" w:rsidP="001D54B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3D4A67" w:rsidRPr="003A1D64" w:rsidRDefault="003D4A67" w:rsidP="001D54B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D4A67" w:rsidRPr="003A1D64" w:rsidTr="00126B63">
        <w:tc>
          <w:tcPr>
            <w:tcW w:w="4032" w:type="dxa"/>
            <w:vAlign w:val="bottom"/>
          </w:tcPr>
          <w:p w:rsidR="003D4A67" w:rsidRPr="003A1D64" w:rsidRDefault="003D4A67" w:rsidP="001D54BC">
            <w:pPr>
              <w:tabs>
                <w:tab w:val="left" w:pos="162"/>
              </w:tabs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:rsidR="003D4A67" w:rsidRPr="003A1D64" w:rsidRDefault="003D4A67" w:rsidP="001D54B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3D4A67" w:rsidRPr="003A1D64" w:rsidRDefault="003D4A67" w:rsidP="001D54B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3D4A67" w:rsidRPr="003A1D64" w:rsidRDefault="00C90728" w:rsidP="001D54B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285</w:t>
            </w:r>
          </w:p>
        </w:tc>
        <w:tc>
          <w:tcPr>
            <w:tcW w:w="1260" w:type="dxa"/>
            <w:vAlign w:val="bottom"/>
          </w:tcPr>
          <w:p w:rsidR="003D4A67" w:rsidRPr="003A1D64" w:rsidRDefault="003D4A67" w:rsidP="001D54B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7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A1D64">
              <w:rPr>
                <w:rFonts w:ascii="Angsana New" w:hAnsi="Angsana New"/>
                <w:sz w:val="28"/>
                <w:szCs w:val="28"/>
              </w:rPr>
              <w:t>516</w:t>
            </w:r>
          </w:p>
        </w:tc>
      </w:tr>
      <w:tr w:rsidR="003D4A67" w:rsidRPr="003A1D64" w:rsidTr="00126B63">
        <w:tc>
          <w:tcPr>
            <w:tcW w:w="4032" w:type="dxa"/>
            <w:vAlign w:val="bottom"/>
          </w:tcPr>
          <w:p w:rsidR="003D4A67" w:rsidRPr="003A1D64" w:rsidRDefault="003D4A67" w:rsidP="001D54BC">
            <w:pPr>
              <w:keepNext/>
              <w:ind w:left="162" w:hanging="180"/>
              <w:outlineLvl w:val="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3A1D64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  <w:r w:rsidRPr="003A1D64">
              <w:rPr>
                <w:rFonts w:ascii="Angsana New" w:hAnsi="Angsana New"/>
                <w:sz w:val="28"/>
                <w:szCs w:val="28"/>
              </w:rPr>
              <w:t xml:space="preserve">                            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 xml:space="preserve"> และ</w:t>
            </w:r>
            <w:r w:rsidRPr="003A1D64">
              <w:rPr>
                <w:rFonts w:ascii="Angsana New" w:hAnsi="Angsana New"/>
                <w:sz w:val="28"/>
                <w:szCs w:val="28"/>
              </w:rPr>
              <w:t>/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หรือมีบุคคลที่เกี่ยวโยงกัน)</w:t>
            </w:r>
          </w:p>
        </w:tc>
        <w:tc>
          <w:tcPr>
            <w:tcW w:w="1260" w:type="dxa"/>
            <w:vAlign w:val="bottom"/>
          </w:tcPr>
          <w:p w:rsidR="003D4A67" w:rsidRPr="003A1D64" w:rsidRDefault="003D4A67" w:rsidP="001D54B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3D4A67" w:rsidRPr="003A1D64" w:rsidRDefault="003D4A67" w:rsidP="001D54B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5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A1D64">
              <w:rPr>
                <w:rFonts w:ascii="Angsana New" w:hAnsi="Angsana New"/>
                <w:sz w:val="28"/>
                <w:szCs w:val="28"/>
              </w:rPr>
              <w:t>130</w:t>
            </w:r>
          </w:p>
        </w:tc>
        <w:tc>
          <w:tcPr>
            <w:tcW w:w="1260" w:type="dxa"/>
            <w:vAlign w:val="bottom"/>
          </w:tcPr>
          <w:p w:rsidR="003D4A67" w:rsidRPr="003A1D64" w:rsidRDefault="003D4A67" w:rsidP="001D54B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3D4A67" w:rsidRPr="003A1D64" w:rsidRDefault="003D4A67" w:rsidP="001D54B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5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A1D64">
              <w:rPr>
                <w:rFonts w:ascii="Angsana New" w:hAnsi="Angsana New"/>
                <w:sz w:val="28"/>
                <w:szCs w:val="28"/>
              </w:rPr>
              <w:t>130</w:t>
            </w:r>
          </w:p>
        </w:tc>
      </w:tr>
      <w:tr w:rsidR="003D4A67" w:rsidRPr="003A1D64" w:rsidTr="00594731">
        <w:tc>
          <w:tcPr>
            <w:tcW w:w="4032" w:type="dxa"/>
            <w:vAlign w:val="bottom"/>
          </w:tcPr>
          <w:p w:rsidR="003D4A67" w:rsidRPr="003A1D64" w:rsidRDefault="003D4A67" w:rsidP="001D54BC">
            <w:pPr>
              <w:keepNext/>
              <w:ind w:left="162" w:hanging="180"/>
              <w:outlineLvl w:val="8"/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3D4A67" w:rsidRPr="003A1D64" w:rsidRDefault="003D4A67" w:rsidP="001D54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3D4A67" w:rsidRPr="003A1D64" w:rsidRDefault="003D4A67" w:rsidP="001D54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5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A1D64">
              <w:rPr>
                <w:rFonts w:ascii="Angsana New" w:hAnsi="Angsana New"/>
                <w:sz w:val="28"/>
                <w:szCs w:val="28"/>
              </w:rPr>
              <w:t>130</w:t>
            </w:r>
          </w:p>
        </w:tc>
        <w:tc>
          <w:tcPr>
            <w:tcW w:w="1260" w:type="dxa"/>
            <w:vAlign w:val="bottom"/>
          </w:tcPr>
          <w:p w:rsidR="003D4A67" w:rsidRPr="003A1D64" w:rsidRDefault="00C90728" w:rsidP="001D54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285</w:t>
            </w:r>
          </w:p>
        </w:tc>
        <w:tc>
          <w:tcPr>
            <w:tcW w:w="1260" w:type="dxa"/>
            <w:vAlign w:val="bottom"/>
          </w:tcPr>
          <w:p w:rsidR="003D4A67" w:rsidRPr="003A1D64" w:rsidRDefault="003D4A67" w:rsidP="001D54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12,646</w:t>
            </w:r>
          </w:p>
        </w:tc>
      </w:tr>
      <w:tr w:rsidR="003D4A67" w:rsidRPr="003A1D64" w:rsidTr="008F4840">
        <w:tc>
          <w:tcPr>
            <w:tcW w:w="4032" w:type="dxa"/>
            <w:vAlign w:val="bottom"/>
          </w:tcPr>
          <w:p w:rsidR="003D4A67" w:rsidRPr="003A1D64" w:rsidRDefault="003D4A67" w:rsidP="001D54BC">
            <w:pPr>
              <w:keepNext/>
              <w:ind w:left="162" w:hanging="180"/>
              <w:outlineLvl w:val="8"/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3A1D6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vAlign w:val="bottom"/>
          </w:tcPr>
          <w:p w:rsidR="003D4A67" w:rsidRPr="003A1D64" w:rsidRDefault="003D4A67" w:rsidP="001D54B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3D4A67" w:rsidRPr="003A1D64" w:rsidRDefault="003D4A67" w:rsidP="001D54B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(5,130)</w:t>
            </w:r>
          </w:p>
        </w:tc>
        <w:tc>
          <w:tcPr>
            <w:tcW w:w="1260" w:type="dxa"/>
            <w:vAlign w:val="bottom"/>
          </w:tcPr>
          <w:p w:rsidR="003D4A67" w:rsidRPr="003A1D64" w:rsidRDefault="003D4A67" w:rsidP="001D54B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3D4A67" w:rsidRPr="003A1D64" w:rsidRDefault="003D4A67" w:rsidP="001D54B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(5,130)</w:t>
            </w:r>
          </w:p>
        </w:tc>
      </w:tr>
      <w:tr w:rsidR="003D4A67" w:rsidRPr="003A1D64" w:rsidTr="00126B63">
        <w:tc>
          <w:tcPr>
            <w:tcW w:w="4032" w:type="dxa"/>
            <w:vAlign w:val="bottom"/>
          </w:tcPr>
          <w:p w:rsidR="003D4A67" w:rsidRPr="003A1D64" w:rsidRDefault="003D4A67" w:rsidP="001D54BC">
            <w:pPr>
              <w:tabs>
                <w:tab w:val="left" w:pos="162"/>
                <w:tab w:val="left" w:pos="342"/>
              </w:tabs>
              <w:ind w:left="16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  <w:r w:rsidRPr="003A1D64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:rsidR="003D4A67" w:rsidRPr="003A1D64" w:rsidRDefault="003D4A67" w:rsidP="001D54B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3D4A67" w:rsidRPr="003A1D64" w:rsidRDefault="003D4A67" w:rsidP="001D54B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3D4A67" w:rsidRPr="003A1D64" w:rsidRDefault="00C90728" w:rsidP="001D54B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285</w:t>
            </w:r>
          </w:p>
        </w:tc>
        <w:tc>
          <w:tcPr>
            <w:tcW w:w="1260" w:type="dxa"/>
            <w:vAlign w:val="bottom"/>
          </w:tcPr>
          <w:p w:rsidR="003D4A67" w:rsidRPr="003A1D64" w:rsidRDefault="003D4A67" w:rsidP="001D54B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7,516</w:t>
            </w:r>
          </w:p>
        </w:tc>
      </w:tr>
      <w:tr w:rsidR="003D4A67" w:rsidRPr="003A1D64" w:rsidTr="00126B63">
        <w:tc>
          <w:tcPr>
            <w:tcW w:w="4032" w:type="dxa"/>
            <w:vAlign w:val="bottom"/>
          </w:tcPr>
          <w:p w:rsidR="003D4A67" w:rsidRPr="003A1D64" w:rsidRDefault="003D4A67" w:rsidP="003D4A67">
            <w:pPr>
              <w:tabs>
                <w:tab w:val="left" w:pos="162"/>
              </w:tabs>
              <w:ind w:left="162" w:right="-108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3D4A67" w:rsidRPr="003A1D64" w:rsidRDefault="003D4A67" w:rsidP="003D4A6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3D4A67" w:rsidRPr="003A1D64" w:rsidRDefault="003D4A67" w:rsidP="003D4A6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3D4A67" w:rsidRPr="003A1D64" w:rsidRDefault="003D4A67" w:rsidP="003D4A6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3D4A67" w:rsidRPr="003A1D64" w:rsidRDefault="003D4A67" w:rsidP="003D4A6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54BC" w:rsidRPr="003A1D64" w:rsidTr="00126B63">
        <w:tc>
          <w:tcPr>
            <w:tcW w:w="4032" w:type="dxa"/>
            <w:vAlign w:val="bottom"/>
          </w:tcPr>
          <w:p w:rsidR="001D54BC" w:rsidRPr="003A1D64" w:rsidRDefault="001D54BC" w:rsidP="001D54BC">
            <w:pPr>
              <w:tabs>
                <w:tab w:val="left" w:pos="162"/>
              </w:tabs>
              <w:ind w:left="162" w:right="-108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เจ้าหนี้การค้าและเจ้าหนี้อื่น </w:t>
            </w:r>
            <w:r w:rsidRPr="003A1D6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3A1D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3A1D6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3A1D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9E01CB">
              <w:rPr>
                <w:rFonts w:ascii="Angsana New" w:hAnsi="Angsana New"/>
                <w:b/>
                <w:bCs/>
                <w:sz w:val="28"/>
                <w:szCs w:val="28"/>
              </w:rPr>
              <w:t>21</w:t>
            </w:r>
            <w:r w:rsidRPr="003A1D64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:rsidR="001D54BC" w:rsidRPr="003A1D64" w:rsidRDefault="001D54BC" w:rsidP="001D54B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1D54BC" w:rsidRPr="003A1D64" w:rsidRDefault="001D54BC" w:rsidP="001D54B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1D54BC" w:rsidRPr="003A1D64" w:rsidRDefault="001D54BC" w:rsidP="001D54B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1D54BC" w:rsidRPr="003A1D64" w:rsidRDefault="001D54BC" w:rsidP="001D54B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54BC" w:rsidRPr="003A1D64" w:rsidTr="00126B63">
        <w:tc>
          <w:tcPr>
            <w:tcW w:w="4032" w:type="dxa"/>
            <w:vAlign w:val="bottom"/>
          </w:tcPr>
          <w:p w:rsidR="001D54BC" w:rsidRPr="003A1D64" w:rsidRDefault="001D54BC" w:rsidP="001D54BC">
            <w:pPr>
              <w:keepNext/>
              <w:ind w:left="162" w:hanging="180"/>
              <w:outlineLvl w:val="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3A1D64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  <w:r w:rsidRPr="003A1D64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 xml:space="preserve"> และ</w:t>
            </w:r>
            <w:r w:rsidRPr="003A1D64">
              <w:rPr>
                <w:rFonts w:ascii="Angsana New" w:hAnsi="Angsana New"/>
                <w:sz w:val="28"/>
                <w:szCs w:val="28"/>
              </w:rPr>
              <w:t>/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หรือมีบุคคลที่เกี่ยวโยงกัน)</w:t>
            </w:r>
          </w:p>
        </w:tc>
        <w:tc>
          <w:tcPr>
            <w:tcW w:w="1260" w:type="dxa"/>
            <w:vAlign w:val="bottom"/>
          </w:tcPr>
          <w:p w:rsidR="001D54BC" w:rsidRPr="003A1D64" w:rsidRDefault="001D54BC" w:rsidP="001D54B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136</w:t>
            </w:r>
          </w:p>
        </w:tc>
        <w:tc>
          <w:tcPr>
            <w:tcW w:w="1260" w:type="dxa"/>
            <w:vAlign w:val="bottom"/>
          </w:tcPr>
          <w:p w:rsidR="001D54BC" w:rsidRPr="003A1D64" w:rsidRDefault="001D54BC" w:rsidP="001D54B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136</w:t>
            </w:r>
          </w:p>
        </w:tc>
        <w:tc>
          <w:tcPr>
            <w:tcW w:w="1260" w:type="dxa"/>
            <w:vAlign w:val="bottom"/>
          </w:tcPr>
          <w:p w:rsidR="001D54BC" w:rsidRPr="003A1D64" w:rsidRDefault="001D54BC" w:rsidP="001D54B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136</w:t>
            </w:r>
          </w:p>
        </w:tc>
        <w:tc>
          <w:tcPr>
            <w:tcW w:w="1260" w:type="dxa"/>
            <w:vAlign w:val="bottom"/>
          </w:tcPr>
          <w:p w:rsidR="001D54BC" w:rsidRPr="003A1D64" w:rsidRDefault="001D54BC" w:rsidP="001D54B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136</w:t>
            </w:r>
          </w:p>
        </w:tc>
      </w:tr>
      <w:tr w:rsidR="001D54BC" w:rsidRPr="003A1D64" w:rsidTr="00126B63">
        <w:tc>
          <w:tcPr>
            <w:tcW w:w="4032" w:type="dxa"/>
            <w:vAlign w:val="bottom"/>
          </w:tcPr>
          <w:p w:rsidR="001D54BC" w:rsidRPr="003A1D64" w:rsidRDefault="001D54BC" w:rsidP="001D54BC">
            <w:pPr>
              <w:tabs>
                <w:tab w:val="left" w:pos="162"/>
              </w:tabs>
              <w:ind w:left="162" w:right="-108" w:hanging="18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รวมเจ้าหนี้การค้าและเจ้าหนี้อื่น </w:t>
            </w:r>
            <w:r w:rsidRPr="003A1D6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  <w:r w:rsidRPr="003A1D6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:rsidR="001D54BC" w:rsidRPr="003A1D64" w:rsidRDefault="001D54BC" w:rsidP="001D54B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136</w:t>
            </w:r>
          </w:p>
        </w:tc>
        <w:tc>
          <w:tcPr>
            <w:tcW w:w="1260" w:type="dxa"/>
            <w:vAlign w:val="bottom"/>
          </w:tcPr>
          <w:p w:rsidR="001D54BC" w:rsidRPr="003A1D64" w:rsidRDefault="001D54BC" w:rsidP="001D54B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136</w:t>
            </w:r>
          </w:p>
        </w:tc>
        <w:tc>
          <w:tcPr>
            <w:tcW w:w="1260" w:type="dxa"/>
            <w:vAlign w:val="bottom"/>
          </w:tcPr>
          <w:p w:rsidR="001D54BC" w:rsidRPr="003A1D64" w:rsidRDefault="001D54BC" w:rsidP="001D54B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136</w:t>
            </w:r>
          </w:p>
        </w:tc>
        <w:tc>
          <w:tcPr>
            <w:tcW w:w="1260" w:type="dxa"/>
            <w:vAlign w:val="bottom"/>
          </w:tcPr>
          <w:p w:rsidR="001D54BC" w:rsidRPr="003A1D64" w:rsidRDefault="001D54BC" w:rsidP="001D54B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136</w:t>
            </w:r>
          </w:p>
        </w:tc>
      </w:tr>
    </w:tbl>
    <w:p w:rsidR="007D1BAC" w:rsidRPr="003A1D64" w:rsidRDefault="007D1BAC" w:rsidP="001D54BC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  <w:lang w:eastAsia="ko-KR"/>
        </w:rPr>
      </w:pPr>
      <w:r w:rsidRPr="003A1D64">
        <w:rPr>
          <w:rFonts w:ascii="Angsana New" w:hAnsi="Angsana New"/>
          <w:b/>
          <w:bCs/>
          <w:sz w:val="32"/>
          <w:szCs w:val="32"/>
          <w:cs/>
        </w:rPr>
        <w:t>เงินให้กู้ยืมระยะสั้นแก่กิจการที่เกี่ยวข้องกัน</w:t>
      </w:r>
    </w:p>
    <w:p w:rsidR="001D54BC" w:rsidRDefault="007D1BAC" w:rsidP="007D645E">
      <w:pPr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  <w:cs/>
          <w:lang w:eastAsia="ko-KR"/>
        </w:rPr>
      </w:pPr>
      <w:r w:rsidRPr="003A1D64">
        <w:rPr>
          <w:rFonts w:ascii="Angsana New" w:hAnsi="Angsana New"/>
          <w:sz w:val="32"/>
          <w:szCs w:val="32"/>
          <w:cs/>
          <w:lang w:eastAsia="ko-KR"/>
        </w:rPr>
        <w:t xml:space="preserve">ณ วันที่ </w:t>
      </w:r>
      <w:r w:rsidRPr="003A1D64">
        <w:rPr>
          <w:rFonts w:ascii="Angsana New" w:hAnsi="Angsana New"/>
          <w:sz w:val="32"/>
          <w:szCs w:val="32"/>
          <w:lang w:eastAsia="ko-KR"/>
        </w:rPr>
        <w:t xml:space="preserve">31 </w:t>
      </w:r>
      <w:r w:rsidRPr="003A1D64">
        <w:rPr>
          <w:rFonts w:ascii="Angsana New" w:hAnsi="Angsana New"/>
          <w:sz w:val="32"/>
          <w:szCs w:val="32"/>
          <w:cs/>
          <w:lang w:eastAsia="ko-KR"/>
        </w:rPr>
        <w:t xml:space="preserve">ธันวาคม </w:t>
      </w:r>
      <w:r w:rsidRPr="003A1D64">
        <w:rPr>
          <w:rFonts w:ascii="Angsana New" w:hAnsi="Angsana New"/>
          <w:sz w:val="32"/>
          <w:szCs w:val="32"/>
          <w:lang w:eastAsia="ko-KR"/>
        </w:rPr>
        <w:t>2562</w:t>
      </w:r>
      <w:r w:rsidRPr="003A1D64">
        <w:rPr>
          <w:rFonts w:ascii="Angsana New" w:hAnsi="Angsana New"/>
          <w:sz w:val="32"/>
          <w:szCs w:val="32"/>
          <w:cs/>
          <w:lang w:eastAsia="ko-KR"/>
        </w:rPr>
        <w:t xml:space="preserve"> บริษัท</w:t>
      </w:r>
      <w:r w:rsidR="001D54BC">
        <w:rPr>
          <w:rFonts w:ascii="Angsana New" w:hAnsi="Angsana New" w:hint="cs"/>
          <w:sz w:val="32"/>
          <w:szCs w:val="32"/>
          <w:cs/>
          <w:lang w:eastAsia="ko-KR"/>
        </w:rPr>
        <w:t>ฯ</w:t>
      </w:r>
      <w:r w:rsidRPr="003A1D64">
        <w:rPr>
          <w:rFonts w:ascii="Angsana New" w:hAnsi="Angsana New"/>
          <w:sz w:val="32"/>
          <w:szCs w:val="32"/>
          <w:cs/>
          <w:lang w:eastAsia="ko-KR"/>
        </w:rPr>
        <w:t>มีเงินให้กู้ยืมระยะสั้นแก่บริษัทย่อยแห่งหนึ่ง</w:t>
      </w:r>
      <w:r w:rsidRPr="003A1D64">
        <w:rPr>
          <w:rFonts w:ascii="Angsana New" w:hAnsi="Angsana New"/>
          <w:spacing w:val="-4"/>
          <w:sz w:val="32"/>
          <w:szCs w:val="32"/>
          <w:cs/>
          <w:lang w:eastAsia="ko-KR"/>
        </w:rPr>
        <w:t>เป็นจำนวน</w:t>
      </w:r>
      <w:r w:rsidRPr="003A1D6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B778AB" w:rsidRPr="003A1D64">
        <w:rPr>
          <w:rFonts w:ascii="Angsana New" w:hAnsi="Angsana New"/>
          <w:spacing w:val="-4"/>
          <w:sz w:val="32"/>
          <w:szCs w:val="32"/>
        </w:rPr>
        <w:t>7</w:t>
      </w:r>
      <w:r w:rsidRPr="003A1D64">
        <w:rPr>
          <w:rFonts w:ascii="Angsana New" w:hAnsi="Angsana New"/>
          <w:spacing w:val="-4"/>
          <w:sz w:val="32"/>
          <w:szCs w:val="32"/>
        </w:rPr>
        <w:t xml:space="preserve"> </w:t>
      </w:r>
      <w:r w:rsidRPr="003A1D64">
        <w:rPr>
          <w:rFonts w:ascii="Angsana New" w:hAnsi="Angsana New"/>
          <w:spacing w:val="-4"/>
          <w:sz w:val="32"/>
          <w:szCs w:val="32"/>
          <w:cs/>
        </w:rPr>
        <w:t xml:space="preserve">ล้านบาท  ซึ่งคิดดอกเบี้ยในอัตราร้อยละ </w:t>
      </w:r>
      <w:r w:rsidRPr="003A1D64">
        <w:rPr>
          <w:rFonts w:ascii="Angsana New" w:hAnsi="Angsana New"/>
          <w:spacing w:val="-4"/>
          <w:sz w:val="32"/>
          <w:szCs w:val="32"/>
        </w:rPr>
        <w:t xml:space="preserve">4.00 </w:t>
      </w:r>
      <w:r w:rsidRPr="003A1D64">
        <w:rPr>
          <w:rFonts w:ascii="Angsana New" w:hAnsi="Angsana New"/>
          <w:spacing w:val="-4"/>
          <w:sz w:val="32"/>
          <w:szCs w:val="32"/>
          <w:cs/>
        </w:rPr>
        <w:t>ต่อปี และมีกำหนดชำระคืนเมื่อทวงถาม</w:t>
      </w:r>
    </w:p>
    <w:p w:rsidR="007D1BAC" w:rsidRPr="003A1D64" w:rsidRDefault="007D1BAC" w:rsidP="001D54BC">
      <w:pPr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  <w:lang w:eastAsia="ko-KR"/>
        </w:rPr>
      </w:pPr>
      <w:r w:rsidRPr="003A1D64">
        <w:rPr>
          <w:rFonts w:ascii="Angsana New" w:hAnsi="Angsana New"/>
          <w:spacing w:val="-4"/>
          <w:sz w:val="32"/>
          <w:szCs w:val="32"/>
          <w:cs/>
          <w:lang w:eastAsia="ko-KR"/>
        </w:rPr>
        <w:t>ในระหว่าง</w:t>
      </w:r>
      <w:r w:rsidR="0046055B">
        <w:rPr>
          <w:rFonts w:ascii="Angsana New" w:hAnsi="Angsana New" w:hint="cs"/>
          <w:spacing w:val="-4"/>
          <w:sz w:val="32"/>
          <w:szCs w:val="32"/>
          <w:cs/>
          <w:lang w:eastAsia="ko-KR"/>
        </w:rPr>
        <w:t>ปี</w:t>
      </w:r>
      <w:r w:rsidRPr="003A1D64">
        <w:rPr>
          <w:rFonts w:ascii="Angsana New" w:hAnsi="Angsana New"/>
          <w:spacing w:val="-4"/>
          <w:sz w:val="32"/>
          <w:szCs w:val="32"/>
          <w:cs/>
        </w:rPr>
        <w:t>สิ้นสุด</w:t>
      </w:r>
      <w:r w:rsidRPr="003A1D64">
        <w:rPr>
          <w:rFonts w:ascii="Angsana New" w:hAnsi="Angsana New"/>
          <w:spacing w:val="-4"/>
          <w:sz w:val="32"/>
          <w:szCs w:val="32"/>
          <w:cs/>
          <w:lang w:eastAsia="ko-KR"/>
        </w:rPr>
        <w:t xml:space="preserve">วันที่ </w:t>
      </w:r>
      <w:r w:rsidR="00B778AB" w:rsidRPr="003A1D64">
        <w:rPr>
          <w:rFonts w:ascii="Angsana New" w:hAnsi="Angsana New"/>
          <w:sz w:val="32"/>
          <w:szCs w:val="32"/>
          <w:lang w:eastAsia="ko-KR"/>
        </w:rPr>
        <w:t xml:space="preserve">31 </w:t>
      </w:r>
      <w:r w:rsidR="00B778AB" w:rsidRPr="003A1D64">
        <w:rPr>
          <w:rFonts w:ascii="Angsana New" w:hAnsi="Angsana New"/>
          <w:sz w:val="32"/>
          <w:szCs w:val="32"/>
          <w:cs/>
          <w:lang w:eastAsia="ko-KR"/>
        </w:rPr>
        <w:t xml:space="preserve">ธันวาคม </w:t>
      </w:r>
      <w:r w:rsidR="00B778AB" w:rsidRPr="003A1D64">
        <w:rPr>
          <w:rFonts w:ascii="Angsana New" w:hAnsi="Angsana New"/>
          <w:sz w:val="32"/>
          <w:szCs w:val="32"/>
          <w:lang w:eastAsia="ko-KR"/>
        </w:rPr>
        <w:t>2562</w:t>
      </w:r>
      <w:r w:rsidR="00B778AB" w:rsidRPr="003A1D64">
        <w:rPr>
          <w:rFonts w:ascii="Angsana New" w:hAnsi="Angsana New"/>
          <w:sz w:val="32"/>
          <w:szCs w:val="32"/>
          <w:cs/>
          <w:lang w:eastAsia="ko-KR"/>
        </w:rPr>
        <w:t xml:space="preserve"> </w:t>
      </w:r>
      <w:r w:rsidRPr="003A1D64">
        <w:rPr>
          <w:rFonts w:ascii="Angsana New" w:hAnsi="Angsana New"/>
          <w:spacing w:val="-4"/>
          <w:sz w:val="32"/>
          <w:szCs w:val="32"/>
          <w:cs/>
          <w:lang w:eastAsia="ko-KR"/>
        </w:rPr>
        <w:t>เงินให้กู้ยืมระยะสั้นแก่กิจการที่เกี่ยวข้องกันมีการเคลื่อนไหวดังนี้</w:t>
      </w:r>
    </w:p>
    <w:p w:rsidR="007D1BAC" w:rsidRPr="003A1D64" w:rsidRDefault="007D1BAC" w:rsidP="001D54BC">
      <w:pPr>
        <w:spacing w:line="340" w:lineRule="exact"/>
        <w:ind w:left="547" w:right="-43"/>
        <w:jc w:val="right"/>
        <w:rPr>
          <w:rFonts w:ascii="Angsana New" w:hAnsi="Angsana New"/>
          <w:sz w:val="28"/>
          <w:szCs w:val="28"/>
        </w:rPr>
      </w:pPr>
      <w:r w:rsidRPr="003A1D64">
        <w:rPr>
          <w:rFonts w:ascii="Angsana New" w:hAnsi="Angsana New"/>
          <w:sz w:val="28"/>
          <w:szCs w:val="28"/>
        </w:rPr>
        <w:t>(</w:t>
      </w:r>
      <w:r w:rsidRPr="003A1D64">
        <w:rPr>
          <w:rFonts w:ascii="Angsana New" w:hAnsi="Angsana New"/>
          <w:sz w:val="28"/>
          <w:szCs w:val="28"/>
          <w:cs/>
        </w:rPr>
        <w:t>หน่วย: พันบาท</w:t>
      </w:r>
      <w:r w:rsidRPr="003A1D64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69"/>
        <w:gridCol w:w="1561"/>
        <w:gridCol w:w="44"/>
        <w:gridCol w:w="1605"/>
        <w:gridCol w:w="1591"/>
        <w:gridCol w:w="14"/>
        <w:gridCol w:w="1606"/>
      </w:tblGrid>
      <w:tr w:rsidR="007D1BAC" w:rsidRPr="003A1D64" w:rsidTr="00356214">
        <w:trPr>
          <w:cantSplit/>
        </w:trPr>
        <w:tc>
          <w:tcPr>
            <w:tcW w:w="2669" w:type="dxa"/>
            <w:vAlign w:val="bottom"/>
          </w:tcPr>
          <w:p w:rsidR="007D1BAC" w:rsidRPr="003A1D64" w:rsidRDefault="007D1BAC" w:rsidP="001D54BC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21" w:type="dxa"/>
            <w:gridSpan w:val="6"/>
            <w:vAlign w:val="bottom"/>
          </w:tcPr>
          <w:p w:rsidR="007D1BAC" w:rsidRPr="003A1D64" w:rsidRDefault="007D1BAC" w:rsidP="001D54B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1BAC" w:rsidRPr="003A1D64" w:rsidTr="00356214">
        <w:trPr>
          <w:cantSplit/>
        </w:trPr>
        <w:tc>
          <w:tcPr>
            <w:tcW w:w="2669" w:type="dxa"/>
            <w:vAlign w:val="bottom"/>
          </w:tcPr>
          <w:p w:rsidR="007D1BAC" w:rsidRPr="003A1D64" w:rsidRDefault="007D1BAC" w:rsidP="001D54BC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</w:tcPr>
          <w:p w:rsidR="007D1BAC" w:rsidRPr="003A1D64" w:rsidRDefault="007D1BAC" w:rsidP="001D54B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3240" w:type="dxa"/>
            <w:gridSpan w:val="3"/>
            <w:vAlign w:val="bottom"/>
          </w:tcPr>
          <w:p w:rsidR="007D1BAC" w:rsidRPr="003A1D64" w:rsidRDefault="007D1BAC" w:rsidP="001D54B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7D1BAC" w:rsidRPr="003A1D64" w:rsidRDefault="007D1BAC" w:rsidP="001D54B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</w:tr>
      <w:tr w:rsidR="007D1BAC" w:rsidRPr="003A1D64" w:rsidTr="00356214">
        <w:trPr>
          <w:cantSplit/>
        </w:trPr>
        <w:tc>
          <w:tcPr>
            <w:tcW w:w="2669" w:type="dxa"/>
            <w:vAlign w:val="bottom"/>
          </w:tcPr>
          <w:p w:rsidR="007D1BAC" w:rsidRPr="003A1D64" w:rsidRDefault="007D1BAC" w:rsidP="001D54BC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  <w:hideMark/>
          </w:tcPr>
          <w:p w:rsidR="007D1BAC" w:rsidRPr="003A1D64" w:rsidRDefault="007D1BAC" w:rsidP="001D54B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3240" w:type="dxa"/>
            <w:gridSpan w:val="3"/>
            <w:vAlign w:val="bottom"/>
            <w:hideMark/>
          </w:tcPr>
          <w:p w:rsidR="007D1BAC" w:rsidRPr="003A1D64" w:rsidRDefault="007D1BAC" w:rsidP="001D54B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ในระหว่าง</w:t>
            </w:r>
            <w:r w:rsidR="00D315B7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620" w:type="dxa"/>
            <w:gridSpan w:val="2"/>
            <w:vAlign w:val="bottom"/>
            <w:hideMark/>
          </w:tcPr>
          <w:p w:rsidR="007D1BAC" w:rsidRPr="003A1D64" w:rsidRDefault="007D1BAC" w:rsidP="001D54B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7D1BAC" w:rsidRPr="003A1D64" w:rsidTr="00356214">
        <w:tc>
          <w:tcPr>
            <w:tcW w:w="2669" w:type="dxa"/>
            <w:vAlign w:val="bottom"/>
          </w:tcPr>
          <w:p w:rsidR="007D1BAC" w:rsidRPr="003A1D64" w:rsidRDefault="007D1BAC" w:rsidP="001D54BC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605" w:type="dxa"/>
            <w:gridSpan w:val="2"/>
            <w:vAlign w:val="bottom"/>
            <w:hideMark/>
          </w:tcPr>
          <w:p w:rsidR="007D1BAC" w:rsidRPr="003A1D64" w:rsidRDefault="007D1BAC" w:rsidP="001D54BC">
            <w:pPr>
              <w:pBdr>
                <w:bottom w:val="single" w:sz="4" w:space="1" w:color="auto"/>
              </w:pBdr>
              <w:spacing w:line="340" w:lineRule="exact"/>
              <w:ind w:left="-7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A1D6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605" w:type="dxa"/>
            <w:vAlign w:val="bottom"/>
            <w:hideMark/>
          </w:tcPr>
          <w:p w:rsidR="007D1BAC" w:rsidRPr="003A1D64" w:rsidRDefault="007D1BAC" w:rsidP="001D54B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05" w:type="dxa"/>
            <w:gridSpan w:val="2"/>
            <w:vAlign w:val="bottom"/>
            <w:hideMark/>
          </w:tcPr>
          <w:p w:rsidR="007D1BAC" w:rsidRPr="003A1D64" w:rsidRDefault="007D1BAC" w:rsidP="001D54B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06" w:type="dxa"/>
            <w:vAlign w:val="bottom"/>
            <w:hideMark/>
          </w:tcPr>
          <w:p w:rsidR="007D1BAC" w:rsidRPr="003A1D64" w:rsidRDefault="00B778AB" w:rsidP="001D54B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7D1BAC" w:rsidRPr="003A1D6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D1BAC" w:rsidRPr="003A1D6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7D1BAC" w:rsidRPr="003A1D64" w:rsidTr="00356214">
        <w:tc>
          <w:tcPr>
            <w:tcW w:w="2669" w:type="dxa"/>
            <w:vAlign w:val="bottom"/>
          </w:tcPr>
          <w:p w:rsidR="007D1BAC" w:rsidRPr="003A1D64" w:rsidRDefault="007D1BAC" w:rsidP="001D54BC">
            <w:pPr>
              <w:spacing w:line="340" w:lineRule="exact"/>
              <w:ind w:left="255" w:hanging="25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605" w:type="dxa"/>
            <w:gridSpan w:val="2"/>
            <w:vAlign w:val="bottom"/>
          </w:tcPr>
          <w:p w:rsidR="007D1BAC" w:rsidRPr="003A1D64" w:rsidRDefault="007D1BAC" w:rsidP="001D54BC">
            <w:pPr>
              <w:tabs>
                <w:tab w:val="decimal" w:pos="108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5" w:type="dxa"/>
            <w:vAlign w:val="bottom"/>
          </w:tcPr>
          <w:p w:rsidR="007D1BAC" w:rsidRPr="003A1D64" w:rsidRDefault="007D1BAC" w:rsidP="001D54BC">
            <w:pPr>
              <w:tabs>
                <w:tab w:val="decimal" w:pos="108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5" w:type="dxa"/>
            <w:gridSpan w:val="2"/>
            <w:vAlign w:val="bottom"/>
          </w:tcPr>
          <w:p w:rsidR="007D1BAC" w:rsidRPr="003A1D64" w:rsidRDefault="007D1BAC" w:rsidP="001D54BC">
            <w:pPr>
              <w:tabs>
                <w:tab w:val="decimal" w:pos="108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06" w:type="dxa"/>
            <w:vAlign w:val="bottom"/>
          </w:tcPr>
          <w:p w:rsidR="007D1BAC" w:rsidRPr="003A1D64" w:rsidRDefault="007D1BAC" w:rsidP="001D54BC">
            <w:pPr>
              <w:tabs>
                <w:tab w:val="decimal" w:pos="108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1BAC" w:rsidRPr="003A1D64" w:rsidTr="00356214">
        <w:tc>
          <w:tcPr>
            <w:tcW w:w="2669" w:type="dxa"/>
          </w:tcPr>
          <w:p w:rsidR="007D1BAC" w:rsidRPr="003A1D64" w:rsidRDefault="007D1BAC" w:rsidP="001D54BC">
            <w:pPr>
              <w:tabs>
                <w:tab w:val="left" w:pos="900"/>
                <w:tab w:val="left" w:pos="1440"/>
                <w:tab w:val="left" w:pos="1944"/>
              </w:tabs>
              <w:spacing w:line="340" w:lineRule="exact"/>
              <w:ind w:left="162" w:right="-108" w:hanging="162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605" w:type="dxa"/>
            <w:gridSpan w:val="2"/>
            <w:vAlign w:val="bottom"/>
          </w:tcPr>
          <w:p w:rsidR="007D1BAC" w:rsidRPr="003A1D64" w:rsidRDefault="007D1BAC" w:rsidP="001D54BC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05" w:type="dxa"/>
            <w:vAlign w:val="bottom"/>
          </w:tcPr>
          <w:p w:rsidR="007D1BAC" w:rsidRPr="003A1D64" w:rsidRDefault="00B778AB" w:rsidP="001D54BC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7</w:t>
            </w:r>
            <w:r w:rsidR="007D1BAC" w:rsidRPr="003A1D64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605" w:type="dxa"/>
            <w:gridSpan w:val="2"/>
            <w:vAlign w:val="bottom"/>
          </w:tcPr>
          <w:p w:rsidR="007D1BAC" w:rsidRPr="003A1D64" w:rsidRDefault="007D1BAC" w:rsidP="001D54BC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06" w:type="dxa"/>
            <w:vAlign w:val="bottom"/>
          </w:tcPr>
          <w:p w:rsidR="007D1BAC" w:rsidRPr="003A1D64" w:rsidRDefault="00B778AB" w:rsidP="001D54BC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7</w:t>
            </w:r>
            <w:r w:rsidR="007D1BAC" w:rsidRPr="003A1D64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</w:tbl>
    <w:p w:rsidR="007D645E" w:rsidRDefault="007D645E" w:rsidP="001D54BC"/>
    <w:p w:rsidR="007D645E" w:rsidRDefault="007D645E">
      <w:pPr>
        <w:overflowPunct/>
        <w:autoSpaceDE/>
        <w:autoSpaceDN/>
        <w:adjustRightInd/>
        <w:textAlignment w:val="auto"/>
      </w:pPr>
      <w:r>
        <w:br w:type="page"/>
      </w:r>
    </w:p>
    <w:p w:rsidR="005E29A1" w:rsidRPr="007D645E" w:rsidRDefault="005E29A1" w:rsidP="001D54BC">
      <w:pPr>
        <w:rPr>
          <w:sz w:val="2"/>
          <w:szCs w:val="2"/>
        </w:rPr>
      </w:pPr>
    </w:p>
    <w:tbl>
      <w:tblPr>
        <w:tblW w:w="91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567"/>
        <w:gridCol w:w="1308"/>
        <w:gridCol w:w="1304"/>
      </w:tblGrid>
      <w:tr w:rsidR="007D1BAC" w:rsidRPr="003A1D64" w:rsidTr="007D1BAC">
        <w:tc>
          <w:tcPr>
            <w:tcW w:w="6567" w:type="dxa"/>
            <w:vAlign w:val="bottom"/>
          </w:tcPr>
          <w:p w:rsidR="007D1BAC" w:rsidRPr="003A1D64" w:rsidRDefault="007D1BAC" w:rsidP="007D64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2612" w:type="dxa"/>
            <w:gridSpan w:val="2"/>
            <w:vAlign w:val="bottom"/>
          </w:tcPr>
          <w:p w:rsidR="007D1BAC" w:rsidRPr="003A1D64" w:rsidRDefault="007D1BAC" w:rsidP="007D645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 xml:space="preserve">              </w:t>
            </w:r>
            <w:r w:rsidRPr="003A1D64">
              <w:rPr>
                <w:rFonts w:ascii="Angsana New" w:hAnsi="Angsana New"/>
                <w:sz w:val="32"/>
                <w:szCs w:val="32"/>
              </w:rPr>
              <w:t>(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3A1D64">
              <w:rPr>
                <w:rFonts w:ascii="Angsana New" w:hAnsi="Angsana New"/>
                <w:sz w:val="32"/>
                <w:szCs w:val="32"/>
              </w:rPr>
              <w:t>: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D1BAC" w:rsidRPr="003A1D64" w:rsidTr="007D1BAC">
        <w:tc>
          <w:tcPr>
            <w:tcW w:w="6567" w:type="dxa"/>
            <w:vAlign w:val="bottom"/>
          </w:tcPr>
          <w:p w:rsidR="007D1BAC" w:rsidRPr="003A1D64" w:rsidRDefault="007D1BAC" w:rsidP="007D64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2" w:type="dxa"/>
            <w:gridSpan w:val="2"/>
            <w:vAlign w:val="bottom"/>
          </w:tcPr>
          <w:p w:rsidR="007D1BAC" w:rsidRPr="003A1D64" w:rsidRDefault="007D1BAC" w:rsidP="007D64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             </w:t>
            </w:r>
          </w:p>
        </w:tc>
      </w:tr>
      <w:tr w:rsidR="007D1BAC" w:rsidRPr="003A1D64" w:rsidTr="007D1BAC">
        <w:tc>
          <w:tcPr>
            <w:tcW w:w="6567" w:type="dxa"/>
            <w:vAlign w:val="bottom"/>
          </w:tcPr>
          <w:p w:rsidR="007D1BAC" w:rsidRPr="003A1D64" w:rsidRDefault="007D1BAC" w:rsidP="007D64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08" w:type="dxa"/>
            <w:vAlign w:val="bottom"/>
          </w:tcPr>
          <w:p w:rsidR="007D1BAC" w:rsidRPr="003A1D64" w:rsidRDefault="00B778AB" w:rsidP="007D645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="007D1BAC" w:rsidRPr="003A1D6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D1BAC" w:rsidRPr="003A1D64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04" w:type="dxa"/>
            <w:vAlign w:val="bottom"/>
          </w:tcPr>
          <w:p w:rsidR="007D1BAC" w:rsidRPr="003A1D64" w:rsidRDefault="007D1BAC" w:rsidP="007D645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1D64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7D1BAC" w:rsidRPr="003A1D64" w:rsidTr="007D1BAC">
        <w:tc>
          <w:tcPr>
            <w:tcW w:w="6567" w:type="dxa"/>
            <w:vAlign w:val="bottom"/>
          </w:tcPr>
          <w:p w:rsidR="007D1BAC" w:rsidRPr="003A1D64" w:rsidRDefault="007D1BAC" w:rsidP="007D645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5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08" w:type="dxa"/>
            <w:vAlign w:val="bottom"/>
          </w:tcPr>
          <w:p w:rsidR="007D1BAC" w:rsidRPr="003A1D64" w:rsidRDefault="007D1BAC" w:rsidP="007D645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04" w:type="dxa"/>
            <w:vAlign w:val="bottom"/>
          </w:tcPr>
          <w:p w:rsidR="007D1BAC" w:rsidRPr="003A1D64" w:rsidRDefault="007D1BAC" w:rsidP="007D645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7D1BAC" w:rsidRPr="003A1D64" w:rsidTr="007D1BAC">
        <w:tc>
          <w:tcPr>
            <w:tcW w:w="6567" w:type="dxa"/>
            <w:vAlign w:val="bottom"/>
          </w:tcPr>
          <w:p w:rsidR="007D1BAC" w:rsidRPr="003A1D64" w:rsidRDefault="007D1BAC" w:rsidP="007D645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308" w:type="dxa"/>
            <w:vAlign w:val="bottom"/>
          </w:tcPr>
          <w:p w:rsidR="007D1BAC" w:rsidRPr="003A1D64" w:rsidRDefault="00B778AB" w:rsidP="007D645E">
            <w:pPr>
              <w:tabs>
                <w:tab w:val="decimal" w:pos="972"/>
              </w:tabs>
              <w:spacing w:line="38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170</w:t>
            </w:r>
          </w:p>
        </w:tc>
        <w:tc>
          <w:tcPr>
            <w:tcW w:w="1304" w:type="dxa"/>
            <w:vAlign w:val="bottom"/>
          </w:tcPr>
          <w:p w:rsidR="007D1BAC" w:rsidRPr="003A1D64" w:rsidRDefault="007D1BAC" w:rsidP="007D645E">
            <w:pPr>
              <w:tabs>
                <w:tab w:val="decimal" w:pos="972"/>
              </w:tabs>
              <w:spacing w:line="380" w:lineRule="exact"/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D1BAC" w:rsidRPr="003A1D64" w:rsidTr="007D1BAC">
        <w:tc>
          <w:tcPr>
            <w:tcW w:w="6567" w:type="dxa"/>
            <w:vAlign w:val="bottom"/>
          </w:tcPr>
          <w:p w:rsidR="007D1BAC" w:rsidRPr="003A1D64" w:rsidRDefault="007D1BAC" w:rsidP="007D645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 xml:space="preserve">บุคคลที่เกี่ยวข้องกัน </w:t>
            </w:r>
          </w:p>
        </w:tc>
        <w:tc>
          <w:tcPr>
            <w:tcW w:w="1308" w:type="dxa"/>
            <w:vAlign w:val="bottom"/>
          </w:tcPr>
          <w:p w:rsidR="007D1BAC" w:rsidRPr="003A1D64" w:rsidRDefault="00B778AB" w:rsidP="007D64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593</w:t>
            </w:r>
          </w:p>
        </w:tc>
        <w:tc>
          <w:tcPr>
            <w:tcW w:w="1304" w:type="dxa"/>
            <w:vAlign w:val="bottom"/>
          </w:tcPr>
          <w:p w:rsidR="007D1BAC" w:rsidRPr="003A1D64" w:rsidRDefault="007D1BAC" w:rsidP="007D64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D1BAC" w:rsidRPr="003A1D64" w:rsidTr="007D1BAC">
        <w:tc>
          <w:tcPr>
            <w:tcW w:w="6567" w:type="dxa"/>
            <w:vAlign w:val="bottom"/>
          </w:tcPr>
          <w:p w:rsidR="007D1BAC" w:rsidRPr="003A1D64" w:rsidRDefault="007D1BAC" w:rsidP="007D645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08" w:type="dxa"/>
            <w:vAlign w:val="bottom"/>
          </w:tcPr>
          <w:p w:rsidR="007D1BAC" w:rsidRPr="003A1D64" w:rsidRDefault="00B778AB" w:rsidP="007D645E">
            <w:pPr>
              <w:tabs>
                <w:tab w:val="decimal" w:pos="972"/>
              </w:tabs>
              <w:spacing w:line="380" w:lineRule="exact"/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763</w:t>
            </w:r>
          </w:p>
        </w:tc>
        <w:tc>
          <w:tcPr>
            <w:tcW w:w="1304" w:type="dxa"/>
            <w:vAlign w:val="bottom"/>
          </w:tcPr>
          <w:p w:rsidR="007D1BAC" w:rsidRPr="003A1D64" w:rsidRDefault="007D1BAC" w:rsidP="007D645E">
            <w:pPr>
              <w:tabs>
                <w:tab w:val="decimal" w:pos="972"/>
              </w:tabs>
              <w:spacing w:line="380" w:lineRule="exact"/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D1BAC" w:rsidRPr="003A1D64" w:rsidTr="007D1BAC">
        <w:tc>
          <w:tcPr>
            <w:tcW w:w="6567" w:type="dxa"/>
            <w:vAlign w:val="bottom"/>
          </w:tcPr>
          <w:p w:rsidR="007D1BAC" w:rsidRPr="003A1D64" w:rsidRDefault="007D1BAC" w:rsidP="007D645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3A1D6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08" w:type="dxa"/>
            <w:vAlign w:val="bottom"/>
          </w:tcPr>
          <w:p w:rsidR="007D1BAC" w:rsidRPr="003A1D64" w:rsidRDefault="00B778AB" w:rsidP="007D64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(763)</w:t>
            </w:r>
          </w:p>
        </w:tc>
        <w:tc>
          <w:tcPr>
            <w:tcW w:w="1304" w:type="dxa"/>
            <w:vAlign w:val="bottom"/>
          </w:tcPr>
          <w:p w:rsidR="007D1BAC" w:rsidRPr="003A1D64" w:rsidRDefault="007D1BAC" w:rsidP="007D64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D1BAC" w:rsidRPr="003A1D64" w:rsidTr="007D1BAC">
        <w:tc>
          <w:tcPr>
            <w:tcW w:w="6567" w:type="dxa"/>
            <w:vAlign w:val="bottom"/>
          </w:tcPr>
          <w:p w:rsidR="007D1BAC" w:rsidRPr="003A1D64" w:rsidRDefault="007D1BAC" w:rsidP="007D64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เงินให้กู้ยืมระยะยาวแก่กิจการที่เกี่ยวข้องกัน - สุทธิ</w:t>
            </w:r>
          </w:p>
        </w:tc>
        <w:tc>
          <w:tcPr>
            <w:tcW w:w="1308" w:type="dxa"/>
            <w:vAlign w:val="bottom"/>
          </w:tcPr>
          <w:p w:rsidR="007D1BAC" w:rsidRPr="003A1D64" w:rsidRDefault="00B778AB" w:rsidP="007D645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4" w:type="dxa"/>
            <w:vAlign w:val="bottom"/>
          </w:tcPr>
          <w:p w:rsidR="007D1BAC" w:rsidRPr="003A1D64" w:rsidRDefault="007D1BAC" w:rsidP="007D645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7D1BAC" w:rsidRPr="003A1D64" w:rsidRDefault="007D1BAC" w:rsidP="001D54BC">
      <w:pPr>
        <w:spacing w:before="24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  <w:lang w:eastAsia="ko-KR"/>
        </w:rPr>
      </w:pPr>
      <w:r w:rsidRPr="003A1D64">
        <w:rPr>
          <w:rFonts w:ascii="Angsana New" w:hAnsi="Angsana New"/>
          <w:sz w:val="32"/>
          <w:szCs w:val="32"/>
          <w:cs/>
          <w:lang w:eastAsia="ko-KR"/>
        </w:rPr>
        <w:t xml:space="preserve">ณ วันที่ </w:t>
      </w:r>
      <w:r w:rsidR="00B778AB" w:rsidRPr="003A1D64">
        <w:rPr>
          <w:rFonts w:ascii="Angsana New" w:hAnsi="Angsana New"/>
          <w:sz w:val="32"/>
          <w:szCs w:val="32"/>
          <w:lang w:eastAsia="ko-KR"/>
        </w:rPr>
        <w:t xml:space="preserve">31 </w:t>
      </w:r>
      <w:r w:rsidR="00B778AB" w:rsidRPr="003A1D64">
        <w:rPr>
          <w:rFonts w:ascii="Angsana New" w:hAnsi="Angsana New"/>
          <w:sz w:val="32"/>
          <w:szCs w:val="32"/>
          <w:cs/>
          <w:lang w:eastAsia="ko-KR"/>
        </w:rPr>
        <w:t xml:space="preserve">ธันวาคม </w:t>
      </w:r>
      <w:r w:rsidRPr="003A1D64">
        <w:rPr>
          <w:rFonts w:ascii="Angsana New" w:hAnsi="Angsana New"/>
          <w:sz w:val="32"/>
          <w:szCs w:val="32"/>
          <w:lang w:eastAsia="ko-KR"/>
        </w:rPr>
        <w:t>2562</w:t>
      </w:r>
      <w:r w:rsidRPr="003A1D64">
        <w:rPr>
          <w:rFonts w:ascii="Angsana New" w:hAnsi="Angsana New"/>
          <w:sz w:val="32"/>
          <w:szCs w:val="32"/>
          <w:cs/>
          <w:lang w:eastAsia="ko-KR"/>
        </w:rPr>
        <w:t xml:space="preserve"> บริษัทย่อยมีเงินให้กู้ยืมระยะยาวแก่</w:t>
      </w:r>
      <w:r w:rsidRPr="003A1D64">
        <w:rPr>
          <w:rFonts w:ascii="Angsana New" w:hAnsi="Angsana New"/>
          <w:spacing w:val="-4"/>
          <w:sz w:val="32"/>
          <w:szCs w:val="32"/>
          <w:cs/>
          <w:lang w:eastAsia="ko-KR"/>
        </w:rPr>
        <w:t>บริษัทที่เกี่ยวข้องกันและกรรมการของ</w:t>
      </w:r>
      <w:r w:rsidRPr="003A1D64">
        <w:rPr>
          <w:rFonts w:ascii="Angsana New" w:hAnsi="Angsana New"/>
          <w:spacing w:val="-4"/>
          <w:sz w:val="32"/>
          <w:szCs w:val="32"/>
          <w:lang w:eastAsia="ko-KR"/>
        </w:rPr>
        <w:t xml:space="preserve">          </w:t>
      </w:r>
      <w:r w:rsidRPr="003A1D64">
        <w:rPr>
          <w:rFonts w:ascii="Angsana New" w:hAnsi="Angsana New"/>
          <w:spacing w:val="-4"/>
          <w:sz w:val="32"/>
          <w:szCs w:val="32"/>
          <w:cs/>
          <w:lang w:eastAsia="ko-KR"/>
        </w:rPr>
        <w:t>บริษัทย่อยอีกแห่งหนึ่ง เป็นจำนวน</w:t>
      </w:r>
      <w:r w:rsidRPr="003A1D6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3A1D64">
        <w:rPr>
          <w:rFonts w:ascii="Angsana New" w:hAnsi="Angsana New"/>
          <w:spacing w:val="-4"/>
          <w:sz w:val="32"/>
          <w:szCs w:val="32"/>
        </w:rPr>
        <w:t>0.</w:t>
      </w:r>
      <w:r w:rsidR="00B778AB" w:rsidRPr="003A1D64">
        <w:rPr>
          <w:rFonts w:ascii="Angsana New" w:hAnsi="Angsana New"/>
          <w:spacing w:val="-4"/>
          <w:sz w:val="32"/>
          <w:szCs w:val="32"/>
        </w:rPr>
        <w:t>2</w:t>
      </w:r>
      <w:r w:rsidRPr="003A1D64">
        <w:rPr>
          <w:rFonts w:ascii="Angsana New" w:hAnsi="Angsana New"/>
          <w:spacing w:val="-4"/>
          <w:sz w:val="32"/>
          <w:szCs w:val="32"/>
        </w:rPr>
        <w:t xml:space="preserve"> </w:t>
      </w:r>
      <w:r w:rsidRPr="003A1D64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3A1D64">
        <w:rPr>
          <w:rFonts w:ascii="Angsana New" w:hAnsi="Angsana New"/>
          <w:spacing w:val="-4"/>
          <w:sz w:val="32"/>
          <w:szCs w:val="32"/>
        </w:rPr>
        <w:t xml:space="preserve"> </w:t>
      </w:r>
      <w:r w:rsidRPr="003A1D64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Pr="003A1D64">
        <w:rPr>
          <w:rFonts w:ascii="Angsana New" w:hAnsi="Angsana New"/>
          <w:spacing w:val="-4"/>
          <w:sz w:val="32"/>
          <w:szCs w:val="32"/>
        </w:rPr>
        <w:t>0.</w:t>
      </w:r>
      <w:r w:rsidR="00B778AB" w:rsidRPr="003A1D64">
        <w:rPr>
          <w:rFonts w:ascii="Angsana New" w:hAnsi="Angsana New"/>
          <w:spacing w:val="-4"/>
          <w:sz w:val="32"/>
          <w:szCs w:val="32"/>
        </w:rPr>
        <w:t>6</w:t>
      </w:r>
      <w:r w:rsidRPr="003A1D64">
        <w:rPr>
          <w:rFonts w:ascii="Angsana New" w:hAnsi="Angsana New"/>
          <w:spacing w:val="-4"/>
          <w:sz w:val="32"/>
          <w:szCs w:val="32"/>
        </w:rPr>
        <w:t xml:space="preserve"> </w:t>
      </w:r>
      <w:r w:rsidRPr="003A1D64">
        <w:rPr>
          <w:rFonts w:ascii="Angsana New" w:hAnsi="Angsana New"/>
          <w:spacing w:val="-4"/>
          <w:sz w:val="32"/>
          <w:szCs w:val="32"/>
          <w:cs/>
        </w:rPr>
        <w:t xml:space="preserve">ล้านบาท ตามลำดับ ซึ่งคิดดอกเบี้ยในอัตราร้อยละ </w:t>
      </w:r>
      <w:r w:rsidRPr="003A1D64">
        <w:rPr>
          <w:rFonts w:ascii="Angsana New" w:hAnsi="Angsana New"/>
          <w:spacing w:val="-4"/>
          <w:sz w:val="32"/>
          <w:szCs w:val="32"/>
        </w:rPr>
        <w:t xml:space="preserve">     3</w:t>
      </w:r>
      <w:r w:rsidRPr="003A1D64">
        <w:rPr>
          <w:rFonts w:ascii="Angsana New" w:hAnsi="Angsana New"/>
          <w:spacing w:val="-4"/>
          <w:sz w:val="32"/>
          <w:szCs w:val="32"/>
          <w:cs/>
        </w:rPr>
        <w:t>.</w:t>
      </w:r>
      <w:r w:rsidRPr="003A1D64">
        <w:rPr>
          <w:rFonts w:ascii="Angsana New" w:hAnsi="Angsana New"/>
          <w:spacing w:val="-4"/>
          <w:sz w:val="32"/>
          <w:szCs w:val="32"/>
        </w:rPr>
        <w:t xml:space="preserve">00 </w:t>
      </w:r>
      <w:r w:rsidRPr="003A1D64">
        <w:rPr>
          <w:rFonts w:ascii="Angsana New" w:hAnsi="Angsana New"/>
          <w:spacing w:val="-4"/>
          <w:sz w:val="32"/>
          <w:szCs w:val="32"/>
          <w:cs/>
        </w:rPr>
        <w:t xml:space="preserve">ต่อปี และมีกำหนดชำระคืนเป็นรายเดือน ภายในเดือนมกราคม </w:t>
      </w:r>
      <w:r w:rsidRPr="003A1D64">
        <w:rPr>
          <w:rFonts w:ascii="Angsana New" w:hAnsi="Angsana New"/>
          <w:spacing w:val="-4"/>
          <w:sz w:val="32"/>
          <w:szCs w:val="32"/>
          <w:lang w:eastAsia="ko-KR"/>
        </w:rPr>
        <w:t>2564</w:t>
      </w:r>
    </w:p>
    <w:p w:rsidR="007D1BAC" w:rsidRPr="003A1D64" w:rsidRDefault="007D1BAC" w:rsidP="001D54BC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pacing w:val="-2"/>
          <w:sz w:val="32"/>
          <w:szCs w:val="32"/>
          <w:cs/>
        </w:rPr>
        <w:t>ในระหว่าง</w:t>
      </w:r>
      <w:r w:rsidR="0046055B">
        <w:rPr>
          <w:rFonts w:ascii="Angsana New" w:hAnsi="Angsana New" w:hint="cs"/>
          <w:spacing w:val="-2"/>
          <w:sz w:val="32"/>
          <w:szCs w:val="32"/>
          <w:cs/>
        </w:rPr>
        <w:t>ปี</w:t>
      </w:r>
      <w:r w:rsidRPr="003A1D64">
        <w:rPr>
          <w:rFonts w:ascii="Angsana New" w:hAnsi="Angsana New"/>
          <w:spacing w:val="-2"/>
          <w:sz w:val="32"/>
          <w:szCs w:val="32"/>
          <w:cs/>
        </w:rPr>
        <w:t xml:space="preserve">สิ้นสุดวันที่ </w:t>
      </w:r>
      <w:r w:rsidR="00B778AB" w:rsidRPr="003A1D64">
        <w:rPr>
          <w:rFonts w:ascii="Angsana New" w:hAnsi="Angsana New"/>
          <w:sz w:val="32"/>
          <w:szCs w:val="32"/>
          <w:lang w:eastAsia="ko-KR"/>
        </w:rPr>
        <w:t xml:space="preserve">31 </w:t>
      </w:r>
      <w:r w:rsidR="00B778AB" w:rsidRPr="003A1D64">
        <w:rPr>
          <w:rFonts w:ascii="Angsana New" w:hAnsi="Angsana New"/>
          <w:sz w:val="32"/>
          <w:szCs w:val="32"/>
          <w:cs/>
          <w:lang w:eastAsia="ko-KR"/>
        </w:rPr>
        <w:t xml:space="preserve">ธันวาคม </w:t>
      </w:r>
      <w:r w:rsidRPr="003A1D64">
        <w:rPr>
          <w:rFonts w:ascii="Angsana New" w:hAnsi="Angsana New"/>
          <w:spacing w:val="-2"/>
          <w:sz w:val="32"/>
          <w:szCs w:val="32"/>
        </w:rPr>
        <w:t xml:space="preserve">2562 </w:t>
      </w:r>
      <w:r w:rsidRPr="003A1D64">
        <w:rPr>
          <w:rFonts w:ascii="Angsana New" w:hAnsi="Angsana New"/>
          <w:spacing w:val="-2"/>
          <w:sz w:val="32"/>
          <w:szCs w:val="32"/>
          <w:cs/>
        </w:rPr>
        <w:t>เงินให้กู้ยืมระยะยาวแก่กิจการที่เกี่ยวข้องกันมี</w:t>
      </w:r>
      <w:r w:rsidRPr="003A1D64">
        <w:rPr>
          <w:rFonts w:ascii="Angsana New" w:hAnsi="Angsana New"/>
          <w:sz w:val="32"/>
          <w:szCs w:val="32"/>
          <w:cs/>
        </w:rPr>
        <w:t>การเคลื่อนไหวดังนี้</w:t>
      </w:r>
    </w:p>
    <w:p w:rsidR="007D1BAC" w:rsidRPr="003A1D64" w:rsidRDefault="007D1BAC" w:rsidP="007D645E">
      <w:pPr>
        <w:spacing w:line="320" w:lineRule="exact"/>
        <w:ind w:left="547" w:right="-7" w:hanging="547"/>
        <w:jc w:val="right"/>
        <w:rPr>
          <w:rFonts w:ascii="Angsana New" w:hAnsi="Angsana New"/>
          <w:sz w:val="28"/>
          <w:szCs w:val="28"/>
        </w:rPr>
      </w:pPr>
      <w:r w:rsidRPr="003A1D64">
        <w:rPr>
          <w:rFonts w:ascii="Angsana New" w:hAnsi="Angsana New"/>
          <w:sz w:val="28"/>
          <w:szCs w:val="28"/>
        </w:rPr>
        <w:t>(</w:t>
      </w:r>
      <w:r w:rsidRPr="003A1D64">
        <w:rPr>
          <w:rFonts w:ascii="Angsana New" w:hAnsi="Angsana New"/>
          <w:sz w:val="28"/>
          <w:szCs w:val="28"/>
          <w:cs/>
        </w:rPr>
        <w:t>หน่วย: พันบาท</w:t>
      </w:r>
      <w:r w:rsidRPr="003A1D64">
        <w:rPr>
          <w:rFonts w:ascii="Angsana New" w:hAnsi="Angsana New"/>
          <w:sz w:val="28"/>
          <w:szCs w:val="28"/>
        </w:rPr>
        <w:t>)</w:t>
      </w:r>
    </w:p>
    <w:tbl>
      <w:tblPr>
        <w:tblW w:w="921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561"/>
        <w:gridCol w:w="44"/>
        <w:gridCol w:w="1605"/>
        <w:gridCol w:w="1591"/>
        <w:gridCol w:w="14"/>
        <w:gridCol w:w="1606"/>
      </w:tblGrid>
      <w:tr w:rsidR="007D1BAC" w:rsidRPr="003A1D64" w:rsidTr="007D1BAC">
        <w:trPr>
          <w:cantSplit/>
        </w:trPr>
        <w:tc>
          <w:tcPr>
            <w:tcW w:w="2790" w:type="dxa"/>
            <w:vAlign w:val="bottom"/>
          </w:tcPr>
          <w:p w:rsidR="007D1BAC" w:rsidRPr="003A1D64" w:rsidRDefault="007D1BAC" w:rsidP="007D645E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21" w:type="dxa"/>
            <w:gridSpan w:val="6"/>
            <w:vAlign w:val="bottom"/>
          </w:tcPr>
          <w:p w:rsidR="007D1BAC" w:rsidRPr="003A1D64" w:rsidRDefault="007D1BAC" w:rsidP="007D64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             </w:t>
            </w:r>
          </w:p>
        </w:tc>
      </w:tr>
      <w:tr w:rsidR="007D1BAC" w:rsidRPr="003A1D64" w:rsidTr="007D1BAC">
        <w:trPr>
          <w:cantSplit/>
        </w:trPr>
        <w:tc>
          <w:tcPr>
            <w:tcW w:w="2790" w:type="dxa"/>
            <w:vAlign w:val="bottom"/>
          </w:tcPr>
          <w:p w:rsidR="007D1BAC" w:rsidRPr="003A1D64" w:rsidRDefault="007D1BAC" w:rsidP="007D645E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</w:tcPr>
          <w:p w:rsidR="007D1BAC" w:rsidRPr="003A1D64" w:rsidRDefault="007D1BAC" w:rsidP="007D645E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3240" w:type="dxa"/>
            <w:gridSpan w:val="3"/>
            <w:vAlign w:val="bottom"/>
          </w:tcPr>
          <w:p w:rsidR="007D1BAC" w:rsidRPr="003A1D64" w:rsidRDefault="007D1BAC" w:rsidP="007D645E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7D1BAC" w:rsidRPr="003A1D64" w:rsidRDefault="007D1BAC" w:rsidP="007D645E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</w:tr>
      <w:tr w:rsidR="007D1BAC" w:rsidRPr="003A1D64" w:rsidTr="007D1BAC">
        <w:trPr>
          <w:cantSplit/>
        </w:trPr>
        <w:tc>
          <w:tcPr>
            <w:tcW w:w="2790" w:type="dxa"/>
            <w:vAlign w:val="bottom"/>
          </w:tcPr>
          <w:p w:rsidR="007D1BAC" w:rsidRPr="003A1D64" w:rsidRDefault="007D1BAC" w:rsidP="007D645E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  <w:hideMark/>
          </w:tcPr>
          <w:p w:rsidR="007D1BAC" w:rsidRPr="003A1D64" w:rsidRDefault="007D1BAC" w:rsidP="007D645E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3240" w:type="dxa"/>
            <w:gridSpan w:val="3"/>
            <w:vAlign w:val="bottom"/>
            <w:hideMark/>
          </w:tcPr>
          <w:p w:rsidR="007D1BAC" w:rsidRPr="003A1D64" w:rsidRDefault="007D1BAC" w:rsidP="007D645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ในระหว่าง</w:t>
            </w:r>
            <w:r w:rsidR="00D315B7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620" w:type="dxa"/>
            <w:gridSpan w:val="2"/>
            <w:vAlign w:val="bottom"/>
            <w:hideMark/>
          </w:tcPr>
          <w:p w:rsidR="007D1BAC" w:rsidRPr="003A1D64" w:rsidRDefault="007D1BAC" w:rsidP="007D645E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7D1BAC" w:rsidRPr="003A1D64" w:rsidTr="007D1BAC">
        <w:tc>
          <w:tcPr>
            <w:tcW w:w="2790" w:type="dxa"/>
            <w:vAlign w:val="bottom"/>
          </w:tcPr>
          <w:p w:rsidR="007D1BAC" w:rsidRPr="003A1D64" w:rsidRDefault="007D1BAC" w:rsidP="007D645E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605" w:type="dxa"/>
            <w:gridSpan w:val="2"/>
            <w:vAlign w:val="bottom"/>
            <w:hideMark/>
          </w:tcPr>
          <w:p w:rsidR="007D1BAC" w:rsidRPr="003A1D64" w:rsidRDefault="007D1BAC" w:rsidP="007D645E">
            <w:pPr>
              <w:pBdr>
                <w:bottom w:val="single" w:sz="4" w:space="1" w:color="auto"/>
              </w:pBdr>
              <w:spacing w:line="320" w:lineRule="exact"/>
              <w:ind w:left="-7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A1D6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605" w:type="dxa"/>
            <w:vAlign w:val="bottom"/>
            <w:hideMark/>
          </w:tcPr>
          <w:p w:rsidR="007D1BAC" w:rsidRPr="003A1D64" w:rsidRDefault="007D1BAC" w:rsidP="007D645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05" w:type="dxa"/>
            <w:gridSpan w:val="2"/>
            <w:vAlign w:val="bottom"/>
            <w:hideMark/>
          </w:tcPr>
          <w:p w:rsidR="007D1BAC" w:rsidRPr="003A1D64" w:rsidRDefault="007D1BAC" w:rsidP="007D645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06" w:type="dxa"/>
            <w:vAlign w:val="bottom"/>
            <w:hideMark/>
          </w:tcPr>
          <w:p w:rsidR="007D1BAC" w:rsidRPr="003A1D64" w:rsidRDefault="00232BE6" w:rsidP="007D645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7D1BAC" w:rsidRPr="003A1D6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D1BAC" w:rsidRPr="003A1D6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7D1BAC" w:rsidRPr="003A1D64" w:rsidTr="007D1BAC">
        <w:tc>
          <w:tcPr>
            <w:tcW w:w="2790" w:type="dxa"/>
            <w:vAlign w:val="bottom"/>
          </w:tcPr>
          <w:p w:rsidR="007D1BAC" w:rsidRPr="003A1D64" w:rsidRDefault="007D1BAC" w:rsidP="007D645E">
            <w:pPr>
              <w:spacing w:line="320" w:lineRule="exact"/>
              <w:ind w:left="255" w:hanging="25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605" w:type="dxa"/>
            <w:gridSpan w:val="2"/>
            <w:vAlign w:val="bottom"/>
          </w:tcPr>
          <w:p w:rsidR="007D1BAC" w:rsidRPr="003A1D64" w:rsidRDefault="007D1BAC" w:rsidP="007D645E">
            <w:pPr>
              <w:tabs>
                <w:tab w:val="decimal" w:pos="1086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5" w:type="dxa"/>
            <w:vAlign w:val="bottom"/>
          </w:tcPr>
          <w:p w:rsidR="007D1BAC" w:rsidRPr="003A1D64" w:rsidRDefault="007D1BAC" w:rsidP="007D645E">
            <w:pPr>
              <w:tabs>
                <w:tab w:val="decimal" w:pos="1086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5" w:type="dxa"/>
            <w:gridSpan w:val="2"/>
            <w:vAlign w:val="bottom"/>
          </w:tcPr>
          <w:p w:rsidR="007D1BAC" w:rsidRPr="003A1D64" w:rsidRDefault="007D1BAC" w:rsidP="007D645E">
            <w:pPr>
              <w:tabs>
                <w:tab w:val="decimal" w:pos="1086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06" w:type="dxa"/>
            <w:vAlign w:val="bottom"/>
          </w:tcPr>
          <w:p w:rsidR="007D1BAC" w:rsidRPr="003A1D64" w:rsidRDefault="007D1BAC" w:rsidP="007D645E">
            <w:pPr>
              <w:tabs>
                <w:tab w:val="decimal" w:pos="1086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1BAC" w:rsidRPr="003A1D64" w:rsidTr="007D1BAC">
        <w:tc>
          <w:tcPr>
            <w:tcW w:w="2790" w:type="dxa"/>
            <w:vAlign w:val="bottom"/>
          </w:tcPr>
          <w:p w:rsidR="007D1BAC" w:rsidRPr="003A1D64" w:rsidRDefault="007D1BAC" w:rsidP="007D645E">
            <w:pPr>
              <w:spacing w:line="320" w:lineRule="exact"/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605" w:type="dxa"/>
            <w:gridSpan w:val="2"/>
            <w:vAlign w:val="bottom"/>
            <w:hideMark/>
          </w:tcPr>
          <w:p w:rsidR="007D1BAC" w:rsidRPr="003A1D64" w:rsidRDefault="007D1BAC" w:rsidP="007D645E">
            <w:pPr>
              <w:tabs>
                <w:tab w:val="decimal" w:pos="1086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05" w:type="dxa"/>
            <w:vAlign w:val="bottom"/>
          </w:tcPr>
          <w:p w:rsidR="007D1BAC" w:rsidRPr="003A1D64" w:rsidRDefault="007D1BAC" w:rsidP="007D645E">
            <w:pPr>
              <w:tabs>
                <w:tab w:val="decimal" w:pos="1086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350</w:t>
            </w:r>
          </w:p>
        </w:tc>
        <w:tc>
          <w:tcPr>
            <w:tcW w:w="1605" w:type="dxa"/>
            <w:gridSpan w:val="2"/>
            <w:vAlign w:val="bottom"/>
          </w:tcPr>
          <w:p w:rsidR="007D1BAC" w:rsidRPr="003A1D64" w:rsidRDefault="007D1BAC" w:rsidP="007D645E">
            <w:pPr>
              <w:tabs>
                <w:tab w:val="decimal" w:pos="1086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(</w:t>
            </w:r>
            <w:r w:rsidR="00B778AB" w:rsidRPr="003A1D64">
              <w:rPr>
                <w:rFonts w:ascii="Angsana New" w:hAnsi="Angsana New"/>
                <w:sz w:val="28"/>
                <w:szCs w:val="28"/>
              </w:rPr>
              <w:t>180</w:t>
            </w:r>
            <w:r w:rsidRPr="003A1D6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06" w:type="dxa"/>
            <w:vAlign w:val="bottom"/>
          </w:tcPr>
          <w:p w:rsidR="007D1BAC" w:rsidRPr="003A1D64" w:rsidRDefault="00B778AB" w:rsidP="007D645E">
            <w:pPr>
              <w:tabs>
                <w:tab w:val="decimal" w:pos="1086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170</w:t>
            </w:r>
          </w:p>
        </w:tc>
      </w:tr>
      <w:tr w:rsidR="007D1BAC" w:rsidRPr="003A1D64" w:rsidTr="007D1BAC">
        <w:tc>
          <w:tcPr>
            <w:tcW w:w="2790" w:type="dxa"/>
            <w:vAlign w:val="bottom"/>
          </w:tcPr>
          <w:p w:rsidR="007D1BAC" w:rsidRPr="003A1D64" w:rsidRDefault="007D1BAC" w:rsidP="007D645E">
            <w:pPr>
              <w:spacing w:line="320" w:lineRule="exact"/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605" w:type="dxa"/>
            <w:gridSpan w:val="2"/>
            <w:vAlign w:val="bottom"/>
          </w:tcPr>
          <w:p w:rsidR="007D1BAC" w:rsidRPr="003A1D64" w:rsidRDefault="007D1BAC" w:rsidP="007D645E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05" w:type="dxa"/>
            <w:vAlign w:val="bottom"/>
          </w:tcPr>
          <w:p w:rsidR="007D1BAC" w:rsidRPr="003A1D64" w:rsidRDefault="007D1BAC" w:rsidP="007D645E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1,150</w:t>
            </w:r>
          </w:p>
        </w:tc>
        <w:tc>
          <w:tcPr>
            <w:tcW w:w="1605" w:type="dxa"/>
            <w:gridSpan w:val="2"/>
            <w:vAlign w:val="bottom"/>
          </w:tcPr>
          <w:p w:rsidR="007D1BAC" w:rsidRPr="003A1D64" w:rsidRDefault="00B778AB" w:rsidP="007D645E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(</w:t>
            </w:r>
            <w:r w:rsidR="007A4F1A">
              <w:rPr>
                <w:rFonts w:ascii="Angsana New" w:hAnsi="Angsana New"/>
                <w:sz w:val="28"/>
                <w:szCs w:val="28"/>
              </w:rPr>
              <w:t>5</w:t>
            </w:r>
            <w:r w:rsidRPr="003A1D64">
              <w:rPr>
                <w:rFonts w:ascii="Angsana New" w:hAnsi="Angsana New"/>
                <w:sz w:val="28"/>
                <w:szCs w:val="28"/>
              </w:rPr>
              <w:t>57)</w:t>
            </w:r>
          </w:p>
        </w:tc>
        <w:tc>
          <w:tcPr>
            <w:tcW w:w="1606" w:type="dxa"/>
            <w:vAlign w:val="bottom"/>
          </w:tcPr>
          <w:p w:rsidR="007D1BAC" w:rsidRPr="003A1D64" w:rsidRDefault="00B778AB" w:rsidP="007D645E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593</w:t>
            </w:r>
          </w:p>
        </w:tc>
      </w:tr>
      <w:tr w:rsidR="007D1BAC" w:rsidRPr="003A1D64" w:rsidTr="007D1BAC">
        <w:tc>
          <w:tcPr>
            <w:tcW w:w="2790" w:type="dxa"/>
            <w:vAlign w:val="bottom"/>
          </w:tcPr>
          <w:p w:rsidR="007D1BAC" w:rsidRPr="003A1D64" w:rsidRDefault="007D1BAC" w:rsidP="007D645E">
            <w:pPr>
              <w:spacing w:line="320" w:lineRule="exact"/>
              <w:ind w:left="255" w:hanging="25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05" w:type="dxa"/>
            <w:gridSpan w:val="2"/>
            <w:vAlign w:val="bottom"/>
          </w:tcPr>
          <w:p w:rsidR="007D1BAC" w:rsidRPr="003A1D64" w:rsidRDefault="007D1BAC" w:rsidP="007D645E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05" w:type="dxa"/>
            <w:vAlign w:val="bottom"/>
          </w:tcPr>
          <w:p w:rsidR="007D1BAC" w:rsidRPr="003A1D64" w:rsidRDefault="007D1BAC" w:rsidP="007D645E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1,500</w:t>
            </w:r>
          </w:p>
        </w:tc>
        <w:tc>
          <w:tcPr>
            <w:tcW w:w="1605" w:type="dxa"/>
            <w:gridSpan w:val="2"/>
            <w:vAlign w:val="bottom"/>
          </w:tcPr>
          <w:p w:rsidR="007D1BAC" w:rsidRPr="003A1D64" w:rsidRDefault="00B778AB" w:rsidP="007D645E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(</w:t>
            </w:r>
            <w:r w:rsidR="007A4F1A">
              <w:rPr>
                <w:rFonts w:ascii="Angsana New" w:hAnsi="Angsana New"/>
                <w:sz w:val="28"/>
                <w:szCs w:val="28"/>
              </w:rPr>
              <w:t>7</w:t>
            </w:r>
            <w:r w:rsidR="0067623D" w:rsidRPr="003A1D64">
              <w:rPr>
                <w:rFonts w:ascii="Angsana New" w:hAnsi="Angsana New"/>
                <w:sz w:val="28"/>
                <w:szCs w:val="28"/>
              </w:rPr>
              <w:t>37)</w:t>
            </w:r>
          </w:p>
        </w:tc>
        <w:tc>
          <w:tcPr>
            <w:tcW w:w="1606" w:type="dxa"/>
            <w:vAlign w:val="bottom"/>
          </w:tcPr>
          <w:p w:rsidR="007D1BAC" w:rsidRPr="003A1D64" w:rsidRDefault="00B778AB" w:rsidP="007D645E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763</w:t>
            </w:r>
          </w:p>
        </w:tc>
      </w:tr>
    </w:tbl>
    <w:p w:rsidR="00657697" w:rsidRPr="003254CC" w:rsidRDefault="00657697" w:rsidP="001D54BC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  <w:lang w:eastAsia="ko-KR"/>
        </w:rPr>
      </w:pPr>
      <w:r w:rsidRPr="003254CC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เงินกู้ยืมระยะสั้นจากกิจการที่เกี่ยวข้องกัน</w:t>
      </w:r>
    </w:p>
    <w:p w:rsidR="00657697" w:rsidRPr="003254CC" w:rsidRDefault="00657697" w:rsidP="001D54BC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254CC">
        <w:rPr>
          <w:rFonts w:ascii="Angsana New" w:hAnsi="Angsana New"/>
          <w:spacing w:val="-2"/>
          <w:sz w:val="32"/>
          <w:szCs w:val="32"/>
          <w:cs/>
        </w:rPr>
        <w:t>ในระหว่าง</w:t>
      </w:r>
      <w:r>
        <w:rPr>
          <w:rFonts w:ascii="Angsana New" w:hAnsi="Angsana New" w:hint="cs"/>
          <w:spacing w:val="-2"/>
          <w:sz w:val="32"/>
          <w:szCs w:val="32"/>
          <w:cs/>
        </w:rPr>
        <w:t>ปี</w:t>
      </w:r>
      <w:r w:rsidRPr="003254CC">
        <w:rPr>
          <w:rFonts w:ascii="Angsana New" w:hAnsi="Angsana New"/>
          <w:spacing w:val="-2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pacing w:val="-2"/>
          <w:sz w:val="32"/>
          <w:szCs w:val="32"/>
        </w:rPr>
        <w:t xml:space="preserve">31 </w:t>
      </w:r>
      <w:r>
        <w:rPr>
          <w:rFonts w:ascii="Angsana New" w:hAnsi="Angsana New" w:hint="cs"/>
          <w:spacing w:val="-2"/>
          <w:sz w:val="32"/>
          <w:szCs w:val="32"/>
          <w:cs/>
        </w:rPr>
        <w:t>ธันวาคม</w:t>
      </w:r>
      <w:r w:rsidRPr="003254C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3254CC">
        <w:rPr>
          <w:rFonts w:ascii="Angsana New" w:hAnsi="Angsana New"/>
          <w:spacing w:val="-2"/>
          <w:sz w:val="32"/>
          <w:szCs w:val="32"/>
        </w:rPr>
        <w:t xml:space="preserve">2562 </w:t>
      </w:r>
      <w:r w:rsidRPr="003254CC">
        <w:rPr>
          <w:rFonts w:ascii="Angsana New" w:hAnsi="Angsana New"/>
          <w:spacing w:val="-2"/>
          <w:sz w:val="32"/>
          <w:szCs w:val="32"/>
          <w:cs/>
        </w:rPr>
        <w:t>เงินกู้ยืมระยะสั้นจากกิจการที่เกี่ยวข้องกันมี</w:t>
      </w:r>
      <w:r w:rsidRPr="003254CC">
        <w:rPr>
          <w:rFonts w:ascii="Angsana New" w:hAnsi="Angsana New"/>
          <w:sz w:val="32"/>
          <w:szCs w:val="32"/>
          <w:cs/>
        </w:rPr>
        <w:t>การเคลื่อนไหวดังนี้</w:t>
      </w:r>
    </w:p>
    <w:p w:rsidR="00657697" w:rsidRPr="003254CC" w:rsidRDefault="00657697" w:rsidP="007D645E">
      <w:pPr>
        <w:spacing w:line="340" w:lineRule="exact"/>
        <w:ind w:left="547" w:hanging="547"/>
        <w:jc w:val="right"/>
        <w:rPr>
          <w:rFonts w:ascii="Angsana New" w:hAnsi="Angsana New"/>
          <w:sz w:val="28"/>
          <w:szCs w:val="28"/>
        </w:rPr>
      </w:pPr>
      <w:r w:rsidRPr="003254CC">
        <w:rPr>
          <w:rFonts w:ascii="Angsana New" w:hAnsi="Angsana New"/>
          <w:sz w:val="28"/>
          <w:szCs w:val="28"/>
        </w:rPr>
        <w:t>(</w:t>
      </w:r>
      <w:r w:rsidRPr="003254CC">
        <w:rPr>
          <w:rFonts w:ascii="Angsana New" w:hAnsi="Angsana New"/>
          <w:sz w:val="28"/>
          <w:szCs w:val="28"/>
          <w:cs/>
        </w:rPr>
        <w:t>หน่วย: พันบาท</w:t>
      </w:r>
      <w:r w:rsidRPr="003254CC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69"/>
        <w:gridCol w:w="1561"/>
        <w:gridCol w:w="44"/>
        <w:gridCol w:w="1605"/>
        <w:gridCol w:w="1591"/>
        <w:gridCol w:w="14"/>
        <w:gridCol w:w="1606"/>
      </w:tblGrid>
      <w:tr w:rsidR="00657697" w:rsidRPr="003254CC" w:rsidTr="004371BC">
        <w:trPr>
          <w:cantSplit/>
        </w:trPr>
        <w:tc>
          <w:tcPr>
            <w:tcW w:w="2669" w:type="dxa"/>
            <w:vAlign w:val="bottom"/>
          </w:tcPr>
          <w:p w:rsidR="00657697" w:rsidRPr="003254CC" w:rsidRDefault="00657697" w:rsidP="007D645E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21" w:type="dxa"/>
            <w:gridSpan w:val="6"/>
            <w:vAlign w:val="bottom"/>
          </w:tcPr>
          <w:p w:rsidR="00657697" w:rsidRPr="00EA378E" w:rsidRDefault="00657697" w:rsidP="007D645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378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7697" w:rsidRPr="003254CC" w:rsidTr="004371BC">
        <w:trPr>
          <w:cantSplit/>
        </w:trPr>
        <w:tc>
          <w:tcPr>
            <w:tcW w:w="2669" w:type="dxa"/>
            <w:vAlign w:val="bottom"/>
          </w:tcPr>
          <w:p w:rsidR="00657697" w:rsidRPr="003254CC" w:rsidRDefault="00657697" w:rsidP="007D645E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</w:tcPr>
          <w:p w:rsidR="00657697" w:rsidRPr="003254CC" w:rsidRDefault="00657697" w:rsidP="007D645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3240" w:type="dxa"/>
            <w:gridSpan w:val="3"/>
            <w:vAlign w:val="bottom"/>
          </w:tcPr>
          <w:p w:rsidR="00657697" w:rsidRPr="003254CC" w:rsidRDefault="00657697" w:rsidP="007D645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657697" w:rsidRPr="003254CC" w:rsidRDefault="00657697" w:rsidP="007D645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</w:tr>
      <w:tr w:rsidR="00657697" w:rsidRPr="003254CC" w:rsidTr="004371BC">
        <w:trPr>
          <w:cantSplit/>
        </w:trPr>
        <w:tc>
          <w:tcPr>
            <w:tcW w:w="2669" w:type="dxa"/>
            <w:vAlign w:val="bottom"/>
          </w:tcPr>
          <w:p w:rsidR="00657697" w:rsidRPr="003254CC" w:rsidRDefault="00657697" w:rsidP="007D645E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  <w:hideMark/>
          </w:tcPr>
          <w:p w:rsidR="00657697" w:rsidRPr="003254CC" w:rsidRDefault="00657697" w:rsidP="007D645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3240" w:type="dxa"/>
            <w:gridSpan w:val="3"/>
            <w:vAlign w:val="bottom"/>
            <w:hideMark/>
          </w:tcPr>
          <w:p w:rsidR="00657697" w:rsidRPr="003254CC" w:rsidRDefault="00657697" w:rsidP="007D645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ในระหว่าง</w:t>
            </w:r>
            <w:r w:rsidR="001048E0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620" w:type="dxa"/>
            <w:gridSpan w:val="2"/>
            <w:vAlign w:val="bottom"/>
            <w:hideMark/>
          </w:tcPr>
          <w:p w:rsidR="00657697" w:rsidRPr="003254CC" w:rsidRDefault="00657697" w:rsidP="007D645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657697" w:rsidRPr="003254CC" w:rsidTr="004371BC">
        <w:tc>
          <w:tcPr>
            <w:tcW w:w="2669" w:type="dxa"/>
            <w:vAlign w:val="bottom"/>
          </w:tcPr>
          <w:p w:rsidR="00657697" w:rsidRPr="003254CC" w:rsidRDefault="00657697" w:rsidP="007D645E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605" w:type="dxa"/>
            <w:gridSpan w:val="2"/>
            <w:vAlign w:val="bottom"/>
            <w:hideMark/>
          </w:tcPr>
          <w:p w:rsidR="00657697" w:rsidRPr="003254CC" w:rsidRDefault="00657697" w:rsidP="007D645E">
            <w:pPr>
              <w:pBdr>
                <w:bottom w:val="single" w:sz="4" w:space="1" w:color="auto"/>
              </w:pBdr>
              <w:spacing w:line="340" w:lineRule="exact"/>
              <w:ind w:left="-7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254C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605" w:type="dxa"/>
            <w:vAlign w:val="bottom"/>
            <w:hideMark/>
          </w:tcPr>
          <w:p w:rsidR="00657697" w:rsidRPr="003254CC" w:rsidRDefault="00657697" w:rsidP="007D645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05" w:type="dxa"/>
            <w:gridSpan w:val="2"/>
            <w:vAlign w:val="bottom"/>
            <w:hideMark/>
          </w:tcPr>
          <w:p w:rsidR="00657697" w:rsidRPr="003254CC" w:rsidRDefault="00657697" w:rsidP="007D645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06" w:type="dxa"/>
            <w:vAlign w:val="bottom"/>
            <w:hideMark/>
          </w:tcPr>
          <w:p w:rsidR="00657697" w:rsidRPr="003254CC" w:rsidRDefault="00657697" w:rsidP="007D645E">
            <w:pPr>
              <w:pBdr>
                <w:bottom w:val="single" w:sz="4" w:space="1" w:color="auto"/>
              </w:pBdr>
              <w:spacing w:line="340" w:lineRule="exact"/>
              <w:ind w:left="-7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254C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</w:tr>
      <w:tr w:rsidR="00657697" w:rsidRPr="003254CC" w:rsidTr="004371BC">
        <w:tc>
          <w:tcPr>
            <w:tcW w:w="2669" w:type="dxa"/>
            <w:vAlign w:val="bottom"/>
          </w:tcPr>
          <w:p w:rsidR="00657697" w:rsidRPr="003254CC" w:rsidRDefault="00657697" w:rsidP="007D645E">
            <w:pPr>
              <w:spacing w:line="340" w:lineRule="exact"/>
              <w:ind w:left="255" w:hanging="25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254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605" w:type="dxa"/>
            <w:gridSpan w:val="2"/>
            <w:vAlign w:val="bottom"/>
          </w:tcPr>
          <w:p w:rsidR="00657697" w:rsidRPr="003254CC" w:rsidRDefault="00657697" w:rsidP="007D645E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605" w:type="dxa"/>
            <w:vAlign w:val="bottom"/>
          </w:tcPr>
          <w:p w:rsidR="00657697" w:rsidRPr="003254CC" w:rsidRDefault="00657697" w:rsidP="007D645E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605" w:type="dxa"/>
            <w:gridSpan w:val="2"/>
            <w:vAlign w:val="bottom"/>
          </w:tcPr>
          <w:p w:rsidR="00657697" w:rsidRPr="003254CC" w:rsidRDefault="00657697" w:rsidP="007D645E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606" w:type="dxa"/>
            <w:vAlign w:val="bottom"/>
          </w:tcPr>
          <w:p w:rsidR="00657697" w:rsidRPr="003254CC" w:rsidRDefault="00657697" w:rsidP="007D645E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657697" w:rsidRPr="003254CC" w:rsidTr="004371BC">
        <w:tc>
          <w:tcPr>
            <w:tcW w:w="2669" w:type="dxa"/>
            <w:vAlign w:val="bottom"/>
            <w:hideMark/>
          </w:tcPr>
          <w:p w:rsidR="00657697" w:rsidRPr="003254CC" w:rsidRDefault="00657697" w:rsidP="007D645E">
            <w:pPr>
              <w:spacing w:line="340" w:lineRule="exact"/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605" w:type="dxa"/>
            <w:gridSpan w:val="2"/>
            <w:vAlign w:val="bottom"/>
            <w:hideMark/>
          </w:tcPr>
          <w:p w:rsidR="00657697" w:rsidRPr="003254CC" w:rsidRDefault="00657697" w:rsidP="007D645E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05" w:type="dxa"/>
            <w:vAlign w:val="bottom"/>
          </w:tcPr>
          <w:p w:rsidR="00657697" w:rsidRPr="003254CC" w:rsidRDefault="00657697" w:rsidP="007D645E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445,000</w:t>
            </w:r>
          </w:p>
        </w:tc>
        <w:tc>
          <w:tcPr>
            <w:tcW w:w="1605" w:type="dxa"/>
            <w:gridSpan w:val="2"/>
            <w:vAlign w:val="bottom"/>
          </w:tcPr>
          <w:p w:rsidR="00657697" w:rsidRPr="003254CC" w:rsidRDefault="00657697" w:rsidP="007D645E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(445,000)</w:t>
            </w:r>
          </w:p>
        </w:tc>
        <w:tc>
          <w:tcPr>
            <w:tcW w:w="1606" w:type="dxa"/>
            <w:vAlign w:val="bottom"/>
          </w:tcPr>
          <w:p w:rsidR="00657697" w:rsidRPr="003254CC" w:rsidRDefault="00657697" w:rsidP="007D645E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7D645E" w:rsidRPr="003A1D64" w:rsidRDefault="007D645E" w:rsidP="007D645E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3A1D64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:rsidR="007D645E" w:rsidRPr="003A1D64" w:rsidRDefault="007D645E" w:rsidP="007D645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pacing w:val="-3"/>
          <w:sz w:val="32"/>
          <w:szCs w:val="32"/>
          <w:cs/>
        </w:rPr>
        <w:t>ในระหว่าง</w:t>
      </w:r>
      <w:r w:rsidRPr="003A1D64">
        <w:rPr>
          <w:rFonts w:ascii="Angsana New" w:hAnsi="Angsana New"/>
          <w:sz w:val="32"/>
          <w:szCs w:val="32"/>
          <w:cs/>
        </w:rPr>
        <w:t>ปีสิ้นสุดวันที่</w:t>
      </w:r>
      <w:r w:rsidRPr="003A1D64">
        <w:rPr>
          <w:rFonts w:ascii="Angsana New" w:hAnsi="Angsana New"/>
          <w:sz w:val="32"/>
          <w:szCs w:val="32"/>
        </w:rPr>
        <w:t xml:space="preserve"> 31</w:t>
      </w:r>
      <w:r w:rsidRPr="003A1D6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A1D64">
        <w:rPr>
          <w:rFonts w:ascii="Angsana New" w:hAnsi="Angsana New"/>
          <w:sz w:val="32"/>
          <w:szCs w:val="32"/>
        </w:rPr>
        <w:t>2562</w:t>
      </w:r>
      <w:r w:rsidRPr="003A1D64">
        <w:rPr>
          <w:rFonts w:ascii="Angsana New" w:hAnsi="Angsana New"/>
          <w:sz w:val="32"/>
          <w:szCs w:val="32"/>
          <w:cs/>
        </w:rPr>
        <w:t xml:space="preserve"> และ </w:t>
      </w:r>
      <w:r w:rsidRPr="003A1D64">
        <w:rPr>
          <w:rFonts w:ascii="Angsana New" w:hAnsi="Angsana New"/>
          <w:sz w:val="32"/>
          <w:szCs w:val="32"/>
        </w:rPr>
        <w:t>2561</w:t>
      </w:r>
      <w:r w:rsidRPr="003A1D64">
        <w:rPr>
          <w:rFonts w:ascii="Angsana New" w:hAnsi="Angsana New"/>
          <w:spacing w:val="-3"/>
          <w:sz w:val="32"/>
          <w:szCs w:val="32"/>
          <w:cs/>
        </w:rPr>
        <w:t xml:space="preserve"> </w:t>
      </w:r>
      <w:r>
        <w:rPr>
          <w:rFonts w:ascii="Angsana New" w:hAnsi="Angsana New"/>
          <w:spacing w:val="-3"/>
          <w:sz w:val="32"/>
          <w:szCs w:val="32"/>
          <w:cs/>
        </w:rPr>
        <w:t>กลุ่มบริษัท</w:t>
      </w:r>
      <w:r w:rsidRPr="003A1D64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7D645E" w:rsidRPr="003A1D64" w:rsidTr="00BC3BF2">
        <w:trPr>
          <w:tblHeader/>
        </w:trPr>
        <w:tc>
          <w:tcPr>
            <w:tcW w:w="3960" w:type="dxa"/>
            <w:vAlign w:val="bottom"/>
          </w:tcPr>
          <w:p w:rsidR="007D645E" w:rsidRPr="003A1D64" w:rsidRDefault="007D645E" w:rsidP="00BC3BF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2565" w:type="dxa"/>
            <w:gridSpan w:val="2"/>
            <w:vAlign w:val="bottom"/>
          </w:tcPr>
          <w:p w:rsidR="007D645E" w:rsidRPr="003A1D64" w:rsidRDefault="007D645E" w:rsidP="00BC3BF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7D645E" w:rsidRPr="003A1D64" w:rsidRDefault="007D645E" w:rsidP="00BC3BF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(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3A1D6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A1D6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D645E" w:rsidRPr="003A1D64" w:rsidTr="00BC3BF2">
        <w:trPr>
          <w:tblHeader/>
        </w:trPr>
        <w:tc>
          <w:tcPr>
            <w:tcW w:w="3960" w:type="dxa"/>
            <w:vAlign w:val="bottom"/>
          </w:tcPr>
          <w:p w:rsidR="007D645E" w:rsidRPr="003A1D64" w:rsidRDefault="007D645E" w:rsidP="00BC3BF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7D645E" w:rsidRPr="003A1D64" w:rsidRDefault="007D645E" w:rsidP="00BC3BF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7D645E" w:rsidRPr="003A1D64" w:rsidRDefault="007D645E" w:rsidP="00BC3B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งบการเงินรวมและ           </w:t>
            </w:r>
            <w:r w:rsidRPr="003A1D64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 xml:space="preserve">  งบการเงินเฉพาะกิจการ</w:t>
            </w:r>
          </w:p>
        </w:tc>
      </w:tr>
      <w:tr w:rsidR="007D645E" w:rsidRPr="003A1D64" w:rsidTr="00BC3BF2">
        <w:trPr>
          <w:tblHeader/>
        </w:trPr>
        <w:tc>
          <w:tcPr>
            <w:tcW w:w="3960" w:type="dxa"/>
            <w:vAlign w:val="bottom"/>
          </w:tcPr>
          <w:p w:rsidR="007D645E" w:rsidRPr="003A1D64" w:rsidRDefault="007D645E" w:rsidP="00BC3B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7D645E" w:rsidRPr="003A1D64" w:rsidRDefault="007D645E" w:rsidP="00BC3BF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7D645E" w:rsidRPr="003A1D64" w:rsidRDefault="007D645E" w:rsidP="00BC3BF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7D645E" w:rsidRPr="003A1D64" w:rsidRDefault="007D645E" w:rsidP="00BC3B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A1D64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283" w:type="dxa"/>
            <w:vAlign w:val="bottom"/>
          </w:tcPr>
          <w:p w:rsidR="007D645E" w:rsidRPr="003A1D64" w:rsidRDefault="007D645E" w:rsidP="00BC3B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A1D64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7D645E" w:rsidRPr="003A1D64" w:rsidTr="00BC3BF2">
        <w:trPr>
          <w:trHeight w:val="378"/>
        </w:trPr>
        <w:tc>
          <w:tcPr>
            <w:tcW w:w="3960" w:type="dxa"/>
            <w:vAlign w:val="bottom"/>
          </w:tcPr>
          <w:p w:rsidR="007D645E" w:rsidRPr="003A1D64" w:rsidRDefault="007D645E" w:rsidP="00BC3B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82" w:type="dxa"/>
            <w:vAlign w:val="bottom"/>
          </w:tcPr>
          <w:p w:rsidR="007D645E" w:rsidRPr="003A1D64" w:rsidRDefault="007D645E" w:rsidP="00BC3BF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7D645E" w:rsidRPr="003A1D64" w:rsidRDefault="007D645E" w:rsidP="00BC3BF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7D645E" w:rsidRPr="003A1D64" w:rsidRDefault="007D645E" w:rsidP="00BC3BF2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46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3A1D64">
              <w:rPr>
                <w:rFonts w:ascii="Angsana New" w:hAnsi="Angsana New"/>
                <w:sz w:val="32"/>
                <w:szCs w:val="32"/>
              </w:rPr>
              <w:t>663</w:t>
            </w:r>
          </w:p>
        </w:tc>
        <w:tc>
          <w:tcPr>
            <w:tcW w:w="1283" w:type="dxa"/>
            <w:vAlign w:val="bottom"/>
          </w:tcPr>
          <w:p w:rsidR="007D645E" w:rsidRPr="003A1D64" w:rsidRDefault="007D645E" w:rsidP="00BC3BF2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46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3A1D64">
              <w:rPr>
                <w:rFonts w:ascii="Angsana New" w:hAnsi="Angsana New"/>
                <w:sz w:val="32"/>
                <w:szCs w:val="32"/>
              </w:rPr>
              <w:t>692</w:t>
            </w:r>
          </w:p>
        </w:tc>
      </w:tr>
      <w:tr w:rsidR="007D645E" w:rsidRPr="003A1D64" w:rsidTr="00BC3BF2">
        <w:trPr>
          <w:trHeight w:val="89"/>
        </w:trPr>
        <w:tc>
          <w:tcPr>
            <w:tcW w:w="3960" w:type="dxa"/>
            <w:vAlign w:val="bottom"/>
          </w:tcPr>
          <w:p w:rsidR="007D645E" w:rsidRPr="003A1D64" w:rsidRDefault="007D645E" w:rsidP="00BC3BF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82" w:type="dxa"/>
            <w:vAlign w:val="bottom"/>
          </w:tcPr>
          <w:p w:rsidR="007D645E" w:rsidRPr="003A1D64" w:rsidRDefault="007D645E" w:rsidP="00BC3BF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7D645E" w:rsidRPr="003A1D64" w:rsidRDefault="007D645E" w:rsidP="00BC3BF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7D645E" w:rsidRPr="003A1D64" w:rsidRDefault="007D645E" w:rsidP="00BC3BF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2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3A1D64">
              <w:rPr>
                <w:rFonts w:ascii="Angsana New" w:hAnsi="Angsana New"/>
                <w:sz w:val="32"/>
                <w:szCs w:val="32"/>
              </w:rPr>
              <w:t>973</w:t>
            </w:r>
          </w:p>
        </w:tc>
        <w:tc>
          <w:tcPr>
            <w:tcW w:w="1283" w:type="dxa"/>
            <w:vAlign w:val="bottom"/>
          </w:tcPr>
          <w:p w:rsidR="007D645E" w:rsidRPr="003A1D64" w:rsidRDefault="007D645E" w:rsidP="00BC3BF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1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3A1D64">
              <w:rPr>
                <w:rFonts w:ascii="Angsana New" w:hAnsi="Angsana New"/>
                <w:sz w:val="32"/>
                <w:szCs w:val="32"/>
              </w:rPr>
              <w:t>987</w:t>
            </w:r>
          </w:p>
        </w:tc>
      </w:tr>
      <w:tr w:rsidR="007D645E" w:rsidRPr="003A1D64" w:rsidTr="00BC3BF2">
        <w:tc>
          <w:tcPr>
            <w:tcW w:w="3960" w:type="dxa"/>
            <w:vAlign w:val="bottom"/>
          </w:tcPr>
          <w:p w:rsidR="007D645E" w:rsidRPr="003A1D64" w:rsidRDefault="007D645E" w:rsidP="00BC3B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:rsidR="007D645E" w:rsidRPr="003A1D64" w:rsidRDefault="007D645E" w:rsidP="00BC3BF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7D645E" w:rsidRPr="003A1D64" w:rsidRDefault="007D645E" w:rsidP="00BC3BF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7D645E" w:rsidRPr="003A1D64" w:rsidRDefault="007D645E" w:rsidP="00BC3BF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49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3A1D64">
              <w:rPr>
                <w:rFonts w:ascii="Angsana New" w:hAnsi="Angsana New"/>
                <w:sz w:val="32"/>
                <w:szCs w:val="32"/>
              </w:rPr>
              <w:t>636</w:t>
            </w:r>
          </w:p>
        </w:tc>
        <w:tc>
          <w:tcPr>
            <w:tcW w:w="1283" w:type="dxa"/>
            <w:vAlign w:val="bottom"/>
          </w:tcPr>
          <w:p w:rsidR="007D645E" w:rsidRPr="003A1D64" w:rsidRDefault="007D645E" w:rsidP="00BC3BF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48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3A1D64">
              <w:rPr>
                <w:rFonts w:ascii="Angsana New" w:hAnsi="Angsana New"/>
                <w:sz w:val="32"/>
                <w:szCs w:val="32"/>
              </w:rPr>
              <w:t>679</w:t>
            </w:r>
          </w:p>
        </w:tc>
      </w:tr>
    </w:tbl>
    <w:p w:rsidR="00E01C95" w:rsidRPr="003A1D64" w:rsidRDefault="009C7777" w:rsidP="001D54BC">
      <w:pPr>
        <w:tabs>
          <w:tab w:val="left" w:pos="144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3A1D64">
        <w:rPr>
          <w:rFonts w:ascii="Angsana New" w:hAnsi="Angsana New"/>
          <w:b/>
          <w:bCs/>
          <w:sz w:val="32"/>
          <w:szCs w:val="32"/>
        </w:rPr>
        <w:t>9</w:t>
      </w:r>
      <w:r w:rsidR="00E01C95" w:rsidRPr="003A1D64">
        <w:rPr>
          <w:rFonts w:ascii="Angsana New" w:hAnsi="Angsana New"/>
          <w:b/>
          <w:bCs/>
          <w:sz w:val="32"/>
          <w:szCs w:val="32"/>
        </w:rPr>
        <w:t>.</w:t>
      </w:r>
      <w:r w:rsidR="00E01C95" w:rsidRPr="003A1D64">
        <w:rPr>
          <w:rFonts w:ascii="Angsana New" w:hAnsi="Angsana New"/>
          <w:b/>
          <w:bCs/>
          <w:sz w:val="32"/>
          <w:szCs w:val="32"/>
        </w:rPr>
        <w:tab/>
      </w:r>
      <w:r w:rsidR="004D15B0" w:rsidRPr="003A1D64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42"/>
        <w:gridCol w:w="1305"/>
        <w:gridCol w:w="1305"/>
        <w:gridCol w:w="1260"/>
        <w:gridCol w:w="1278"/>
      </w:tblGrid>
      <w:tr w:rsidR="002F20C9" w:rsidRPr="003A1D64" w:rsidTr="00126B63">
        <w:tc>
          <w:tcPr>
            <w:tcW w:w="9090" w:type="dxa"/>
            <w:gridSpan w:val="5"/>
          </w:tcPr>
          <w:p w:rsidR="002F20C9" w:rsidRPr="003A1D64" w:rsidRDefault="002F20C9" w:rsidP="001D54BC">
            <w:pPr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A1D64">
              <w:rPr>
                <w:rFonts w:ascii="Angsana New" w:hAnsi="Angsana New"/>
                <w:sz w:val="28"/>
                <w:szCs w:val="28"/>
              </w:rPr>
              <w:t>: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2F20C9" w:rsidRPr="003A1D64" w:rsidTr="00126B63">
        <w:tc>
          <w:tcPr>
            <w:tcW w:w="3942" w:type="dxa"/>
          </w:tcPr>
          <w:p w:rsidR="002F20C9" w:rsidRPr="003A1D64" w:rsidRDefault="008B0AB8" w:rsidP="001D54BC">
            <w:pPr>
              <w:ind w:left="360" w:right="-18" w:hanging="3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br w:type="page"/>
            </w:r>
            <w:r w:rsidR="0022112B" w:rsidRPr="003A1D64">
              <w:rPr>
                <w:rFonts w:ascii="Angsana New" w:hAnsi="Angsana New"/>
                <w:sz w:val="28"/>
                <w:szCs w:val="28"/>
                <w:cs/>
              </w:rPr>
              <w:softHyphen/>
            </w:r>
          </w:p>
        </w:tc>
        <w:tc>
          <w:tcPr>
            <w:tcW w:w="2610" w:type="dxa"/>
            <w:gridSpan w:val="2"/>
            <w:vAlign w:val="bottom"/>
          </w:tcPr>
          <w:p w:rsidR="002F20C9" w:rsidRPr="003A1D64" w:rsidRDefault="002F20C9" w:rsidP="001D54BC">
            <w:pPr>
              <w:pBdr>
                <w:bottom w:val="single" w:sz="6" w:space="1" w:color="auto"/>
              </w:pBdr>
              <w:tabs>
                <w:tab w:val="center" w:pos="1242"/>
                <w:tab w:val="left" w:pos="2333"/>
                <w:tab w:val="center" w:pos="5670"/>
                <w:tab w:val="center" w:pos="7830"/>
                <w:tab w:val="right" w:pos="921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38" w:type="dxa"/>
            <w:gridSpan w:val="2"/>
            <w:vAlign w:val="bottom"/>
          </w:tcPr>
          <w:p w:rsidR="002F20C9" w:rsidRPr="003A1D64" w:rsidRDefault="002F20C9" w:rsidP="001D54BC">
            <w:pPr>
              <w:pBdr>
                <w:bottom w:val="single" w:sz="6" w:space="1" w:color="auto"/>
              </w:pBdr>
              <w:tabs>
                <w:tab w:val="left" w:pos="2160"/>
                <w:tab w:val="center" w:pos="5670"/>
                <w:tab w:val="center" w:pos="7830"/>
                <w:tab w:val="right" w:pos="921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F20C9" w:rsidRPr="003A1D64" w:rsidTr="00126B63">
        <w:tc>
          <w:tcPr>
            <w:tcW w:w="3942" w:type="dxa"/>
          </w:tcPr>
          <w:p w:rsidR="002F20C9" w:rsidRPr="003A1D64" w:rsidRDefault="002F20C9" w:rsidP="001D54BC">
            <w:pPr>
              <w:ind w:left="360" w:right="-43" w:hanging="36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2F20C9" w:rsidRPr="003A1D64" w:rsidRDefault="005C243D" w:rsidP="001D54BC">
            <w:pPr>
              <w:ind w:lef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A1D64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305" w:type="dxa"/>
            <w:vAlign w:val="bottom"/>
          </w:tcPr>
          <w:p w:rsidR="002F20C9" w:rsidRPr="003A1D64" w:rsidRDefault="00751F13" w:rsidP="001D54BC">
            <w:pPr>
              <w:ind w:lef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A1D64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5C243D" w:rsidRPr="003A1D64">
              <w:rPr>
                <w:rFonts w:ascii="Angsana New" w:hAnsi="Angsana New"/>
                <w:sz w:val="28"/>
                <w:szCs w:val="28"/>
                <w:u w:val="single"/>
              </w:rPr>
              <w:t>1</w:t>
            </w:r>
          </w:p>
        </w:tc>
        <w:tc>
          <w:tcPr>
            <w:tcW w:w="1260" w:type="dxa"/>
            <w:vAlign w:val="bottom"/>
          </w:tcPr>
          <w:p w:rsidR="002F20C9" w:rsidRPr="003A1D64" w:rsidRDefault="005C243D" w:rsidP="001D54BC">
            <w:pPr>
              <w:ind w:lef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A1D64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78" w:type="dxa"/>
            <w:vAlign w:val="bottom"/>
          </w:tcPr>
          <w:p w:rsidR="002F20C9" w:rsidRPr="003A1D64" w:rsidRDefault="00751F13" w:rsidP="001D54BC">
            <w:pPr>
              <w:ind w:lef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A1D64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5C243D" w:rsidRPr="003A1D64">
              <w:rPr>
                <w:rFonts w:ascii="Angsana New" w:hAnsi="Angsana New"/>
                <w:sz w:val="28"/>
                <w:szCs w:val="28"/>
                <w:u w:val="single"/>
              </w:rPr>
              <w:t>1</w:t>
            </w:r>
          </w:p>
        </w:tc>
      </w:tr>
      <w:tr w:rsidR="003D4A67" w:rsidRPr="003A1D64" w:rsidTr="001A1C92">
        <w:trPr>
          <w:trHeight w:val="160"/>
        </w:trPr>
        <w:tc>
          <w:tcPr>
            <w:tcW w:w="3942" w:type="dxa"/>
            <w:vAlign w:val="bottom"/>
          </w:tcPr>
          <w:p w:rsidR="003D4A67" w:rsidRPr="003A1D64" w:rsidRDefault="003D4A67" w:rsidP="001D54BC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305" w:type="dxa"/>
          </w:tcPr>
          <w:p w:rsidR="003D4A67" w:rsidRPr="003A1D64" w:rsidRDefault="00C90728" w:rsidP="001D54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1</w:t>
            </w:r>
            <w:r w:rsidR="003D4A67" w:rsidRPr="003A1D6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A1D64">
              <w:rPr>
                <w:rFonts w:ascii="Angsana New" w:hAnsi="Angsana New"/>
                <w:sz w:val="28"/>
                <w:szCs w:val="28"/>
              </w:rPr>
              <w:t>09</w:t>
            </w:r>
            <w:r w:rsidR="003D4A67" w:rsidRPr="003A1D6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05" w:type="dxa"/>
          </w:tcPr>
          <w:p w:rsidR="003D4A67" w:rsidRPr="003A1D64" w:rsidRDefault="003D4A67" w:rsidP="001D54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6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A1D64">
              <w:rPr>
                <w:rFonts w:ascii="Angsana New" w:hAnsi="Angsana New"/>
                <w:sz w:val="28"/>
                <w:szCs w:val="28"/>
              </w:rPr>
              <w:t>485</w:t>
            </w:r>
          </w:p>
        </w:tc>
        <w:tc>
          <w:tcPr>
            <w:tcW w:w="1260" w:type="dxa"/>
            <w:vAlign w:val="bottom"/>
          </w:tcPr>
          <w:p w:rsidR="003D4A67" w:rsidRPr="003A1D64" w:rsidRDefault="00C90728" w:rsidP="001D54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1</w:t>
            </w:r>
            <w:r w:rsidR="003D4A67" w:rsidRPr="003A1D6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A1D64">
              <w:rPr>
                <w:rFonts w:ascii="Angsana New" w:hAnsi="Angsana New"/>
                <w:sz w:val="28"/>
                <w:szCs w:val="28"/>
              </w:rPr>
              <w:t>088</w:t>
            </w:r>
          </w:p>
        </w:tc>
        <w:tc>
          <w:tcPr>
            <w:tcW w:w="1278" w:type="dxa"/>
            <w:vAlign w:val="bottom"/>
          </w:tcPr>
          <w:p w:rsidR="003D4A67" w:rsidRPr="003A1D64" w:rsidRDefault="003D4A67" w:rsidP="001D54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6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A1D64">
              <w:rPr>
                <w:rFonts w:ascii="Angsana New" w:hAnsi="Angsana New"/>
                <w:sz w:val="28"/>
                <w:szCs w:val="28"/>
              </w:rPr>
              <w:t>320</w:t>
            </w:r>
          </w:p>
        </w:tc>
      </w:tr>
      <w:tr w:rsidR="003D4A67" w:rsidRPr="003A1D64" w:rsidTr="00126B63">
        <w:trPr>
          <w:trHeight w:val="63"/>
        </w:trPr>
        <w:tc>
          <w:tcPr>
            <w:tcW w:w="3942" w:type="dxa"/>
            <w:vAlign w:val="bottom"/>
          </w:tcPr>
          <w:p w:rsidR="003D4A67" w:rsidRPr="003A1D64" w:rsidRDefault="003D4A67" w:rsidP="001D54BC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305" w:type="dxa"/>
            <w:vAlign w:val="bottom"/>
          </w:tcPr>
          <w:p w:rsidR="003D4A67" w:rsidRPr="003A1D64" w:rsidRDefault="00C90728" w:rsidP="001D54B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180</w:t>
            </w:r>
            <w:r w:rsidR="003D4A67" w:rsidRPr="003A1D6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A1D64">
              <w:rPr>
                <w:rFonts w:ascii="Angsana New" w:hAnsi="Angsana New"/>
                <w:sz w:val="28"/>
                <w:szCs w:val="28"/>
              </w:rPr>
              <w:t>813</w:t>
            </w:r>
          </w:p>
        </w:tc>
        <w:tc>
          <w:tcPr>
            <w:tcW w:w="1305" w:type="dxa"/>
            <w:vAlign w:val="bottom"/>
          </w:tcPr>
          <w:p w:rsidR="003D4A67" w:rsidRPr="003A1D64" w:rsidRDefault="003D4A67" w:rsidP="001D54B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101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A1D64">
              <w:rPr>
                <w:rFonts w:ascii="Angsana New" w:hAnsi="Angsana New"/>
                <w:sz w:val="28"/>
                <w:szCs w:val="28"/>
              </w:rPr>
              <w:t>065</w:t>
            </w:r>
          </w:p>
        </w:tc>
        <w:tc>
          <w:tcPr>
            <w:tcW w:w="1260" w:type="dxa"/>
            <w:vAlign w:val="bottom"/>
          </w:tcPr>
          <w:p w:rsidR="003D4A67" w:rsidRPr="003A1D64" w:rsidRDefault="00C90728" w:rsidP="001D54B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100</w:t>
            </w:r>
            <w:r w:rsidR="003D4A67" w:rsidRPr="003A1D6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A1D64">
              <w:rPr>
                <w:rFonts w:ascii="Angsana New" w:hAnsi="Angsana New"/>
                <w:sz w:val="28"/>
                <w:szCs w:val="28"/>
              </w:rPr>
              <w:t>239</w:t>
            </w:r>
          </w:p>
        </w:tc>
        <w:tc>
          <w:tcPr>
            <w:tcW w:w="1278" w:type="dxa"/>
            <w:vAlign w:val="bottom"/>
          </w:tcPr>
          <w:p w:rsidR="003D4A67" w:rsidRPr="003A1D64" w:rsidRDefault="003D4A67" w:rsidP="001D54B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26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A1D64">
              <w:rPr>
                <w:rFonts w:ascii="Angsana New" w:hAnsi="Angsana New"/>
                <w:sz w:val="28"/>
                <w:szCs w:val="28"/>
              </w:rPr>
              <w:t>292</w:t>
            </w:r>
          </w:p>
        </w:tc>
      </w:tr>
      <w:tr w:rsidR="003D4A67" w:rsidRPr="003A1D64" w:rsidTr="00126B63">
        <w:tc>
          <w:tcPr>
            <w:tcW w:w="3942" w:type="dxa"/>
          </w:tcPr>
          <w:p w:rsidR="003D4A67" w:rsidRPr="003A1D64" w:rsidRDefault="003D4A67" w:rsidP="001D54BC">
            <w:pPr>
              <w:ind w:left="360" w:right="-43" w:hanging="3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05" w:type="dxa"/>
          </w:tcPr>
          <w:p w:rsidR="003D4A67" w:rsidRPr="003A1D64" w:rsidRDefault="00C90728" w:rsidP="001D54B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181</w:t>
            </w:r>
            <w:r w:rsidR="003D4A67" w:rsidRPr="003A1D6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A1D64">
              <w:rPr>
                <w:rFonts w:ascii="Angsana New" w:hAnsi="Angsana New"/>
                <w:sz w:val="28"/>
                <w:szCs w:val="28"/>
              </w:rPr>
              <w:t>9</w:t>
            </w:r>
            <w:r w:rsidR="003D4A67" w:rsidRPr="003A1D64">
              <w:rPr>
                <w:rFonts w:ascii="Angsana New" w:hAnsi="Angsana New"/>
                <w:sz w:val="28"/>
                <w:szCs w:val="28"/>
              </w:rPr>
              <w:t>06</w:t>
            </w:r>
          </w:p>
        </w:tc>
        <w:tc>
          <w:tcPr>
            <w:tcW w:w="1305" w:type="dxa"/>
          </w:tcPr>
          <w:p w:rsidR="003D4A67" w:rsidRPr="003A1D64" w:rsidRDefault="003D4A67" w:rsidP="001D54B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107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A1D64">
              <w:rPr>
                <w:rFonts w:ascii="Angsana New" w:hAnsi="Angsana New"/>
                <w:sz w:val="28"/>
                <w:szCs w:val="28"/>
              </w:rPr>
              <w:t>550</w:t>
            </w:r>
          </w:p>
        </w:tc>
        <w:tc>
          <w:tcPr>
            <w:tcW w:w="1260" w:type="dxa"/>
            <w:vAlign w:val="bottom"/>
          </w:tcPr>
          <w:p w:rsidR="003D4A67" w:rsidRPr="003A1D64" w:rsidRDefault="00C90728" w:rsidP="001D54B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101</w:t>
            </w:r>
            <w:r w:rsidR="003D4A67" w:rsidRPr="003A1D6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A1D64">
              <w:rPr>
                <w:rFonts w:ascii="Angsana New" w:hAnsi="Angsana New"/>
                <w:sz w:val="28"/>
                <w:szCs w:val="28"/>
              </w:rPr>
              <w:t>327</w:t>
            </w:r>
          </w:p>
        </w:tc>
        <w:tc>
          <w:tcPr>
            <w:tcW w:w="1278" w:type="dxa"/>
            <w:vAlign w:val="bottom"/>
          </w:tcPr>
          <w:p w:rsidR="003D4A67" w:rsidRPr="003A1D64" w:rsidRDefault="003D4A67" w:rsidP="001D54B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32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A1D64">
              <w:rPr>
                <w:rFonts w:ascii="Angsana New" w:hAnsi="Angsana New"/>
                <w:sz w:val="28"/>
                <w:szCs w:val="28"/>
              </w:rPr>
              <w:t>612</w:t>
            </w:r>
          </w:p>
        </w:tc>
      </w:tr>
    </w:tbl>
    <w:p w:rsidR="003D4A67" w:rsidRPr="003A1D64" w:rsidRDefault="002F20C9" w:rsidP="001D54BC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A1D64">
        <w:rPr>
          <w:rFonts w:ascii="Angsana New" w:hAnsi="Angsana New"/>
          <w:sz w:val="32"/>
          <w:szCs w:val="32"/>
        </w:rPr>
        <w:tab/>
      </w:r>
      <w:r w:rsidRPr="003A1D6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C0ECE" w:rsidRPr="003A1D64">
        <w:rPr>
          <w:rFonts w:ascii="Angsana New" w:hAnsi="Angsana New"/>
          <w:sz w:val="32"/>
          <w:szCs w:val="32"/>
        </w:rPr>
        <w:t xml:space="preserve">31 </w:t>
      </w:r>
      <w:r w:rsidR="004C0ECE" w:rsidRPr="003A1D64">
        <w:rPr>
          <w:rFonts w:ascii="Angsana New" w:hAnsi="Angsana New"/>
          <w:sz w:val="32"/>
          <w:szCs w:val="32"/>
          <w:cs/>
        </w:rPr>
        <w:t>ธันวาคม</w:t>
      </w:r>
      <w:r w:rsidRPr="003A1D64">
        <w:rPr>
          <w:rFonts w:ascii="Angsana New" w:hAnsi="Angsana New"/>
          <w:sz w:val="32"/>
          <w:szCs w:val="32"/>
          <w:cs/>
        </w:rPr>
        <w:t xml:space="preserve"> </w:t>
      </w:r>
      <w:r w:rsidR="005C243D" w:rsidRPr="003A1D64">
        <w:rPr>
          <w:rFonts w:ascii="Angsana New" w:hAnsi="Angsana New"/>
          <w:sz w:val="32"/>
          <w:szCs w:val="32"/>
        </w:rPr>
        <w:t>2562</w:t>
      </w:r>
      <w:r w:rsidR="00087DD7" w:rsidRPr="003A1D64">
        <w:rPr>
          <w:rFonts w:ascii="Angsana New" w:hAnsi="Angsana New"/>
          <w:sz w:val="32"/>
          <w:szCs w:val="32"/>
          <w:cs/>
        </w:rPr>
        <w:t xml:space="preserve"> เงินฝากออมทรัพย์</w:t>
      </w:r>
      <w:r w:rsidRPr="003A1D64">
        <w:rPr>
          <w:rFonts w:ascii="Angsana New" w:hAnsi="Angsana New"/>
          <w:sz w:val="32"/>
          <w:szCs w:val="32"/>
          <w:cs/>
        </w:rPr>
        <w:t>มีอัตราดอกเบี้ยระหว่างร้อยละ</w:t>
      </w:r>
      <w:r w:rsidRPr="003A1D64">
        <w:rPr>
          <w:rFonts w:ascii="Angsana New" w:hAnsi="Angsana New"/>
          <w:sz w:val="32"/>
          <w:szCs w:val="32"/>
        </w:rPr>
        <w:t xml:space="preserve"> </w:t>
      </w:r>
      <w:r w:rsidR="003D4A67" w:rsidRPr="003A1D64">
        <w:rPr>
          <w:rFonts w:ascii="Angsana New" w:hAnsi="Angsana New"/>
          <w:sz w:val="32"/>
          <w:szCs w:val="32"/>
        </w:rPr>
        <w:t>0.10</w:t>
      </w:r>
      <w:r w:rsidRPr="003A1D64">
        <w:rPr>
          <w:rFonts w:ascii="Angsana New" w:hAnsi="Angsana New"/>
          <w:sz w:val="32"/>
          <w:szCs w:val="32"/>
        </w:rPr>
        <w:t xml:space="preserve"> </w:t>
      </w:r>
      <w:r w:rsidRPr="003A1D64">
        <w:rPr>
          <w:rFonts w:ascii="Angsana New" w:hAnsi="Angsana New"/>
          <w:sz w:val="32"/>
          <w:szCs w:val="32"/>
          <w:cs/>
        </w:rPr>
        <w:t>ถึง</w:t>
      </w:r>
      <w:r w:rsidRPr="003A1D64">
        <w:rPr>
          <w:rFonts w:ascii="Angsana New" w:hAnsi="Angsana New"/>
          <w:sz w:val="32"/>
          <w:szCs w:val="32"/>
        </w:rPr>
        <w:t xml:space="preserve"> </w:t>
      </w:r>
      <w:r w:rsidR="003D4A67" w:rsidRPr="003A1D64">
        <w:rPr>
          <w:rFonts w:ascii="Angsana New" w:hAnsi="Angsana New"/>
          <w:sz w:val="32"/>
          <w:szCs w:val="32"/>
        </w:rPr>
        <w:t>1.30</w:t>
      </w:r>
      <w:r w:rsidRPr="003A1D64">
        <w:rPr>
          <w:rFonts w:ascii="Angsana New" w:hAnsi="Angsana New"/>
          <w:sz w:val="32"/>
          <w:szCs w:val="32"/>
        </w:rPr>
        <w:t xml:space="preserve"> </w:t>
      </w:r>
      <w:r w:rsidRPr="003A1D64">
        <w:rPr>
          <w:rFonts w:ascii="Angsana New" w:hAnsi="Angsana New"/>
          <w:sz w:val="32"/>
          <w:szCs w:val="32"/>
          <w:cs/>
        </w:rPr>
        <w:t>ต่อปี (</w:t>
      </w:r>
      <w:r w:rsidR="005C243D" w:rsidRPr="003A1D64">
        <w:rPr>
          <w:rFonts w:ascii="Angsana New" w:hAnsi="Angsana New"/>
          <w:sz w:val="32"/>
          <w:szCs w:val="32"/>
        </w:rPr>
        <w:t>2561:</w:t>
      </w:r>
      <w:r w:rsidR="00087DD7" w:rsidRPr="003A1D64">
        <w:rPr>
          <w:rFonts w:ascii="Angsana New" w:hAnsi="Angsana New"/>
          <w:sz w:val="32"/>
          <w:szCs w:val="32"/>
          <w:cs/>
        </w:rPr>
        <w:t xml:space="preserve"> </w:t>
      </w:r>
      <w:r w:rsidRPr="003A1D64">
        <w:rPr>
          <w:rFonts w:ascii="Angsana New" w:hAnsi="Angsana New"/>
          <w:sz w:val="32"/>
          <w:szCs w:val="32"/>
          <w:cs/>
        </w:rPr>
        <w:t xml:space="preserve">ร้อยละ </w:t>
      </w:r>
      <w:r w:rsidR="00BA7BD4" w:rsidRPr="003A1D64">
        <w:rPr>
          <w:rFonts w:ascii="Angsana New" w:hAnsi="Angsana New"/>
          <w:sz w:val="32"/>
          <w:szCs w:val="32"/>
        </w:rPr>
        <w:t xml:space="preserve">0.10 </w:t>
      </w:r>
      <w:r w:rsidR="00BA7BD4" w:rsidRPr="003A1D64">
        <w:rPr>
          <w:rFonts w:ascii="Angsana New" w:hAnsi="Angsana New"/>
          <w:sz w:val="32"/>
          <w:szCs w:val="32"/>
          <w:cs/>
        </w:rPr>
        <w:t>ถึง</w:t>
      </w:r>
      <w:r w:rsidR="00BA7BD4" w:rsidRPr="003A1D64">
        <w:rPr>
          <w:rFonts w:ascii="Angsana New" w:hAnsi="Angsana New"/>
          <w:sz w:val="32"/>
          <w:szCs w:val="32"/>
        </w:rPr>
        <w:t xml:space="preserve"> 1.20 </w:t>
      </w:r>
      <w:r w:rsidRPr="003A1D64">
        <w:rPr>
          <w:rFonts w:ascii="Angsana New" w:hAnsi="Angsana New"/>
          <w:sz w:val="32"/>
          <w:szCs w:val="32"/>
          <w:cs/>
        </w:rPr>
        <w:t>ต่อปี)</w:t>
      </w:r>
    </w:p>
    <w:p w:rsidR="001342AD" w:rsidRPr="003A1D64" w:rsidRDefault="009C7777" w:rsidP="001D54BC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3A1D64">
        <w:rPr>
          <w:rFonts w:ascii="Angsana New" w:hAnsi="Angsana New"/>
          <w:b/>
          <w:bCs/>
          <w:sz w:val="32"/>
          <w:szCs w:val="32"/>
        </w:rPr>
        <w:t>10</w:t>
      </w:r>
      <w:r w:rsidR="00E01C95" w:rsidRPr="003A1D64">
        <w:rPr>
          <w:rFonts w:ascii="Angsana New" w:hAnsi="Angsana New"/>
          <w:b/>
          <w:bCs/>
          <w:sz w:val="32"/>
          <w:szCs w:val="32"/>
        </w:rPr>
        <w:t>.</w:t>
      </w:r>
      <w:r w:rsidR="00E01C95" w:rsidRPr="003A1D64">
        <w:rPr>
          <w:rFonts w:ascii="Angsana New" w:hAnsi="Angsana New"/>
          <w:b/>
          <w:bCs/>
          <w:sz w:val="32"/>
          <w:szCs w:val="32"/>
        </w:rPr>
        <w:tab/>
      </w:r>
      <w:r w:rsidR="001342AD" w:rsidRPr="003A1D64">
        <w:rPr>
          <w:rFonts w:ascii="Angsana New" w:hAnsi="Angsana New"/>
          <w:b/>
          <w:bCs/>
          <w:sz w:val="32"/>
          <w:szCs w:val="32"/>
          <w:cs/>
        </w:rPr>
        <w:t>ลูกหนี้</w:t>
      </w:r>
      <w:r w:rsidR="005711CD" w:rsidRPr="003A1D64">
        <w:rPr>
          <w:rFonts w:ascii="Angsana New" w:hAnsi="Angsana New"/>
          <w:b/>
          <w:bCs/>
          <w:sz w:val="32"/>
          <w:szCs w:val="32"/>
          <w:cs/>
        </w:rPr>
        <w:t>การค้า</w:t>
      </w:r>
      <w:r w:rsidR="001342AD" w:rsidRPr="003A1D64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B73213" w:rsidRPr="003A1D64" w:rsidTr="00126B63">
        <w:tc>
          <w:tcPr>
            <w:tcW w:w="3960" w:type="dxa"/>
            <w:vAlign w:val="bottom"/>
          </w:tcPr>
          <w:p w:rsidR="00B73213" w:rsidRPr="003A1D64" w:rsidRDefault="001342AD" w:rsidP="001D54B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ab/>
            </w:r>
            <w:r w:rsidR="00B73213" w:rsidRPr="003A1D64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="00B73213" w:rsidRPr="003A1D64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="00B73213" w:rsidRPr="003A1D64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65" w:type="dxa"/>
            <w:gridSpan w:val="2"/>
            <w:vAlign w:val="bottom"/>
          </w:tcPr>
          <w:p w:rsidR="00B73213" w:rsidRPr="003A1D64" w:rsidRDefault="00B73213" w:rsidP="001D54B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B73213" w:rsidRPr="003A1D64" w:rsidRDefault="00B73213" w:rsidP="001D54BC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(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A1D6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A1D6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73213" w:rsidRPr="003A1D64" w:rsidTr="00126B63">
        <w:tc>
          <w:tcPr>
            <w:tcW w:w="3960" w:type="dxa"/>
            <w:vAlign w:val="bottom"/>
          </w:tcPr>
          <w:p w:rsidR="00B73213" w:rsidRPr="003A1D64" w:rsidRDefault="00B73213" w:rsidP="001D54B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B73213" w:rsidRPr="003A1D64" w:rsidRDefault="00B73213" w:rsidP="001D54BC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:rsidR="00B73213" w:rsidRPr="003A1D64" w:rsidRDefault="00B73213" w:rsidP="001D54BC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4CA5" w:rsidRPr="003A1D64" w:rsidTr="00126B63">
        <w:tc>
          <w:tcPr>
            <w:tcW w:w="3960" w:type="dxa"/>
            <w:vAlign w:val="bottom"/>
          </w:tcPr>
          <w:p w:rsidR="009E4CA5" w:rsidRPr="003A1D64" w:rsidRDefault="009E4CA5" w:rsidP="001D54BC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  <w:vAlign w:val="bottom"/>
          </w:tcPr>
          <w:p w:rsidR="009E4CA5" w:rsidRPr="003A1D64" w:rsidRDefault="005C243D" w:rsidP="001D54B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A1D64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83" w:type="dxa"/>
            <w:vAlign w:val="bottom"/>
          </w:tcPr>
          <w:p w:rsidR="009E4CA5" w:rsidRPr="003A1D64" w:rsidRDefault="00751F13" w:rsidP="001D54B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A1D64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5C243D" w:rsidRPr="003A1D64">
              <w:rPr>
                <w:rFonts w:ascii="Angsana New" w:hAnsi="Angsana New"/>
                <w:sz w:val="28"/>
                <w:szCs w:val="28"/>
                <w:u w:val="single"/>
              </w:rPr>
              <w:t>1</w:t>
            </w:r>
          </w:p>
        </w:tc>
        <w:tc>
          <w:tcPr>
            <w:tcW w:w="1282" w:type="dxa"/>
            <w:vAlign w:val="bottom"/>
          </w:tcPr>
          <w:p w:rsidR="009E4CA5" w:rsidRPr="003A1D64" w:rsidRDefault="005C243D" w:rsidP="001D54B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A1D64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83" w:type="dxa"/>
            <w:vAlign w:val="bottom"/>
          </w:tcPr>
          <w:p w:rsidR="009E4CA5" w:rsidRPr="003A1D64" w:rsidRDefault="00751F13" w:rsidP="001D54B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A1D64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5C243D" w:rsidRPr="003A1D64">
              <w:rPr>
                <w:rFonts w:ascii="Angsana New" w:hAnsi="Angsana New"/>
                <w:sz w:val="28"/>
                <w:szCs w:val="28"/>
                <w:u w:val="single"/>
              </w:rPr>
              <w:t>1</w:t>
            </w:r>
          </w:p>
        </w:tc>
      </w:tr>
      <w:tr w:rsidR="00240D9C" w:rsidRPr="003A1D64" w:rsidTr="00126B63">
        <w:tc>
          <w:tcPr>
            <w:tcW w:w="3960" w:type="dxa"/>
            <w:vAlign w:val="bottom"/>
          </w:tcPr>
          <w:p w:rsidR="00240D9C" w:rsidRPr="003A1D64" w:rsidRDefault="00240D9C" w:rsidP="001D54BC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3A1D64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3A1D64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:rsidR="00240D9C" w:rsidRPr="003A1D64" w:rsidRDefault="00240D9C" w:rsidP="001D54B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:rsidR="00240D9C" w:rsidRPr="003A1D64" w:rsidRDefault="00240D9C" w:rsidP="001D54B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:rsidR="00240D9C" w:rsidRPr="003A1D64" w:rsidRDefault="00240D9C" w:rsidP="001D54B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:rsidR="00240D9C" w:rsidRPr="003A1D64" w:rsidRDefault="00240D9C" w:rsidP="001D54B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40D9C" w:rsidRPr="003A1D64" w:rsidTr="00126B63">
        <w:tc>
          <w:tcPr>
            <w:tcW w:w="3960" w:type="dxa"/>
            <w:vAlign w:val="bottom"/>
          </w:tcPr>
          <w:p w:rsidR="00240D9C" w:rsidRPr="003A1D64" w:rsidRDefault="00240D9C" w:rsidP="001D54BC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vAlign w:val="bottom"/>
          </w:tcPr>
          <w:p w:rsidR="00240D9C" w:rsidRPr="003A1D64" w:rsidRDefault="00240D9C" w:rsidP="001D54B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240D9C" w:rsidRPr="003A1D64" w:rsidRDefault="00240D9C" w:rsidP="001D54B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:rsidR="00240D9C" w:rsidRPr="003A1D64" w:rsidRDefault="00240D9C" w:rsidP="001D54B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240D9C" w:rsidRPr="003A1D64" w:rsidRDefault="00240D9C" w:rsidP="001D54B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0D9C" w:rsidRPr="003A1D64" w:rsidTr="00126B63">
        <w:tc>
          <w:tcPr>
            <w:tcW w:w="3960" w:type="dxa"/>
            <w:vAlign w:val="bottom"/>
          </w:tcPr>
          <w:p w:rsidR="00240D9C" w:rsidRPr="003A1D64" w:rsidRDefault="00240D9C" w:rsidP="001D54BC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  <w:vAlign w:val="bottom"/>
          </w:tcPr>
          <w:p w:rsidR="00240D9C" w:rsidRPr="003A1D64" w:rsidRDefault="00240D9C" w:rsidP="001D54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240D9C" w:rsidRPr="003A1D64" w:rsidRDefault="00240D9C" w:rsidP="001D54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:rsidR="00240D9C" w:rsidRPr="003A1D64" w:rsidRDefault="00240D9C" w:rsidP="001D54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240D9C" w:rsidRPr="003A1D64" w:rsidRDefault="00240D9C" w:rsidP="001D54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D4A67" w:rsidRPr="003A1D64" w:rsidTr="00126B63">
        <w:tc>
          <w:tcPr>
            <w:tcW w:w="3960" w:type="dxa"/>
            <w:vAlign w:val="bottom"/>
          </w:tcPr>
          <w:p w:rsidR="003D4A67" w:rsidRPr="003A1D64" w:rsidRDefault="003D4A67" w:rsidP="001D54BC">
            <w:pPr>
              <w:ind w:left="162"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3A1D64">
              <w:rPr>
                <w:rFonts w:ascii="Angsana New" w:hAnsi="Angsana New"/>
                <w:sz w:val="28"/>
                <w:szCs w:val="28"/>
              </w:rPr>
              <w:t>12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:rsidR="003D4A67" w:rsidRPr="003A1D64" w:rsidRDefault="003D4A67" w:rsidP="001D54B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:rsidR="003D4A67" w:rsidRPr="003A1D64" w:rsidRDefault="003D4A67" w:rsidP="001D54B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208,050</w:t>
            </w:r>
          </w:p>
        </w:tc>
        <w:tc>
          <w:tcPr>
            <w:tcW w:w="1282" w:type="dxa"/>
            <w:vAlign w:val="bottom"/>
          </w:tcPr>
          <w:p w:rsidR="003D4A67" w:rsidRPr="003A1D64" w:rsidRDefault="003D4A67" w:rsidP="001D54B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:rsidR="003D4A67" w:rsidRPr="003A1D64" w:rsidRDefault="003D4A67" w:rsidP="001D54B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208,050</w:t>
            </w:r>
          </w:p>
        </w:tc>
      </w:tr>
      <w:tr w:rsidR="003D4A67" w:rsidRPr="003A1D64" w:rsidTr="00126B63">
        <w:tc>
          <w:tcPr>
            <w:tcW w:w="3960" w:type="dxa"/>
            <w:vAlign w:val="bottom"/>
          </w:tcPr>
          <w:p w:rsidR="003D4A67" w:rsidRPr="003A1D64" w:rsidRDefault="003D4A67" w:rsidP="001D54BC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:rsidR="003D4A67" w:rsidRPr="003A1D64" w:rsidRDefault="003D4A67" w:rsidP="001D54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:rsidR="003D4A67" w:rsidRPr="003A1D64" w:rsidRDefault="003D4A67" w:rsidP="001D54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208,050</w:t>
            </w:r>
          </w:p>
        </w:tc>
        <w:tc>
          <w:tcPr>
            <w:tcW w:w="1282" w:type="dxa"/>
            <w:vAlign w:val="bottom"/>
          </w:tcPr>
          <w:p w:rsidR="003D4A67" w:rsidRPr="003A1D64" w:rsidRDefault="003D4A67" w:rsidP="001D54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:rsidR="003D4A67" w:rsidRPr="003A1D64" w:rsidRDefault="003D4A67" w:rsidP="001D54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208,050</w:t>
            </w:r>
          </w:p>
        </w:tc>
      </w:tr>
      <w:tr w:rsidR="003D4A67" w:rsidRPr="003A1D64" w:rsidTr="00126B63">
        <w:tc>
          <w:tcPr>
            <w:tcW w:w="3960" w:type="dxa"/>
            <w:vAlign w:val="bottom"/>
          </w:tcPr>
          <w:p w:rsidR="003D4A67" w:rsidRPr="003A1D64" w:rsidRDefault="003D4A67" w:rsidP="001D54BC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หัก ค่าเผื่อหนี้สงสัยจะสูญ</w:t>
            </w:r>
          </w:p>
        </w:tc>
        <w:tc>
          <w:tcPr>
            <w:tcW w:w="1282" w:type="dxa"/>
            <w:vAlign w:val="bottom"/>
          </w:tcPr>
          <w:p w:rsidR="003D4A67" w:rsidRPr="003A1D64" w:rsidRDefault="003D4A67" w:rsidP="001D54B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:rsidR="003D4A67" w:rsidRPr="003A1D64" w:rsidRDefault="003D4A67" w:rsidP="001D54B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A1D64">
              <w:rPr>
                <w:rFonts w:ascii="Angsana New" w:hAnsi="Angsana New"/>
                <w:sz w:val="28"/>
                <w:szCs w:val="28"/>
              </w:rPr>
              <w:t>208,050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:rsidR="003D4A67" w:rsidRPr="003A1D64" w:rsidRDefault="003D4A67" w:rsidP="001D54B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:rsidR="003D4A67" w:rsidRPr="003A1D64" w:rsidRDefault="003D4A67" w:rsidP="001D54B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(208,050)</w:t>
            </w:r>
          </w:p>
        </w:tc>
      </w:tr>
      <w:tr w:rsidR="003D4A67" w:rsidRPr="003A1D64" w:rsidTr="00126B63">
        <w:tc>
          <w:tcPr>
            <w:tcW w:w="3960" w:type="dxa"/>
            <w:vAlign w:val="bottom"/>
          </w:tcPr>
          <w:p w:rsidR="003D4A67" w:rsidRPr="003A1D64" w:rsidRDefault="003D4A67" w:rsidP="001D54BC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:rsidR="003D4A67" w:rsidRPr="003A1D64" w:rsidRDefault="003D4A67" w:rsidP="001D54B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:rsidR="003D4A67" w:rsidRPr="003A1D64" w:rsidRDefault="003D4A67" w:rsidP="001D54B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:rsidR="003D4A67" w:rsidRPr="003A1D64" w:rsidRDefault="003D4A67" w:rsidP="001D54B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:rsidR="003D4A67" w:rsidRPr="003A1D64" w:rsidRDefault="003D4A67" w:rsidP="001D54B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1D54BC" w:rsidRDefault="001D54BC">
      <w:r>
        <w:br w:type="page"/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1D54BC" w:rsidRPr="003A1D64" w:rsidTr="00BC3BF2">
        <w:tc>
          <w:tcPr>
            <w:tcW w:w="3960" w:type="dxa"/>
            <w:vAlign w:val="bottom"/>
          </w:tcPr>
          <w:p w:rsidR="001D54BC" w:rsidRPr="003A1D64" w:rsidRDefault="001D54BC" w:rsidP="00BC3BF2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lastRenderedPageBreak/>
              <w:tab/>
            </w:r>
            <w:r w:rsidRPr="003A1D64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3A1D64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3A1D64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65" w:type="dxa"/>
            <w:gridSpan w:val="2"/>
            <w:vAlign w:val="bottom"/>
          </w:tcPr>
          <w:p w:rsidR="001D54BC" w:rsidRPr="003A1D64" w:rsidRDefault="001D54BC" w:rsidP="00BC3BF2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1D54BC" w:rsidRPr="003A1D64" w:rsidRDefault="001D54BC" w:rsidP="00BC3BF2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(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A1D6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A1D6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D54BC" w:rsidRPr="003A1D64" w:rsidTr="00BC3BF2">
        <w:tc>
          <w:tcPr>
            <w:tcW w:w="3960" w:type="dxa"/>
            <w:vAlign w:val="bottom"/>
          </w:tcPr>
          <w:p w:rsidR="001D54BC" w:rsidRPr="003A1D64" w:rsidRDefault="001D54BC" w:rsidP="00BC3BF2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1D54BC" w:rsidRPr="003A1D64" w:rsidRDefault="001D54BC" w:rsidP="00BC3BF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:rsidR="001D54BC" w:rsidRPr="003A1D64" w:rsidRDefault="001D54BC" w:rsidP="00BC3BF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54BC" w:rsidRPr="003A1D64" w:rsidTr="00BC3BF2">
        <w:tc>
          <w:tcPr>
            <w:tcW w:w="3960" w:type="dxa"/>
            <w:vAlign w:val="bottom"/>
          </w:tcPr>
          <w:p w:rsidR="001D54BC" w:rsidRPr="003A1D64" w:rsidRDefault="001D54BC" w:rsidP="00BC3BF2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  <w:vAlign w:val="bottom"/>
          </w:tcPr>
          <w:p w:rsidR="001D54BC" w:rsidRPr="003A1D64" w:rsidRDefault="001D54BC" w:rsidP="00BC3BF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A1D64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83" w:type="dxa"/>
            <w:vAlign w:val="bottom"/>
          </w:tcPr>
          <w:p w:rsidR="001D54BC" w:rsidRPr="003A1D64" w:rsidRDefault="001D54BC" w:rsidP="00BC3BF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A1D64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282" w:type="dxa"/>
            <w:vAlign w:val="bottom"/>
          </w:tcPr>
          <w:p w:rsidR="001D54BC" w:rsidRPr="003A1D64" w:rsidRDefault="001D54BC" w:rsidP="00BC3BF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A1D64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83" w:type="dxa"/>
            <w:vAlign w:val="bottom"/>
          </w:tcPr>
          <w:p w:rsidR="001D54BC" w:rsidRPr="003A1D64" w:rsidRDefault="001D54BC" w:rsidP="00BC3BF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A1D64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3D4A67" w:rsidRPr="003A1D64" w:rsidTr="00957954">
        <w:trPr>
          <w:trHeight w:val="279"/>
        </w:trPr>
        <w:tc>
          <w:tcPr>
            <w:tcW w:w="3960" w:type="dxa"/>
            <w:vAlign w:val="bottom"/>
          </w:tcPr>
          <w:p w:rsidR="003D4A67" w:rsidRPr="003A1D64" w:rsidRDefault="003D4A67" w:rsidP="001D54BC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3A1D64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3A1D64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:rsidR="003D4A67" w:rsidRPr="003A1D64" w:rsidRDefault="003D4A67" w:rsidP="001D54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:rsidR="003D4A67" w:rsidRPr="003A1D64" w:rsidRDefault="003D4A67" w:rsidP="001D54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:rsidR="003D4A67" w:rsidRPr="003A1D64" w:rsidRDefault="003D4A67" w:rsidP="001D54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:rsidR="003D4A67" w:rsidRPr="003A1D64" w:rsidRDefault="003D4A67" w:rsidP="001D54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D4A67" w:rsidRPr="003A1D64" w:rsidTr="00957954">
        <w:tc>
          <w:tcPr>
            <w:tcW w:w="3960" w:type="dxa"/>
            <w:vAlign w:val="bottom"/>
          </w:tcPr>
          <w:p w:rsidR="003D4A67" w:rsidRPr="003A1D64" w:rsidRDefault="003D4A67" w:rsidP="001D54BC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vAlign w:val="bottom"/>
          </w:tcPr>
          <w:p w:rsidR="003D4A67" w:rsidRPr="003A1D64" w:rsidRDefault="003D4A67" w:rsidP="001D54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3D4A67" w:rsidRPr="003A1D64" w:rsidRDefault="003D4A67" w:rsidP="001D54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:rsidR="003D4A67" w:rsidRPr="003A1D64" w:rsidRDefault="003D4A67" w:rsidP="001D54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3D4A67" w:rsidRPr="003A1D64" w:rsidRDefault="003D4A67" w:rsidP="001D54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D4A67" w:rsidRPr="003A1D64" w:rsidTr="00957954">
        <w:tc>
          <w:tcPr>
            <w:tcW w:w="3960" w:type="dxa"/>
            <w:vAlign w:val="bottom"/>
          </w:tcPr>
          <w:p w:rsidR="003D4A67" w:rsidRPr="003A1D64" w:rsidRDefault="003D4A67" w:rsidP="001D54BC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  <w:vAlign w:val="bottom"/>
          </w:tcPr>
          <w:p w:rsidR="003D4A67" w:rsidRPr="003A1D64" w:rsidRDefault="00C90728" w:rsidP="001D54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633</w:t>
            </w:r>
            <w:r w:rsidR="003D4A67" w:rsidRPr="003A1D6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A1D64">
              <w:rPr>
                <w:rFonts w:ascii="Angsana New" w:hAnsi="Angsana New"/>
                <w:sz w:val="28"/>
                <w:szCs w:val="28"/>
              </w:rPr>
              <w:t>021</w:t>
            </w:r>
          </w:p>
        </w:tc>
        <w:tc>
          <w:tcPr>
            <w:tcW w:w="1283" w:type="dxa"/>
            <w:vAlign w:val="bottom"/>
          </w:tcPr>
          <w:p w:rsidR="003D4A67" w:rsidRPr="003A1D64" w:rsidRDefault="003D4A67" w:rsidP="001D54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728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A1D64">
              <w:rPr>
                <w:rFonts w:ascii="Angsana New" w:hAnsi="Angsana New"/>
                <w:sz w:val="28"/>
                <w:szCs w:val="28"/>
              </w:rPr>
              <w:t>089</w:t>
            </w:r>
          </w:p>
        </w:tc>
        <w:tc>
          <w:tcPr>
            <w:tcW w:w="1282" w:type="dxa"/>
            <w:vAlign w:val="bottom"/>
          </w:tcPr>
          <w:p w:rsidR="003D4A67" w:rsidRPr="003A1D64" w:rsidRDefault="00C90728" w:rsidP="001D54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633</w:t>
            </w:r>
            <w:r w:rsidR="003D4A67" w:rsidRPr="003A1D6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A1D64">
              <w:rPr>
                <w:rFonts w:ascii="Angsana New" w:hAnsi="Angsana New"/>
                <w:sz w:val="28"/>
                <w:szCs w:val="28"/>
              </w:rPr>
              <w:t>021</w:t>
            </w:r>
          </w:p>
        </w:tc>
        <w:tc>
          <w:tcPr>
            <w:tcW w:w="1283" w:type="dxa"/>
            <w:vAlign w:val="bottom"/>
          </w:tcPr>
          <w:p w:rsidR="003D4A67" w:rsidRPr="003A1D64" w:rsidRDefault="003D4A67" w:rsidP="001D54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709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A1D64">
              <w:rPr>
                <w:rFonts w:ascii="Angsana New" w:hAnsi="Angsana New"/>
                <w:sz w:val="28"/>
                <w:szCs w:val="28"/>
              </w:rPr>
              <w:t>978</w:t>
            </w:r>
          </w:p>
        </w:tc>
      </w:tr>
      <w:tr w:rsidR="003D4A67" w:rsidRPr="003A1D64" w:rsidTr="00957954">
        <w:tc>
          <w:tcPr>
            <w:tcW w:w="3960" w:type="dxa"/>
            <w:vAlign w:val="bottom"/>
          </w:tcPr>
          <w:p w:rsidR="003D4A67" w:rsidRPr="003A1D64" w:rsidRDefault="003D4A67" w:rsidP="001D54BC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  <w:vAlign w:val="bottom"/>
          </w:tcPr>
          <w:p w:rsidR="003D4A67" w:rsidRPr="003A1D64" w:rsidRDefault="003D4A67" w:rsidP="001D54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3D4A67" w:rsidRPr="003A1D64" w:rsidRDefault="003D4A67" w:rsidP="001D54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:rsidR="003D4A67" w:rsidRPr="003A1D64" w:rsidRDefault="003D4A67" w:rsidP="001D54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3D4A67" w:rsidRPr="003A1D64" w:rsidRDefault="003D4A67" w:rsidP="001D54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D4A67" w:rsidRPr="003A1D64" w:rsidTr="00957954">
        <w:tc>
          <w:tcPr>
            <w:tcW w:w="3960" w:type="dxa"/>
            <w:vAlign w:val="bottom"/>
          </w:tcPr>
          <w:p w:rsidR="003D4A67" w:rsidRPr="003A1D64" w:rsidRDefault="003D4A67" w:rsidP="001D54BC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ab/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3A1D64">
              <w:rPr>
                <w:rFonts w:ascii="Angsana New" w:hAnsi="Angsana New"/>
                <w:sz w:val="28"/>
                <w:szCs w:val="28"/>
              </w:rPr>
              <w:t>1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3A1D6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:rsidR="003D4A67" w:rsidRPr="003A1D64" w:rsidRDefault="00C90728" w:rsidP="001D54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13</w:t>
            </w:r>
            <w:r w:rsidR="003D4A67" w:rsidRPr="003A1D6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A1D64">
              <w:rPr>
                <w:rFonts w:ascii="Angsana New" w:hAnsi="Angsana New"/>
                <w:sz w:val="28"/>
                <w:szCs w:val="28"/>
              </w:rPr>
              <w:t>383</w:t>
            </w:r>
          </w:p>
        </w:tc>
        <w:tc>
          <w:tcPr>
            <w:tcW w:w="1283" w:type="dxa"/>
            <w:vAlign w:val="bottom"/>
          </w:tcPr>
          <w:p w:rsidR="003D4A67" w:rsidRPr="003A1D64" w:rsidRDefault="003D4A67" w:rsidP="001D54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176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A1D64">
              <w:rPr>
                <w:rFonts w:ascii="Angsana New" w:hAnsi="Angsana New"/>
                <w:sz w:val="28"/>
                <w:szCs w:val="28"/>
              </w:rPr>
              <w:t>221</w:t>
            </w:r>
          </w:p>
        </w:tc>
        <w:tc>
          <w:tcPr>
            <w:tcW w:w="1282" w:type="dxa"/>
            <w:vAlign w:val="bottom"/>
          </w:tcPr>
          <w:p w:rsidR="003D4A67" w:rsidRPr="003A1D64" w:rsidRDefault="00C90728" w:rsidP="001D54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13</w:t>
            </w:r>
            <w:r w:rsidR="003D4A67" w:rsidRPr="003A1D6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A1D64">
              <w:rPr>
                <w:rFonts w:ascii="Angsana New" w:hAnsi="Angsana New"/>
                <w:sz w:val="28"/>
                <w:szCs w:val="28"/>
              </w:rPr>
              <w:t>383</w:t>
            </w:r>
          </w:p>
        </w:tc>
        <w:tc>
          <w:tcPr>
            <w:tcW w:w="1283" w:type="dxa"/>
            <w:vAlign w:val="bottom"/>
          </w:tcPr>
          <w:p w:rsidR="003D4A67" w:rsidRPr="003A1D64" w:rsidRDefault="003D4A67" w:rsidP="001D54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176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A1D64">
              <w:rPr>
                <w:rFonts w:ascii="Angsana New" w:hAnsi="Angsana New"/>
                <w:sz w:val="28"/>
                <w:szCs w:val="28"/>
              </w:rPr>
              <w:t>221</w:t>
            </w:r>
          </w:p>
        </w:tc>
      </w:tr>
      <w:tr w:rsidR="003D4A67" w:rsidRPr="003A1D64" w:rsidTr="00957954">
        <w:tc>
          <w:tcPr>
            <w:tcW w:w="3960" w:type="dxa"/>
            <w:vAlign w:val="bottom"/>
          </w:tcPr>
          <w:p w:rsidR="003D4A67" w:rsidRPr="003A1D64" w:rsidRDefault="003D4A67" w:rsidP="001D54BC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ab/>
              <w:t>1 - 3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:rsidR="003D4A67" w:rsidRPr="003A1D64" w:rsidRDefault="00C90728" w:rsidP="001D54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113</w:t>
            </w:r>
            <w:r w:rsidR="003D4A67" w:rsidRPr="003A1D6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A1D64">
              <w:rPr>
                <w:rFonts w:ascii="Angsana New" w:hAnsi="Angsana New"/>
                <w:sz w:val="28"/>
                <w:szCs w:val="28"/>
              </w:rPr>
              <w:t>220</w:t>
            </w:r>
          </w:p>
        </w:tc>
        <w:tc>
          <w:tcPr>
            <w:tcW w:w="1283" w:type="dxa"/>
            <w:vAlign w:val="bottom"/>
          </w:tcPr>
          <w:p w:rsidR="003D4A67" w:rsidRPr="003A1D64" w:rsidRDefault="003D4A67" w:rsidP="001D54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36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A1D64">
              <w:rPr>
                <w:rFonts w:ascii="Angsana New" w:hAnsi="Angsana New"/>
                <w:sz w:val="28"/>
                <w:szCs w:val="28"/>
              </w:rPr>
              <w:t>184</w:t>
            </w:r>
          </w:p>
        </w:tc>
        <w:tc>
          <w:tcPr>
            <w:tcW w:w="1282" w:type="dxa"/>
            <w:vAlign w:val="bottom"/>
          </w:tcPr>
          <w:p w:rsidR="003D4A67" w:rsidRPr="003A1D64" w:rsidRDefault="00C90728" w:rsidP="001D54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113</w:t>
            </w:r>
            <w:r w:rsidR="003D4A67" w:rsidRPr="003A1D6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A1D64">
              <w:rPr>
                <w:rFonts w:ascii="Angsana New" w:hAnsi="Angsana New"/>
                <w:sz w:val="28"/>
                <w:szCs w:val="28"/>
              </w:rPr>
              <w:t>220</w:t>
            </w:r>
          </w:p>
        </w:tc>
        <w:tc>
          <w:tcPr>
            <w:tcW w:w="1283" w:type="dxa"/>
            <w:vAlign w:val="bottom"/>
          </w:tcPr>
          <w:p w:rsidR="003D4A67" w:rsidRPr="003A1D64" w:rsidRDefault="003D4A67" w:rsidP="001D54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36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A1D64">
              <w:rPr>
                <w:rFonts w:ascii="Angsana New" w:hAnsi="Angsana New"/>
                <w:sz w:val="28"/>
                <w:szCs w:val="28"/>
              </w:rPr>
              <w:t>184</w:t>
            </w:r>
          </w:p>
        </w:tc>
      </w:tr>
      <w:tr w:rsidR="003D4A67" w:rsidRPr="003A1D64" w:rsidTr="00957954">
        <w:tc>
          <w:tcPr>
            <w:tcW w:w="3960" w:type="dxa"/>
            <w:vAlign w:val="bottom"/>
          </w:tcPr>
          <w:p w:rsidR="003D4A67" w:rsidRPr="003A1D64" w:rsidRDefault="003D4A67" w:rsidP="001D54BC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:rsidR="003D4A67" w:rsidRPr="003A1D64" w:rsidRDefault="00C90728" w:rsidP="001D54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1</w:t>
            </w:r>
            <w:r w:rsidR="003D4A67" w:rsidRPr="003A1D6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A1D64">
              <w:rPr>
                <w:rFonts w:ascii="Angsana New" w:hAnsi="Angsana New"/>
                <w:sz w:val="28"/>
                <w:szCs w:val="28"/>
              </w:rPr>
              <w:t>244</w:t>
            </w:r>
          </w:p>
        </w:tc>
        <w:tc>
          <w:tcPr>
            <w:tcW w:w="1283" w:type="dxa"/>
            <w:vAlign w:val="bottom"/>
          </w:tcPr>
          <w:p w:rsidR="003D4A67" w:rsidRPr="003A1D64" w:rsidRDefault="003D4A67" w:rsidP="001D54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:rsidR="003D4A67" w:rsidRPr="003A1D64" w:rsidRDefault="00C90728" w:rsidP="001D54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1</w:t>
            </w:r>
            <w:r w:rsidR="003D4A67" w:rsidRPr="003A1D6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A1D64">
              <w:rPr>
                <w:rFonts w:ascii="Angsana New" w:hAnsi="Angsana New"/>
                <w:sz w:val="28"/>
                <w:szCs w:val="28"/>
              </w:rPr>
              <w:t>244</w:t>
            </w:r>
          </w:p>
        </w:tc>
        <w:tc>
          <w:tcPr>
            <w:tcW w:w="1283" w:type="dxa"/>
            <w:vAlign w:val="bottom"/>
          </w:tcPr>
          <w:p w:rsidR="003D4A67" w:rsidRPr="003A1D64" w:rsidRDefault="003D4A67" w:rsidP="001D54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3D4A67" w:rsidRPr="003A1D64" w:rsidTr="00957954">
        <w:tc>
          <w:tcPr>
            <w:tcW w:w="3960" w:type="dxa"/>
            <w:vAlign w:val="bottom"/>
          </w:tcPr>
          <w:p w:rsidR="003D4A67" w:rsidRPr="003A1D64" w:rsidRDefault="003D4A67" w:rsidP="001D54BC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ab/>
              <w:t xml:space="preserve">6 - 12 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:rsidR="003D4A67" w:rsidRPr="003A1D64" w:rsidRDefault="003D4A67" w:rsidP="001D54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:rsidR="003D4A67" w:rsidRPr="003A1D64" w:rsidRDefault="003D4A67" w:rsidP="001D54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51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A1D64">
              <w:rPr>
                <w:rFonts w:ascii="Angsana New" w:hAnsi="Angsana New"/>
                <w:sz w:val="28"/>
                <w:szCs w:val="28"/>
              </w:rPr>
              <w:t>488</w:t>
            </w:r>
          </w:p>
        </w:tc>
        <w:tc>
          <w:tcPr>
            <w:tcW w:w="1282" w:type="dxa"/>
            <w:vAlign w:val="bottom"/>
          </w:tcPr>
          <w:p w:rsidR="003D4A67" w:rsidRPr="003A1D64" w:rsidRDefault="003D4A67" w:rsidP="001D54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:rsidR="003D4A67" w:rsidRPr="003A1D64" w:rsidRDefault="003D4A67" w:rsidP="001D54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51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A1D64">
              <w:rPr>
                <w:rFonts w:ascii="Angsana New" w:hAnsi="Angsana New"/>
                <w:sz w:val="28"/>
                <w:szCs w:val="28"/>
              </w:rPr>
              <w:t>488</w:t>
            </w:r>
          </w:p>
        </w:tc>
      </w:tr>
      <w:tr w:rsidR="003D4A67" w:rsidRPr="003A1D64" w:rsidTr="00957954">
        <w:tc>
          <w:tcPr>
            <w:tcW w:w="3960" w:type="dxa"/>
            <w:vAlign w:val="bottom"/>
          </w:tcPr>
          <w:p w:rsidR="003D4A67" w:rsidRPr="003A1D64" w:rsidRDefault="003D4A67" w:rsidP="001D54BC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ab/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3A1D64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:rsidR="003D4A67" w:rsidRPr="003A1D64" w:rsidRDefault="007571F0" w:rsidP="001D54BC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169,600</w:t>
            </w:r>
          </w:p>
        </w:tc>
        <w:tc>
          <w:tcPr>
            <w:tcW w:w="1283" w:type="dxa"/>
            <w:vAlign w:val="bottom"/>
          </w:tcPr>
          <w:p w:rsidR="003D4A67" w:rsidRPr="003A1D64" w:rsidRDefault="003D4A67" w:rsidP="001D54BC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130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A1D64">
              <w:rPr>
                <w:rFonts w:ascii="Angsana New" w:hAnsi="Angsana New"/>
                <w:sz w:val="28"/>
                <w:szCs w:val="28"/>
              </w:rPr>
              <w:t>512</w:t>
            </w:r>
          </w:p>
        </w:tc>
        <w:tc>
          <w:tcPr>
            <w:tcW w:w="1282" w:type="dxa"/>
            <w:vAlign w:val="bottom"/>
          </w:tcPr>
          <w:p w:rsidR="003D4A67" w:rsidRPr="003A1D64" w:rsidRDefault="007571F0" w:rsidP="001D54BC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169,600</w:t>
            </w:r>
          </w:p>
        </w:tc>
        <w:tc>
          <w:tcPr>
            <w:tcW w:w="1283" w:type="dxa"/>
            <w:vAlign w:val="bottom"/>
          </w:tcPr>
          <w:p w:rsidR="003D4A67" w:rsidRPr="003A1D64" w:rsidRDefault="003D4A67" w:rsidP="001D54BC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130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A1D64">
              <w:rPr>
                <w:rFonts w:ascii="Angsana New" w:hAnsi="Angsana New"/>
                <w:sz w:val="28"/>
                <w:szCs w:val="28"/>
              </w:rPr>
              <w:t>512</w:t>
            </w:r>
          </w:p>
        </w:tc>
      </w:tr>
      <w:tr w:rsidR="003D4A67" w:rsidRPr="003A1D64" w:rsidTr="00957954">
        <w:tc>
          <w:tcPr>
            <w:tcW w:w="3960" w:type="dxa"/>
            <w:vAlign w:val="bottom"/>
          </w:tcPr>
          <w:p w:rsidR="003D4A67" w:rsidRPr="003A1D64" w:rsidRDefault="003D4A67" w:rsidP="001D54BC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:rsidR="003D4A67" w:rsidRPr="003A1D64" w:rsidRDefault="007571F0" w:rsidP="001D54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930,468</w:t>
            </w:r>
          </w:p>
        </w:tc>
        <w:tc>
          <w:tcPr>
            <w:tcW w:w="1283" w:type="dxa"/>
            <w:vAlign w:val="bottom"/>
          </w:tcPr>
          <w:p w:rsidR="003D4A67" w:rsidRPr="003A1D64" w:rsidRDefault="003D4A67" w:rsidP="001D54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1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A1D64">
              <w:rPr>
                <w:rFonts w:ascii="Angsana New" w:hAnsi="Angsana New"/>
                <w:sz w:val="28"/>
                <w:szCs w:val="28"/>
              </w:rPr>
              <w:t>122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A1D64">
              <w:rPr>
                <w:rFonts w:ascii="Angsana New" w:hAnsi="Angsana New"/>
                <w:sz w:val="28"/>
                <w:szCs w:val="28"/>
              </w:rPr>
              <w:t>494</w:t>
            </w:r>
          </w:p>
        </w:tc>
        <w:tc>
          <w:tcPr>
            <w:tcW w:w="1282" w:type="dxa"/>
            <w:vAlign w:val="bottom"/>
          </w:tcPr>
          <w:p w:rsidR="003D4A67" w:rsidRPr="003A1D64" w:rsidRDefault="007571F0" w:rsidP="001D54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930,468</w:t>
            </w:r>
          </w:p>
        </w:tc>
        <w:tc>
          <w:tcPr>
            <w:tcW w:w="1283" w:type="dxa"/>
            <w:vAlign w:val="bottom"/>
          </w:tcPr>
          <w:p w:rsidR="003D4A67" w:rsidRPr="003A1D64" w:rsidRDefault="003D4A67" w:rsidP="001D54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1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A1D64">
              <w:rPr>
                <w:rFonts w:ascii="Angsana New" w:hAnsi="Angsana New"/>
                <w:sz w:val="28"/>
                <w:szCs w:val="28"/>
              </w:rPr>
              <w:t>104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A1D64">
              <w:rPr>
                <w:rFonts w:ascii="Angsana New" w:hAnsi="Angsana New"/>
                <w:sz w:val="28"/>
                <w:szCs w:val="28"/>
              </w:rPr>
              <w:t>383</w:t>
            </w:r>
          </w:p>
        </w:tc>
      </w:tr>
      <w:tr w:rsidR="003D4A67" w:rsidRPr="003A1D64" w:rsidTr="00957954">
        <w:tc>
          <w:tcPr>
            <w:tcW w:w="3960" w:type="dxa"/>
            <w:vAlign w:val="bottom"/>
          </w:tcPr>
          <w:p w:rsidR="003D4A67" w:rsidRPr="003A1D64" w:rsidRDefault="003D4A67" w:rsidP="001D54BC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ตั๋วเงินรับและเช็คลงวันที่ล่วงหน้า</w:t>
            </w:r>
          </w:p>
        </w:tc>
        <w:tc>
          <w:tcPr>
            <w:tcW w:w="1282" w:type="dxa"/>
            <w:vAlign w:val="bottom"/>
          </w:tcPr>
          <w:p w:rsidR="003D4A67" w:rsidRPr="003A1D64" w:rsidRDefault="003D4A67" w:rsidP="001D54BC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3D4A67" w:rsidRPr="003A1D64" w:rsidRDefault="003D4A67" w:rsidP="001D54BC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10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A1D64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282" w:type="dxa"/>
            <w:vAlign w:val="bottom"/>
          </w:tcPr>
          <w:p w:rsidR="003D4A67" w:rsidRPr="003A1D64" w:rsidRDefault="003D4A67" w:rsidP="001D54BC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:rsidR="003D4A67" w:rsidRPr="003A1D64" w:rsidRDefault="003D4A67" w:rsidP="001D54BC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10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A1D64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3D4A67" w:rsidRPr="003A1D64" w:rsidTr="00957954">
        <w:tc>
          <w:tcPr>
            <w:tcW w:w="3960" w:type="dxa"/>
            <w:vAlign w:val="bottom"/>
          </w:tcPr>
          <w:p w:rsidR="003D4A67" w:rsidRPr="003A1D64" w:rsidRDefault="003D4A67" w:rsidP="001D54BC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:rsidR="003D4A67" w:rsidRPr="003A1D64" w:rsidRDefault="007571F0" w:rsidP="001D54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930,468</w:t>
            </w:r>
          </w:p>
        </w:tc>
        <w:tc>
          <w:tcPr>
            <w:tcW w:w="1283" w:type="dxa"/>
            <w:vAlign w:val="bottom"/>
          </w:tcPr>
          <w:p w:rsidR="003D4A67" w:rsidRPr="003A1D64" w:rsidRDefault="003D4A67" w:rsidP="001D54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1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A1D64">
              <w:rPr>
                <w:rFonts w:ascii="Angsana New" w:hAnsi="Angsana New"/>
                <w:sz w:val="28"/>
                <w:szCs w:val="28"/>
              </w:rPr>
              <w:t>132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A1D64">
              <w:rPr>
                <w:rFonts w:ascii="Angsana New" w:hAnsi="Angsana New"/>
                <w:sz w:val="28"/>
                <w:szCs w:val="28"/>
              </w:rPr>
              <w:t>494</w:t>
            </w:r>
          </w:p>
        </w:tc>
        <w:tc>
          <w:tcPr>
            <w:tcW w:w="1282" w:type="dxa"/>
            <w:vAlign w:val="bottom"/>
          </w:tcPr>
          <w:p w:rsidR="003D4A67" w:rsidRPr="003A1D64" w:rsidRDefault="007571F0" w:rsidP="001D54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930,468</w:t>
            </w:r>
          </w:p>
        </w:tc>
        <w:tc>
          <w:tcPr>
            <w:tcW w:w="1283" w:type="dxa"/>
            <w:vAlign w:val="bottom"/>
          </w:tcPr>
          <w:p w:rsidR="003D4A67" w:rsidRPr="003A1D64" w:rsidRDefault="003D4A67" w:rsidP="001D54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1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A1D64">
              <w:rPr>
                <w:rFonts w:ascii="Angsana New" w:hAnsi="Angsana New"/>
                <w:sz w:val="28"/>
                <w:szCs w:val="28"/>
              </w:rPr>
              <w:t>114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A1D64">
              <w:rPr>
                <w:rFonts w:ascii="Angsana New" w:hAnsi="Angsana New"/>
                <w:sz w:val="28"/>
                <w:szCs w:val="28"/>
              </w:rPr>
              <w:t>383</w:t>
            </w:r>
          </w:p>
        </w:tc>
      </w:tr>
      <w:tr w:rsidR="003D4A67" w:rsidRPr="003A1D64" w:rsidTr="00957954">
        <w:tc>
          <w:tcPr>
            <w:tcW w:w="3960" w:type="dxa"/>
            <w:vAlign w:val="bottom"/>
          </w:tcPr>
          <w:p w:rsidR="003D4A67" w:rsidRPr="003A1D64" w:rsidRDefault="003D4A67" w:rsidP="001D54BC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3A1D6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82" w:type="dxa"/>
            <w:vAlign w:val="bottom"/>
          </w:tcPr>
          <w:p w:rsidR="003D4A67" w:rsidRPr="003A1D64" w:rsidRDefault="003D4A67" w:rsidP="001D54B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(30,593)</w:t>
            </w:r>
          </w:p>
        </w:tc>
        <w:tc>
          <w:tcPr>
            <w:tcW w:w="1283" w:type="dxa"/>
            <w:vAlign w:val="bottom"/>
          </w:tcPr>
          <w:p w:rsidR="003D4A67" w:rsidRPr="003A1D64" w:rsidRDefault="003D4A67" w:rsidP="001D54B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A1D64">
              <w:rPr>
                <w:rFonts w:ascii="Angsana New" w:hAnsi="Angsana New"/>
                <w:sz w:val="28"/>
                <w:szCs w:val="28"/>
              </w:rPr>
              <w:t>32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A1D64">
              <w:rPr>
                <w:rFonts w:ascii="Angsana New" w:hAnsi="Angsana New"/>
                <w:sz w:val="28"/>
                <w:szCs w:val="28"/>
              </w:rPr>
              <w:t>438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:rsidR="003D4A67" w:rsidRPr="003A1D64" w:rsidRDefault="003D4A67" w:rsidP="001D54B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(30,593)</w:t>
            </w:r>
          </w:p>
        </w:tc>
        <w:tc>
          <w:tcPr>
            <w:tcW w:w="1283" w:type="dxa"/>
            <w:vAlign w:val="bottom"/>
          </w:tcPr>
          <w:p w:rsidR="003D4A67" w:rsidRPr="003A1D64" w:rsidRDefault="003D4A67" w:rsidP="001D54B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A1D64">
              <w:rPr>
                <w:rFonts w:ascii="Angsana New" w:hAnsi="Angsana New"/>
                <w:sz w:val="28"/>
                <w:szCs w:val="28"/>
              </w:rPr>
              <w:t>32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A1D64">
              <w:rPr>
                <w:rFonts w:ascii="Angsana New" w:hAnsi="Angsana New"/>
                <w:sz w:val="28"/>
                <w:szCs w:val="28"/>
              </w:rPr>
              <w:t>438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3D4A67" w:rsidRPr="003A1D64" w:rsidTr="00957954">
        <w:tc>
          <w:tcPr>
            <w:tcW w:w="3960" w:type="dxa"/>
            <w:vAlign w:val="bottom"/>
          </w:tcPr>
          <w:p w:rsidR="003D4A67" w:rsidRPr="003A1D64" w:rsidRDefault="003D4A67" w:rsidP="001D54BC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3A1D64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3A1D64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:rsidR="003D4A67" w:rsidRPr="003A1D64" w:rsidRDefault="007571F0" w:rsidP="001D54B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899,875</w:t>
            </w:r>
          </w:p>
        </w:tc>
        <w:tc>
          <w:tcPr>
            <w:tcW w:w="1283" w:type="dxa"/>
            <w:vAlign w:val="bottom"/>
          </w:tcPr>
          <w:p w:rsidR="003D4A67" w:rsidRPr="003A1D64" w:rsidRDefault="003D4A67" w:rsidP="001D54B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1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A1D64">
              <w:rPr>
                <w:rFonts w:ascii="Angsana New" w:hAnsi="Angsana New"/>
                <w:sz w:val="28"/>
                <w:szCs w:val="28"/>
              </w:rPr>
              <w:t>100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A1D64">
              <w:rPr>
                <w:rFonts w:ascii="Angsana New" w:hAnsi="Angsana New"/>
                <w:sz w:val="28"/>
                <w:szCs w:val="28"/>
              </w:rPr>
              <w:t>056</w:t>
            </w:r>
          </w:p>
        </w:tc>
        <w:tc>
          <w:tcPr>
            <w:tcW w:w="1282" w:type="dxa"/>
            <w:vAlign w:val="bottom"/>
          </w:tcPr>
          <w:p w:rsidR="003D4A67" w:rsidRPr="003A1D64" w:rsidRDefault="007571F0" w:rsidP="001D54B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899,875</w:t>
            </w:r>
          </w:p>
        </w:tc>
        <w:tc>
          <w:tcPr>
            <w:tcW w:w="1283" w:type="dxa"/>
            <w:vAlign w:val="bottom"/>
          </w:tcPr>
          <w:p w:rsidR="003D4A67" w:rsidRPr="003A1D64" w:rsidRDefault="003D4A67" w:rsidP="001D54B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1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A1D64">
              <w:rPr>
                <w:rFonts w:ascii="Angsana New" w:hAnsi="Angsana New"/>
                <w:sz w:val="28"/>
                <w:szCs w:val="28"/>
              </w:rPr>
              <w:t>081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A1D64">
              <w:rPr>
                <w:rFonts w:ascii="Angsana New" w:hAnsi="Angsana New"/>
                <w:sz w:val="28"/>
                <w:szCs w:val="28"/>
              </w:rPr>
              <w:t>945</w:t>
            </w:r>
          </w:p>
        </w:tc>
      </w:tr>
      <w:tr w:rsidR="003D4A67" w:rsidRPr="003A1D64" w:rsidTr="00957954">
        <w:tc>
          <w:tcPr>
            <w:tcW w:w="3960" w:type="dxa"/>
            <w:vAlign w:val="bottom"/>
          </w:tcPr>
          <w:p w:rsidR="003D4A67" w:rsidRPr="003A1D64" w:rsidRDefault="003D4A67" w:rsidP="001D54BC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="001D54B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3A1D6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:rsidR="003D4A67" w:rsidRPr="003A1D64" w:rsidRDefault="007571F0" w:rsidP="001D54B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899,875</w:t>
            </w:r>
          </w:p>
        </w:tc>
        <w:tc>
          <w:tcPr>
            <w:tcW w:w="1283" w:type="dxa"/>
            <w:vAlign w:val="bottom"/>
          </w:tcPr>
          <w:p w:rsidR="003D4A67" w:rsidRPr="003A1D64" w:rsidRDefault="003D4A67" w:rsidP="001D54B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1,</w:t>
            </w:r>
            <w:r w:rsidR="0067623D" w:rsidRPr="003A1D64">
              <w:rPr>
                <w:rFonts w:ascii="Angsana New" w:hAnsi="Angsana New"/>
                <w:sz w:val="28"/>
                <w:szCs w:val="28"/>
              </w:rPr>
              <w:t>1</w:t>
            </w:r>
            <w:r w:rsidRPr="003A1D64">
              <w:rPr>
                <w:rFonts w:ascii="Angsana New" w:hAnsi="Angsana New"/>
                <w:sz w:val="28"/>
                <w:szCs w:val="28"/>
              </w:rPr>
              <w:t>00,056</w:t>
            </w:r>
          </w:p>
        </w:tc>
        <w:tc>
          <w:tcPr>
            <w:tcW w:w="1282" w:type="dxa"/>
            <w:vAlign w:val="bottom"/>
          </w:tcPr>
          <w:p w:rsidR="003D4A67" w:rsidRPr="003A1D64" w:rsidRDefault="007571F0" w:rsidP="001D54B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899,875</w:t>
            </w:r>
          </w:p>
        </w:tc>
        <w:tc>
          <w:tcPr>
            <w:tcW w:w="1283" w:type="dxa"/>
            <w:vAlign w:val="bottom"/>
          </w:tcPr>
          <w:p w:rsidR="003D4A67" w:rsidRPr="003A1D64" w:rsidRDefault="007571F0" w:rsidP="001D54B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1,081,945</w:t>
            </w:r>
          </w:p>
        </w:tc>
      </w:tr>
      <w:tr w:rsidR="003D4A67" w:rsidRPr="003A1D64" w:rsidTr="00126B63">
        <w:tc>
          <w:tcPr>
            <w:tcW w:w="3960" w:type="dxa"/>
            <w:vAlign w:val="bottom"/>
          </w:tcPr>
          <w:p w:rsidR="003D4A67" w:rsidRPr="003A1D64" w:rsidRDefault="003D4A67" w:rsidP="001D54BC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br w:type="page"/>
            </w:r>
            <w:r w:rsidRPr="003A1D64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82" w:type="dxa"/>
            <w:vAlign w:val="bottom"/>
          </w:tcPr>
          <w:p w:rsidR="003D4A67" w:rsidRPr="003A1D64" w:rsidRDefault="003D4A67" w:rsidP="001D54BC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3D4A67" w:rsidRPr="003A1D64" w:rsidRDefault="003D4A67" w:rsidP="001D54BC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:rsidR="003D4A67" w:rsidRPr="003A1D64" w:rsidRDefault="003D4A67" w:rsidP="001D54BC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3D4A67" w:rsidRPr="003A1D64" w:rsidRDefault="003D4A67" w:rsidP="001D54BC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C7777" w:rsidRPr="003A1D64" w:rsidTr="00126B63">
        <w:tc>
          <w:tcPr>
            <w:tcW w:w="3960" w:type="dxa"/>
            <w:vAlign w:val="bottom"/>
          </w:tcPr>
          <w:p w:rsidR="009C7777" w:rsidRPr="003A1D64" w:rsidRDefault="009C7777" w:rsidP="001D54BC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3A1D64">
              <w:rPr>
                <w:rFonts w:ascii="Angsana New" w:hAnsi="Angsana New"/>
                <w:sz w:val="28"/>
                <w:szCs w:val="28"/>
              </w:rPr>
              <w:t>-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:rsidR="009C7777" w:rsidRPr="003A1D64" w:rsidRDefault="009C7777" w:rsidP="001D54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:rsidR="009C7777" w:rsidRPr="003A1D64" w:rsidRDefault="009C7777" w:rsidP="001D54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5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A1D64">
              <w:rPr>
                <w:rFonts w:ascii="Angsana New" w:hAnsi="Angsana New"/>
                <w:sz w:val="28"/>
                <w:szCs w:val="28"/>
              </w:rPr>
              <w:t>130</w:t>
            </w:r>
          </w:p>
        </w:tc>
        <w:tc>
          <w:tcPr>
            <w:tcW w:w="1282" w:type="dxa"/>
            <w:vAlign w:val="bottom"/>
          </w:tcPr>
          <w:p w:rsidR="009C7777" w:rsidRPr="003A1D64" w:rsidRDefault="009C7777" w:rsidP="001D54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285</w:t>
            </w:r>
          </w:p>
        </w:tc>
        <w:tc>
          <w:tcPr>
            <w:tcW w:w="1283" w:type="dxa"/>
            <w:vAlign w:val="bottom"/>
          </w:tcPr>
          <w:p w:rsidR="009C7777" w:rsidRPr="003A1D64" w:rsidRDefault="009C7777" w:rsidP="001D54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12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A1D64">
              <w:rPr>
                <w:rFonts w:ascii="Angsana New" w:hAnsi="Angsana New"/>
                <w:sz w:val="28"/>
                <w:szCs w:val="28"/>
              </w:rPr>
              <w:t>646</w:t>
            </w:r>
          </w:p>
        </w:tc>
      </w:tr>
      <w:tr w:rsidR="009C7777" w:rsidRPr="003A1D64" w:rsidTr="00126B63">
        <w:tc>
          <w:tcPr>
            <w:tcW w:w="3960" w:type="dxa"/>
            <w:vAlign w:val="bottom"/>
          </w:tcPr>
          <w:p w:rsidR="009C7777" w:rsidRPr="003A1D64" w:rsidRDefault="009C7777" w:rsidP="001D54B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="001D54B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:rsidR="009C7777" w:rsidRPr="003A1D64" w:rsidRDefault="007571F0" w:rsidP="001D54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11,</w:t>
            </w:r>
            <w:r w:rsidR="00A30E62" w:rsidRPr="003A1D64">
              <w:rPr>
                <w:rFonts w:ascii="Angsana New" w:hAnsi="Angsana New"/>
                <w:sz w:val="28"/>
                <w:szCs w:val="28"/>
              </w:rPr>
              <w:t>728</w:t>
            </w:r>
          </w:p>
        </w:tc>
        <w:tc>
          <w:tcPr>
            <w:tcW w:w="1283" w:type="dxa"/>
            <w:vAlign w:val="bottom"/>
          </w:tcPr>
          <w:p w:rsidR="009C7777" w:rsidRPr="003A1D64" w:rsidRDefault="009C7777" w:rsidP="001D54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9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A1D64">
              <w:rPr>
                <w:rFonts w:ascii="Angsana New" w:hAnsi="Angsana New"/>
                <w:sz w:val="28"/>
                <w:szCs w:val="28"/>
              </w:rPr>
              <w:t>125</w:t>
            </w:r>
          </w:p>
        </w:tc>
        <w:tc>
          <w:tcPr>
            <w:tcW w:w="1282" w:type="dxa"/>
            <w:vAlign w:val="bottom"/>
          </w:tcPr>
          <w:p w:rsidR="009C7777" w:rsidRPr="003A1D64" w:rsidRDefault="007571F0" w:rsidP="001D54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11,326</w:t>
            </w:r>
          </w:p>
        </w:tc>
        <w:tc>
          <w:tcPr>
            <w:tcW w:w="1283" w:type="dxa"/>
            <w:vAlign w:val="bottom"/>
          </w:tcPr>
          <w:p w:rsidR="009C7777" w:rsidRPr="003A1D64" w:rsidRDefault="009C7777" w:rsidP="001D54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8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A1D64">
              <w:rPr>
                <w:rFonts w:ascii="Angsana New" w:hAnsi="Angsana New"/>
                <w:sz w:val="28"/>
                <w:szCs w:val="28"/>
              </w:rPr>
              <w:t>745</w:t>
            </w:r>
          </w:p>
        </w:tc>
      </w:tr>
      <w:tr w:rsidR="009C7777" w:rsidRPr="003A1D64" w:rsidTr="00126B63">
        <w:tc>
          <w:tcPr>
            <w:tcW w:w="3960" w:type="dxa"/>
            <w:vAlign w:val="bottom"/>
          </w:tcPr>
          <w:p w:rsidR="009C7777" w:rsidRPr="003A1D64" w:rsidRDefault="009C7777" w:rsidP="001D54B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82" w:type="dxa"/>
            <w:vAlign w:val="bottom"/>
          </w:tcPr>
          <w:p w:rsidR="009C7777" w:rsidRPr="003A1D64" w:rsidRDefault="009C7777" w:rsidP="001D54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182</w:t>
            </w:r>
          </w:p>
        </w:tc>
        <w:tc>
          <w:tcPr>
            <w:tcW w:w="1283" w:type="dxa"/>
            <w:vAlign w:val="bottom"/>
          </w:tcPr>
          <w:p w:rsidR="009C7777" w:rsidRPr="003A1D64" w:rsidRDefault="009C7777" w:rsidP="001D54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115</w:t>
            </w:r>
          </w:p>
        </w:tc>
        <w:tc>
          <w:tcPr>
            <w:tcW w:w="1282" w:type="dxa"/>
            <w:vAlign w:val="bottom"/>
          </w:tcPr>
          <w:p w:rsidR="009C7777" w:rsidRPr="003A1D64" w:rsidRDefault="009C7777" w:rsidP="001D54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267</w:t>
            </w:r>
          </w:p>
        </w:tc>
        <w:tc>
          <w:tcPr>
            <w:tcW w:w="1283" w:type="dxa"/>
            <w:vAlign w:val="bottom"/>
          </w:tcPr>
          <w:p w:rsidR="009C7777" w:rsidRPr="003A1D64" w:rsidRDefault="009C7777" w:rsidP="001D54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115</w:t>
            </w:r>
          </w:p>
        </w:tc>
      </w:tr>
      <w:tr w:rsidR="009C7777" w:rsidRPr="003A1D64" w:rsidTr="00126B63">
        <w:tc>
          <w:tcPr>
            <w:tcW w:w="3960" w:type="dxa"/>
            <w:vAlign w:val="bottom"/>
          </w:tcPr>
          <w:p w:rsidR="009C7777" w:rsidRPr="003A1D64" w:rsidRDefault="009C7777" w:rsidP="001D54B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82" w:type="dxa"/>
            <w:vAlign w:val="bottom"/>
          </w:tcPr>
          <w:p w:rsidR="009C7777" w:rsidRPr="003A1D64" w:rsidRDefault="009C7777" w:rsidP="001D54BC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17,</w:t>
            </w:r>
            <w:r w:rsidR="00A30E62" w:rsidRPr="003A1D64">
              <w:rPr>
                <w:rFonts w:ascii="Angsana New" w:hAnsi="Angsana New"/>
                <w:sz w:val="28"/>
                <w:szCs w:val="28"/>
              </w:rPr>
              <w:t>189</w:t>
            </w:r>
          </w:p>
        </w:tc>
        <w:tc>
          <w:tcPr>
            <w:tcW w:w="1283" w:type="dxa"/>
            <w:vAlign w:val="bottom"/>
          </w:tcPr>
          <w:p w:rsidR="009C7777" w:rsidRPr="003A1D64" w:rsidRDefault="009C7777" w:rsidP="001D54BC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8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A1D64">
              <w:rPr>
                <w:rFonts w:ascii="Angsana New" w:hAnsi="Angsana New"/>
                <w:sz w:val="28"/>
                <w:szCs w:val="28"/>
              </w:rPr>
              <w:t>851</w:t>
            </w:r>
          </w:p>
        </w:tc>
        <w:tc>
          <w:tcPr>
            <w:tcW w:w="1282" w:type="dxa"/>
            <w:vAlign w:val="bottom"/>
          </w:tcPr>
          <w:p w:rsidR="009C7777" w:rsidRPr="003A1D64" w:rsidRDefault="009C7777" w:rsidP="001D54BC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16,898</w:t>
            </w:r>
          </w:p>
        </w:tc>
        <w:tc>
          <w:tcPr>
            <w:tcW w:w="1283" w:type="dxa"/>
            <w:vAlign w:val="bottom"/>
          </w:tcPr>
          <w:p w:rsidR="009C7777" w:rsidRPr="003A1D64" w:rsidRDefault="009C7777" w:rsidP="001D54BC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8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A1D64">
              <w:rPr>
                <w:rFonts w:ascii="Angsana New" w:hAnsi="Angsana New"/>
                <w:sz w:val="28"/>
                <w:szCs w:val="28"/>
              </w:rPr>
              <w:t>634</w:t>
            </w:r>
          </w:p>
        </w:tc>
      </w:tr>
      <w:tr w:rsidR="009C7777" w:rsidRPr="003A1D64" w:rsidTr="00126B63">
        <w:tc>
          <w:tcPr>
            <w:tcW w:w="3960" w:type="dxa"/>
            <w:vAlign w:val="bottom"/>
          </w:tcPr>
          <w:p w:rsidR="009C7777" w:rsidRPr="003A1D64" w:rsidRDefault="009C7777" w:rsidP="001D54B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82" w:type="dxa"/>
            <w:vAlign w:val="bottom"/>
          </w:tcPr>
          <w:p w:rsidR="009C7777" w:rsidRPr="003A1D64" w:rsidRDefault="007571F0" w:rsidP="001D54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29,</w:t>
            </w:r>
            <w:r w:rsidR="00300E73" w:rsidRPr="003A1D64">
              <w:rPr>
                <w:rFonts w:ascii="Angsana New" w:hAnsi="Angsana New"/>
                <w:sz w:val="28"/>
                <w:szCs w:val="28"/>
              </w:rPr>
              <w:t>09</w:t>
            </w:r>
            <w:r w:rsidR="00A30E62" w:rsidRPr="003A1D64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83" w:type="dxa"/>
            <w:vAlign w:val="bottom"/>
          </w:tcPr>
          <w:p w:rsidR="009C7777" w:rsidRPr="003A1D64" w:rsidRDefault="009C7777" w:rsidP="001D54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23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A1D64">
              <w:rPr>
                <w:rFonts w:ascii="Angsana New" w:hAnsi="Angsana New"/>
                <w:sz w:val="28"/>
                <w:szCs w:val="28"/>
              </w:rPr>
              <w:t>221</w:t>
            </w:r>
          </w:p>
        </w:tc>
        <w:tc>
          <w:tcPr>
            <w:tcW w:w="1282" w:type="dxa"/>
            <w:vAlign w:val="bottom"/>
          </w:tcPr>
          <w:p w:rsidR="009C7777" w:rsidRPr="003A1D64" w:rsidRDefault="007571F0" w:rsidP="001D54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28,776</w:t>
            </w:r>
          </w:p>
        </w:tc>
        <w:tc>
          <w:tcPr>
            <w:tcW w:w="1283" w:type="dxa"/>
            <w:vAlign w:val="bottom"/>
          </w:tcPr>
          <w:p w:rsidR="009C7777" w:rsidRPr="003A1D64" w:rsidRDefault="009C7777" w:rsidP="001D54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30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A1D64">
              <w:rPr>
                <w:rFonts w:ascii="Angsana New" w:hAnsi="Angsana New"/>
                <w:sz w:val="28"/>
                <w:szCs w:val="28"/>
              </w:rPr>
              <w:t>140</w:t>
            </w:r>
          </w:p>
        </w:tc>
      </w:tr>
      <w:tr w:rsidR="009C7777" w:rsidRPr="003A1D64" w:rsidTr="00126B63">
        <w:tc>
          <w:tcPr>
            <w:tcW w:w="3960" w:type="dxa"/>
            <w:vAlign w:val="bottom"/>
          </w:tcPr>
          <w:p w:rsidR="009C7777" w:rsidRPr="003A1D64" w:rsidRDefault="009C7777" w:rsidP="001D54B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3A1D6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82" w:type="dxa"/>
            <w:vAlign w:val="bottom"/>
          </w:tcPr>
          <w:p w:rsidR="009C7777" w:rsidRPr="003A1D64" w:rsidRDefault="009C7777" w:rsidP="001D54B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(240)</w:t>
            </w:r>
          </w:p>
        </w:tc>
        <w:tc>
          <w:tcPr>
            <w:tcW w:w="1283" w:type="dxa"/>
            <w:vAlign w:val="bottom"/>
          </w:tcPr>
          <w:p w:rsidR="009C7777" w:rsidRPr="003A1D64" w:rsidRDefault="009C7777" w:rsidP="001D54B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A1D64">
              <w:rPr>
                <w:rFonts w:ascii="Angsana New" w:hAnsi="Angsana New"/>
                <w:sz w:val="28"/>
                <w:szCs w:val="28"/>
              </w:rPr>
              <w:t>5,832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:rsidR="009C7777" w:rsidRPr="003A1D64" w:rsidRDefault="009C7777" w:rsidP="001D54B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(240)</w:t>
            </w:r>
          </w:p>
        </w:tc>
        <w:tc>
          <w:tcPr>
            <w:tcW w:w="1283" w:type="dxa"/>
            <w:vAlign w:val="bottom"/>
          </w:tcPr>
          <w:p w:rsidR="009C7777" w:rsidRPr="003A1D64" w:rsidRDefault="009C7777" w:rsidP="001D54B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(5,832)</w:t>
            </w:r>
          </w:p>
        </w:tc>
      </w:tr>
      <w:tr w:rsidR="009C7777" w:rsidRPr="003A1D64" w:rsidTr="00126B63">
        <w:tc>
          <w:tcPr>
            <w:tcW w:w="3960" w:type="dxa"/>
            <w:vAlign w:val="bottom"/>
          </w:tcPr>
          <w:p w:rsidR="009C7777" w:rsidRPr="003A1D64" w:rsidRDefault="009C7777" w:rsidP="001D54B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  <w:r w:rsidRPr="003A1D6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D54B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3A1D6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:rsidR="009C7777" w:rsidRPr="003A1D64" w:rsidRDefault="007571F0" w:rsidP="001D54B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28,8</w:t>
            </w:r>
            <w:r w:rsidR="00300E73" w:rsidRPr="003A1D64">
              <w:rPr>
                <w:rFonts w:ascii="Angsana New" w:hAnsi="Angsana New"/>
                <w:sz w:val="28"/>
                <w:szCs w:val="28"/>
              </w:rPr>
              <w:t>5</w:t>
            </w:r>
            <w:r w:rsidR="00A30E62" w:rsidRPr="003A1D64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83" w:type="dxa"/>
            <w:vAlign w:val="bottom"/>
          </w:tcPr>
          <w:p w:rsidR="009C7777" w:rsidRPr="003A1D64" w:rsidRDefault="009C7777" w:rsidP="001D54B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17,389</w:t>
            </w:r>
          </w:p>
        </w:tc>
        <w:tc>
          <w:tcPr>
            <w:tcW w:w="1282" w:type="dxa"/>
            <w:vAlign w:val="bottom"/>
          </w:tcPr>
          <w:p w:rsidR="009C7777" w:rsidRPr="003A1D64" w:rsidRDefault="007571F0" w:rsidP="001D54B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28,536</w:t>
            </w:r>
          </w:p>
        </w:tc>
        <w:tc>
          <w:tcPr>
            <w:tcW w:w="1283" w:type="dxa"/>
            <w:vAlign w:val="bottom"/>
          </w:tcPr>
          <w:p w:rsidR="009C7777" w:rsidRPr="003A1D64" w:rsidRDefault="009C7777" w:rsidP="001D54B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24,308</w:t>
            </w:r>
          </w:p>
        </w:tc>
      </w:tr>
      <w:tr w:rsidR="009C7777" w:rsidRPr="003A1D64" w:rsidTr="00126B63">
        <w:tc>
          <w:tcPr>
            <w:tcW w:w="3960" w:type="dxa"/>
            <w:vAlign w:val="bottom"/>
          </w:tcPr>
          <w:p w:rsidR="009C7777" w:rsidRPr="003A1D64" w:rsidRDefault="009C7777" w:rsidP="001D54B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3A1D64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:rsidR="009C7777" w:rsidRPr="003A1D64" w:rsidRDefault="009C7777" w:rsidP="001D54B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928,7</w:t>
            </w:r>
            <w:r w:rsidR="00300E73" w:rsidRPr="003A1D64">
              <w:rPr>
                <w:rFonts w:ascii="Angsana New" w:hAnsi="Angsana New"/>
                <w:sz w:val="28"/>
                <w:szCs w:val="28"/>
              </w:rPr>
              <w:t>3</w:t>
            </w:r>
            <w:r w:rsidR="00A30E62" w:rsidRPr="003A1D6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83" w:type="dxa"/>
            <w:vAlign w:val="bottom"/>
          </w:tcPr>
          <w:p w:rsidR="009C7777" w:rsidRPr="003A1D64" w:rsidRDefault="009C7777" w:rsidP="001D54B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1,117,445</w:t>
            </w:r>
          </w:p>
        </w:tc>
        <w:tc>
          <w:tcPr>
            <w:tcW w:w="1282" w:type="dxa"/>
            <w:vAlign w:val="bottom"/>
          </w:tcPr>
          <w:p w:rsidR="009C7777" w:rsidRPr="003A1D64" w:rsidRDefault="009C7777" w:rsidP="001D54B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928,411</w:t>
            </w:r>
          </w:p>
        </w:tc>
        <w:tc>
          <w:tcPr>
            <w:tcW w:w="1283" w:type="dxa"/>
            <w:vAlign w:val="bottom"/>
          </w:tcPr>
          <w:p w:rsidR="009C7777" w:rsidRPr="003A1D64" w:rsidRDefault="007571F0" w:rsidP="001D54B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1,106,253</w:t>
            </w:r>
          </w:p>
        </w:tc>
      </w:tr>
    </w:tbl>
    <w:p w:rsidR="00D41DB3" w:rsidRPr="003A1D64" w:rsidRDefault="00D41DB3" w:rsidP="001D54B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  <w:cs/>
        </w:rPr>
        <w:t>ยอดคงเหลือของลูกหนี้ตามสัญญาก่อสร้างได้รวมลูกหนี้จากโครงการก่อสร้างหลายโครงการซึ่งเจ้าของ</w:t>
      </w:r>
      <w:r w:rsidRPr="003A1D64">
        <w:rPr>
          <w:rFonts w:ascii="Angsana New" w:hAnsi="Angsana New"/>
          <w:sz w:val="32"/>
          <w:szCs w:val="32"/>
        </w:rPr>
        <w:t xml:space="preserve"> </w:t>
      </w:r>
      <w:r w:rsidRPr="003A1D64">
        <w:rPr>
          <w:rFonts w:ascii="Angsana New" w:hAnsi="Angsana New"/>
          <w:spacing w:val="-2"/>
          <w:sz w:val="32"/>
          <w:szCs w:val="32"/>
          <w:cs/>
        </w:rPr>
        <w:t>โครงการกำลังประสบปัญหาทางด้านการเงินหรืออยู่ในระหว่างเจรจาเรียกร้องค่าเสียหายและได้ชะลอการจ่ายค่าก่อสร้างที่มีต่อบริษัทฯออกไป บริษัทฯ</w:t>
      </w:r>
      <w:r w:rsidRPr="003A1D64">
        <w:rPr>
          <w:rFonts w:ascii="Angsana New" w:hAnsi="Angsana New"/>
          <w:sz w:val="32"/>
          <w:szCs w:val="32"/>
          <w:cs/>
        </w:rPr>
        <w:t>ได้ดำเนินการทางกฎหมายกับเจ้าของโครงการดังกล่าวบางโครงการแล้ว</w:t>
      </w:r>
    </w:p>
    <w:p w:rsidR="00B171A4" w:rsidRPr="003A1D64" w:rsidRDefault="00B171A4" w:rsidP="00D74C8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  <w:cs/>
        </w:rPr>
        <w:t xml:space="preserve">บริษัทฯได้โอนสิทธิเรียกร้องในการรับเงินจากลูกหนี้ตามสัญญาก่อสร้างบางโครงการให้แก่ธนาคารหลายแห่งเพื่อค้ำประกันวงเงินสินเชื่อของบริษัทฯที่ได้รับจากธนาคารนั้น </w:t>
      </w:r>
    </w:p>
    <w:p w:rsidR="009C7777" w:rsidRPr="003A1D64" w:rsidRDefault="00D315B7" w:rsidP="00BA37C7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D315B7">
        <w:rPr>
          <w:rFonts w:ascii="Angsana New" w:hAnsi="Angsana New"/>
          <w:sz w:val="32"/>
          <w:szCs w:val="32"/>
          <w:cs/>
        </w:rPr>
        <w:lastRenderedPageBreak/>
        <w:t xml:space="preserve">ในเดือนตุลาคม </w:t>
      </w:r>
      <w:r w:rsidRPr="00D315B7">
        <w:rPr>
          <w:rFonts w:ascii="Angsana New" w:hAnsi="Angsana New"/>
          <w:sz w:val="32"/>
          <w:szCs w:val="32"/>
        </w:rPr>
        <w:t>2562</w:t>
      </w:r>
      <w:r w:rsidRPr="00D315B7">
        <w:rPr>
          <w:rFonts w:ascii="Angsana New" w:hAnsi="Angsana New" w:hint="cs"/>
          <w:sz w:val="32"/>
          <w:szCs w:val="32"/>
          <w:cs/>
        </w:rPr>
        <w:t xml:space="preserve"> บริษัทฯได้ทำบันทึกข้อตกลงกับลูกหนี้รายหนึ่งเพื่อกำหนดให้ลูกหนี้ชำระหนี้</w:t>
      </w:r>
      <w:r w:rsidR="00BA37C7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D315B7">
        <w:rPr>
          <w:rFonts w:ascii="Angsana New" w:hAnsi="Angsana New" w:hint="cs"/>
          <w:sz w:val="32"/>
          <w:szCs w:val="32"/>
          <w:cs/>
        </w:rPr>
        <w:t xml:space="preserve">ค่าก่อสร้างพร้อมดอกเบี้ย โดยลูกหนี้ได้โอนกรรมสิทธิในที่ดินเปล่าจำนวน </w:t>
      </w:r>
      <w:r w:rsidRPr="00D315B7">
        <w:rPr>
          <w:rFonts w:ascii="Angsana New" w:hAnsi="Angsana New"/>
          <w:sz w:val="32"/>
          <w:szCs w:val="32"/>
        </w:rPr>
        <w:t>2</w:t>
      </w:r>
      <w:r w:rsidRPr="00D315B7">
        <w:rPr>
          <w:rFonts w:ascii="Angsana New" w:hAnsi="Angsana New" w:hint="cs"/>
          <w:sz w:val="32"/>
          <w:szCs w:val="32"/>
          <w:cs/>
        </w:rPr>
        <w:t xml:space="preserve"> แปลง เพื่อชำระหนี้บางส่วนพร้อมดอกเบี้ย จำนวน </w:t>
      </w:r>
      <w:r w:rsidRPr="00D315B7">
        <w:rPr>
          <w:rFonts w:ascii="Angsana New" w:hAnsi="Angsana New"/>
          <w:sz w:val="32"/>
          <w:szCs w:val="32"/>
        </w:rPr>
        <w:t>50</w:t>
      </w:r>
      <w:r w:rsidRPr="00D315B7">
        <w:rPr>
          <w:rFonts w:ascii="Angsana New" w:hAnsi="Angsana New" w:hint="cs"/>
          <w:sz w:val="32"/>
          <w:szCs w:val="32"/>
          <w:cs/>
        </w:rPr>
        <w:t xml:space="preserve"> ล้านบาท อย่างไรก็ตาม บริษัทฯมีภาระให้สิทธิลูกหนี้ซื้อที่ดินดังกล่าวคืนได้</w:t>
      </w:r>
      <w:r w:rsidRPr="00EF20EE">
        <w:rPr>
          <w:rFonts w:ascii="Angsana New" w:hAnsi="Angsana New" w:hint="cs"/>
          <w:spacing w:val="-6"/>
          <w:sz w:val="32"/>
          <w:szCs w:val="32"/>
          <w:cs/>
        </w:rPr>
        <w:t xml:space="preserve">ภายในระยะเวลา </w:t>
      </w:r>
      <w:r w:rsidRPr="00EF20EE">
        <w:rPr>
          <w:rFonts w:ascii="Angsana New" w:hAnsi="Angsana New"/>
          <w:spacing w:val="-6"/>
          <w:sz w:val="32"/>
          <w:szCs w:val="32"/>
        </w:rPr>
        <w:t>2</w:t>
      </w:r>
      <w:r w:rsidRPr="00EF20EE">
        <w:rPr>
          <w:rFonts w:ascii="Angsana New" w:hAnsi="Angsana New" w:hint="cs"/>
          <w:spacing w:val="-6"/>
          <w:sz w:val="32"/>
          <w:szCs w:val="32"/>
          <w:cs/>
        </w:rPr>
        <w:t xml:space="preserve"> ปี คือภายในวันที่ </w:t>
      </w:r>
      <w:r w:rsidRPr="00EF20EE">
        <w:rPr>
          <w:rFonts w:ascii="Angsana New" w:hAnsi="Angsana New"/>
          <w:spacing w:val="-6"/>
          <w:sz w:val="32"/>
          <w:szCs w:val="32"/>
        </w:rPr>
        <w:t>25</w:t>
      </w:r>
      <w:r w:rsidRPr="00EF20EE">
        <w:rPr>
          <w:rFonts w:ascii="Angsana New" w:hAnsi="Angsana New" w:hint="cs"/>
          <w:spacing w:val="-6"/>
          <w:sz w:val="32"/>
          <w:szCs w:val="32"/>
          <w:cs/>
        </w:rPr>
        <w:t xml:space="preserve"> ตุลาคม </w:t>
      </w:r>
      <w:r w:rsidRPr="00EF20EE">
        <w:rPr>
          <w:rFonts w:ascii="Angsana New" w:hAnsi="Angsana New"/>
          <w:spacing w:val="-6"/>
          <w:sz w:val="32"/>
          <w:szCs w:val="32"/>
        </w:rPr>
        <w:t>2564</w:t>
      </w:r>
      <w:r w:rsidRPr="00EF20EE">
        <w:rPr>
          <w:rFonts w:ascii="Angsana New" w:hAnsi="Angsana New" w:hint="cs"/>
          <w:spacing w:val="-6"/>
          <w:sz w:val="32"/>
          <w:szCs w:val="32"/>
          <w:cs/>
        </w:rPr>
        <w:t xml:space="preserve"> ในราคา </w:t>
      </w:r>
      <w:r w:rsidRPr="00EF20EE">
        <w:rPr>
          <w:rFonts w:ascii="Angsana New" w:hAnsi="Angsana New"/>
          <w:spacing w:val="-6"/>
          <w:sz w:val="32"/>
          <w:szCs w:val="32"/>
        </w:rPr>
        <w:t>50</w:t>
      </w:r>
      <w:r w:rsidRPr="00EF20EE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 พร้อมดอกเบี้ยในอัตราร้อยละ </w:t>
      </w:r>
      <w:r w:rsidRPr="00EF20EE">
        <w:rPr>
          <w:rFonts w:ascii="Angsana New" w:hAnsi="Angsana New"/>
          <w:spacing w:val="-6"/>
          <w:sz w:val="32"/>
          <w:szCs w:val="32"/>
        </w:rPr>
        <w:t>5</w:t>
      </w:r>
      <w:r w:rsidRPr="00EF20E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BA37C7" w:rsidRPr="00EF20EE">
        <w:rPr>
          <w:rFonts w:ascii="Angsana New" w:hAnsi="Angsana New" w:hint="cs"/>
          <w:spacing w:val="-6"/>
          <w:sz w:val="32"/>
          <w:szCs w:val="32"/>
          <w:cs/>
        </w:rPr>
        <w:t>ต่อปี</w:t>
      </w:r>
      <w:r w:rsidRPr="00D315B7">
        <w:rPr>
          <w:rFonts w:ascii="Angsana New" w:hAnsi="Angsana New" w:hint="cs"/>
          <w:sz w:val="32"/>
          <w:szCs w:val="32"/>
          <w:cs/>
        </w:rPr>
        <w:t>ของต้นเงินดังกล่าว ดังนั้น บริษัทฯ จึงมิได้บันทึกที่ดินดังกล่าวเป็นสินทรัพย์ของบริษัทฯ</w:t>
      </w:r>
    </w:p>
    <w:p w:rsidR="009C7777" w:rsidRPr="003A1D64" w:rsidRDefault="009C7777" w:rsidP="00BA37C7">
      <w:pPr>
        <w:tabs>
          <w:tab w:val="left" w:pos="1440"/>
        </w:tabs>
        <w:spacing w:before="120" w:after="6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A1D64">
        <w:rPr>
          <w:rFonts w:ascii="Angsana New" w:hAnsi="Angsana New"/>
          <w:b/>
          <w:bCs/>
          <w:sz w:val="32"/>
          <w:szCs w:val="32"/>
        </w:rPr>
        <w:t>11.</w:t>
      </w:r>
      <w:r w:rsidRPr="003A1D64">
        <w:rPr>
          <w:rFonts w:ascii="Angsana New" w:hAnsi="Angsana New"/>
          <w:b/>
          <w:bCs/>
          <w:sz w:val="32"/>
          <w:szCs w:val="32"/>
        </w:rPr>
        <w:tab/>
      </w:r>
      <w:r w:rsidRPr="003A1D64">
        <w:rPr>
          <w:rFonts w:ascii="Angsana New" w:hAnsi="Angsana New"/>
          <w:b/>
          <w:bCs/>
          <w:sz w:val="32"/>
          <w:szCs w:val="32"/>
          <w:cs/>
        </w:rPr>
        <w:t>สินทรัพย์ที่เกิดจากสัญญา</w:t>
      </w:r>
      <w:r w:rsidRPr="003A1D64">
        <w:rPr>
          <w:rFonts w:ascii="Angsana New" w:hAnsi="Angsana New"/>
          <w:b/>
          <w:bCs/>
          <w:sz w:val="32"/>
          <w:szCs w:val="32"/>
        </w:rPr>
        <w:t>/</w:t>
      </w:r>
      <w:r w:rsidRPr="003A1D64">
        <w:rPr>
          <w:rFonts w:ascii="Angsana New" w:hAnsi="Angsana New"/>
          <w:b/>
          <w:bCs/>
          <w:sz w:val="32"/>
          <w:szCs w:val="32"/>
          <w:cs/>
        </w:rPr>
        <w:t>หนี้สินที่เกิดจากสัญญา</w:t>
      </w:r>
    </w:p>
    <w:p w:rsidR="009C7777" w:rsidRPr="003A1D64" w:rsidRDefault="009C7777" w:rsidP="00BA37C7">
      <w:pPr>
        <w:tabs>
          <w:tab w:val="left" w:pos="1440"/>
        </w:tabs>
        <w:spacing w:before="120" w:after="6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A1D64">
        <w:rPr>
          <w:rFonts w:ascii="Angsana New" w:hAnsi="Angsana New"/>
          <w:b/>
          <w:bCs/>
          <w:sz w:val="32"/>
          <w:szCs w:val="32"/>
        </w:rPr>
        <w:t>11.1</w:t>
      </w:r>
      <w:r w:rsidRPr="003A1D64">
        <w:rPr>
          <w:rFonts w:ascii="Angsana New" w:hAnsi="Angsana New"/>
          <w:b/>
          <w:bCs/>
          <w:sz w:val="32"/>
          <w:szCs w:val="32"/>
        </w:rPr>
        <w:tab/>
      </w:r>
      <w:r w:rsidRPr="003A1D64">
        <w:rPr>
          <w:rFonts w:ascii="Angsana New" w:hAnsi="Angsana New"/>
          <w:b/>
          <w:bCs/>
          <w:sz w:val="32"/>
          <w:szCs w:val="32"/>
          <w:cs/>
        </w:rPr>
        <w:t>ยอดคงเหลือตามสัญญา</w:t>
      </w:r>
    </w:p>
    <w:tbl>
      <w:tblPr>
        <w:tblW w:w="910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7"/>
        <w:gridCol w:w="1284"/>
        <w:gridCol w:w="1285"/>
        <w:gridCol w:w="1284"/>
        <w:gridCol w:w="1285"/>
      </w:tblGrid>
      <w:tr w:rsidR="009C7777" w:rsidRPr="003A1D64" w:rsidTr="009C7777">
        <w:tc>
          <w:tcPr>
            <w:tcW w:w="3967" w:type="dxa"/>
            <w:vAlign w:val="bottom"/>
          </w:tcPr>
          <w:p w:rsidR="009C7777" w:rsidRPr="003A1D64" w:rsidRDefault="009C7777" w:rsidP="00BA37C7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9" w:type="dxa"/>
            <w:gridSpan w:val="2"/>
          </w:tcPr>
          <w:p w:rsidR="009C7777" w:rsidRPr="003A1D64" w:rsidRDefault="009C7777" w:rsidP="00BA37C7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9" w:type="dxa"/>
            <w:gridSpan w:val="2"/>
          </w:tcPr>
          <w:p w:rsidR="009C7777" w:rsidRPr="003A1D64" w:rsidRDefault="009C7777" w:rsidP="00BA37C7">
            <w:pPr>
              <w:tabs>
                <w:tab w:val="decimal" w:pos="7740"/>
                <w:tab w:val="decimal" w:pos="8820"/>
              </w:tabs>
              <w:spacing w:line="40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(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3A1D6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A1D6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C7777" w:rsidRPr="003A1D64" w:rsidTr="009C7777">
        <w:tc>
          <w:tcPr>
            <w:tcW w:w="3967" w:type="dxa"/>
            <w:vAlign w:val="bottom"/>
          </w:tcPr>
          <w:p w:rsidR="009C7777" w:rsidRPr="003A1D64" w:rsidRDefault="009C7777" w:rsidP="00BA37C7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9" w:type="dxa"/>
            <w:gridSpan w:val="2"/>
          </w:tcPr>
          <w:p w:rsidR="009C7777" w:rsidRPr="003A1D64" w:rsidRDefault="009C7777" w:rsidP="00BA37C7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9" w:type="dxa"/>
            <w:gridSpan w:val="2"/>
          </w:tcPr>
          <w:p w:rsidR="009C7777" w:rsidRPr="003A1D64" w:rsidRDefault="009C7777" w:rsidP="00BA37C7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7777" w:rsidRPr="003A1D64" w:rsidTr="009C7777">
        <w:tc>
          <w:tcPr>
            <w:tcW w:w="3967" w:type="dxa"/>
            <w:vAlign w:val="bottom"/>
          </w:tcPr>
          <w:p w:rsidR="009C7777" w:rsidRPr="003A1D64" w:rsidRDefault="009C7777" w:rsidP="00BA37C7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:rsidR="009C7777" w:rsidRPr="003A1D64" w:rsidRDefault="009C7777" w:rsidP="00BA37C7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A1D64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85" w:type="dxa"/>
            <w:vAlign w:val="bottom"/>
          </w:tcPr>
          <w:p w:rsidR="009C7777" w:rsidRPr="003A1D64" w:rsidRDefault="009C7777" w:rsidP="00BA37C7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A1D64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284" w:type="dxa"/>
            <w:vAlign w:val="bottom"/>
          </w:tcPr>
          <w:p w:rsidR="009C7777" w:rsidRPr="003A1D64" w:rsidRDefault="009C7777" w:rsidP="00BA37C7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A1D64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85" w:type="dxa"/>
            <w:vAlign w:val="bottom"/>
          </w:tcPr>
          <w:p w:rsidR="009C7777" w:rsidRPr="003A1D64" w:rsidRDefault="009C7777" w:rsidP="00BA37C7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A1D64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9C7777" w:rsidRPr="003A1D64" w:rsidTr="009C7777">
        <w:tc>
          <w:tcPr>
            <w:tcW w:w="3967" w:type="dxa"/>
            <w:vAlign w:val="bottom"/>
          </w:tcPr>
          <w:p w:rsidR="009C7777" w:rsidRPr="003A1D64" w:rsidRDefault="009C7777" w:rsidP="00BA37C7">
            <w:pPr>
              <w:spacing w:line="400" w:lineRule="exact"/>
              <w:ind w:left="43"/>
              <w:rPr>
                <w:rFonts w:ascii="Angsana New" w:hAnsi="Angsana New"/>
                <w:sz w:val="30"/>
                <w:szCs w:val="30"/>
                <w:cs/>
              </w:rPr>
            </w:pPr>
            <w:r w:rsidRPr="003A1D64">
              <w:rPr>
                <w:rFonts w:ascii="Angsana New" w:hAnsi="Angsana New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284" w:type="dxa"/>
            <w:vAlign w:val="bottom"/>
          </w:tcPr>
          <w:p w:rsidR="009C7777" w:rsidRPr="003A1D64" w:rsidRDefault="009C7777" w:rsidP="00BA37C7">
            <w:pP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:rsidR="009C7777" w:rsidRPr="003A1D64" w:rsidRDefault="009C7777" w:rsidP="00BA37C7">
            <w:pP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  <w:vAlign w:val="bottom"/>
          </w:tcPr>
          <w:p w:rsidR="009C7777" w:rsidRPr="003A1D64" w:rsidRDefault="009C7777" w:rsidP="00BA37C7">
            <w:pP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:rsidR="009C7777" w:rsidRPr="003A1D64" w:rsidRDefault="009C7777" w:rsidP="00BA37C7">
            <w:pP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7777" w:rsidRPr="003A1D64" w:rsidTr="009C7777">
        <w:tc>
          <w:tcPr>
            <w:tcW w:w="3967" w:type="dxa"/>
            <w:vAlign w:val="bottom"/>
          </w:tcPr>
          <w:p w:rsidR="009C7777" w:rsidRPr="003A1D64" w:rsidRDefault="009C7777" w:rsidP="00BA37C7">
            <w:pPr>
              <w:spacing w:line="400" w:lineRule="exact"/>
              <w:ind w:left="43"/>
              <w:rPr>
                <w:rFonts w:ascii="Angsana New" w:hAnsi="Angsana New"/>
                <w:sz w:val="30"/>
                <w:szCs w:val="30"/>
                <w:cs/>
              </w:rPr>
            </w:pPr>
            <w:r w:rsidRPr="003A1D64">
              <w:rPr>
                <w:rFonts w:ascii="Angsana New" w:hAnsi="Angsana New"/>
                <w:sz w:val="30"/>
                <w:szCs w:val="30"/>
                <w:cs/>
              </w:rPr>
              <w:t xml:space="preserve">   รายได้ที่ยังไม่ได้เรียกเก็บ</w:t>
            </w:r>
          </w:p>
        </w:tc>
        <w:tc>
          <w:tcPr>
            <w:tcW w:w="1284" w:type="dxa"/>
            <w:vAlign w:val="bottom"/>
          </w:tcPr>
          <w:p w:rsidR="009C7777" w:rsidRPr="003A1D64" w:rsidRDefault="009C7777" w:rsidP="00BA37C7">
            <w:pP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A1D64">
              <w:rPr>
                <w:rFonts w:ascii="Angsana New" w:hAnsi="Angsana New"/>
                <w:sz w:val="30"/>
                <w:szCs w:val="30"/>
              </w:rPr>
              <w:t>2,064,315</w:t>
            </w:r>
          </w:p>
        </w:tc>
        <w:tc>
          <w:tcPr>
            <w:tcW w:w="1285" w:type="dxa"/>
            <w:vAlign w:val="bottom"/>
          </w:tcPr>
          <w:p w:rsidR="009C7777" w:rsidRPr="003A1D64" w:rsidRDefault="009C7777" w:rsidP="00BA37C7">
            <w:pP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A1D64">
              <w:rPr>
                <w:rFonts w:ascii="Angsana New" w:hAnsi="Angsana New"/>
                <w:sz w:val="30"/>
                <w:szCs w:val="30"/>
              </w:rPr>
              <w:t>1,431,407</w:t>
            </w:r>
          </w:p>
        </w:tc>
        <w:tc>
          <w:tcPr>
            <w:tcW w:w="1284" w:type="dxa"/>
            <w:vAlign w:val="bottom"/>
          </w:tcPr>
          <w:p w:rsidR="009C7777" w:rsidRPr="003A1D64" w:rsidRDefault="009C7777" w:rsidP="00BA37C7">
            <w:pP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A1D64">
              <w:rPr>
                <w:rFonts w:ascii="Angsana New" w:hAnsi="Angsana New"/>
                <w:sz w:val="30"/>
                <w:szCs w:val="30"/>
              </w:rPr>
              <w:t>2,062,786</w:t>
            </w:r>
          </w:p>
        </w:tc>
        <w:tc>
          <w:tcPr>
            <w:tcW w:w="1285" w:type="dxa"/>
            <w:vAlign w:val="bottom"/>
          </w:tcPr>
          <w:p w:rsidR="009C7777" w:rsidRPr="003A1D64" w:rsidRDefault="009C7777" w:rsidP="00BA37C7">
            <w:pP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A1D64">
              <w:rPr>
                <w:rFonts w:ascii="Angsana New" w:hAnsi="Angsana New"/>
                <w:sz w:val="30"/>
                <w:szCs w:val="30"/>
              </w:rPr>
              <w:t>1,431,407</w:t>
            </w:r>
          </w:p>
        </w:tc>
      </w:tr>
      <w:tr w:rsidR="009C7777" w:rsidRPr="003A1D64" w:rsidTr="009C7777">
        <w:tc>
          <w:tcPr>
            <w:tcW w:w="3967" w:type="dxa"/>
            <w:vAlign w:val="bottom"/>
          </w:tcPr>
          <w:p w:rsidR="009C7777" w:rsidRPr="003A1D64" w:rsidRDefault="009C7777" w:rsidP="00BA37C7">
            <w:pPr>
              <w:spacing w:line="400" w:lineRule="exact"/>
              <w:ind w:left="43"/>
              <w:rPr>
                <w:rFonts w:ascii="Angsana New" w:hAnsi="Angsana New"/>
                <w:sz w:val="30"/>
                <w:szCs w:val="30"/>
                <w:cs/>
              </w:rPr>
            </w:pPr>
            <w:r w:rsidRPr="003A1D64">
              <w:rPr>
                <w:rFonts w:ascii="Angsana New" w:hAnsi="Angsana New"/>
                <w:sz w:val="30"/>
                <w:szCs w:val="30"/>
                <w:cs/>
              </w:rPr>
              <w:t xml:space="preserve">   เงินประกันผลงานค้างรับ</w:t>
            </w:r>
          </w:p>
        </w:tc>
        <w:tc>
          <w:tcPr>
            <w:tcW w:w="1284" w:type="dxa"/>
            <w:vAlign w:val="bottom"/>
          </w:tcPr>
          <w:p w:rsidR="009C7777" w:rsidRPr="003A1D64" w:rsidRDefault="009C7777" w:rsidP="00BA37C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A1D64">
              <w:rPr>
                <w:rFonts w:ascii="Angsana New" w:hAnsi="Angsana New"/>
                <w:sz w:val="30"/>
                <w:szCs w:val="30"/>
              </w:rPr>
              <w:t>476,351</w:t>
            </w:r>
          </w:p>
        </w:tc>
        <w:tc>
          <w:tcPr>
            <w:tcW w:w="1285" w:type="dxa"/>
            <w:vAlign w:val="bottom"/>
          </w:tcPr>
          <w:p w:rsidR="009C7777" w:rsidRPr="003A1D64" w:rsidRDefault="009C7777" w:rsidP="00BA37C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A1D64">
              <w:rPr>
                <w:rFonts w:ascii="Angsana New" w:hAnsi="Angsana New"/>
                <w:sz w:val="30"/>
                <w:szCs w:val="30"/>
              </w:rPr>
              <w:t>570,097</w:t>
            </w:r>
          </w:p>
        </w:tc>
        <w:tc>
          <w:tcPr>
            <w:tcW w:w="1284" w:type="dxa"/>
            <w:vAlign w:val="bottom"/>
          </w:tcPr>
          <w:p w:rsidR="009C7777" w:rsidRPr="003A1D64" w:rsidRDefault="009C7777" w:rsidP="00BA37C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A1D64">
              <w:rPr>
                <w:rFonts w:ascii="Angsana New" w:hAnsi="Angsana New"/>
                <w:sz w:val="30"/>
                <w:szCs w:val="30"/>
              </w:rPr>
              <w:t>476,178</w:t>
            </w:r>
          </w:p>
        </w:tc>
        <w:tc>
          <w:tcPr>
            <w:tcW w:w="1285" w:type="dxa"/>
            <w:vAlign w:val="bottom"/>
          </w:tcPr>
          <w:p w:rsidR="009C7777" w:rsidRPr="003A1D64" w:rsidRDefault="009C7777" w:rsidP="00BA37C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A1D64">
              <w:rPr>
                <w:rFonts w:ascii="Angsana New" w:hAnsi="Angsana New"/>
                <w:sz w:val="30"/>
                <w:szCs w:val="30"/>
              </w:rPr>
              <w:t>561,294</w:t>
            </w:r>
          </w:p>
        </w:tc>
      </w:tr>
      <w:tr w:rsidR="009C7777" w:rsidRPr="003A1D64" w:rsidTr="009C7777">
        <w:tc>
          <w:tcPr>
            <w:tcW w:w="3967" w:type="dxa"/>
            <w:vAlign w:val="bottom"/>
          </w:tcPr>
          <w:p w:rsidR="009C7777" w:rsidRPr="003A1D64" w:rsidRDefault="009C7777" w:rsidP="00BA37C7">
            <w:pPr>
              <w:spacing w:line="400" w:lineRule="exact"/>
              <w:ind w:left="43"/>
              <w:rPr>
                <w:rFonts w:ascii="Angsana New" w:hAnsi="Angsana New"/>
                <w:sz w:val="30"/>
                <w:szCs w:val="30"/>
                <w:cs/>
              </w:rPr>
            </w:pPr>
            <w:r w:rsidRPr="003A1D64">
              <w:rPr>
                <w:rFonts w:ascii="Angsana New" w:hAnsi="Angsana New"/>
                <w:sz w:val="30"/>
                <w:szCs w:val="30"/>
                <w:cs/>
              </w:rPr>
              <w:t xml:space="preserve">รวมสินทรัพย์ที่เกิดจากสัญญา </w:t>
            </w:r>
          </w:p>
        </w:tc>
        <w:tc>
          <w:tcPr>
            <w:tcW w:w="1284" w:type="dxa"/>
            <w:vAlign w:val="bottom"/>
          </w:tcPr>
          <w:p w:rsidR="009C7777" w:rsidRPr="003A1D64" w:rsidRDefault="009C7777" w:rsidP="00BA37C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3A1D64">
              <w:rPr>
                <w:rFonts w:ascii="Angsana New" w:hAnsi="Angsana New"/>
                <w:sz w:val="30"/>
                <w:szCs w:val="30"/>
              </w:rPr>
              <w:t>2,540,666</w:t>
            </w:r>
          </w:p>
        </w:tc>
        <w:tc>
          <w:tcPr>
            <w:tcW w:w="1285" w:type="dxa"/>
            <w:vAlign w:val="bottom"/>
          </w:tcPr>
          <w:p w:rsidR="009C7777" w:rsidRPr="003A1D64" w:rsidRDefault="009C7777" w:rsidP="00BA37C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3A1D64">
              <w:rPr>
                <w:rFonts w:ascii="Angsana New" w:hAnsi="Angsana New"/>
                <w:sz w:val="30"/>
                <w:szCs w:val="30"/>
              </w:rPr>
              <w:t>2,001,504</w:t>
            </w:r>
          </w:p>
        </w:tc>
        <w:tc>
          <w:tcPr>
            <w:tcW w:w="1284" w:type="dxa"/>
            <w:vAlign w:val="bottom"/>
          </w:tcPr>
          <w:p w:rsidR="009C7777" w:rsidRPr="003A1D64" w:rsidRDefault="009C7777" w:rsidP="00BA37C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3A1D64">
              <w:rPr>
                <w:rFonts w:ascii="Angsana New" w:hAnsi="Angsana New"/>
                <w:sz w:val="30"/>
                <w:szCs w:val="30"/>
              </w:rPr>
              <w:t>2,538,964</w:t>
            </w:r>
          </w:p>
        </w:tc>
        <w:tc>
          <w:tcPr>
            <w:tcW w:w="1285" w:type="dxa"/>
            <w:vAlign w:val="bottom"/>
          </w:tcPr>
          <w:p w:rsidR="009C7777" w:rsidRPr="003A1D64" w:rsidRDefault="009C7777" w:rsidP="00BA37C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3A1D64">
              <w:rPr>
                <w:rFonts w:ascii="Angsana New" w:hAnsi="Angsana New"/>
                <w:sz w:val="30"/>
                <w:szCs w:val="30"/>
              </w:rPr>
              <w:t>1,992,701</w:t>
            </w:r>
          </w:p>
        </w:tc>
      </w:tr>
      <w:tr w:rsidR="009C7777" w:rsidRPr="003A1D64" w:rsidTr="009C7777">
        <w:tc>
          <w:tcPr>
            <w:tcW w:w="3967" w:type="dxa"/>
            <w:vAlign w:val="bottom"/>
          </w:tcPr>
          <w:p w:rsidR="009C7777" w:rsidRPr="003A1D64" w:rsidRDefault="009C7777" w:rsidP="00BA37C7">
            <w:pPr>
              <w:spacing w:line="400" w:lineRule="exact"/>
              <w:ind w:left="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4" w:type="dxa"/>
            <w:vAlign w:val="bottom"/>
          </w:tcPr>
          <w:p w:rsidR="009C7777" w:rsidRPr="003A1D64" w:rsidRDefault="009C7777" w:rsidP="00BA37C7">
            <w:pP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:rsidR="009C7777" w:rsidRPr="003A1D64" w:rsidRDefault="009C7777" w:rsidP="00BA37C7">
            <w:pP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  <w:vAlign w:val="bottom"/>
          </w:tcPr>
          <w:p w:rsidR="009C7777" w:rsidRPr="003A1D64" w:rsidRDefault="009C7777" w:rsidP="00BA37C7">
            <w:pP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:rsidR="009C7777" w:rsidRPr="003A1D64" w:rsidRDefault="009C7777" w:rsidP="00BA37C7">
            <w:pP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7777" w:rsidRPr="003A1D64" w:rsidTr="009C7777">
        <w:tc>
          <w:tcPr>
            <w:tcW w:w="3967" w:type="dxa"/>
            <w:vAlign w:val="bottom"/>
          </w:tcPr>
          <w:p w:rsidR="009C7777" w:rsidRPr="003A1D64" w:rsidRDefault="009C7777" w:rsidP="00BA37C7">
            <w:pPr>
              <w:spacing w:line="400" w:lineRule="exact"/>
              <w:ind w:left="43"/>
              <w:rPr>
                <w:rFonts w:ascii="Angsana New" w:hAnsi="Angsana New"/>
                <w:sz w:val="30"/>
                <w:szCs w:val="30"/>
                <w:cs/>
              </w:rPr>
            </w:pPr>
            <w:r w:rsidRPr="003A1D64">
              <w:rPr>
                <w:rFonts w:ascii="Angsana New" w:hAnsi="Angsana New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284" w:type="dxa"/>
            <w:vAlign w:val="bottom"/>
          </w:tcPr>
          <w:p w:rsidR="009C7777" w:rsidRPr="003A1D64" w:rsidRDefault="009C7777" w:rsidP="00BA37C7">
            <w:pP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:rsidR="009C7777" w:rsidRPr="003A1D64" w:rsidRDefault="009C7777" w:rsidP="00BA37C7">
            <w:pP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  <w:vAlign w:val="bottom"/>
          </w:tcPr>
          <w:p w:rsidR="009C7777" w:rsidRPr="003A1D64" w:rsidRDefault="009C7777" w:rsidP="00BA37C7">
            <w:pP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:rsidR="009C7777" w:rsidRPr="003A1D64" w:rsidRDefault="009C7777" w:rsidP="00BA37C7">
            <w:pP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7777" w:rsidRPr="003A1D64" w:rsidTr="009C7777">
        <w:tc>
          <w:tcPr>
            <w:tcW w:w="3967" w:type="dxa"/>
            <w:vAlign w:val="bottom"/>
          </w:tcPr>
          <w:p w:rsidR="009C7777" w:rsidRPr="003A1D64" w:rsidRDefault="009C7777" w:rsidP="00BA37C7">
            <w:pPr>
              <w:spacing w:line="400" w:lineRule="exact"/>
              <w:ind w:left="43"/>
              <w:rPr>
                <w:rFonts w:ascii="Angsana New" w:hAnsi="Angsana New"/>
                <w:sz w:val="30"/>
                <w:szCs w:val="30"/>
                <w:cs/>
              </w:rPr>
            </w:pPr>
            <w:r w:rsidRPr="003A1D64">
              <w:rPr>
                <w:rFonts w:ascii="Angsana New" w:hAnsi="Angsana New"/>
                <w:sz w:val="30"/>
                <w:szCs w:val="30"/>
                <w:cs/>
              </w:rPr>
              <w:t xml:space="preserve">   รายได้ค่าก่อสร้างรับล่วงหน้า</w:t>
            </w:r>
          </w:p>
        </w:tc>
        <w:tc>
          <w:tcPr>
            <w:tcW w:w="1284" w:type="dxa"/>
            <w:vAlign w:val="bottom"/>
          </w:tcPr>
          <w:p w:rsidR="009C7777" w:rsidRPr="003A1D64" w:rsidRDefault="009C7777" w:rsidP="00BA37C7">
            <w:pP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A1D64">
              <w:rPr>
                <w:rFonts w:ascii="Angsana New" w:hAnsi="Angsana New"/>
                <w:sz w:val="30"/>
                <w:szCs w:val="30"/>
              </w:rPr>
              <w:t>52,531</w:t>
            </w:r>
          </w:p>
        </w:tc>
        <w:tc>
          <w:tcPr>
            <w:tcW w:w="1285" w:type="dxa"/>
            <w:vAlign w:val="bottom"/>
          </w:tcPr>
          <w:p w:rsidR="009C7777" w:rsidRPr="003A1D64" w:rsidRDefault="009C7777" w:rsidP="00BA37C7">
            <w:pP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A1D64">
              <w:rPr>
                <w:rFonts w:ascii="Angsana New" w:hAnsi="Angsana New"/>
                <w:sz w:val="30"/>
                <w:szCs w:val="30"/>
              </w:rPr>
              <w:t>62,438</w:t>
            </w:r>
          </w:p>
        </w:tc>
        <w:tc>
          <w:tcPr>
            <w:tcW w:w="1284" w:type="dxa"/>
            <w:vAlign w:val="bottom"/>
          </w:tcPr>
          <w:p w:rsidR="009C7777" w:rsidRPr="003A1D64" w:rsidRDefault="009C7777" w:rsidP="00BA37C7">
            <w:pP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A1D64">
              <w:rPr>
                <w:rFonts w:ascii="Angsana New" w:hAnsi="Angsana New"/>
                <w:sz w:val="30"/>
                <w:szCs w:val="30"/>
              </w:rPr>
              <w:t>52,531</w:t>
            </w:r>
          </w:p>
        </w:tc>
        <w:tc>
          <w:tcPr>
            <w:tcW w:w="1285" w:type="dxa"/>
            <w:vAlign w:val="bottom"/>
          </w:tcPr>
          <w:p w:rsidR="009C7777" w:rsidRPr="003A1D64" w:rsidRDefault="009C7777" w:rsidP="00BA37C7">
            <w:pP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A1D64">
              <w:rPr>
                <w:rFonts w:ascii="Angsana New" w:hAnsi="Angsana New"/>
                <w:sz w:val="30"/>
                <w:szCs w:val="30"/>
              </w:rPr>
              <w:t>62,438</w:t>
            </w:r>
          </w:p>
        </w:tc>
      </w:tr>
      <w:tr w:rsidR="009C7777" w:rsidRPr="003A1D64" w:rsidTr="009C7777">
        <w:tc>
          <w:tcPr>
            <w:tcW w:w="3967" w:type="dxa"/>
            <w:vAlign w:val="bottom"/>
          </w:tcPr>
          <w:p w:rsidR="009C7777" w:rsidRPr="003A1D64" w:rsidRDefault="009C7777" w:rsidP="00BA37C7">
            <w:pPr>
              <w:spacing w:line="400" w:lineRule="exact"/>
              <w:ind w:left="43"/>
              <w:rPr>
                <w:rFonts w:ascii="Angsana New" w:hAnsi="Angsana New"/>
                <w:sz w:val="30"/>
                <w:szCs w:val="30"/>
                <w:cs/>
              </w:rPr>
            </w:pPr>
            <w:r w:rsidRPr="003A1D64">
              <w:rPr>
                <w:rFonts w:ascii="Angsana New" w:hAnsi="Angsana New"/>
                <w:sz w:val="30"/>
                <w:szCs w:val="30"/>
                <w:cs/>
              </w:rPr>
              <w:t xml:space="preserve">   เงินรับล่วงหน้าจากผู้ว่าจ้าง</w:t>
            </w:r>
          </w:p>
        </w:tc>
        <w:tc>
          <w:tcPr>
            <w:tcW w:w="1284" w:type="dxa"/>
            <w:vAlign w:val="bottom"/>
          </w:tcPr>
          <w:p w:rsidR="009C7777" w:rsidRPr="003A1D64" w:rsidRDefault="009C7777" w:rsidP="00BA37C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A1D64">
              <w:rPr>
                <w:rFonts w:ascii="Angsana New" w:hAnsi="Angsana New"/>
                <w:sz w:val="30"/>
                <w:szCs w:val="30"/>
              </w:rPr>
              <w:t>1,494,14</w:t>
            </w:r>
            <w:r w:rsidR="00D8591D" w:rsidRPr="003A1D64">
              <w:rPr>
                <w:rFonts w:ascii="Angsana New" w:hAnsi="Angsana New"/>
                <w:sz w:val="30"/>
                <w:szCs w:val="30"/>
                <w:cs/>
              </w:rPr>
              <w:t>4</w:t>
            </w:r>
          </w:p>
        </w:tc>
        <w:tc>
          <w:tcPr>
            <w:tcW w:w="1285" w:type="dxa"/>
            <w:vAlign w:val="bottom"/>
          </w:tcPr>
          <w:p w:rsidR="009C7777" w:rsidRPr="003A1D64" w:rsidRDefault="009C7777" w:rsidP="00BA37C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A1D64">
              <w:rPr>
                <w:rFonts w:ascii="Angsana New" w:hAnsi="Angsana New"/>
                <w:sz w:val="30"/>
                <w:szCs w:val="30"/>
              </w:rPr>
              <w:t>1,339,293</w:t>
            </w:r>
          </w:p>
        </w:tc>
        <w:tc>
          <w:tcPr>
            <w:tcW w:w="1284" w:type="dxa"/>
            <w:vAlign w:val="bottom"/>
          </w:tcPr>
          <w:p w:rsidR="009C7777" w:rsidRPr="003A1D64" w:rsidRDefault="009C7777" w:rsidP="00BA37C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A1D64">
              <w:rPr>
                <w:rFonts w:ascii="Angsana New" w:hAnsi="Angsana New"/>
                <w:sz w:val="30"/>
                <w:szCs w:val="30"/>
              </w:rPr>
              <w:t>1,492,053</w:t>
            </w:r>
          </w:p>
        </w:tc>
        <w:tc>
          <w:tcPr>
            <w:tcW w:w="1285" w:type="dxa"/>
            <w:vAlign w:val="bottom"/>
          </w:tcPr>
          <w:p w:rsidR="009C7777" w:rsidRPr="003A1D64" w:rsidRDefault="009C7777" w:rsidP="00BA37C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A1D64">
              <w:rPr>
                <w:rFonts w:ascii="Angsana New" w:hAnsi="Angsana New"/>
                <w:sz w:val="30"/>
                <w:szCs w:val="30"/>
              </w:rPr>
              <w:t>1,339,293</w:t>
            </w:r>
          </w:p>
        </w:tc>
      </w:tr>
      <w:tr w:rsidR="009C7777" w:rsidRPr="003A1D64" w:rsidTr="009C7777">
        <w:tc>
          <w:tcPr>
            <w:tcW w:w="3967" w:type="dxa"/>
            <w:vAlign w:val="bottom"/>
          </w:tcPr>
          <w:p w:rsidR="009C7777" w:rsidRPr="003A1D64" w:rsidRDefault="009C7777" w:rsidP="00BA37C7">
            <w:pPr>
              <w:spacing w:line="400" w:lineRule="exact"/>
              <w:ind w:left="43"/>
              <w:rPr>
                <w:rFonts w:ascii="Angsana New" w:hAnsi="Angsana New"/>
                <w:sz w:val="30"/>
                <w:szCs w:val="30"/>
                <w:cs/>
              </w:rPr>
            </w:pPr>
            <w:r w:rsidRPr="003A1D64">
              <w:rPr>
                <w:rFonts w:ascii="Angsana New" w:hAnsi="Angsana New"/>
                <w:sz w:val="30"/>
                <w:szCs w:val="30"/>
                <w:cs/>
              </w:rPr>
              <w:t>รวมหนี้สินที่เกิดจากสัญญา</w:t>
            </w:r>
          </w:p>
        </w:tc>
        <w:tc>
          <w:tcPr>
            <w:tcW w:w="1284" w:type="dxa"/>
            <w:vAlign w:val="bottom"/>
          </w:tcPr>
          <w:p w:rsidR="009C7777" w:rsidRPr="003A1D64" w:rsidRDefault="009C7777" w:rsidP="00BA37C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3A1D64">
              <w:rPr>
                <w:rFonts w:ascii="Angsana New" w:hAnsi="Angsana New"/>
                <w:sz w:val="30"/>
                <w:szCs w:val="30"/>
              </w:rPr>
              <w:t>1,546,67</w:t>
            </w:r>
            <w:r w:rsidR="00D8591D" w:rsidRPr="003A1D64">
              <w:rPr>
                <w:rFonts w:ascii="Angsana New" w:hAnsi="Angsana New"/>
                <w:sz w:val="30"/>
                <w:szCs w:val="30"/>
                <w:cs/>
              </w:rPr>
              <w:t>5</w:t>
            </w:r>
          </w:p>
        </w:tc>
        <w:tc>
          <w:tcPr>
            <w:tcW w:w="1285" w:type="dxa"/>
            <w:vAlign w:val="bottom"/>
          </w:tcPr>
          <w:p w:rsidR="009C7777" w:rsidRPr="003A1D64" w:rsidRDefault="009C7777" w:rsidP="00BA37C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3A1D64">
              <w:rPr>
                <w:rFonts w:ascii="Angsana New" w:hAnsi="Angsana New"/>
                <w:sz w:val="30"/>
                <w:szCs w:val="30"/>
              </w:rPr>
              <w:t>1,401,731</w:t>
            </w:r>
          </w:p>
        </w:tc>
        <w:tc>
          <w:tcPr>
            <w:tcW w:w="1284" w:type="dxa"/>
            <w:vAlign w:val="bottom"/>
          </w:tcPr>
          <w:p w:rsidR="009C7777" w:rsidRPr="003A1D64" w:rsidRDefault="009C7777" w:rsidP="00BA37C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3A1D64">
              <w:rPr>
                <w:rFonts w:ascii="Angsana New" w:hAnsi="Angsana New"/>
                <w:sz w:val="30"/>
                <w:szCs w:val="30"/>
              </w:rPr>
              <w:t>1,544,584</w:t>
            </w:r>
          </w:p>
        </w:tc>
        <w:tc>
          <w:tcPr>
            <w:tcW w:w="1285" w:type="dxa"/>
            <w:vAlign w:val="bottom"/>
          </w:tcPr>
          <w:p w:rsidR="009C7777" w:rsidRPr="003A1D64" w:rsidRDefault="009C7777" w:rsidP="00BA37C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3A1D64">
              <w:rPr>
                <w:rFonts w:ascii="Angsana New" w:hAnsi="Angsana New"/>
                <w:sz w:val="30"/>
                <w:szCs w:val="30"/>
              </w:rPr>
              <w:t>1,401,731</w:t>
            </w:r>
          </w:p>
        </w:tc>
      </w:tr>
    </w:tbl>
    <w:p w:rsidR="009C7777" w:rsidRPr="003A1D64" w:rsidRDefault="009C7777" w:rsidP="00BA37C7">
      <w:pPr>
        <w:tabs>
          <w:tab w:val="left" w:pos="1440"/>
        </w:tabs>
        <w:spacing w:before="24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A1D64">
        <w:rPr>
          <w:rFonts w:ascii="Angsana New" w:hAnsi="Angsana New"/>
          <w:b/>
          <w:bCs/>
          <w:sz w:val="32"/>
          <w:szCs w:val="32"/>
        </w:rPr>
        <w:t>11.</w:t>
      </w:r>
      <w:r w:rsidR="00C90728" w:rsidRPr="003A1D64">
        <w:rPr>
          <w:rFonts w:ascii="Angsana New" w:hAnsi="Angsana New"/>
          <w:b/>
          <w:bCs/>
          <w:sz w:val="32"/>
          <w:szCs w:val="32"/>
        </w:rPr>
        <w:t>2</w:t>
      </w:r>
      <w:r w:rsidRPr="003A1D64">
        <w:rPr>
          <w:rFonts w:ascii="Angsana New" w:hAnsi="Angsana New"/>
          <w:b/>
          <w:bCs/>
          <w:sz w:val="32"/>
          <w:szCs w:val="32"/>
        </w:rPr>
        <w:tab/>
      </w:r>
      <w:r w:rsidRPr="003A1D64">
        <w:rPr>
          <w:rFonts w:ascii="Angsana New" w:hAnsi="Angsana New"/>
          <w:b/>
          <w:bCs/>
          <w:sz w:val="32"/>
          <w:szCs w:val="32"/>
          <w:cs/>
        </w:rPr>
        <w:t>รายได้ที่รับรู้ที่เกี่ยวข้องกับยอดคงเหลือตามสัญญา</w:t>
      </w:r>
      <w:r w:rsidRPr="003A1D64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10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7"/>
        <w:gridCol w:w="1284"/>
        <w:gridCol w:w="1285"/>
        <w:gridCol w:w="1284"/>
        <w:gridCol w:w="1285"/>
      </w:tblGrid>
      <w:tr w:rsidR="009C7777" w:rsidRPr="003A1D64" w:rsidTr="009C7777">
        <w:tc>
          <w:tcPr>
            <w:tcW w:w="3967" w:type="dxa"/>
            <w:vAlign w:val="bottom"/>
          </w:tcPr>
          <w:p w:rsidR="009C7777" w:rsidRPr="003A1D64" w:rsidRDefault="009C7777" w:rsidP="00BA37C7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9" w:type="dxa"/>
            <w:gridSpan w:val="2"/>
          </w:tcPr>
          <w:p w:rsidR="009C7777" w:rsidRPr="003A1D64" w:rsidRDefault="009C7777" w:rsidP="00BA37C7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9" w:type="dxa"/>
            <w:gridSpan w:val="2"/>
          </w:tcPr>
          <w:p w:rsidR="009C7777" w:rsidRPr="003A1D64" w:rsidRDefault="009C7777" w:rsidP="00BA37C7">
            <w:pPr>
              <w:tabs>
                <w:tab w:val="decimal" w:pos="7740"/>
                <w:tab w:val="decimal" w:pos="8820"/>
              </w:tabs>
              <w:spacing w:line="40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(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3A1D6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A1D6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C7777" w:rsidRPr="003A1D64" w:rsidTr="009C7777">
        <w:tc>
          <w:tcPr>
            <w:tcW w:w="3967" w:type="dxa"/>
            <w:vAlign w:val="bottom"/>
          </w:tcPr>
          <w:p w:rsidR="009C7777" w:rsidRPr="003A1D64" w:rsidRDefault="009C7777" w:rsidP="00BA37C7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9" w:type="dxa"/>
            <w:gridSpan w:val="2"/>
          </w:tcPr>
          <w:p w:rsidR="009C7777" w:rsidRPr="003A1D64" w:rsidRDefault="009C7777" w:rsidP="00BA37C7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9" w:type="dxa"/>
            <w:gridSpan w:val="2"/>
          </w:tcPr>
          <w:p w:rsidR="009C7777" w:rsidRPr="003A1D64" w:rsidRDefault="009C7777" w:rsidP="00BA37C7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7777" w:rsidRPr="003A1D64" w:rsidTr="009C7777">
        <w:tc>
          <w:tcPr>
            <w:tcW w:w="3967" w:type="dxa"/>
            <w:vAlign w:val="bottom"/>
          </w:tcPr>
          <w:p w:rsidR="009C7777" w:rsidRPr="003A1D64" w:rsidRDefault="009C7777" w:rsidP="00BA37C7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:rsidR="009C7777" w:rsidRPr="003A1D64" w:rsidRDefault="009C7777" w:rsidP="00BA37C7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A1D64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85" w:type="dxa"/>
            <w:vAlign w:val="bottom"/>
          </w:tcPr>
          <w:p w:rsidR="009C7777" w:rsidRPr="003A1D64" w:rsidRDefault="009C7777" w:rsidP="00BA37C7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A1D64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284" w:type="dxa"/>
            <w:vAlign w:val="bottom"/>
          </w:tcPr>
          <w:p w:rsidR="009C7777" w:rsidRPr="003A1D64" w:rsidRDefault="009C7777" w:rsidP="00BA37C7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A1D64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85" w:type="dxa"/>
            <w:vAlign w:val="bottom"/>
          </w:tcPr>
          <w:p w:rsidR="009C7777" w:rsidRPr="003A1D64" w:rsidRDefault="009C7777" w:rsidP="00BA37C7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A1D64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46055B" w:rsidRPr="003A1D64" w:rsidTr="009C7777">
        <w:tc>
          <w:tcPr>
            <w:tcW w:w="3967" w:type="dxa"/>
          </w:tcPr>
          <w:p w:rsidR="0046055B" w:rsidRPr="003A1D64" w:rsidRDefault="0046055B" w:rsidP="00BA37C7">
            <w:pPr>
              <w:spacing w:line="40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A1D64">
              <w:rPr>
                <w:rFonts w:ascii="Angsana New" w:hAnsi="Angsana New"/>
                <w:sz w:val="30"/>
                <w:szCs w:val="30"/>
                <w:cs/>
              </w:rPr>
              <w:t>รายได้ที่รับรู้ที่เคยรวมอยู่ในยอดยกมาของหนี้สินที่เกิดจากสัญญา</w:t>
            </w:r>
          </w:p>
        </w:tc>
        <w:tc>
          <w:tcPr>
            <w:tcW w:w="1284" w:type="dxa"/>
            <w:vAlign w:val="bottom"/>
          </w:tcPr>
          <w:p w:rsidR="0046055B" w:rsidRPr="0046055B" w:rsidRDefault="00202FAA" w:rsidP="00BA37C7">
            <w:pP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538,176</w:t>
            </w:r>
          </w:p>
        </w:tc>
        <w:tc>
          <w:tcPr>
            <w:tcW w:w="1285" w:type="dxa"/>
            <w:vAlign w:val="bottom"/>
          </w:tcPr>
          <w:p w:rsidR="0046055B" w:rsidRPr="0046055B" w:rsidRDefault="00202FAA" w:rsidP="00BA37C7">
            <w:pP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259,030</w:t>
            </w:r>
          </w:p>
        </w:tc>
        <w:tc>
          <w:tcPr>
            <w:tcW w:w="1284" w:type="dxa"/>
            <w:vAlign w:val="bottom"/>
          </w:tcPr>
          <w:p w:rsidR="0046055B" w:rsidRPr="0046055B" w:rsidRDefault="00202FAA" w:rsidP="00BA37C7">
            <w:pP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538,176</w:t>
            </w:r>
          </w:p>
        </w:tc>
        <w:tc>
          <w:tcPr>
            <w:tcW w:w="1285" w:type="dxa"/>
            <w:vAlign w:val="bottom"/>
          </w:tcPr>
          <w:p w:rsidR="0046055B" w:rsidRPr="0046055B" w:rsidRDefault="00202FAA" w:rsidP="00BA37C7">
            <w:pP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259,030</w:t>
            </w:r>
          </w:p>
        </w:tc>
      </w:tr>
      <w:tr w:rsidR="0046055B" w:rsidRPr="003A1D64" w:rsidTr="009C7777">
        <w:tc>
          <w:tcPr>
            <w:tcW w:w="3967" w:type="dxa"/>
          </w:tcPr>
          <w:p w:rsidR="0046055B" w:rsidRPr="003A1D64" w:rsidRDefault="0046055B" w:rsidP="00BA37C7">
            <w:pPr>
              <w:spacing w:line="40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A1D64">
              <w:rPr>
                <w:rFonts w:ascii="Angsana New" w:hAnsi="Angsana New"/>
                <w:sz w:val="30"/>
                <w:szCs w:val="30"/>
                <w:cs/>
              </w:rPr>
              <w:t>รายได้ที่รับรู้จากการเปลี่ยนแปลงของ</w:t>
            </w:r>
            <w:r w:rsidR="001D54BC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   </w:t>
            </w:r>
            <w:r w:rsidRPr="003A1D64">
              <w:rPr>
                <w:rFonts w:ascii="Angsana New" w:hAnsi="Angsana New"/>
                <w:sz w:val="30"/>
                <w:szCs w:val="30"/>
                <w:cs/>
              </w:rPr>
              <w:t>สิ่งตอบแทนผันแปรที่เกี่ยวเนื่องกับ</w:t>
            </w:r>
            <w:r w:rsidR="00BA37C7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</w:t>
            </w:r>
            <w:r w:rsidRPr="003A1D64">
              <w:rPr>
                <w:rFonts w:ascii="Angsana New" w:hAnsi="Angsana New"/>
                <w:sz w:val="30"/>
                <w:szCs w:val="30"/>
                <w:cs/>
              </w:rPr>
              <w:t xml:space="preserve">ภาระที่ได้ปฏิบัติแล้วในปีก่อน </w:t>
            </w:r>
          </w:p>
        </w:tc>
        <w:tc>
          <w:tcPr>
            <w:tcW w:w="1284" w:type="dxa"/>
            <w:vAlign w:val="bottom"/>
          </w:tcPr>
          <w:p w:rsidR="0046055B" w:rsidRPr="003A1D64" w:rsidRDefault="004371BC" w:rsidP="00BA37C7">
            <w:pP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452</w:t>
            </w:r>
          </w:p>
        </w:tc>
        <w:tc>
          <w:tcPr>
            <w:tcW w:w="1285" w:type="dxa"/>
            <w:vAlign w:val="bottom"/>
          </w:tcPr>
          <w:p w:rsidR="0046055B" w:rsidRPr="003A1D64" w:rsidRDefault="004371BC" w:rsidP="00BA37C7">
            <w:pP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4" w:type="dxa"/>
            <w:vAlign w:val="bottom"/>
          </w:tcPr>
          <w:p w:rsidR="0046055B" w:rsidRPr="003A1D64" w:rsidRDefault="004371BC" w:rsidP="00BA37C7">
            <w:pP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452</w:t>
            </w:r>
          </w:p>
        </w:tc>
        <w:tc>
          <w:tcPr>
            <w:tcW w:w="1285" w:type="dxa"/>
            <w:vAlign w:val="bottom"/>
          </w:tcPr>
          <w:p w:rsidR="0046055B" w:rsidRPr="003A1D64" w:rsidRDefault="004371BC" w:rsidP="00BA37C7">
            <w:pP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9C7777" w:rsidRPr="003A1D64" w:rsidRDefault="009C7777" w:rsidP="00BA37C7">
      <w:pPr>
        <w:spacing w:before="24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" w:name="_Hlk19039511"/>
      <w:r w:rsidRPr="003A1D64">
        <w:rPr>
          <w:rFonts w:ascii="Angsana New" w:hAnsi="Angsana New"/>
          <w:b/>
          <w:bCs/>
          <w:sz w:val="32"/>
          <w:szCs w:val="32"/>
        </w:rPr>
        <w:t>11</w:t>
      </w:r>
      <w:r w:rsidRPr="003A1D64">
        <w:rPr>
          <w:rFonts w:ascii="Angsana New" w:hAnsi="Angsana New"/>
          <w:b/>
          <w:bCs/>
          <w:sz w:val="32"/>
          <w:szCs w:val="32"/>
          <w:cs/>
        </w:rPr>
        <w:t>.</w:t>
      </w:r>
      <w:r w:rsidR="00C90728" w:rsidRPr="003A1D64">
        <w:rPr>
          <w:rFonts w:ascii="Angsana New" w:hAnsi="Angsana New"/>
          <w:b/>
          <w:bCs/>
          <w:sz w:val="32"/>
          <w:szCs w:val="32"/>
        </w:rPr>
        <w:t>3</w:t>
      </w:r>
      <w:r w:rsidRPr="003A1D64">
        <w:rPr>
          <w:rFonts w:ascii="Angsana New" w:hAnsi="Angsana New"/>
          <w:b/>
          <w:bCs/>
          <w:sz w:val="32"/>
          <w:szCs w:val="32"/>
        </w:rPr>
        <w:tab/>
      </w:r>
      <w:r w:rsidRPr="003A1D64">
        <w:rPr>
          <w:rFonts w:ascii="Angsana New" w:hAnsi="Angsana New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bookmarkEnd w:id="1"/>
    <w:p w:rsidR="009C7777" w:rsidRPr="003A1D64" w:rsidRDefault="009C7777" w:rsidP="00BA37C7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A1D64">
        <w:rPr>
          <w:rFonts w:ascii="Angsana New" w:hAnsi="Angsana New"/>
          <w:sz w:val="32"/>
          <w:szCs w:val="32"/>
        </w:rPr>
        <w:t xml:space="preserve">31 </w:t>
      </w:r>
      <w:r w:rsidRPr="003A1D64">
        <w:rPr>
          <w:rFonts w:ascii="Angsana New" w:hAnsi="Angsana New"/>
          <w:sz w:val="32"/>
          <w:szCs w:val="32"/>
          <w:cs/>
        </w:rPr>
        <w:t>ธันวาคม</w:t>
      </w:r>
      <w:r w:rsidRPr="003A1D64">
        <w:rPr>
          <w:rFonts w:ascii="Angsana New" w:hAnsi="Angsana New"/>
          <w:sz w:val="32"/>
          <w:szCs w:val="32"/>
        </w:rPr>
        <w:t xml:space="preserve"> 2562</w:t>
      </w:r>
      <w:r w:rsidRPr="003A1D64">
        <w:rPr>
          <w:rFonts w:ascii="Angsana New" w:hAnsi="Angsana New"/>
          <w:sz w:val="32"/>
          <w:szCs w:val="32"/>
          <w:cs/>
        </w:rPr>
        <w:t xml:space="preserve"> กลุ่มบริษัทคาดว่าจะมีรายได้ที่รับรู้ในอนาคตสำหรับภาระที่ยังปฏิบัติไม่เสร็จสิ้น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ของสัญญาที่ทำกับลูกค้าจำนวน </w:t>
      </w:r>
      <w:r w:rsidR="00A30E62" w:rsidRPr="003A1D64">
        <w:rPr>
          <w:rFonts w:ascii="Angsana New" w:hAnsi="Angsana New"/>
          <w:sz w:val="32"/>
          <w:szCs w:val="32"/>
        </w:rPr>
        <w:t>12,</w:t>
      </w:r>
      <w:r w:rsidR="0014767C">
        <w:rPr>
          <w:rFonts w:ascii="Angsana New" w:hAnsi="Angsana New"/>
          <w:sz w:val="32"/>
          <w:szCs w:val="32"/>
        </w:rPr>
        <w:t>696</w:t>
      </w:r>
      <w:r w:rsidRPr="003A1D64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3A1D64">
        <w:rPr>
          <w:rFonts w:ascii="Angsana New" w:hAnsi="Angsana New"/>
          <w:sz w:val="32"/>
          <w:szCs w:val="32"/>
        </w:rPr>
        <w:t xml:space="preserve">2561: </w:t>
      </w:r>
      <w:r w:rsidR="00A30E62" w:rsidRPr="003A1D64">
        <w:rPr>
          <w:rFonts w:ascii="Angsana New" w:hAnsi="Angsana New"/>
          <w:sz w:val="32"/>
          <w:szCs w:val="32"/>
        </w:rPr>
        <w:t>1</w:t>
      </w:r>
      <w:r w:rsidR="0014767C">
        <w:rPr>
          <w:rFonts w:ascii="Angsana New" w:hAnsi="Angsana New"/>
          <w:sz w:val="32"/>
          <w:szCs w:val="32"/>
        </w:rPr>
        <w:t>1</w:t>
      </w:r>
      <w:r w:rsidR="00A30E62" w:rsidRPr="003A1D64">
        <w:rPr>
          <w:rFonts w:ascii="Angsana New" w:hAnsi="Angsana New"/>
          <w:sz w:val="32"/>
          <w:szCs w:val="32"/>
        </w:rPr>
        <w:t>,6</w:t>
      </w:r>
      <w:r w:rsidR="0014767C">
        <w:rPr>
          <w:rFonts w:ascii="Angsana New" w:hAnsi="Angsana New"/>
          <w:sz w:val="32"/>
          <w:szCs w:val="32"/>
        </w:rPr>
        <w:t>21</w:t>
      </w:r>
      <w:r w:rsidRPr="003A1D64">
        <w:rPr>
          <w:rFonts w:ascii="Angsana New" w:hAnsi="Angsana New"/>
          <w:sz w:val="32"/>
          <w:szCs w:val="32"/>
        </w:rPr>
        <w:t xml:space="preserve"> </w:t>
      </w:r>
      <w:r w:rsidRPr="003A1D64">
        <w:rPr>
          <w:rFonts w:ascii="Angsana New" w:hAnsi="Angsana New"/>
          <w:sz w:val="32"/>
          <w:szCs w:val="32"/>
          <w:cs/>
        </w:rPr>
        <w:t>ล้านบาท)</w:t>
      </w:r>
      <w:r w:rsidR="006D0E35">
        <w:rPr>
          <w:rFonts w:ascii="Angsana New" w:hAnsi="Angsana New"/>
          <w:sz w:val="32"/>
          <w:szCs w:val="32"/>
        </w:rPr>
        <w:t xml:space="preserve"> </w:t>
      </w:r>
      <w:r w:rsidR="006D0E35" w:rsidRPr="006D0E35">
        <w:rPr>
          <w:rFonts w:ascii="Angsana New" w:hAnsi="Angsana New"/>
          <w:sz w:val="32"/>
          <w:szCs w:val="32"/>
          <w:cs/>
        </w:rPr>
        <w:t xml:space="preserve">ซึ่งกลุ่มบริษัทคาดว่าจะปฏิบัติตามภาระที่ต้องปฏิบัติของสัญญาดังกล่าวเสร็จสิ้นภายใน </w:t>
      </w:r>
      <w:r w:rsidR="006D0E35" w:rsidRPr="006D0E35">
        <w:rPr>
          <w:rFonts w:ascii="Angsana New" w:hAnsi="Angsana New"/>
          <w:sz w:val="32"/>
          <w:szCs w:val="32"/>
        </w:rPr>
        <w:t xml:space="preserve">3 </w:t>
      </w:r>
      <w:r w:rsidR="006D0E35" w:rsidRPr="006D0E35">
        <w:rPr>
          <w:rFonts w:ascii="Angsana New" w:hAnsi="Angsana New"/>
          <w:sz w:val="32"/>
          <w:szCs w:val="32"/>
          <w:cs/>
        </w:rPr>
        <w:t xml:space="preserve">ปี </w:t>
      </w:r>
      <w:r w:rsidRPr="003A1D64">
        <w:rPr>
          <w:rFonts w:ascii="Angsana New" w:hAnsi="Angsana New"/>
          <w:sz w:val="32"/>
          <w:szCs w:val="32"/>
        </w:rPr>
        <w:t xml:space="preserve"> </w:t>
      </w:r>
    </w:p>
    <w:p w:rsidR="001D54BC" w:rsidRPr="009C2AB1" w:rsidRDefault="001D54BC" w:rsidP="00BA37C7">
      <w:pPr>
        <w:spacing w:before="120" w:after="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12.</w:t>
      </w:r>
      <w:r w:rsidRPr="001D54B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B494F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1170"/>
        <w:gridCol w:w="1170"/>
        <w:gridCol w:w="1170"/>
        <w:gridCol w:w="1170"/>
        <w:gridCol w:w="1170"/>
        <w:gridCol w:w="1170"/>
      </w:tblGrid>
      <w:tr w:rsidR="001D54BC" w:rsidRPr="001D54BC" w:rsidTr="00BC3BF2">
        <w:trPr>
          <w:trHeight w:val="20"/>
        </w:trPr>
        <w:tc>
          <w:tcPr>
            <w:tcW w:w="2160" w:type="dxa"/>
          </w:tcPr>
          <w:p w:rsidR="001D54BC" w:rsidRPr="001D54BC" w:rsidRDefault="001D54BC" w:rsidP="00BA37C7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020" w:type="dxa"/>
            <w:gridSpan w:val="6"/>
            <w:shd w:val="clear" w:color="auto" w:fill="auto"/>
          </w:tcPr>
          <w:p w:rsidR="001D54BC" w:rsidRPr="001D54BC" w:rsidRDefault="001D54BC" w:rsidP="00BA37C7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4BC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1D54BC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1D54BC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1D54BC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1D54BC" w:rsidRPr="001D54BC" w:rsidTr="00BC3BF2">
        <w:trPr>
          <w:trHeight w:val="20"/>
        </w:trPr>
        <w:tc>
          <w:tcPr>
            <w:tcW w:w="2160" w:type="dxa"/>
          </w:tcPr>
          <w:p w:rsidR="001D54BC" w:rsidRPr="001D54BC" w:rsidRDefault="001D54BC" w:rsidP="00BA37C7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020" w:type="dxa"/>
            <w:gridSpan w:val="6"/>
            <w:shd w:val="clear" w:color="auto" w:fill="auto"/>
          </w:tcPr>
          <w:p w:rsidR="001D54BC" w:rsidRPr="001D54BC" w:rsidRDefault="001D54BC" w:rsidP="00BA37C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4B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1D54BC" w:rsidRPr="001D54BC" w:rsidTr="00BC3BF2">
        <w:trPr>
          <w:trHeight w:val="20"/>
        </w:trPr>
        <w:tc>
          <w:tcPr>
            <w:tcW w:w="2160" w:type="dxa"/>
          </w:tcPr>
          <w:p w:rsidR="001D54BC" w:rsidRPr="001D54BC" w:rsidRDefault="001D54BC" w:rsidP="00BA37C7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:rsidR="001D54BC" w:rsidRPr="001D54BC" w:rsidRDefault="001D54BC" w:rsidP="00BA37C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1D54BC" w:rsidRPr="001D54BC" w:rsidRDefault="001D54BC" w:rsidP="00BA37C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4BC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:rsidR="001D54BC" w:rsidRPr="001D54BC" w:rsidRDefault="001D54BC" w:rsidP="00BA37C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37C7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>รายการปรับลดราคาทุนให้เป็น</w:t>
            </w:r>
            <w:r w:rsidRPr="001D54B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มูลค่าสุทธิที่จะได้รับ</w:t>
            </w:r>
            <w:r w:rsidRPr="001D54B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:rsidR="001D54BC" w:rsidRPr="001D54BC" w:rsidRDefault="001D54BC" w:rsidP="00BA37C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4BC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 - สุทธิ</w:t>
            </w:r>
          </w:p>
        </w:tc>
      </w:tr>
      <w:tr w:rsidR="001D54BC" w:rsidRPr="001D54BC" w:rsidTr="00BC3BF2">
        <w:trPr>
          <w:trHeight w:val="360"/>
        </w:trPr>
        <w:tc>
          <w:tcPr>
            <w:tcW w:w="2160" w:type="dxa"/>
          </w:tcPr>
          <w:p w:rsidR="001D54BC" w:rsidRPr="001D54BC" w:rsidRDefault="001D54BC" w:rsidP="00BA37C7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D54BC" w:rsidRPr="001D54BC" w:rsidRDefault="001D54BC" w:rsidP="00BA37C7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D54BC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D54BC" w:rsidRPr="001D54BC" w:rsidRDefault="001D54BC" w:rsidP="00BA37C7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D54BC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D54BC" w:rsidRPr="001D54BC" w:rsidRDefault="001D54BC" w:rsidP="00BA37C7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D54BC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D54BC" w:rsidRPr="001D54BC" w:rsidRDefault="001D54BC" w:rsidP="00BA37C7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D54BC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D54BC" w:rsidRPr="001D54BC" w:rsidRDefault="001D54BC" w:rsidP="00BA37C7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D54BC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D54BC" w:rsidRPr="001D54BC" w:rsidRDefault="001D54BC" w:rsidP="00BA37C7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D54BC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</w:tr>
      <w:tr w:rsidR="001D54BC" w:rsidRPr="001D54BC" w:rsidTr="00BC3BF2">
        <w:trPr>
          <w:trHeight w:val="360"/>
        </w:trPr>
        <w:tc>
          <w:tcPr>
            <w:tcW w:w="2160" w:type="dxa"/>
          </w:tcPr>
          <w:p w:rsidR="001D54BC" w:rsidRPr="001D54BC" w:rsidRDefault="001D54BC" w:rsidP="00BA37C7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D54BC" w:rsidRPr="001D54BC" w:rsidRDefault="001D54BC" w:rsidP="00BA37C7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D54BC" w:rsidRPr="001D54BC" w:rsidRDefault="001D54BC" w:rsidP="00BA37C7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D54BC" w:rsidRPr="001D54BC" w:rsidRDefault="001D54BC" w:rsidP="00BA37C7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D54BC" w:rsidRPr="001D54BC" w:rsidRDefault="001D54BC" w:rsidP="00BA37C7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D54BC" w:rsidRPr="001D54BC" w:rsidRDefault="001D54BC" w:rsidP="00BA37C7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D54BC" w:rsidRPr="001D54BC" w:rsidRDefault="001D54BC" w:rsidP="00BA37C7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1D54BC" w:rsidRPr="001D54BC" w:rsidTr="00BC3BF2">
        <w:trPr>
          <w:trHeight w:val="20"/>
        </w:trPr>
        <w:tc>
          <w:tcPr>
            <w:tcW w:w="2160" w:type="dxa"/>
            <w:vAlign w:val="bottom"/>
          </w:tcPr>
          <w:p w:rsidR="001D54BC" w:rsidRPr="001D54BC" w:rsidRDefault="001D54BC" w:rsidP="00BA37C7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4BC">
              <w:rPr>
                <w:rFonts w:asciiTheme="majorBidi" w:hAnsiTheme="majorBidi" w:cstheme="majorBidi"/>
                <w:sz w:val="28"/>
                <w:szCs w:val="28"/>
                <w:cs/>
              </w:rPr>
              <w:t>วัสดุ</w:t>
            </w:r>
            <w:r w:rsidR="00BA37C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ก่อสร้าง</w:t>
            </w:r>
            <w:r w:rsidRPr="001D54BC">
              <w:rPr>
                <w:rFonts w:asciiTheme="majorBidi" w:hAnsiTheme="majorBidi" w:cstheme="majorBidi"/>
                <w:sz w:val="28"/>
                <w:szCs w:val="28"/>
                <w:cs/>
              </w:rPr>
              <w:t>ที่โครงการ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D54BC" w:rsidRPr="001D54BC" w:rsidRDefault="001D54BC" w:rsidP="00BA37C7">
            <w:pPr>
              <w:tabs>
                <w:tab w:val="decimal" w:pos="954"/>
              </w:tabs>
              <w:ind w:left="-18" w:right="-18" w:firstLine="18"/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  <w:cs/>
                <w:lang w:val="th-TH"/>
              </w:rPr>
            </w:pPr>
            <w:r w:rsidRPr="001D54BC">
              <w:rPr>
                <w:rFonts w:asciiTheme="majorBidi" w:hAnsiTheme="majorBidi" w:cstheme="majorBidi"/>
                <w:caps/>
                <w:sz w:val="28"/>
                <w:szCs w:val="28"/>
              </w:rPr>
              <w:t>72,041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D54BC" w:rsidRPr="001D54BC" w:rsidRDefault="001D54BC" w:rsidP="00BA37C7">
            <w:pPr>
              <w:tabs>
                <w:tab w:val="decimal" w:pos="954"/>
              </w:tabs>
              <w:ind w:left="-18" w:right="-18" w:firstLine="18"/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 w:rsidRPr="001D54BC">
              <w:rPr>
                <w:rFonts w:asciiTheme="majorBidi" w:hAnsiTheme="majorBidi" w:cstheme="majorBidi"/>
                <w:caps/>
                <w:sz w:val="28"/>
                <w:szCs w:val="28"/>
              </w:rPr>
              <w:t>106,535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D54BC" w:rsidRPr="001D54BC" w:rsidRDefault="001D54BC" w:rsidP="00BA37C7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 w:rsidRPr="001D54BC">
              <w:rPr>
                <w:rFonts w:asciiTheme="majorBidi" w:hAnsiTheme="majorBidi" w:cstheme="majorBidi"/>
                <w:caps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D54BC" w:rsidRPr="001D54BC" w:rsidRDefault="001D54BC" w:rsidP="00BA37C7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 w:rsidRPr="001D54BC">
              <w:rPr>
                <w:rFonts w:asciiTheme="majorBidi" w:hAnsiTheme="majorBidi" w:cstheme="majorBidi"/>
                <w:caps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D54BC" w:rsidRPr="001D54BC" w:rsidRDefault="001D54BC" w:rsidP="00BA37C7">
            <w:pPr>
              <w:tabs>
                <w:tab w:val="decimal" w:pos="954"/>
              </w:tabs>
              <w:ind w:left="-18" w:right="-18" w:firstLine="18"/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  <w:cs/>
                <w:lang w:val="th-TH"/>
              </w:rPr>
            </w:pPr>
            <w:r w:rsidRPr="001D54BC">
              <w:rPr>
                <w:rFonts w:asciiTheme="majorBidi" w:hAnsiTheme="majorBidi" w:cstheme="majorBidi"/>
                <w:caps/>
                <w:sz w:val="28"/>
                <w:szCs w:val="28"/>
              </w:rPr>
              <w:t>72,041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D54BC" w:rsidRPr="001D54BC" w:rsidRDefault="001D54BC" w:rsidP="00BA37C7">
            <w:pPr>
              <w:tabs>
                <w:tab w:val="decimal" w:pos="954"/>
              </w:tabs>
              <w:ind w:left="-18" w:right="-18" w:firstLine="18"/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 w:rsidRPr="001D54BC">
              <w:rPr>
                <w:rFonts w:asciiTheme="majorBidi" w:hAnsiTheme="majorBidi" w:cstheme="majorBidi"/>
                <w:caps/>
                <w:sz w:val="28"/>
                <w:szCs w:val="28"/>
              </w:rPr>
              <w:t>106,535</w:t>
            </w:r>
          </w:p>
        </w:tc>
      </w:tr>
      <w:tr w:rsidR="001D54BC" w:rsidRPr="001D54BC" w:rsidTr="00BC3BF2">
        <w:trPr>
          <w:trHeight w:val="20"/>
        </w:trPr>
        <w:tc>
          <w:tcPr>
            <w:tcW w:w="2160" w:type="dxa"/>
            <w:vAlign w:val="bottom"/>
          </w:tcPr>
          <w:p w:rsidR="001D54BC" w:rsidRPr="001D54BC" w:rsidRDefault="001D54BC" w:rsidP="00BA37C7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4BC">
              <w:rPr>
                <w:rFonts w:asciiTheme="majorBidi" w:hAnsiTheme="majorBidi" w:cstheme="majorBidi"/>
                <w:sz w:val="28"/>
                <w:szCs w:val="28"/>
                <w:cs/>
              </w:rPr>
              <w:t>วัสดุทั่วไป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D54BC" w:rsidRPr="001D54BC" w:rsidRDefault="001D54BC" w:rsidP="00BA37C7">
            <w:pPr>
              <w:tabs>
                <w:tab w:val="decimal" w:pos="954"/>
              </w:tabs>
              <w:ind w:left="-18" w:right="-18" w:firstLine="18"/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  <w:cs/>
                <w:lang w:val="th-TH"/>
              </w:rPr>
            </w:pPr>
            <w:r w:rsidRPr="001D54BC">
              <w:rPr>
                <w:rFonts w:asciiTheme="majorBidi" w:hAnsiTheme="majorBidi" w:cstheme="majorBidi"/>
                <w:caps/>
                <w:sz w:val="28"/>
                <w:szCs w:val="28"/>
              </w:rPr>
              <w:t>3,948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D54BC" w:rsidRPr="001D54BC" w:rsidRDefault="001D54BC" w:rsidP="00BA37C7">
            <w:pPr>
              <w:tabs>
                <w:tab w:val="decimal" w:pos="954"/>
              </w:tabs>
              <w:ind w:left="-18" w:right="-18" w:firstLine="18"/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1D54BC">
              <w:rPr>
                <w:rFonts w:asciiTheme="majorBidi" w:hAnsiTheme="majorBidi" w:cstheme="majorBidi"/>
                <w:caps/>
                <w:sz w:val="28"/>
                <w:szCs w:val="28"/>
              </w:rPr>
              <w:t>2,508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D54BC" w:rsidRPr="001D54BC" w:rsidRDefault="001D54BC" w:rsidP="00BA37C7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 w:rsidRPr="001D54BC">
              <w:rPr>
                <w:rFonts w:asciiTheme="majorBidi" w:hAnsiTheme="majorBidi" w:cstheme="majorBidi"/>
                <w:caps/>
                <w:sz w:val="28"/>
                <w:szCs w:val="28"/>
              </w:rPr>
              <w:t>(291)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D54BC" w:rsidRPr="001D54BC" w:rsidRDefault="001D54BC" w:rsidP="00BA37C7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 w:rsidRPr="001D54BC">
              <w:rPr>
                <w:rFonts w:asciiTheme="majorBidi" w:hAnsiTheme="majorBidi" w:cstheme="majorBidi"/>
                <w:caps/>
                <w:sz w:val="28"/>
                <w:szCs w:val="28"/>
              </w:rPr>
              <w:t>(174)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D54BC" w:rsidRPr="001D54BC" w:rsidRDefault="001D54BC" w:rsidP="00BA37C7">
            <w:pPr>
              <w:tabs>
                <w:tab w:val="decimal" w:pos="954"/>
              </w:tabs>
              <w:ind w:left="-18" w:right="-18" w:firstLine="18"/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  <w:cs/>
                <w:lang w:val="th-TH"/>
              </w:rPr>
            </w:pPr>
            <w:r w:rsidRPr="001D54BC">
              <w:rPr>
                <w:rFonts w:asciiTheme="majorBidi" w:hAnsiTheme="majorBidi" w:cstheme="majorBidi"/>
                <w:caps/>
                <w:sz w:val="28"/>
                <w:szCs w:val="28"/>
              </w:rPr>
              <w:t>3,657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D54BC" w:rsidRPr="001D54BC" w:rsidRDefault="001D54BC" w:rsidP="00BA37C7">
            <w:pPr>
              <w:tabs>
                <w:tab w:val="decimal" w:pos="954"/>
              </w:tabs>
              <w:ind w:left="-18" w:right="-18" w:firstLine="18"/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1D54BC">
              <w:rPr>
                <w:rFonts w:asciiTheme="majorBidi" w:hAnsiTheme="majorBidi" w:cstheme="majorBidi"/>
                <w:caps/>
                <w:sz w:val="28"/>
                <w:szCs w:val="28"/>
              </w:rPr>
              <w:t>2,334</w:t>
            </w:r>
          </w:p>
        </w:tc>
      </w:tr>
      <w:tr w:rsidR="001D54BC" w:rsidRPr="001D54BC" w:rsidTr="00BC3BF2">
        <w:trPr>
          <w:trHeight w:val="20"/>
        </w:trPr>
        <w:tc>
          <w:tcPr>
            <w:tcW w:w="2160" w:type="dxa"/>
            <w:vAlign w:val="bottom"/>
          </w:tcPr>
          <w:p w:rsidR="001D54BC" w:rsidRPr="001D54BC" w:rsidRDefault="001D54BC" w:rsidP="00BA37C7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54BC">
              <w:rPr>
                <w:rFonts w:asciiTheme="majorBidi" w:hAnsiTheme="majorBidi" w:cstheme="majorBidi"/>
                <w:sz w:val="28"/>
                <w:szCs w:val="28"/>
                <w:cs/>
              </w:rPr>
              <w:t>อะไหล่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D54BC" w:rsidRPr="001D54BC" w:rsidRDefault="001D54BC" w:rsidP="00BA37C7">
            <w:pPr>
              <w:tabs>
                <w:tab w:val="decimal" w:pos="954"/>
              </w:tabs>
              <w:ind w:left="-18" w:right="-18" w:firstLine="18"/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1D54BC">
              <w:rPr>
                <w:rFonts w:asciiTheme="majorBidi" w:hAnsiTheme="majorBidi" w:cstheme="majorBidi"/>
                <w:caps/>
                <w:sz w:val="28"/>
                <w:szCs w:val="28"/>
              </w:rPr>
              <w:t>4,920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D54BC" w:rsidRPr="001D54BC" w:rsidRDefault="001D54BC" w:rsidP="00BA37C7">
            <w:pPr>
              <w:tabs>
                <w:tab w:val="decimal" w:pos="954"/>
              </w:tabs>
              <w:ind w:left="-18" w:right="-18" w:firstLine="18"/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 w:rsidRPr="001D54BC">
              <w:rPr>
                <w:rFonts w:asciiTheme="majorBidi" w:hAnsiTheme="majorBidi" w:cstheme="majorBidi"/>
                <w:caps/>
                <w:sz w:val="28"/>
                <w:szCs w:val="28"/>
              </w:rPr>
              <w:t>5,263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D54BC" w:rsidRPr="001D54BC" w:rsidRDefault="001D54BC" w:rsidP="00BA37C7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 w:rsidRPr="001D54BC">
              <w:rPr>
                <w:rFonts w:asciiTheme="majorBidi" w:hAnsiTheme="majorBidi" w:cstheme="majorBidi"/>
                <w:caps/>
                <w:sz w:val="28"/>
                <w:szCs w:val="28"/>
              </w:rPr>
              <w:t>(2,110)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D54BC" w:rsidRPr="001D54BC" w:rsidRDefault="001D54BC" w:rsidP="00BA37C7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 w:rsidRPr="001D54BC">
              <w:rPr>
                <w:rFonts w:asciiTheme="majorBidi" w:hAnsiTheme="majorBidi" w:cstheme="majorBidi"/>
                <w:caps/>
                <w:sz w:val="28"/>
                <w:szCs w:val="28"/>
              </w:rPr>
              <w:t>(659)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D54BC" w:rsidRPr="001D54BC" w:rsidRDefault="001D54BC" w:rsidP="00BA37C7">
            <w:pPr>
              <w:tabs>
                <w:tab w:val="decimal" w:pos="954"/>
              </w:tabs>
              <w:ind w:left="-18" w:right="-18" w:firstLine="18"/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1D54BC">
              <w:rPr>
                <w:rFonts w:asciiTheme="majorBidi" w:hAnsiTheme="majorBidi" w:cstheme="majorBidi"/>
                <w:caps/>
                <w:sz w:val="28"/>
                <w:szCs w:val="28"/>
              </w:rPr>
              <w:t>2,810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D54BC" w:rsidRPr="001D54BC" w:rsidRDefault="001D54BC" w:rsidP="00BA37C7">
            <w:pPr>
              <w:tabs>
                <w:tab w:val="decimal" w:pos="954"/>
              </w:tabs>
              <w:ind w:left="-18" w:right="-18" w:firstLine="18"/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 w:rsidRPr="001D54BC">
              <w:rPr>
                <w:rFonts w:asciiTheme="majorBidi" w:hAnsiTheme="majorBidi" w:cstheme="majorBidi"/>
                <w:caps/>
                <w:sz w:val="28"/>
                <w:szCs w:val="28"/>
              </w:rPr>
              <w:t>4,604</w:t>
            </w:r>
          </w:p>
        </w:tc>
      </w:tr>
      <w:tr w:rsidR="001D54BC" w:rsidRPr="001D54BC" w:rsidTr="00BC3BF2">
        <w:trPr>
          <w:trHeight w:val="20"/>
        </w:trPr>
        <w:tc>
          <w:tcPr>
            <w:tcW w:w="2160" w:type="dxa"/>
            <w:vAlign w:val="bottom"/>
          </w:tcPr>
          <w:p w:rsidR="001D54BC" w:rsidRPr="001D54BC" w:rsidRDefault="001D54BC" w:rsidP="00BA37C7">
            <w:pPr>
              <w:pStyle w:val="Heading1"/>
              <w:jc w:val="left"/>
              <w:rPr>
                <w:rFonts w:asciiTheme="majorBidi" w:hAnsiTheme="majorBidi" w:cstheme="majorBidi"/>
              </w:rPr>
            </w:pPr>
            <w:r w:rsidRPr="001D54BC">
              <w:rPr>
                <w:rFonts w:asciiTheme="majorBidi" w:hAnsiTheme="majorBidi" w:cstheme="majorBidi"/>
                <w:cs/>
              </w:rPr>
              <w:t>เหล็กเส้น</w:t>
            </w:r>
            <w:r w:rsidR="00BA37C7">
              <w:rPr>
                <w:rFonts w:asciiTheme="majorBidi" w:hAnsiTheme="majorBidi" w:cstheme="majorBidi" w:hint="cs"/>
                <w:cs/>
              </w:rPr>
              <w:t>และ</w:t>
            </w:r>
            <w:proofErr w:type="spellStart"/>
            <w:r w:rsidR="00BA37C7">
              <w:rPr>
                <w:rFonts w:asciiTheme="majorBidi" w:hAnsiTheme="majorBidi" w:cstheme="majorBidi" w:hint="cs"/>
                <w:cs/>
              </w:rPr>
              <w:t>อื่นๆ</w:t>
            </w:r>
            <w:proofErr w:type="spellEnd"/>
          </w:p>
        </w:tc>
        <w:tc>
          <w:tcPr>
            <w:tcW w:w="1170" w:type="dxa"/>
            <w:shd w:val="clear" w:color="auto" w:fill="auto"/>
            <w:vAlign w:val="bottom"/>
          </w:tcPr>
          <w:p w:rsidR="001D54BC" w:rsidRPr="001D54BC" w:rsidRDefault="00BA37C7" w:rsidP="00BA37C7">
            <w:pPr>
              <w:pBdr>
                <w:bottom w:val="single" w:sz="6" w:space="1" w:color="auto"/>
              </w:pBdr>
              <w:tabs>
                <w:tab w:val="decimal" w:pos="954"/>
              </w:tabs>
              <w:ind w:left="-18" w:right="-18" w:firstLine="18"/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aps/>
                <w:sz w:val="28"/>
                <w:szCs w:val="28"/>
                <w:cs/>
              </w:rPr>
              <w:t>576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D54BC" w:rsidRPr="001D54BC" w:rsidRDefault="00BA37C7" w:rsidP="00BA37C7">
            <w:pPr>
              <w:pBdr>
                <w:bottom w:val="single" w:sz="6" w:space="1" w:color="auto"/>
              </w:pBdr>
              <w:tabs>
                <w:tab w:val="decimal" w:pos="954"/>
              </w:tabs>
              <w:ind w:left="-18" w:right="-18" w:firstLine="18"/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>
              <w:rPr>
                <w:rFonts w:asciiTheme="majorBidi" w:hAnsiTheme="majorBidi" w:cstheme="majorBidi"/>
                <w:caps/>
                <w:sz w:val="28"/>
                <w:szCs w:val="28"/>
              </w:rPr>
              <w:t>1,199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A37C7" w:rsidRPr="001D54BC" w:rsidRDefault="00BA37C7" w:rsidP="00BA37C7">
            <w:pPr>
              <w:pBdr>
                <w:bottom w:val="single" w:sz="6" w:space="1" w:color="auto"/>
              </w:pBdr>
              <w:tabs>
                <w:tab w:val="decimal" w:pos="882"/>
              </w:tabs>
              <w:ind w:right="-18"/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aps/>
                <w:sz w:val="28"/>
                <w:szCs w:val="28"/>
              </w:rPr>
              <w:t>(12)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D54BC" w:rsidRPr="001D54BC" w:rsidRDefault="00BA37C7" w:rsidP="00BA37C7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aps/>
                <w:sz w:val="28"/>
                <w:szCs w:val="28"/>
              </w:rPr>
              <w:t>(12)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D54BC" w:rsidRPr="001D54BC" w:rsidRDefault="00BA37C7" w:rsidP="00BA37C7">
            <w:pPr>
              <w:pBdr>
                <w:bottom w:val="single" w:sz="6" w:space="1" w:color="auto"/>
              </w:pBdr>
              <w:tabs>
                <w:tab w:val="decimal" w:pos="954"/>
              </w:tabs>
              <w:ind w:left="-18" w:right="-18" w:firstLine="18"/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>
              <w:rPr>
                <w:rFonts w:asciiTheme="majorBidi" w:hAnsiTheme="majorBidi" w:cstheme="majorBidi"/>
                <w:caps/>
                <w:sz w:val="28"/>
                <w:szCs w:val="28"/>
              </w:rPr>
              <w:t>564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D54BC" w:rsidRPr="001D54BC" w:rsidRDefault="00BA37C7" w:rsidP="00BA37C7">
            <w:pPr>
              <w:pBdr>
                <w:bottom w:val="single" w:sz="6" w:space="1" w:color="auto"/>
              </w:pBdr>
              <w:tabs>
                <w:tab w:val="decimal" w:pos="954"/>
              </w:tabs>
              <w:ind w:left="-18" w:right="-18" w:firstLine="18"/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aps/>
                <w:sz w:val="28"/>
                <w:szCs w:val="28"/>
              </w:rPr>
              <w:t>1,187</w:t>
            </w:r>
          </w:p>
        </w:tc>
      </w:tr>
      <w:tr w:rsidR="001D54BC" w:rsidRPr="001D54BC" w:rsidTr="00BC3BF2">
        <w:trPr>
          <w:trHeight w:val="20"/>
        </w:trPr>
        <w:tc>
          <w:tcPr>
            <w:tcW w:w="2160" w:type="dxa"/>
            <w:vAlign w:val="bottom"/>
          </w:tcPr>
          <w:p w:rsidR="001D54BC" w:rsidRPr="001D54BC" w:rsidRDefault="001D54BC" w:rsidP="00BA37C7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54B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D54BC" w:rsidRPr="001D54BC" w:rsidRDefault="001D54BC" w:rsidP="00BA37C7">
            <w:pPr>
              <w:pBdr>
                <w:bottom w:val="double" w:sz="4" w:space="1" w:color="auto"/>
              </w:pBdr>
              <w:tabs>
                <w:tab w:val="decimal" w:pos="954"/>
              </w:tabs>
              <w:ind w:left="-18" w:right="-18" w:firstLine="18"/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  <w:cs/>
                <w:lang w:val="th-TH"/>
              </w:rPr>
            </w:pPr>
            <w:r w:rsidRPr="001D54BC">
              <w:rPr>
                <w:rFonts w:asciiTheme="majorBidi" w:hAnsiTheme="majorBidi" w:cstheme="majorBidi"/>
                <w:caps/>
                <w:sz w:val="28"/>
                <w:szCs w:val="28"/>
              </w:rPr>
              <w:t>81,485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D54BC" w:rsidRPr="001D54BC" w:rsidRDefault="001D54BC" w:rsidP="00BA37C7">
            <w:pPr>
              <w:pBdr>
                <w:bottom w:val="double" w:sz="4" w:space="1" w:color="auto"/>
              </w:pBdr>
              <w:tabs>
                <w:tab w:val="decimal" w:pos="954"/>
              </w:tabs>
              <w:ind w:left="-18" w:right="-18" w:firstLine="18"/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 w:rsidRPr="001D54BC">
              <w:rPr>
                <w:rFonts w:asciiTheme="majorBidi" w:hAnsiTheme="majorBidi" w:cstheme="majorBidi"/>
                <w:caps/>
                <w:sz w:val="28"/>
                <w:szCs w:val="28"/>
              </w:rPr>
              <w:t>115,505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D54BC" w:rsidRPr="001D54BC" w:rsidRDefault="001D54BC" w:rsidP="00BA37C7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 w:rsidRPr="001D54BC">
              <w:rPr>
                <w:rFonts w:asciiTheme="majorBidi" w:hAnsiTheme="majorBidi" w:cstheme="majorBidi"/>
                <w:caps/>
                <w:sz w:val="28"/>
                <w:szCs w:val="28"/>
              </w:rPr>
              <w:t>(2,413)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D54BC" w:rsidRPr="001D54BC" w:rsidRDefault="001D54BC" w:rsidP="00BA37C7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 w:rsidRPr="001D54BC">
              <w:rPr>
                <w:rFonts w:asciiTheme="majorBidi" w:hAnsiTheme="majorBidi" w:cstheme="majorBidi"/>
                <w:caps/>
                <w:sz w:val="28"/>
                <w:szCs w:val="28"/>
              </w:rPr>
              <w:t>(845)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D54BC" w:rsidRPr="001D54BC" w:rsidRDefault="001D54BC" w:rsidP="00BA37C7">
            <w:pPr>
              <w:pBdr>
                <w:bottom w:val="double" w:sz="4" w:space="1" w:color="auto"/>
              </w:pBdr>
              <w:tabs>
                <w:tab w:val="decimal" w:pos="954"/>
              </w:tabs>
              <w:ind w:left="-18" w:right="-18" w:firstLine="18"/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 w:rsidRPr="001D54BC">
              <w:rPr>
                <w:rFonts w:asciiTheme="majorBidi" w:hAnsiTheme="majorBidi" w:cstheme="majorBidi"/>
                <w:caps/>
                <w:sz w:val="28"/>
                <w:szCs w:val="28"/>
              </w:rPr>
              <w:t>79,072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D54BC" w:rsidRPr="001D54BC" w:rsidRDefault="001D54BC" w:rsidP="00BA37C7">
            <w:pPr>
              <w:pBdr>
                <w:bottom w:val="double" w:sz="4" w:space="1" w:color="auto"/>
              </w:pBdr>
              <w:tabs>
                <w:tab w:val="decimal" w:pos="954"/>
              </w:tabs>
              <w:ind w:left="-18" w:right="-18" w:firstLine="18"/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 w:rsidRPr="001D54BC">
              <w:rPr>
                <w:rFonts w:asciiTheme="majorBidi" w:hAnsiTheme="majorBidi" w:cstheme="majorBidi"/>
                <w:caps/>
                <w:sz w:val="28"/>
                <w:szCs w:val="28"/>
              </w:rPr>
              <w:t>114,660</w:t>
            </w:r>
          </w:p>
        </w:tc>
      </w:tr>
    </w:tbl>
    <w:p w:rsidR="001D54BC" w:rsidRPr="001D54BC" w:rsidRDefault="001D54BC" w:rsidP="00BA37C7">
      <w:pPr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1170"/>
        <w:gridCol w:w="1170"/>
        <w:gridCol w:w="1170"/>
        <w:gridCol w:w="1170"/>
        <w:gridCol w:w="1170"/>
        <w:gridCol w:w="1170"/>
      </w:tblGrid>
      <w:tr w:rsidR="001D54BC" w:rsidRPr="001D54BC" w:rsidTr="00BC3BF2">
        <w:trPr>
          <w:trHeight w:val="20"/>
        </w:trPr>
        <w:tc>
          <w:tcPr>
            <w:tcW w:w="2160" w:type="dxa"/>
          </w:tcPr>
          <w:p w:rsidR="001D54BC" w:rsidRPr="001D54BC" w:rsidRDefault="001D54BC" w:rsidP="00BA37C7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020" w:type="dxa"/>
            <w:gridSpan w:val="6"/>
            <w:shd w:val="clear" w:color="auto" w:fill="auto"/>
          </w:tcPr>
          <w:p w:rsidR="001D54BC" w:rsidRPr="001D54BC" w:rsidRDefault="001D54BC" w:rsidP="00BA37C7">
            <w:pPr>
              <w:tabs>
                <w:tab w:val="left" w:pos="4956"/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D54B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D54BC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1D54BC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1D54BC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1D54BC" w:rsidRPr="001D54BC" w:rsidTr="00BC3BF2">
        <w:trPr>
          <w:trHeight w:val="20"/>
        </w:trPr>
        <w:tc>
          <w:tcPr>
            <w:tcW w:w="2160" w:type="dxa"/>
          </w:tcPr>
          <w:p w:rsidR="001D54BC" w:rsidRPr="001D54BC" w:rsidRDefault="001D54BC" w:rsidP="00BA37C7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020" w:type="dxa"/>
            <w:gridSpan w:val="6"/>
            <w:shd w:val="clear" w:color="auto" w:fill="auto"/>
          </w:tcPr>
          <w:p w:rsidR="001D54BC" w:rsidRPr="001D54BC" w:rsidRDefault="001D54BC" w:rsidP="00BA37C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4BC">
              <w:rPr>
                <w:rFonts w:asciiTheme="majorBidi" w:hAnsiTheme="majorBidi" w:cstheme="majorBidi"/>
                <w:sz w:val="28"/>
                <w:szCs w:val="28"/>
                <w:cs/>
              </w:rPr>
              <w:t>งบ</w:t>
            </w:r>
            <w:r w:rsidR="00BA37C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การเงิน</w:t>
            </w:r>
            <w:r w:rsidRPr="001D54BC">
              <w:rPr>
                <w:rFonts w:asciiTheme="majorBidi" w:hAnsiTheme="majorBidi" w:cstheme="majorBidi"/>
                <w:sz w:val="28"/>
                <w:szCs w:val="28"/>
                <w:cs/>
              </w:rPr>
              <w:t>เฉพาะกิจการ</w:t>
            </w:r>
          </w:p>
        </w:tc>
      </w:tr>
      <w:tr w:rsidR="00BA37C7" w:rsidRPr="001D54BC" w:rsidTr="00BC3BF2">
        <w:trPr>
          <w:trHeight w:val="20"/>
        </w:trPr>
        <w:tc>
          <w:tcPr>
            <w:tcW w:w="2160" w:type="dxa"/>
          </w:tcPr>
          <w:p w:rsidR="00BA37C7" w:rsidRPr="001D54BC" w:rsidRDefault="00BA37C7" w:rsidP="00BA37C7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:rsidR="00BA37C7" w:rsidRPr="001D54BC" w:rsidRDefault="00BA37C7" w:rsidP="00BA37C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BA37C7" w:rsidRPr="001D54BC" w:rsidRDefault="00BA37C7" w:rsidP="00BA37C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4BC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:rsidR="00BA37C7" w:rsidRPr="001D54BC" w:rsidRDefault="00BA37C7" w:rsidP="00BA37C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37C7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>รายการปรับลดราคาทุนให้เป็น</w:t>
            </w:r>
            <w:r w:rsidRPr="001D54B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มูลค่าสุทธิที่จะได้รับ</w:t>
            </w:r>
            <w:r w:rsidRPr="001D54B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:rsidR="00BA37C7" w:rsidRPr="001D54BC" w:rsidRDefault="00BA37C7" w:rsidP="00BA37C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4BC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 - สุทธิ</w:t>
            </w:r>
          </w:p>
        </w:tc>
      </w:tr>
      <w:tr w:rsidR="00BA37C7" w:rsidRPr="001D54BC" w:rsidTr="00BC3BF2">
        <w:trPr>
          <w:trHeight w:val="360"/>
        </w:trPr>
        <w:tc>
          <w:tcPr>
            <w:tcW w:w="2160" w:type="dxa"/>
          </w:tcPr>
          <w:p w:rsidR="00BA37C7" w:rsidRPr="001D54BC" w:rsidRDefault="00BA37C7" w:rsidP="00BA37C7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A37C7" w:rsidRPr="001D54BC" w:rsidRDefault="00BA37C7" w:rsidP="00BA37C7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D54BC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A37C7" w:rsidRPr="001D54BC" w:rsidRDefault="00BA37C7" w:rsidP="00BA37C7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D54BC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A37C7" w:rsidRPr="001D54BC" w:rsidRDefault="00BA37C7" w:rsidP="00BA37C7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D54BC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A37C7" w:rsidRPr="001D54BC" w:rsidRDefault="00BA37C7" w:rsidP="00BA37C7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D54BC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A37C7" w:rsidRPr="001D54BC" w:rsidRDefault="00BA37C7" w:rsidP="00BA37C7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D54BC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A37C7" w:rsidRPr="001D54BC" w:rsidRDefault="00BA37C7" w:rsidP="00BA37C7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D54BC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</w:tr>
      <w:tr w:rsidR="00BA37C7" w:rsidRPr="001D54BC" w:rsidTr="00BC3BF2">
        <w:trPr>
          <w:trHeight w:val="360"/>
        </w:trPr>
        <w:tc>
          <w:tcPr>
            <w:tcW w:w="2160" w:type="dxa"/>
          </w:tcPr>
          <w:p w:rsidR="00BA37C7" w:rsidRPr="001D54BC" w:rsidRDefault="00BA37C7" w:rsidP="00BA37C7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A37C7" w:rsidRPr="001D54BC" w:rsidRDefault="00BA37C7" w:rsidP="00BA37C7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A37C7" w:rsidRPr="001D54BC" w:rsidRDefault="00BA37C7" w:rsidP="00BA37C7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A37C7" w:rsidRPr="001D54BC" w:rsidRDefault="00BA37C7" w:rsidP="00BA37C7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A37C7" w:rsidRPr="001D54BC" w:rsidRDefault="00BA37C7" w:rsidP="00BA37C7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A37C7" w:rsidRPr="001D54BC" w:rsidRDefault="00BA37C7" w:rsidP="00BA37C7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A37C7" w:rsidRPr="001D54BC" w:rsidRDefault="00BA37C7" w:rsidP="00BA37C7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BA37C7" w:rsidRPr="001D54BC" w:rsidTr="00BC3BF2">
        <w:trPr>
          <w:trHeight w:val="20"/>
        </w:trPr>
        <w:tc>
          <w:tcPr>
            <w:tcW w:w="2160" w:type="dxa"/>
            <w:vAlign w:val="bottom"/>
          </w:tcPr>
          <w:p w:rsidR="00BA37C7" w:rsidRPr="001D54BC" w:rsidRDefault="00BA37C7" w:rsidP="00BA37C7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4BC">
              <w:rPr>
                <w:rFonts w:asciiTheme="majorBidi" w:hAnsiTheme="majorBidi" w:cstheme="majorBidi"/>
                <w:sz w:val="28"/>
                <w:szCs w:val="28"/>
                <w:cs/>
              </w:rPr>
              <w:t>วัสดุ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ก่อสร้าง</w:t>
            </w:r>
            <w:r w:rsidRPr="001D54BC">
              <w:rPr>
                <w:rFonts w:asciiTheme="majorBidi" w:hAnsiTheme="majorBidi" w:cstheme="majorBidi"/>
                <w:sz w:val="28"/>
                <w:szCs w:val="28"/>
                <w:cs/>
              </w:rPr>
              <w:t>ที่โครงการ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A37C7" w:rsidRPr="001D54BC" w:rsidRDefault="00BA37C7" w:rsidP="00BA37C7">
            <w:pPr>
              <w:tabs>
                <w:tab w:val="decimal" w:pos="954"/>
              </w:tabs>
              <w:ind w:left="-18" w:right="-18" w:firstLine="18"/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  <w:cs/>
                <w:lang w:val="th-TH"/>
              </w:rPr>
            </w:pPr>
            <w:r w:rsidRPr="001D54BC">
              <w:rPr>
                <w:rFonts w:asciiTheme="majorBidi" w:hAnsiTheme="majorBidi" w:cstheme="majorBidi"/>
                <w:caps/>
                <w:sz w:val="28"/>
                <w:szCs w:val="28"/>
              </w:rPr>
              <w:t>72,041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A37C7" w:rsidRPr="001D54BC" w:rsidRDefault="00BA37C7" w:rsidP="00BA37C7">
            <w:pPr>
              <w:tabs>
                <w:tab w:val="decimal" w:pos="954"/>
              </w:tabs>
              <w:ind w:left="-18" w:right="-18" w:firstLine="18"/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 w:rsidRPr="001D54BC">
              <w:rPr>
                <w:rFonts w:asciiTheme="majorBidi" w:hAnsiTheme="majorBidi" w:cstheme="majorBidi"/>
                <w:caps/>
                <w:sz w:val="28"/>
                <w:szCs w:val="28"/>
              </w:rPr>
              <w:t>106,535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A37C7" w:rsidRPr="001D54BC" w:rsidRDefault="00BA37C7" w:rsidP="00BA37C7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 w:rsidRPr="001D54BC">
              <w:rPr>
                <w:rFonts w:asciiTheme="majorBidi" w:hAnsiTheme="majorBidi" w:cstheme="majorBidi"/>
                <w:caps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A37C7" w:rsidRPr="001D54BC" w:rsidRDefault="00BA37C7" w:rsidP="00BA37C7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 w:rsidRPr="001D54BC">
              <w:rPr>
                <w:rFonts w:asciiTheme="majorBidi" w:hAnsiTheme="majorBidi" w:cstheme="majorBidi"/>
                <w:caps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A37C7" w:rsidRPr="001D54BC" w:rsidRDefault="00BA37C7" w:rsidP="00BA37C7">
            <w:pPr>
              <w:tabs>
                <w:tab w:val="decimal" w:pos="954"/>
              </w:tabs>
              <w:ind w:left="-18" w:right="-18" w:firstLine="18"/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  <w:cs/>
                <w:lang w:val="th-TH"/>
              </w:rPr>
            </w:pPr>
            <w:r w:rsidRPr="001D54BC">
              <w:rPr>
                <w:rFonts w:asciiTheme="majorBidi" w:hAnsiTheme="majorBidi" w:cstheme="majorBidi"/>
                <w:caps/>
                <w:sz w:val="28"/>
                <w:szCs w:val="28"/>
              </w:rPr>
              <w:t>72,041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A37C7" w:rsidRPr="001D54BC" w:rsidRDefault="00BA37C7" w:rsidP="00BA37C7">
            <w:pPr>
              <w:tabs>
                <w:tab w:val="decimal" w:pos="954"/>
              </w:tabs>
              <w:ind w:left="-18" w:right="-18" w:firstLine="18"/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 w:rsidRPr="001D54BC">
              <w:rPr>
                <w:rFonts w:asciiTheme="majorBidi" w:hAnsiTheme="majorBidi" w:cstheme="majorBidi"/>
                <w:caps/>
                <w:sz w:val="28"/>
                <w:szCs w:val="28"/>
              </w:rPr>
              <w:t>106,535</w:t>
            </w:r>
          </w:p>
        </w:tc>
      </w:tr>
      <w:tr w:rsidR="00BA37C7" w:rsidRPr="001D54BC" w:rsidTr="00BC3BF2">
        <w:trPr>
          <w:trHeight w:val="20"/>
        </w:trPr>
        <w:tc>
          <w:tcPr>
            <w:tcW w:w="2160" w:type="dxa"/>
            <w:vAlign w:val="bottom"/>
          </w:tcPr>
          <w:p w:rsidR="00BA37C7" w:rsidRPr="001D54BC" w:rsidRDefault="00BA37C7" w:rsidP="00BA37C7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4BC">
              <w:rPr>
                <w:rFonts w:asciiTheme="majorBidi" w:hAnsiTheme="majorBidi" w:cstheme="majorBidi"/>
                <w:sz w:val="28"/>
                <w:szCs w:val="28"/>
                <w:cs/>
              </w:rPr>
              <w:t>วัสดุทั่วไป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A37C7" w:rsidRPr="001D54BC" w:rsidRDefault="00BA37C7" w:rsidP="00BA37C7">
            <w:pPr>
              <w:tabs>
                <w:tab w:val="decimal" w:pos="954"/>
              </w:tabs>
              <w:ind w:left="-18" w:right="-18" w:firstLine="18"/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  <w:cs/>
                <w:lang w:val="th-TH"/>
              </w:rPr>
            </w:pPr>
            <w:r w:rsidRPr="001D54BC">
              <w:rPr>
                <w:rFonts w:asciiTheme="majorBidi" w:hAnsiTheme="majorBidi" w:cstheme="majorBidi"/>
                <w:caps/>
                <w:sz w:val="28"/>
                <w:szCs w:val="28"/>
              </w:rPr>
              <w:t>2,924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A37C7" w:rsidRPr="001D54BC" w:rsidRDefault="00BA37C7" w:rsidP="00BA37C7">
            <w:pPr>
              <w:tabs>
                <w:tab w:val="decimal" w:pos="954"/>
              </w:tabs>
              <w:ind w:left="-18" w:right="-18" w:firstLine="18"/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1D54BC">
              <w:rPr>
                <w:rFonts w:asciiTheme="majorBidi" w:hAnsiTheme="majorBidi" w:cstheme="majorBidi"/>
                <w:caps/>
                <w:sz w:val="28"/>
                <w:szCs w:val="28"/>
              </w:rPr>
              <w:t>2,508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A37C7" w:rsidRPr="001D54BC" w:rsidRDefault="00BA37C7" w:rsidP="00BA37C7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 w:rsidRPr="001D54BC">
              <w:rPr>
                <w:rFonts w:asciiTheme="majorBidi" w:hAnsiTheme="majorBidi" w:cstheme="majorBidi"/>
                <w:caps/>
                <w:sz w:val="28"/>
                <w:szCs w:val="28"/>
              </w:rPr>
              <w:t>(291)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A37C7" w:rsidRPr="001D54BC" w:rsidRDefault="00BA37C7" w:rsidP="00BA37C7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 w:rsidRPr="001D54BC">
              <w:rPr>
                <w:rFonts w:asciiTheme="majorBidi" w:hAnsiTheme="majorBidi" w:cstheme="majorBidi"/>
                <w:caps/>
                <w:sz w:val="28"/>
                <w:szCs w:val="28"/>
              </w:rPr>
              <w:t>(174)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A37C7" w:rsidRPr="001D54BC" w:rsidRDefault="00BA37C7" w:rsidP="00BA37C7">
            <w:pPr>
              <w:tabs>
                <w:tab w:val="decimal" w:pos="954"/>
              </w:tabs>
              <w:ind w:left="-18" w:right="-18" w:firstLine="18"/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  <w:cs/>
                <w:lang w:val="th-TH"/>
              </w:rPr>
            </w:pPr>
            <w:r w:rsidRPr="001D54BC">
              <w:rPr>
                <w:rFonts w:asciiTheme="majorBidi" w:hAnsiTheme="majorBidi" w:cstheme="majorBidi"/>
                <w:caps/>
                <w:sz w:val="28"/>
                <w:szCs w:val="28"/>
              </w:rPr>
              <w:t>2,633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A37C7" w:rsidRPr="001D54BC" w:rsidRDefault="00BA37C7" w:rsidP="00BA37C7">
            <w:pPr>
              <w:tabs>
                <w:tab w:val="decimal" w:pos="954"/>
              </w:tabs>
              <w:ind w:left="-18" w:right="-18" w:firstLine="18"/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1D54BC">
              <w:rPr>
                <w:rFonts w:asciiTheme="majorBidi" w:hAnsiTheme="majorBidi" w:cstheme="majorBidi"/>
                <w:caps/>
                <w:sz w:val="28"/>
                <w:szCs w:val="28"/>
              </w:rPr>
              <w:t>2,334</w:t>
            </w:r>
          </w:p>
        </w:tc>
      </w:tr>
      <w:tr w:rsidR="00BA37C7" w:rsidRPr="001D54BC" w:rsidTr="00BC3BF2">
        <w:trPr>
          <w:trHeight w:val="20"/>
        </w:trPr>
        <w:tc>
          <w:tcPr>
            <w:tcW w:w="2160" w:type="dxa"/>
            <w:vAlign w:val="bottom"/>
          </w:tcPr>
          <w:p w:rsidR="00BA37C7" w:rsidRPr="001D54BC" w:rsidRDefault="00BA37C7" w:rsidP="00BA37C7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54BC">
              <w:rPr>
                <w:rFonts w:asciiTheme="majorBidi" w:hAnsiTheme="majorBidi" w:cstheme="majorBidi"/>
                <w:sz w:val="28"/>
                <w:szCs w:val="28"/>
                <w:cs/>
              </w:rPr>
              <w:t>อะไหล่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A37C7" w:rsidRPr="001D54BC" w:rsidRDefault="00BA37C7" w:rsidP="00BA37C7">
            <w:pPr>
              <w:tabs>
                <w:tab w:val="decimal" w:pos="954"/>
              </w:tabs>
              <w:ind w:left="-18" w:right="-18" w:firstLine="18"/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1D54BC">
              <w:rPr>
                <w:rFonts w:asciiTheme="majorBidi" w:hAnsiTheme="majorBidi" w:cstheme="majorBidi"/>
                <w:caps/>
                <w:sz w:val="28"/>
                <w:szCs w:val="28"/>
              </w:rPr>
              <w:t>4,920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A37C7" w:rsidRPr="001D54BC" w:rsidRDefault="00BA37C7" w:rsidP="00BA37C7">
            <w:pPr>
              <w:tabs>
                <w:tab w:val="decimal" w:pos="954"/>
              </w:tabs>
              <w:ind w:left="-18" w:right="-18" w:firstLine="18"/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 w:rsidRPr="001D54BC">
              <w:rPr>
                <w:rFonts w:asciiTheme="majorBidi" w:hAnsiTheme="majorBidi" w:cstheme="majorBidi"/>
                <w:caps/>
                <w:sz w:val="28"/>
                <w:szCs w:val="28"/>
              </w:rPr>
              <w:t>5,263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A37C7" w:rsidRPr="001D54BC" w:rsidRDefault="00BA37C7" w:rsidP="00BA37C7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 w:rsidRPr="001D54BC">
              <w:rPr>
                <w:rFonts w:asciiTheme="majorBidi" w:hAnsiTheme="majorBidi" w:cstheme="majorBidi"/>
                <w:caps/>
                <w:sz w:val="28"/>
                <w:szCs w:val="28"/>
              </w:rPr>
              <w:t>(2,110)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A37C7" w:rsidRPr="001D54BC" w:rsidRDefault="00BA37C7" w:rsidP="00BA37C7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 w:rsidRPr="001D54BC">
              <w:rPr>
                <w:rFonts w:asciiTheme="majorBidi" w:hAnsiTheme="majorBidi" w:cstheme="majorBidi"/>
                <w:caps/>
                <w:sz w:val="28"/>
                <w:szCs w:val="28"/>
              </w:rPr>
              <w:t>(659)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A37C7" w:rsidRPr="001D54BC" w:rsidRDefault="00BA37C7" w:rsidP="00BA37C7">
            <w:pPr>
              <w:tabs>
                <w:tab w:val="decimal" w:pos="954"/>
              </w:tabs>
              <w:ind w:left="-18" w:right="-18" w:firstLine="18"/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1D54BC">
              <w:rPr>
                <w:rFonts w:asciiTheme="majorBidi" w:hAnsiTheme="majorBidi" w:cstheme="majorBidi"/>
                <w:caps/>
                <w:sz w:val="28"/>
                <w:szCs w:val="28"/>
              </w:rPr>
              <w:t>2,810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A37C7" w:rsidRPr="001D54BC" w:rsidRDefault="00BA37C7" w:rsidP="00BA37C7">
            <w:pPr>
              <w:tabs>
                <w:tab w:val="decimal" w:pos="954"/>
              </w:tabs>
              <w:ind w:left="-18" w:right="-18" w:firstLine="18"/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 w:rsidRPr="001D54BC">
              <w:rPr>
                <w:rFonts w:asciiTheme="majorBidi" w:hAnsiTheme="majorBidi" w:cstheme="majorBidi"/>
                <w:caps/>
                <w:sz w:val="28"/>
                <w:szCs w:val="28"/>
              </w:rPr>
              <w:t>4,604</w:t>
            </w:r>
          </w:p>
        </w:tc>
      </w:tr>
      <w:tr w:rsidR="00BA37C7" w:rsidRPr="001D54BC" w:rsidTr="00BC3BF2">
        <w:trPr>
          <w:trHeight w:val="20"/>
        </w:trPr>
        <w:tc>
          <w:tcPr>
            <w:tcW w:w="2160" w:type="dxa"/>
            <w:vAlign w:val="bottom"/>
          </w:tcPr>
          <w:p w:rsidR="00BA37C7" w:rsidRPr="001D54BC" w:rsidRDefault="00BA37C7" w:rsidP="00BA37C7">
            <w:pPr>
              <w:pStyle w:val="Heading1"/>
              <w:jc w:val="left"/>
              <w:rPr>
                <w:rFonts w:asciiTheme="majorBidi" w:hAnsiTheme="majorBidi" w:cstheme="majorBidi"/>
              </w:rPr>
            </w:pPr>
            <w:r w:rsidRPr="001D54BC">
              <w:rPr>
                <w:rFonts w:asciiTheme="majorBidi" w:hAnsiTheme="majorBidi" w:cstheme="majorBidi"/>
                <w:cs/>
              </w:rPr>
              <w:t>เหล็กเส้น</w:t>
            </w:r>
            <w:r>
              <w:rPr>
                <w:rFonts w:asciiTheme="majorBidi" w:hAnsiTheme="majorBidi" w:cstheme="majorBidi" w:hint="cs"/>
                <w:cs/>
              </w:rPr>
              <w:t>และ</w:t>
            </w:r>
            <w:proofErr w:type="spellStart"/>
            <w:r>
              <w:rPr>
                <w:rFonts w:asciiTheme="majorBidi" w:hAnsiTheme="majorBidi" w:cstheme="majorBidi" w:hint="cs"/>
                <w:cs/>
              </w:rPr>
              <w:t>อื่นๆ</w:t>
            </w:r>
            <w:proofErr w:type="spellEnd"/>
          </w:p>
        </w:tc>
        <w:tc>
          <w:tcPr>
            <w:tcW w:w="1170" w:type="dxa"/>
            <w:shd w:val="clear" w:color="auto" w:fill="auto"/>
            <w:vAlign w:val="bottom"/>
          </w:tcPr>
          <w:p w:rsidR="00BA37C7" w:rsidRPr="001D54BC" w:rsidRDefault="00BA37C7" w:rsidP="00BA37C7">
            <w:pPr>
              <w:pBdr>
                <w:bottom w:val="single" w:sz="6" w:space="1" w:color="auto"/>
              </w:pBdr>
              <w:tabs>
                <w:tab w:val="decimal" w:pos="954"/>
              </w:tabs>
              <w:ind w:left="-18" w:right="-18" w:firstLine="18"/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aps/>
                <w:sz w:val="28"/>
                <w:szCs w:val="28"/>
                <w:cs/>
              </w:rPr>
              <w:t>576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A37C7" w:rsidRPr="001D54BC" w:rsidRDefault="00BA37C7" w:rsidP="00BA37C7">
            <w:pPr>
              <w:pBdr>
                <w:bottom w:val="single" w:sz="6" w:space="1" w:color="auto"/>
              </w:pBdr>
              <w:tabs>
                <w:tab w:val="decimal" w:pos="954"/>
              </w:tabs>
              <w:ind w:left="-18" w:right="-18" w:firstLine="18"/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>
              <w:rPr>
                <w:rFonts w:asciiTheme="majorBidi" w:hAnsiTheme="majorBidi" w:cstheme="majorBidi"/>
                <w:caps/>
                <w:sz w:val="28"/>
                <w:szCs w:val="28"/>
              </w:rPr>
              <w:t>1,199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A37C7" w:rsidRPr="001D54BC" w:rsidRDefault="00BA37C7" w:rsidP="00BA37C7">
            <w:pPr>
              <w:pBdr>
                <w:bottom w:val="single" w:sz="6" w:space="1" w:color="auto"/>
              </w:pBdr>
              <w:tabs>
                <w:tab w:val="decimal" w:pos="882"/>
              </w:tabs>
              <w:ind w:right="-18"/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aps/>
                <w:sz w:val="28"/>
                <w:szCs w:val="28"/>
              </w:rPr>
              <w:t>(12)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A37C7" w:rsidRPr="001D54BC" w:rsidRDefault="00BA37C7" w:rsidP="00BA37C7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aps/>
                <w:sz w:val="28"/>
                <w:szCs w:val="28"/>
              </w:rPr>
              <w:t>(12)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A37C7" w:rsidRPr="001D54BC" w:rsidRDefault="00BA37C7" w:rsidP="00BA37C7">
            <w:pPr>
              <w:pBdr>
                <w:bottom w:val="single" w:sz="6" w:space="1" w:color="auto"/>
              </w:pBdr>
              <w:tabs>
                <w:tab w:val="decimal" w:pos="954"/>
              </w:tabs>
              <w:ind w:left="-18" w:right="-18" w:firstLine="18"/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>
              <w:rPr>
                <w:rFonts w:asciiTheme="majorBidi" w:hAnsiTheme="majorBidi" w:cstheme="majorBidi"/>
                <w:caps/>
                <w:sz w:val="28"/>
                <w:szCs w:val="28"/>
              </w:rPr>
              <w:t>564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A37C7" w:rsidRPr="001D54BC" w:rsidRDefault="00BA37C7" w:rsidP="00BA37C7">
            <w:pPr>
              <w:pBdr>
                <w:bottom w:val="single" w:sz="6" w:space="1" w:color="auto"/>
              </w:pBdr>
              <w:tabs>
                <w:tab w:val="decimal" w:pos="954"/>
              </w:tabs>
              <w:ind w:left="-18" w:right="-18" w:firstLine="18"/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aps/>
                <w:sz w:val="28"/>
                <w:szCs w:val="28"/>
              </w:rPr>
              <w:t>1,187</w:t>
            </w:r>
          </w:p>
        </w:tc>
      </w:tr>
      <w:tr w:rsidR="00BA37C7" w:rsidRPr="001D54BC" w:rsidTr="00BC3BF2">
        <w:trPr>
          <w:trHeight w:val="20"/>
        </w:trPr>
        <w:tc>
          <w:tcPr>
            <w:tcW w:w="2160" w:type="dxa"/>
            <w:vAlign w:val="bottom"/>
          </w:tcPr>
          <w:p w:rsidR="00BA37C7" w:rsidRPr="001D54BC" w:rsidRDefault="00BA37C7" w:rsidP="00BA37C7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54B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A37C7" w:rsidRPr="001D54BC" w:rsidRDefault="00BA37C7" w:rsidP="00BA37C7">
            <w:pPr>
              <w:pBdr>
                <w:bottom w:val="double" w:sz="4" w:space="1" w:color="auto"/>
              </w:pBdr>
              <w:tabs>
                <w:tab w:val="decimal" w:pos="954"/>
              </w:tabs>
              <w:ind w:left="-18" w:right="-18" w:firstLine="18"/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  <w:cs/>
                <w:lang w:val="th-TH"/>
              </w:rPr>
            </w:pPr>
            <w:r w:rsidRPr="001D54BC">
              <w:rPr>
                <w:rFonts w:asciiTheme="majorBidi" w:hAnsiTheme="majorBidi" w:cstheme="majorBidi"/>
                <w:caps/>
                <w:sz w:val="28"/>
                <w:szCs w:val="28"/>
              </w:rPr>
              <w:t>80,461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A37C7" w:rsidRPr="001D54BC" w:rsidRDefault="00BA37C7" w:rsidP="00BA37C7">
            <w:pPr>
              <w:pBdr>
                <w:bottom w:val="double" w:sz="4" w:space="1" w:color="auto"/>
              </w:pBdr>
              <w:tabs>
                <w:tab w:val="decimal" w:pos="954"/>
              </w:tabs>
              <w:ind w:left="-18" w:right="-18" w:firstLine="18"/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 w:rsidRPr="001D54BC">
              <w:rPr>
                <w:rFonts w:asciiTheme="majorBidi" w:hAnsiTheme="majorBidi" w:cstheme="majorBidi"/>
                <w:caps/>
                <w:sz w:val="28"/>
                <w:szCs w:val="28"/>
              </w:rPr>
              <w:t>115,505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A37C7" w:rsidRPr="001D54BC" w:rsidRDefault="00BA37C7" w:rsidP="00BA37C7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 w:rsidRPr="001D54BC">
              <w:rPr>
                <w:rFonts w:asciiTheme="majorBidi" w:hAnsiTheme="majorBidi" w:cstheme="majorBidi"/>
                <w:caps/>
                <w:sz w:val="28"/>
                <w:szCs w:val="28"/>
              </w:rPr>
              <w:t>(2,413)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A37C7" w:rsidRPr="001D54BC" w:rsidRDefault="00BA37C7" w:rsidP="00BA37C7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 w:rsidRPr="001D54BC">
              <w:rPr>
                <w:rFonts w:asciiTheme="majorBidi" w:hAnsiTheme="majorBidi" w:cstheme="majorBidi"/>
                <w:caps/>
                <w:sz w:val="28"/>
                <w:szCs w:val="28"/>
              </w:rPr>
              <w:t>(845)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A37C7" w:rsidRPr="001D54BC" w:rsidRDefault="00BA37C7" w:rsidP="00BA37C7">
            <w:pPr>
              <w:pBdr>
                <w:bottom w:val="double" w:sz="4" w:space="1" w:color="auto"/>
              </w:pBdr>
              <w:tabs>
                <w:tab w:val="decimal" w:pos="954"/>
              </w:tabs>
              <w:ind w:left="-18" w:right="-18" w:firstLine="18"/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 w:rsidRPr="001D54BC">
              <w:rPr>
                <w:rFonts w:asciiTheme="majorBidi" w:hAnsiTheme="majorBidi" w:cstheme="majorBidi"/>
                <w:caps/>
                <w:sz w:val="28"/>
                <w:szCs w:val="28"/>
              </w:rPr>
              <w:t>78,048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A37C7" w:rsidRPr="001D54BC" w:rsidRDefault="00BA37C7" w:rsidP="00BA37C7">
            <w:pPr>
              <w:pBdr>
                <w:bottom w:val="double" w:sz="4" w:space="1" w:color="auto"/>
              </w:pBdr>
              <w:tabs>
                <w:tab w:val="decimal" w:pos="954"/>
              </w:tabs>
              <w:ind w:left="-18" w:right="-18" w:firstLine="18"/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 w:rsidRPr="001D54BC">
              <w:rPr>
                <w:rFonts w:asciiTheme="majorBidi" w:hAnsiTheme="majorBidi" w:cstheme="majorBidi"/>
                <w:caps/>
                <w:sz w:val="28"/>
                <w:szCs w:val="28"/>
              </w:rPr>
              <w:t>114,660</w:t>
            </w:r>
          </w:p>
        </w:tc>
      </w:tr>
    </w:tbl>
    <w:p w:rsidR="001D54BC" w:rsidRPr="001D54BC" w:rsidRDefault="001D54BC" w:rsidP="00BA37C7">
      <w:pPr>
        <w:spacing w:before="240" w:after="120"/>
        <w:ind w:left="547" w:right="-43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1D54BC">
        <w:rPr>
          <w:rFonts w:asciiTheme="majorBidi" w:hAnsiTheme="majorBidi" w:cstheme="majorBidi"/>
          <w:sz w:val="32"/>
          <w:szCs w:val="32"/>
          <w:cs/>
        </w:rPr>
        <w:t>ในระหว่างปีปัจจุบัน บริษัทฯบันทึกการปรับลดราคาทุนของ</w:t>
      </w:r>
      <w:r w:rsidR="007B494F">
        <w:rPr>
          <w:rFonts w:asciiTheme="majorBidi" w:hAnsiTheme="majorBidi" w:cstheme="majorBidi" w:hint="cs"/>
          <w:sz w:val="32"/>
          <w:szCs w:val="32"/>
          <w:cs/>
        </w:rPr>
        <w:t>สินค้าคงเหลือ</w:t>
      </w:r>
      <w:r w:rsidRPr="001D54BC">
        <w:rPr>
          <w:rFonts w:asciiTheme="majorBidi" w:hAnsiTheme="majorBidi" w:cstheme="majorBidi"/>
          <w:sz w:val="32"/>
          <w:szCs w:val="32"/>
          <w:cs/>
        </w:rPr>
        <w:t xml:space="preserve">ให้เป็นมูลค่าสุทธิที่จะได้รับเป็นจำนวน </w:t>
      </w:r>
      <w:r w:rsidR="00BA37C7">
        <w:rPr>
          <w:rFonts w:asciiTheme="majorBidi" w:hAnsiTheme="majorBidi" w:cstheme="majorBidi"/>
          <w:spacing w:val="-6"/>
          <w:sz w:val="32"/>
          <w:szCs w:val="32"/>
        </w:rPr>
        <w:t>1.6</w:t>
      </w:r>
      <w:r w:rsidRPr="001D54B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D54BC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Pr="001D54B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D54BC">
        <w:rPr>
          <w:rFonts w:asciiTheme="majorBidi" w:hAnsiTheme="majorBidi" w:cstheme="majorBidi"/>
          <w:sz w:val="32"/>
          <w:szCs w:val="32"/>
          <w:cs/>
        </w:rPr>
        <w:t>(</w:t>
      </w:r>
      <w:r w:rsidRPr="001D54BC">
        <w:rPr>
          <w:rFonts w:asciiTheme="majorBidi" w:hAnsiTheme="majorBidi" w:cstheme="majorBidi"/>
          <w:sz w:val="32"/>
          <w:szCs w:val="32"/>
        </w:rPr>
        <w:t>2561:</w:t>
      </w:r>
      <w:r w:rsidRPr="001D54B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D54BC">
        <w:rPr>
          <w:rFonts w:asciiTheme="majorBidi" w:hAnsiTheme="majorBidi" w:cstheme="majorBidi"/>
          <w:sz w:val="32"/>
          <w:szCs w:val="32"/>
        </w:rPr>
        <w:t>0.</w:t>
      </w:r>
      <w:r w:rsidR="00BA37C7">
        <w:rPr>
          <w:rFonts w:asciiTheme="majorBidi" w:hAnsiTheme="majorBidi" w:cstheme="majorBidi"/>
          <w:sz w:val="32"/>
          <w:szCs w:val="32"/>
        </w:rPr>
        <w:t>7</w:t>
      </w:r>
      <w:r w:rsidRPr="001D54BC">
        <w:rPr>
          <w:rFonts w:asciiTheme="majorBidi" w:hAnsiTheme="majorBidi" w:cstheme="majorBidi"/>
          <w:sz w:val="32"/>
          <w:szCs w:val="32"/>
        </w:rPr>
        <w:t xml:space="preserve"> </w:t>
      </w:r>
      <w:r w:rsidRPr="001D54BC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1D54BC">
        <w:rPr>
          <w:rFonts w:asciiTheme="majorBidi" w:hAnsiTheme="majorBidi" w:cstheme="majorBidi"/>
          <w:spacing w:val="-6"/>
          <w:sz w:val="32"/>
          <w:szCs w:val="32"/>
        </w:rPr>
        <w:t xml:space="preserve">) </w:t>
      </w:r>
      <w:r w:rsidRPr="001D54BC">
        <w:rPr>
          <w:rFonts w:asciiTheme="majorBidi" w:hAnsiTheme="majorBidi" w:cstheme="majorBidi"/>
          <w:sz w:val="32"/>
          <w:szCs w:val="32"/>
          <w:cs/>
        </w:rPr>
        <w:t>โดยแสดงเป็นส่วนหนึ่งของต้นทุน</w:t>
      </w:r>
      <w:r w:rsidR="003462C7">
        <w:rPr>
          <w:rFonts w:asciiTheme="majorBidi" w:hAnsiTheme="majorBidi" w:cstheme="majorBidi" w:hint="cs"/>
          <w:sz w:val="32"/>
          <w:szCs w:val="32"/>
          <w:cs/>
        </w:rPr>
        <w:t>งานก่อสร้าง</w:t>
      </w:r>
    </w:p>
    <w:p w:rsidR="00BA37C7" w:rsidRDefault="00BA37C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D54BC" w:rsidRDefault="001D54BC" w:rsidP="001D54B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13.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>สินทรัพย์หมุนเวียนอื่น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3"/>
      </w:tblGrid>
      <w:tr w:rsidR="001D54BC" w:rsidRPr="003A1D64" w:rsidTr="00BC3BF2">
        <w:tc>
          <w:tcPr>
            <w:tcW w:w="9090" w:type="dxa"/>
            <w:gridSpan w:val="5"/>
          </w:tcPr>
          <w:p w:rsidR="001D54BC" w:rsidRPr="003A1D64" w:rsidRDefault="001D54BC" w:rsidP="00BC3B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pacing w:val="-6"/>
                <w:sz w:val="32"/>
                <w:szCs w:val="32"/>
              </w:rPr>
              <w:tab/>
            </w:r>
            <w:r w:rsidRPr="003A1D64">
              <w:rPr>
                <w:rFonts w:ascii="Angsana New" w:hAnsi="Angsana New"/>
                <w:sz w:val="32"/>
                <w:szCs w:val="32"/>
              </w:rPr>
              <w:tab/>
              <w:t>(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3A1D64">
              <w:rPr>
                <w:rFonts w:ascii="Angsana New" w:hAnsi="Angsana New"/>
                <w:sz w:val="32"/>
                <w:szCs w:val="32"/>
              </w:rPr>
              <w:t>: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D54BC" w:rsidRPr="003A1D64" w:rsidTr="00BC3BF2">
        <w:tc>
          <w:tcPr>
            <w:tcW w:w="3960" w:type="dxa"/>
          </w:tcPr>
          <w:p w:rsidR="001D54BC" w:rsidRPr="003A1D64" w:rsidRDefault="001D54BC" w:rsidP="001D54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1D54BC" w:rsidRPr="003A1D64" w:rsidRDefault="001D54BC" w:rsidP="001D54BC">
            <w:pPr>
              <w:pBdr>
                <w:bottom w:val="single" w:sz="6" w:space="1" w:color="auto"/>
              </w:pBdr>
              <w:tabs>
                <w:tab w:val="left" w:pos="2160"/>
                <w:tab w:val="center" w:pos="5670"/>
                <w:tab w:val="center" w:pos="7830"/>
                <w:tab w:val="right" w:pos="921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:rsidR="001D54BC" w:rsidRPr="003A1D64" w:rsidRDefault="001D54BC" w:rsidP="001D54BC">
            <w:pPr>
              <w:pBdr>
                <w:bottom w:val="single" w:sz="6" w:space="1" w:color="auto"/>
              </w:pBdr>
              <w:tabs>
                <w:tab w:val="left" w:pos="2160"/>
                <w:tab w:val="center" w:pos="5670"/>
                <w:tab w:val="center" w:pos="7830"/>
                <w:tab w:val="right" w:pos="921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D54BC" w:rsidRPr="003A1D64" w:rsidTr="00BC3BF2">
        <w:tc>
          <w:tcPr>
            <w:tcW w:w="3960" w:type="dxa"/>
          </w:tcPr>
          <w:p w:rsidR="001D54BC" w:rsidRPr="003A1D64" w:rsidRDefault="001D54BC" w:rsidP="001D54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1D54BC" w:rsidRPr="003A1D64" w:rsidRDefault="001D54BC" w:rsidP="001D54BC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A1D64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283" w:type="dxa"/>
            <w:vAlign w:val="bottom"/>
          </w:tcPr>
          <w:p w:rsidR="001D54BC" w:rsidRPr="003A1D64" w:rsidRDefault="001D54BC" w:rsidP="001D54BC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A1D64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282" w:type="dxa"/>
            <w:vAlign w:val="bottom"/>
          </w:tcPr>
          <w:p w:rsidR="001D54BC" w:rsidRPr="003A1D64" w:rsidRDefault="001D54BC" w:rsidP="001D54BC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A1D64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283" w:type="dxa"/>
            <w:vAlign w:val="bottom"/>
          </w:tcPr>
          <w:p w:rsidR="001D54BC" w:rsidRPr="003A1D64" w:rsidRDefault="001D54BC" w:rsidP="001D54BC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A1D64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1D54BC" w:rsidRPr="003A1D64" w:rsidTr="00BC3BF2">
        <w:trPr>
          <w:trHeight w:val="63"/>
        </w:trPr>
        <w:tc>
          <w:tcPr>
            <w:tcW w:w="3960" w:type="dxa"/>
            <w:vAlign w:val="bottom"/>
          </w:tcPr>
          <w:p w:rsidR="001D54BC" w:rsidRDefault="001D54BC" w:rsidP="001D54BC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สินทรัพย์ภายใต้สัญญาขายคืน</w:t>
            </w:r>
          </w:p>
        </w:tc>
        <w:tc>
          <w:tcPr>
            <w:tcW w:w="1282" w:type="dxa"/>
            <w:vAlign w:val="bottom"/>
          </w:tcPr>
          <w:p w:rsidR="001D54BC" w:rsidRDefault="001D54BC" w:rsidP="001D54BC">
            <w:pPr>
              <w:tabs>
                <w:tab w:val="decimal" w:pos="97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D54BC">
              <w:rPr>
                <w:rFonts w:ascii="Angsana New" w:hAnsi="Angsana New"/>
                <w:sz w:val="32"/>
                <w:szCs w:val="32"/>
              </w:rPr>
              <w:t>49,991</w:t>
            </w:r>
          </w:p>
        </w:tc>
        <w:tc>
          <w:tcPr>
            <w:tcW w:w="1283" w:type="dxa"/>
            <w:vAlign w:val="bottom"/>
          </w:tcPr>
          <w:p w:rsidR="001D54BC" w:rsidRDefault="001D54BC" w:rsidP="001D54BC">
            <w:pPr>
              <w:tabs>
                <w:tab w:val="decimal" w:pos="97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:rsidR="001D54BC" w:rsidRDefault="001D54BC" w:rsidP="001D54BC">
            <w:pPr>
              <w:tabs>
                <w:tab w:val="decimal" w:pos="972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D54BC">
              <w:rPr>
                <w:rFonts w:ascii="Angsana New" w:hAnsi="Angsana New"/>
                <w:sz w:val="32"/>
                <w:szCs w:val="32"/>
              </w:rPr>
              <w:t>49,991</w:t>
            </w:r>
          </w:p>
        </w:tc>
        <w:tc>
          <w:tcPr>
            <w:tcW w:w="1283" w:type="dxa"/>
            <w:vAlign w:val="bottom"/>
          </w:tcPr>
          <w:p w:rsidR="001D54BC" w:rsidRDefault="001D54BC" w:rsidP="001D54BC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D54BC" w:rsidRPr="003A1D64" w:rsidTr="00BC3BF2">
        <w:trPr>
          <w:trHeight w:val="63"/>
        </w:trPr>
        <w:tc>
          <w:tcPr>
            <w:tcW w:w="3960" w:type="dxa"/>
            <w:vAlign w:val="bottom"/>
          </w:tcPr>
          <w:p w:rsidR="001D54BC" w:rsidRDefault="001D54BC" w:rsidP="001D54BC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เงินมัดจำ</w:t>
            </w:r>
          </w:p>
        </w:tc>
        <w:tc>
          <w:tcPr>
            <w:tcW w:w="1282" w:type="dxa"/>
            <w:vAlign w:val="bottom"/>
          </w:tcPr>
          <w:p w:rsidR="001D54BC" w:rsidRDefault="001D54BC" w:rsidP="001D54BC">
            <w:pPr>
              <w:tabs>
                <w:tab w:val="decimal" w:pos="972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7,628</w:t>
            </w:r>
          </w:p>
        </w:tc>
        <w:tc>
          <w:tcPr>
            <w:tcW w:w="1283" w:type="dxa"/>
            <w:vAlign w:val="bottom"/>
          </w:tcPr>
          <w:p w:rsidR="001D54BC" w:rsidRPr="001D54BC" w:rsidRDefault="001D54BC" w:rsidP="001D54BC">
            <w:pPr>
              <w:tabs>
                <w:tab w:val="decimal" w:pos="97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D54BC">
              <w:rPr>
                <w:rFonts w:ascii="Angsana New" w:hAnsi="Angsana New"/>
                <w:sz w:val="32"/>
                <w:szCs w:val="32"/>
              </w:rPr>
              <w:t>9,698</w:t>
            </w:r>
          </w:p>
        </w:tc>
        <w:tc>
          <w:tcPr>
            <w:tcW w:w="1282" w:type="dxa"/>
            <w:vAlign w:val="bottom"/>
          </w:tcPr>
          <w:p w:rsidR="001D54BC" w:rsidRDefault="001D54BC" w:rsidP="001D54BC">
            <w:pPr>
              <w:tabs>
                <w:tab w:val="decimal" w:pos="97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7,082</w:t>
            </w:r>
          </w:p>
        </w:tc>
        <w:tc>
          <w:tcPr>
            <w:tcW w:w="1283" w:type="dxa"/>
            <w:vAlign w:val="bottom"/>
          </w:tcPr>
          <w:p w:rsidR="001D54BC" w:rsidRDefault="001D54BC" w:rsidP="001D54BC">
            <w:pPr>
              <w:tabs>
                <w:tab w:val="decimal" w:pos="97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8,715</w:t>
            </w:r>
          </w:p>
        </w:tc>
      </w:tr>
      <w:tr w:rsidR="001D54BC" w:rsidRPr="003A1D64" w:rsidTr="00BC3BF2">
        <w:tc>
          <w:tcPr>
            <w:tcW w:w="3960" w:type="dxa"/>
            <w:vAlign w:val="bottom"/>
          </w:tcPr>
          <w:p w:rsidR="001D54BC" w:rsidRDefault="001D54BC" w:rsidP="001D54BC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282" w:type="dxa"/>
            <w:vAlign w:val="bottom"/>
          </w:tcPr>
          <w:p w:rsidR="001D54BC" w:rsidRDefault="001D54BC" w:rsidP="001D54B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206</w:t>
            </w:r>
          </w:p>
        </w:tc>
        <w:tc>
          <w:tcPr>
            <w:tcW w:w="1283" w:type="dxa"/>
            <w:vAlign w:val="bottom"/>
          </w:tcPr>
          <w:p w:rsidR="001D54BC" w:rsidRPr="001D54BC" w:rsidRDefault="001D54BC" w:rsidP="001D54B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D54BC">
              <w:rPr>
                <w:rFonts w:ascii="Angsana New" w:hAnsi="Angsana New"/>
                <w:sz w:val="32"/>
                <w:szCs w:val="32"/>
              </w:rPr>
              <w:t>134</w:t>
            </w:r>
          </w:p>
        </w:tc>
        <w:tc>
          <w:tcPr>
            <w:tcW w:w="1282" w:type="dxa"/>
            <w:vAlign w:val="bottom"/>
          </w:tcPr>
          <w:p w:rsidR="001D54BC" w:rsidRDefault="001D54BC" w:rsidP="001D54B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279</w:t>
            </w:r>
          </w:p>
        </w:tc>
        <w:tc>
          <w:tcPr>
            <w:tcW w:w="1283" w:type="dxa"/>
            <w:vAlign w:val="bottom"/>
          </w:tcPr>
          <w:p w:rsidR="001D54BC" w:rsidRDefault="001D54BC" w:rsidP="001D54B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102</w:t>
            </w:r>
          </w:p>
        </w:tc>
      </w:tr>
      <w:tr w:rsidR="001D54BC" w:rsidRPr="003A1D64" w:rsidTr="00BC3BF2">
        <w:tc>
          <w:tcPr>
            <w:tcW w:w="3960" w:type="dxa"/>
            <w:vAlign w:val="bottom"/>
          </w:tcPr>
          <w:p w:rsidR="001D54BC" w:rsidRDefault="001D54BC" w:rsidP="001D54BC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รวมสินทรัพย์หมุนเวียนอื่น</w:t>
            </w:r>
          </w:p>
        </w:tc>
        <w:tc>
          <w:tcPr>
            <w:tcW w:w="1282" w:type="dxa"/>
            <w:vAlign w:val="bottom"/>
          </w:tcPr>
          <w:p w:rsidR="001D54BC" w:rsidRDefault="001D54BC" w:rsidP="001D54B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57,825</w:t>
            </w:r>
          </w:p>
        </w:tc>
        <w:tc>
          <w:tcPr>
            <w:tcW w:w="1283" w:type="dxa"/>
            <w:vAlign w:val="bottom"/>
          </w:tcPr>
          <w:p w:rsidR="001D54BC" w:rsidRDefault="001D54BC" w:rsidP="001D54B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9,832</w:t>
            </w:r>
          </w:p>
        </w:tc>
        <w:tc>
          <w:tcPr>
            <w:tcW w:w="1282" w:type="dxa"/>
            <w:vAlign w:val="bottom"/>
          </w:tcPr>
          <w:p w:rsidR="001D54BC" w:rsidRDefault="001D54BC" w:rsidP="001D54B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57,352</w:t>
            </w:r>
          </w:p>
        </w:tc>
        <w:tc>
          <w:tcPr>
            <w:tcW w:w="1283" w:type="dxa"/>
            <w:vAlign w:val="bottom"/>
          </w:tcPr>
          <w:p w:rsidR="001D54BC" w:rsidRDefault="001D54BC" w:rsidP="001D54B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8,817</w:t>
            </w:r>
          </w:p>
        </w:tc>
      </w:tr>
    </w:tbl>
    <w:p w:rsidR="00A96E67" w:rsidRPr="003A1D64" w:rsidRDefault="00A96E67" w:rsidP="00A96E67">
      <w:pPr>
        <w:tabs>
          <w:tab w:val="left" w:pos="9000"/>
        </w:tabs>
        <w:spacing w:before="240" w:after="120"/>
        <w:ind w:left="547" w:hanging="547"/>
        <w:jc w:val="thaiDistribute"/>
        <w:rPr>
          <w:rFonts w:ascii="Angsana New" w:hAnsi="Angsana New"/>
          <w:w w:val="80"/>
          <w:sz w:val="32"/>
          <w:szCs w:val="32"/>
          <w:cs/>
        </w:rPr>
      </w:pPr>
      <w:r w:rsidRPr="003A1D64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ในระหว่างปีปัจจุบัน บริษ</w:t>
      </w:r>
      <w:r w:rsidR="00E6405A">
        <w:rPr>
          <w:rFonts w:ascii="Angsana New" w:hAnsi="Angsana New" w:hint="cs"/>
          <w:sz w:val="32"/>
          <w:szCs w:val="32"/>
          <w:cs/>
        </w:rPr>
        <w:t>ั</w:t>
      </w:r>
      <w:r>
        <w:rPr>
          <w:rFonts w:ascii="Angsana New" w:hAnsi="Angsana New" w:hint="cs"/>
          <w:sz w:val="32"/>
          <w:szCs w:val="32"/>
          <w:cs/>
        </w:rPr>
        <w:t>ทฯได้ซื้อ</w:t>
      </w:r>
      <w:r w:rsidR="00346BDA">
        <w:rPr>
          <w:rFonts w:ascii="Angsana New" w:hAnsi="Angsana New" w:hint="cs"/>
          <w:sz w:val="32"/>
          <w:szCs w:val="32"/>
          <w:cs/>
        </w:rPr>
        <w:t>ระบบ</w:t>
      </w:r>
      <w:r w:rsidR="00E6405A">
        <w:rPr>
          <w:rFonts w:ascii="Angsana New" w:hAnsi="Angsana New" w:hint="cs"/>
          <w:sz w:val="32"/>
          <w:szCs w:val="32"/>
          <w:cs/>
        </w:rPr>
        <w:t>แบบหล่อ</w:t>
      </w:r>
      <w:r>
        <w:rPr>
          <w:rFonts w:ascii="Angsana New" w:hAnsi="Angsana New" w:hint="cs"/>
          <w:sz w:val="32"/>
          <w:szCs w:val="32"/>
          <w:cs/>
        </w:rPr>
        <w:t xml:space="preserve">เพื่อใช้ในการดำเนินงานจำนวน </w:t>
      </w:r>
      <w:r w:rsidR="00626C24">
        <w:rPr>
          <w:rFonts w:ascii="Angsana New" w:hAnsi="Angsana New"/>
          <w:sz w:val="32"/>
          <w:szCs w:val="32"/>
        </w:rPr>
        <w:t>63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โดยมีข้อตกลงที่จะขายคืนภายใน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ปี </w:t>
      </w:r>
      <w:r w:rsidR="00E6405A">
        <w:rPr>
          <w:rFonts w:ascii="Angsana New" w:hAnsi="Angsana New" w:hint="cs"/>
          <w:sz w:val="32"/>
          <w:szCs w:val="32"/>
          <w:cs/>
        </w:rPr>
        <w:t>โดย</w:t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="007B494F">
        <w:rPr>
          <w:rFonts w:ascii="Angsana New" w:hAnsi="Angsana New" w:hint="cs"/>
          <w:sz w:val="32"/>
          <w:szCs w:val="32"/>
          <w:cs/>
        </w:rPr>
        <w:t>ฯ</w:t>
      </w:r>
      <w:r>
        <w:rPr>
          <w:rFonts w:ascii="Angsana New" w:hAnsi="Angsana New" w:hint="cs"/>
          <w:sz w:val="32"/>
          <w:szCs w:val="32"/>
          <w:cs/>
        </w:rPr>
        <w:t>ตัดจำหน่าย</w:t>
      </w:r>
      <w:r w:rsidR="007B494F">
        <w:rPr>
          <w:rFonts w:ascii="Angsana New" w:hAnsi="Angsana New" w:hint="cs"/>
          <w:sz w:val="32"/>
          <w:szCs w:val="32"/>
          <w:cs/>
        </w:rPr>
        <w:t>สินทรัพย์ดังกล่าว</w:t>
      </w:r>
      <w:r>
        <w:rPr>
          <w:rFonts w:ascii="Angsana New" w:hAnsi="Angsana New" w:hint="cs"/>
          <w:sz w:val="32"/>
          <w:szCs w:val="32"/>
          <w:cs/>
        </w:rPr>
        <w:t>ตามอายุของสัญญา</w:t>
      </w:r>
    </w:p>
    <w:p w:rsidR="00137E27" w:rsidRPr="003A1D64" w:rsidRDefault="001D54BC" w:rsidP="00A96E6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137E27" w:rsidRPr="003A1D64">
        <w:rPr>
          <w:rFonts w:ascii="Angsana New" w:hAnsi="Angsana New"/>
          <w:b/>
          <w:bCs/>
          <w:sz w:val="32"/>
          <w:szCs w:val="32"/>
        </w:rPr>
        <w:t>.</w:t>
      </w:r>
      <w:r w:rsidR="00137E27" w:rsidRPr="003A1D64">
        <w:rPr>
          <w:rFonts w:ascii="Angsana New" w:hAnsi="Angsana New"/>
          <w:b/>
          <w:bCs/>
          <w:sz w:val="32"/>
          <w:szCs w:val="32"/>
        </w:rPr>
        <w:tab/>
      </w:r>
      <w:r w:rsidR="00137E27" w:rsidRPr="003A1D64">
        <w:rPr>
          <w:rFonts w:ascii="Angsana New" w:hAnsi="Angsana New"/>
          <w:b/>
          <w:bCs/>
          <w:sz w:val="32"/>
          <w:szCs w:val="32"/>
          <w:cs/>
        </w:rPr>
        <w:t>เงินฝากและเงินลงทุนที่มีภาระค้ำประกัน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3"/>
      </w:tblGrid>
      <w:tr w:rsidR="00137E27" w:rsidRPr="003A1D64" w:rsidTr="00126B63">
        <w:tc>
          <w:tcPr>
            <w:tcW w:w="9090" w:type="dxa"/>
            <w:gridSpan w:val="5"/>
          </w:tcPr>
          <w:p w:rsidR="00137E27" w:rsidRPr="003A1D64" w:rsidRDefault="00137E27" w:rsidP="009C77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pacing w:val="-6"/>
                <w:sz w:val="32"/>
                <w:szCs w:val="32"/>
              </w:rPr>
              <w:tab/>
            </w:r>
            <w:r w:rsidRPr="003A1D64">
              <w:rPr>
                <w:rFonts w:ascii="Angsana New" w:hAnsi="Angsana New"/>
                <w:sz w:val="32"/>
                <w:szCs w:val="32"/>
              </w:rPr>
              <w:tab/>
              <w:t>(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3A1D64">
              <w:rPr>
                <w:rFonts w:ascii="Angsana New" w:hAnsi="Angsana New"/>
                <w:sz w:val="32"/>
                <w:szCs w:val="32"/>
              </w:rPr>
              <w:t>: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6D2EE0" w:rsidRPr="003A1D64" w:rsidTr="007D662A">
        <w:tc>
          <w:tcPr>
            <w:tcW w:w="3960" w:type="dxa"/>
          </w:tcPr>
          <w:p w:rsidR="006D2EE0" w:rsidRPr="003A1D64" w:rsidRDefault="006D2EE0" w:rsidP="009C77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</w:tcPr>
          <w:p w:rsidR="006D2EE0" w:rsidRPr="003A1D64" w:rsidRDefault="006D2EE0" w:rsidP="009C77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6D2EE0" w:rsidRPr="003A1D64" w:rsidRDefault="006D2EE0" w:rsidP="009C7777">
            <w:pPr>
              <w:pBdr>
                <w:bottom w:val="single" w:sz="6" w:space="1" w:color="auto"/>
              </w:pBdr>
              <w:tabs>
                <w:tab w:val="left" w:pos="2160"/>
                <w:tab w:val="center" w:pos="5670"/>
                <w:tab w:val="center" w:pos="7830"/>
                <w:tab w:val="right" w:pos="921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                   งบการเงินเฉพาะกิจการ</w:t>
            </w:r>
          </w:p>
        </w:tc>
      </w:tr>
      <w:tr w:rsidR="006D2EE0" w:rsidRPr="003A1D64" w:rsidTr="007D662A">
        <w:tc>
          <w:tcPr>
            <w:tcW w:w="3960" w:type="dxa"/>
          </w:tcPr>
          <w:p w:rsidR="006D2EE0" w:rsidRPr="003A1D64" w:rsidRDefault="006D2EE0" w:rsidP="009C77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:rsidR="006D2EE0" w:rsidRPr="003A1D64" w:rsidRDefault="006D2EE0" w:rsidP="009C77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:rsidR="006D2EE0" w:rsidRPr="003A1D64" w:rsidRDefault="006D2EE0" w:rsidP="009C77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6D2EE0" w:rsidRPr="003A1D64" w:rsidRDefault="005C243D" w:rsidP="009C777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A1D64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283" w:type="dxa"/>
            <w:vAlign w:val="bottom"/>
          </w:tcPr>
          <w:p w:rsidR="006D2EE0" w:rsidRPr="003A1D64" w:rsidRDefault="00751F13" w:rsidP="009C777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A1D64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5C243D" w:rsidRPr="003A1D64">
              <w:rPr>
                <w:rFonts w:ascii="Angsana New" w:hAnsi="Angsana New"/>
                <w:sz w:val="32"/>
                <w:szCs w:val="32"/>
                <w:u w:val="single"/>
              </w:rPr>
              <w:t>1</w:t>
            </w:r>
          </w:p>
        </w:tc>
      </w:tr>
      <w:tr w:rsidR="009C7777" w:rsidRPr="003A1D64" w:rsidTr="007D662A">
        <w:trPr>
          <w:trHeight w:val="63"/>
        </w:trPr>
        <w:tc>
          <w:tcPr>
            <w:tcW w:w="3960" w:type="dxa"/>
            <w:vAlign w:val="bottom"/>
          </w:tcPr>
          <w:p w:rsidR="009C7777" w:rsidRPr="003A1D64" w:rsidRDefault="009C7777" w:rsidP="009C7777">
            <w:pPr>
              <w:ind w:left="210" w:right="-36" w:hanging="210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82" w:type="dxa"/>
          </w:tcPr>
          <w:p w:rsidR="009C7777" w:rsidRPr="003A1D64" w:rsidRDefault="009C7777" w:rsidP="009C77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:rsidR="009C7777" w:rsidRPr="003A1D64" w:rsidRDefault="009C7777" w:rsidP="009C77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9C7777" w:rsidRPr="003A1D64" w:rsidRDefault="009C7777" w:rsidP="009C7777">
            <w:pPr>
              <w:tabs>
                <w:tab w:val="decimal" w:pos="97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1,540</w:t>
            </w:r>
          </w:p>
        </w:tc>
        <w:tc>
          <w:tcPr>
            <w:tcW w:w="1283" w:type="dxa"/>
            <w:vAlign w:val="bottom"/>
          </w:tcPr>
          <w:p w:rsidR="009C7777" w:rsidRPr="003A1D64" w:rsidRDefault="009C7777" w:rsidP="004371BC">
            <w:pPr>
              <w:tabs>
                <w:tab w:val="decimal" w:pos="97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1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3A1D64">
              <w:rPr>
                <w:rFonts w:ascii="Angsana New" w:hAnsi="Angsana New"/>
                <w:sz w:val="32"/>
                <w:szCs w:val="32"/>
              </w:rPr>
              <w:t>527</w:t>
            </w:r>
          </w:p>
        </w:tc>
      </w:tr>
      <w:tr w:rsidR="009C7777" w:rsidRPr="003A1D64" w:rsidTr="007D662A">
        <w:trPr>
          <w:trHeight w:val="63"/>
        </w:trPr>
        <w:tc>
          <w:tcPr>
            <w:tcW w:w="3960" w:type="dxa"/>
            <w:vAlign w:val="bottom"/>
          </w:tcPr>
          <w:p w:rsidR="009C7777" w:rsidRPr="003A1D64" w:rsidRDefault="009C7777" w:rsidP="009C7777">
            <w:pPr>
              <w:ind w:left="216" w:right="-115" w:hanging="216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3A1D64">
              <w:rPr>
                <w:rFonts w:ascii="Angsana New" w:hAnsi="Angsana New"/>
                <w:spacing w:val="-6"/>
                <w:sz w:val="32"/>
                <w:szCs w:val="32"/>
                <w:cs/>
              </w:rPr>
              <w:t>เงินลงทุนในพันธบัตรธนาคารแห่งประเทศไทย</w:t>
            </w:r>
          </w:p>
        </w:tc>
        <w:tc>
          <w:tcPr>
            <w:tcW w:w="1282" w:type="dxa"/>
          </w:tcPr>
          <w:p w:rsidR="009C7777" w:rsidRPr="003A1D64" w:rsidRDefault="009C7777" w:rsidP="009C77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:rsidR="009C7777" w:rsidRPr="003A1D64" w:rsidRDefault="009C7777" w:rsidP="009C77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9C7777" w:rsidRPr="003A1D64" w:rsidRDefault="009C7777" w:rsidP="009C777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13,275</w:t>
            </w:r>
          </w:p>
        </w:tc>
        <w:tc>
          <w:tcPr>
            <w:tcW w:w="1283" w:type="dxa"/>
            <w:vAlign w:val="bottom"/>
          </w:tcPr>
          <w:p w:rsidR="009C7777" w:rsidRPr="003A1D64" w:rsidRDefault="009C7777" w:rsidP="004371B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24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3A1D64">
              <w:rPr>
                <w:rFonts w:ascii="Angsana New" w:hAnsi="Angsana New"/>
                <w:sz w:val="32"/>
                <w:szCs w:val="32"/>
              </w:rPr>
              <w:t>797</w:t>
            </w:r>
          </w:p>
        </w:tc>
      </w:tr>
      <w:tr w:rsidR="009C7777" w:rsidRPr="003A1D64" w:rsidTr="00126B63">
        <w:tc>
          <w:tcPr>
            <w:tcW w:w="3960" w:type="dxa"/>
          </w:tcPr>
          <w:p w:rsidR="009C7777" w:rsidRPr="003A1D64" w:rsidRDefault="009C7777" w:rsidP="009C77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</w:tcPr>
          <w:p w:rsidR="009C7777" w:rsidRPr="003A1D64" w:rsidRDefault="009C7777" w:rsidP="009C77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:rsidR="009C7777" w:rsidRPr="003A1D64" w:rsidRDefault="009C7777" w:rsidP="009C77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9C7777" w:rsidRPr="003A1D64" w:rsidRDefault="009C7777" w:rsidP="009C777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14,815</w:t>
            </w:r>
          </w:p>
        </w:tc>
        <w:tc>
          <w:tcPr>
            <w:tcW w:w="1283" w:type="dxa"/>
            <w:vAlign w:val="bottom"/>
          </w:tcPr>
          <w:p w:rsidR="009C7777" w:rsidRPr="003A1D64" w:rsidRDefault="009C7777" w:rsidP="004371B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26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3A1D64">
              <w:rPr>
                <w:rFonts w:ascii="Angsana New" w:hAnsi="Angsana New"/>
                <w:sz w:val="32"/>
                <w:szCs w:val="32"/>
              </w:rPr>
              <w:t>324</w:t>
            </w:r>
          </w:p>
        </w:tc>
      </w:tr>
    </w:tbl>
    <w:p w:rsidR="009C7777" w:rsidRPr="003A1D64" w:rsidRDefault="009C7777" w:rsidP="009C7777">
      <w:pPr>
        <w:tabs>
          <w:tab w:val="left" w:pos="9000"/>
        </w:tabs>
        <w:spacing w:before="240" w:after="120"/>
        <w:ind w:left="547" w:hanging="547"/>
        <w:jc w:val="thaiDistribute"/>
        <w:rPr>
          <w:rFonts w:ascii="Angsana New" w:hAnsi="Angsana New"/>
          <w:w w:val="80"/>
          <w:sz w:val="32"/>
          <w:szCs w:val="32"/>
        </w:rPr>
      </w:pPr>
      <w:r w:rsidRPr="003A1D64">
        <w:rPr>
          <w:rFonts w:ascii="Angsana New" w:hAnsi="Angsana New"/>
          <w:sz w:val="32"/>
          <w:szCs w:val="32"/>
        </w:rPr>
        <w:tab/>
      </w:r>
      <w:r w:rsidRPr="003A1D6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A1D64">
        <w:rPr>
          <w:rFonts w:ascii="Angsana New" w:hAnsi="Angsana New"/>
          <w:sz w:val="32"/>
          <w:szCs w:val="32"/>
        </w:rPr>
        <w:t>31</w:t>
      </w:r>
      <w:r w:rsidRPr="003A1D6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A1D64">
        <w:rPr>
          <w:rFonts w:ascii="Angsana New" w:hAnsi="Angsana New"/>
          <w:sz w:val="32"/>
          <w:szCs w:val="32"/>
        </w:rPr>
        <w:t>2562</w:t>
      </w:r>
      <w:r w:rsidRPr="003A1D64">
        <w:rPr>
          <w:rFonts w:ascii="Angsana New" w:hAnsi="Angsana New"/>
          <w:sz w:val="32"/>
          <w:szCs w:val="32"/>
          <w:cs/>
        </w:rPr>
        <w:t xml:space="preserve"> เงินฝากธนาคารและเงินลงทุนในพันธบัตรธนาคารแห่งประเทศไทยมีอัตราดอกเบี้ยระหว่างร้อยละ </w:t>
      </w:r>
      <w:r w:rsidRPr="003A1D64">
        <w:rPr>
          <w:rFonts w:ascii="Angsana New" w:hAnsi="Angsana New"/>
          <w:sz w:val="32"/>
          <w:szCs w:val="32"/>
        </w:rPr>
        <w:t xml:space="preserve">0.80 </w:t>
      </w:r>
      <w:r w:rsidRPr="003A1D64">
        <w:rPr>
          <w:rFonts w:ascii="Angsana New" w:hAnsi="Angsana New"/>
          <w:sz w:val="32"/>
          <w:szCs w:val="32"/>
          <w:cs/>
        </w:rPr>
        <w:t>ถึง</w:t>
      </w:r>
      <w:r w:rsidRPr="003A1D64">
        <w:rPr>
          <w:rFonts w:ascii="Angsana New" w:hAnsi="Angsana New"/>
          <w:sz w:val="32"/>
          <w:szCs w:val="32"/>
        </w:rPr>
        <w:t xml:space="preserve"> 1.</w:t>
      </w:r>
      <w:r w:rsidR="00D8591D" w:rsidRPr="003A1D64">
        <w:rPr>
          <w:rFonts w:ascii="Angsana New" w:hAnsi="Angsana New"/>
          <w:sz w:val="32"/>
          <w:szCs w:val="32"/>
          <w:cs/>
        </w:rPr>
        <w:t>69</w:t>
      </w:r>
      <w:r w:rsidRPr="003A1D64">
        <w:rPr>
          <w:rFonts w:ascii="Angsana New" w:hAnsi="Angsana New"/>
          <w:sz w:val="32"/>
          <w:szCs w:val="32"/>
        </w:rPr>
        <w:t xml:space="preserve"> </w:t>
      </w:r>
      <w:r w:rsidRPr="003A1D64">
        <w:rPr>
          <w:rFonts w:ascii="Angsana New" w:hAnsi="Angsana New"/>
          <w:sz w:val="32"/>
          <w:szCs w:val="32"/>
          <w:cs/>
        </w:rPr>
        <w:t xml:space="preserve">ต่อปี </w:t>
      </w:r>
      <w:r w:rsidRPr="003A1D64">
        <w:rPr>
          <w:rFonts w:ascii="Angsana New" w:hAnsi="Angsana New"/>
          <w:sz w:val="32"/>
          <w:szCs w:val="32"/>
        </w:rPr>
        <w:t>(</w:t>
      </w:r>
      <w:r w:rsidRPr="003A1D64">
        <w:rPr>
          <w:rFonts w:ascii="Angsana New" w:hAnsi="Angsana New"/>
          <w:spacing w:val="-4"/>
          <w:sz w:val="32"/>
          <w:szCs w:val="32"/>
        </w:rPr>
        <w:t>2561:</w:t>
      </w:r>
      <w:r w:rsidRPr="003A1D64">
        <w:rPr>
          <w:rFonts w:ascii="Angsana New" w:hAnsi="Angsana New"/>
          <w:sz w:val="32"/>
          <w:szCs w:val="32"/>
        </w:rPr>
        <w:t xml:space="preserve"> </w:t>
      </w:r>
      <w:r w:rsidRPr="003A1D64">
        <w:rPr>
          <w:rFonts w:ascii="Angsana New" w:hAnsi="Angsana New"/>
          <w:sz w:val="32"/>
          <w:szCs w:val="32"/>
          <w:cs/>
        </w:rPr>
        <w:t xml:space="preserve">ร้อยละ </w:t>
      </w:r>
      <w:r w:rsidRPr="003A1D64">
        <w:rPr>
          <w:rFonts w:ascii="Angsana New" w:hAnsi="Angsana New"/>
          <w:sz w:val="32"/>
          <w:szCs w:val="32"/>
        </w:rPr>
        <w:t xml:space="preserve">0.80 </w:t>
      </w:r>
      <w:r w:rsidRPr="003A1D64">
        <w:rPr>
          <w:rFonts w:ascii="Angsana New" w:hAnsi="Angsana New"/>
          <w:sz w:val="32"/>
          <w:szCs w:val="32"/>
          <w:cs/>
        </w:rPr>
        <w:t>ถึง</w:t>
      </w:r>
      <w:r w:rsidRPr="003A1D64">
        <w:rPr>
          <w:rFonts w:ascii="Angsana New" w:hAnsi="Angsana New"/>
          <w:sz w:val="32"/>
          <w:szCs w:val="32"/>
        </w:rPr>
        <w:t xml:space="preserve"> 1.47</w:t>
      </w:r>
      <w:r w:rsidRPr="003A1D64">
        <w:rPr>
          <w:rFonts w:ascii="Angsana New" w:hAnsi="Angsana New"/>
          <w:sz w:val="32"/>
          <w:szCs w:val="32"/>
          <w:cs/>
        </w:rPr>
        <w:t xml:space="preserve"> ต่อปี</w:t>
      </w:r>
      <w:r w:rsidRPr="003A1D64">
        <w:rPr>
          <w:rFonts w:ascii="Angsana New" w:hAnsi="Angsana New"/>
          <w:sz w:val="32"/>
          <w:szCs w:val="32"/>
        </w:rPr>
        <w:t>)</w:t>
      </w:r>
    </w:p>
    <w:p w:rsidR="00087DD7" w:rsidRPr="003A1D64" w:rsidRDefault="00087DD7" w:rsidP="009C7777">
      <w:pPr>
        <w:tabs>
          <w:tab w:val="left" w:pos="9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pacing w:val="-6"/>
          <w:w w:val="80"/>
          <w:sz w:val="32"/>
          <w:szCs w:val="32"/>
        </w:rPr>
        <w:tab/>
      </w:r>
      <w:r w:rsidRPr="003A1D64">
        <w:rPr>
          <w:rFonts w:ascii="Angsana New" w:hAnsi="Angsana New"/>
          <w:spacing w:val="-6"/>
          <w:sz w:val="32"/>
          <w:szCs w:val="32"/>
          <w:cs/>
        </w:rPr>
        <w:t>บริษัทฯได้นำเงินฝากธนาคาร</w:t>
      </w:r>
      <w:r w:rsidRPr="003A1D64">
        <w:rPr>
          <w:rFonts w:ascii="Angsana New" w:hAnsi="Angsana New"/>
          <w:spacing w:val="-4"/>
          <w:sz w:val="32"/>
          <w:szCs w:val="32"/>
          <w:cs/>
        </w:rPr>
        <w:t>ไปเป็นหลักทรัพย์ค้ำประกันวงเงิน</w:t>
      </w:r>
      <w:r w:rsidR="000D01E9" w:rsidRPr="003A1D64">
        <w:rPr>
          <w:rFonts w:ascii="Angsana New" w:hAnsi="Angsana New"/>
          <w:spacing w:val="-4"/>
          <w:sz w:val="32"/>
          <w:szCs w:val="32"/>
          <w:cs/>
        </w:rPr>
        <w:t>สินเชื่อ</w:t>
      </w:r>
      <w:r w:rsidR="00563DA5" w:rsidRPr="003A1D64">
        <w:rPr>
          <w:rFonts w:ascii="Angsana New" w:hAnsi="Angsana New"/>
          <w:spacing w:val="-4"/>
          <w:sz w:val="32"/>
          <w:szCs w:val="32"/>
          <w:cs/>
        </w:rPr>
        <w:t>จาก</w:t>
      </w:r>
      <w:r w:rsidRPr="003A1D64">
        <w:rPr>
          <w:rFonts w:ascii="Angsana New" w:hAnsi="Angsana New"/>
          <w:spacing w:val="-4"/>
          <w:sz w:val="32"/>
          <w:szCs w:val="32"/>
          <w:cs/>
        </w:rPr>
        <w:t>ธนาคารและการออกหนังสือ</w:t>
      </w:r>
      <w:r w:rsidR="000D01E9" w:rsidRPr="003A1D64">
        <w:rPr>
          <w:rFonts w:ascii="Angsana New" w:hAnsi="Angsana New"/>
          <w:spacing w:val="-4"/>
          <w:sz w:val="32"/>
          <w:szCs w:val="32"/>
          <w:cs/>
        </w:rPr>
        <w:t xml:space="preserve">                       </w:t>
      </w:r>
      <w:r w:rsidRPr="003A1D64">
        <w:rPr>
          <w:rFonts w:ascii="Angsana New" w:hAnsi="Angsana New"/>
          <w:spacing w:val="-4"/>
          <w:sz w:val="32"/>
          <w:szCs w:val="32"/>
          <w:cs/>
        </w:rPr>
        <w:t>ค้ำประกันโดยธนาคารในนามบ</w:t>
      </w:r>
      <w:r w:rsidRPr="003A1D64">
        <w:rPr>
          <w:rFonts w:ascii="Angsana New" w:hAnsi="Angsana New"/>
          <w:spacing w:val="-6"/>
          <w:sz w:val="32"/>
          <w:szCs w:val="32"/>
          <w:cs/>
        </w:rPr>
        <w:t>ริษัทฯ และ</w:t>
      </w:r>
      <w:r w:rsidRPr="003A1D64">
        <w:rPr>
          <w:rFonts w:ascii="Angsana New" w:hAnsi="Angsana New"/>
          <w:spacing w:val="-4"/>
          <w:sz w:val="32"/>
          <w:szCs w:val="32"/>
          <w:cs/>
        </w:rPr>
        <w:t>ได้นำพันธบัตรธนาคารแห่งประเทศไทยไปเป็นหลักประกันการออกหนังสือค้ำประกันโดยธนาคารในนามบริษัทฯ</w:t>
      </w:r>
      <w:r w:rsidRPr="003A1D64">
        <w:rPr>
          <w:rFonts w:ascii="Angsana New" w:hAnsi="Angsana New"/>
          <w:spacing w:val="-2"/>
          <w:sz w:val="32"/>
          <w:szCs w:val="32"/>
          <w:cs/>
        </w:rPr>
        <w:t>เพื่อเป็นประกันการรับคืน</w:t>
      </w:r>
      <w:r w:rsidRPr="003A1D64">
        <w:rPr>
          <w:rFonts w:ascii="Angsana New" w:hAnsi="Angsana New"/>
          <w:sz w:val="32"/>
          <w:szCs w:val="32"/>
          <w:cs/>
        </w:rPr>
        <w:t>ภาษีจากกรมสรรพากร</w:t>
      </w:r>
    </w:p>
    <w:p w:rsidR="005E29A1" w:rsidRDefault="005E29A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0743E" w:rsidRPr="003A1D64" w:rsidRDefault="00351B52" w:rsidP="009C7777">
      <w:pPr>
        <w:spacing w:before="120" w:after="120"/>
        <w:ind w:left="547" w:hanging="547"/>
        <w:rPr>
          <w:rFonts w:ascii="Angsana New" w:hAnsi="Angsana New"/>
          <w:b/>
          <w:bCs/>
          <w:spacing w:val="-6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8346A6" w:rsidRPr="003A1D64">
        <w:rPr>
          <w:rFonts w:ascii="Angsana New" w:hAnsi="Angsana New"/>
          <w:b/>
          <w:bCs/>
          <w:sz w:val="32"/>
          <w:szCs w:val="32"/>
        </w:rPr>
        <w:t>.</w:t>
      </w:r>
      <w:r w:rsidR="008346A6" w:rsidRPr="003A1D64">
        <w:rPr>
          <w:rFonts w:ascii="Angsana New" w:hAnsi="Angsana New"/>
          <w:b/>
          <w:bCs/>
          <w:sz w:val="32"/>
          <w:szCs w:val="32"/>
        </w:rPr>
        <w:tab/>
      </w:r>
      <w:r w:rsidR="0010743E" w:rsidRPr="003A1D64">
        <w:rPr>
          <w:rFonts w:ascii="Angsana New" w:hAnsi="Angsana New"/>
          <w:b/>
          <w:bCs/>
          <w:spacing w:val="-6"/>
          <w:sz w:val="32"/>
          <w:szCs w:val="32"/>
          <w:cs/>
        </w:rPr>
        <w:t>เงินลงทุนในบริษัทย่อย</w:t>
      </w:r>
    </w:p>
    <w:p w:rsidR="00EF6387" w:rsidRPr="003A1D64" w:rsidRDefault="00EF6387" w:rsidP="00F55D59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A1D64">
        <w:rPr>
          <w:rFonts w:ascii="Angsana New" w:hAnsi="Angsana New"/>
          <w:b/>
          <w:bCs/>
          <w:spacing w:val="-6"/>
          <w:sz w:val="32"/>
          <w:szCs w:val="32"/>
        </w:rPr>
        <w:tab/>
      </w:r>
      <w:r w:rsidRPr="003A1D64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1095"/>
        <w:gridCol w:w="1095"/>
        <w:gridCol w:w="1095"/>
        <w:gridCol w:w="1095"/>
        <w:gridCol w:w="1095"/>
        <w:gridCol w:w="1095"/>
      </w:tblGrid>
      <w:tr w:rsidR="00EF6387" w:rsidRPr="003A1D64" w:rsidTr="008B0AB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6387" w:rsidRPr="003A1D64" w:rsidRDefault="00EF6387" w:rsidP="00E6433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5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6387" w:rsidRPr="003A1D64" w:rsidRDefault="00EF6387" w:rsidP="00E64338">
            <w:pPr>
              <w:ind w:left="-10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(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3A1D64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EF6387" w:rsidRPr="003A1D64" w:rsidTr="008B0AB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6387" w:rsidRPr="003A1D64" w:rsidRDefault="00EF6387" w:rsidP="00E643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6387" w:rsidRPr="003A1D64" w:rsidRDefault="00EF6387" w:rsidP="00E64338">
            <w:pPr>
              <w:pBdr>
                <w:bottom w:val="single" w:sz="4" w:space="1" w:color="auto"/>
              </w:pBdr>
              <w:tabs>
                <w:tab w:val="decimal" w:pos="732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6387" w:rsidRPr="003A1D64" w:rsidRDefault="00EF6387" w:rsidP="00E6433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6387" w:rsidRPr="003A1D64" w:rsidRDefault="00EF6387" w:rsidP="00E6433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</w:tr>
      <w:tr w:rsidR="00FD7184" w:rsidRPr="003A1D64" w:rsidTr="008B0AB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7184" w:rsidRPr="003A1D64" w:rsidRDefault="00FD7184" w:rsidP="00E6433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7184" w:rsidRPr="003A1D64" w:rsidRDefault="005C243D" w:rsidP="00E64338">
            <w:pPr>
              <w:contextualSpacing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A1D64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7184" w:rsidRPr="003A1D64" w:rsidRDefault="00751F13" w:rsidP="00E64338">
            <w:pPr>
              <w:contextualSpacing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A1D64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5C243D" w:rsidRPr="003A1D64">
              <w:rPr>
                <w:rFonts w:ascii="Angsana New" w:hAnsi="Angsana New"/>
                <w:sz w:val="26"/>
                <w:szCs w:val="26"/>
                <w:u w:val="single"/>
              </w:rPr>
              <w:t>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7184" w:rsidRPr="003A1D64" w:rsidRDefault="005C243D" w:rsidP="00E64338">
            <w:pPr>
              <w:contextualSpacing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A1D64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7184" w:rsidRPr="003A1D64" w:rsidRDefault="00751F13" w:rsidP="00E64338">
            <w:pPr>
              <w:contextualSpacing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A1D64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5C243D" w:rsidRPr="003A1D64">
              <w:rPr>
                <w:rFonts w:ascii="Angsana New" w:hAnsi="Angsana New"/>
                <w:sz w:val="26"/>
                <w:szCs w:val="26"/>
                <w:u w:val="single"/>
              </w:rPr>
              <w:t>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7184" w:rsidRPr="003A1D64" w:rsidRDefault="005C243D" w:rsidP="00E64338">
            <w:pPr>
              <w:contextualSpacing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A1D64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7184" w:rsidRPr="003A1D64" w:rsidRDefault="00751F13" w:rsidP="00E64338">
            <w:pPr>
              <w:contextualSpacing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A1D64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5C243D" w:rsidRPr="003A1D64">
              <w:rPr>
                <w:rFonts w:ascii="Angsana New" w:hAnsi="Angsana New"/>
                <w:sz w:val="26"/>
                <w:szCs w:val="26"/>
                <w:u w:val="single"/>
              </w:rPr>
              <w:t>1</w:t>
            </w:r>
          </w:p>
        </w:tc>
      </w:tr>
      <w:tr w:rsidR="00FD7184" w:rsidRPr="003A1D64" w:rsidTr="008B0AB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7184" w:rsidRPr="003A1D64" w:rsidRDefault="00FD7184" w:rsidP="00E6433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7184" w:rsidRPr="003A1D64" w:rsidRDefault="00FD7184" w:rsidP="00E64338">
            <w:pPr>
              <w:tabs>
                <w:tab w:val="decimal" w:pos="732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7184" w:rsidRPr="003A1D64" w:rsidRDefault="00FD7184" w:rsidP="00E64338">
            <w:pPr>
              <w:tabs>
                <w:tab w:val="decimal" w:pos="732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7184" w:rsidRPr="003A1D64" w:rsidRDefault="00FD7184" w:rsidP="00E6433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7184" w:rsidRPr="003A1D64" w:rsidRDefault="00FD7184" w:rsidP="00E6433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7184" w:rsidRPr="003A1D64" w:rsidRDefault="00FD7184" w:rsidP="00E64338">
            <w:pPr>
              <w:tabs>
                <w:tab w:val="right" w:pos="7200"/>
                <w:tab w:val="right" w:pos="8540"/>
              </w:tabs>
              <w:ind w:left="-7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7184" w:rsidRPr="003A1D64" w:rsidRDefault="00FD7184" w:rsidP="00E64338">
            <w:pPr>
              <w:tabs>
                <w:tab w:val="decimal" w:pos="911"/>
                <w:tab w:val="right" w:pos="7200"/>
                <w:tab w:val="right" w:pos="8540"/>
              </w:tabs>
              <w:ind w:left="-78" w:right="-6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C7777" w:rsidRPr="003A1D64" w:rsidTr="008B0AB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9C7777" w:rsidRPr="003A1D64" w:rsidRDefault="009C7777" w:rsidP="009C7777">
            <w:pPr>
              <w:spacing w:line="340" w:lineRule="exact"/>
              <w:ind w:left="120" w:right="12" w:hanging="12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บริษัท ซี เอ็น ที โฮล</w:t>
            </w:r>
            <w:proofErr w:type="spellStart"/>
            <w:r w:rsidRPr="003A1D64">
              <w:rPr>
                <w:rFonts w:ascii="Angsana New" w:hAnsi="Angsana New"/>
                <w:sz w:val="26"/>
                <w:szCs w:val="26"/>
                <w:cs/>
              </w:rPr>
              <w:t>ดิ้งส์</w:t>
            </w:r>
            <w:proofErr w:type="spellEnd"/>
            <w:r w:rsidRPr="003A1D64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777" w:rsidRPr="003A1D64" w:rsidRDefault="009C7777" w:rsidP="009C7777">
            <w:pPr>
              <w:spacing w:line="340" w:lineRule="exact"/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50.0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777" w:rsidRPr="003A1D64" w:rsidRDefault="009C7777" w:rsidP="009C7777">
            <w:pPr>
              <w:spacing w:line="340" w:lineRule="exact"/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50.0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777" w:rsidRPr="003A1D64" w:rsidRDefault="009C7777" w:rsidP="009C7777">
            <w:pPr>
              <w:tabs>
                <w:tab w:val="decimal" w:pos="582"/>
              </w:tabs>
              <w:spacing w:line="34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777" w:rsidRPr="003A1D64" w:rsidRDefault="009C7777" w:rsidP="009C7777">
            <w:pPr>
              <w:tabs>
                <w:tab w:val="decimal" w:pos="582"/>
              </w:tabs>
              <w:spacing w:line="34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777" w:rsidRPr="003A1D64" w:rsidRDefault="009C7777" w:rsidP="009C7777">
            <w:pPr>
              <w:tabs>
                <w:tab w:val="decimal" w:pos="822"/>
              </w:tabs>
              <w:spacing w:line="34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1,526,230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777" w:rsidRPr="003A1D64" w:rsidRDefault="009C7777" w:rsidP="009C7777">
            <w:pPr>
              <w:tabs>
                <w:tab w:val="decimal" w:pos="822"/>
              </w:tabs>
              <w:spacing w:line="34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1,526,230</w:t>
            </w:r>
          </w:p>
        </w:tc>
      </w:tr>
      <w:tr w:rsidR="009C7777" w:rsidRPr="003A1D64" w:rsidTr="00BA7BD4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9C7777" w:rsidRPr="003A1D64" w:rsidRDefault="009C7777" w:rsidP="009C7777">
            <w:pPr>
              <w:spacing w:line="340" w:lineRule="exact"/>
              <w:ind w:left="216" w:hanging="216"/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3A1D64">
              <w:rPr>
                <w:rFonts w:ascii="Angsana New" w:hAnsi="Angsana New"/>
                <w:sz w:val="26"/>
                <w:szCs w:val="26"/>
                <w:cs/>
              </w:rPr>
              <w:t>คริส</w:t>
            </w:r>
            <w:proofErr w:type="spellEnd"/>
            <w:r w:rsidRPr="003A1D64">
              <w:rPr>
                <w:rFonts w:ascii="Angsana New" w:hAnsi="Angsana New"/>
                <w:sz w:val="26"/>
                <w:szCs w:val="26"/>
                <w:cs/>
              </w:rPr>
              <w:t>เตียนีและนีลเส</w:t>
            </w:r>
            <w:proofErr w:type="spellStart"/>
            <w:r w:rsidRPr="003A1D64">
              <w:rPr>
                <w:rFonts w:ascii="Angsana New" w:hAnsi="Angsana New"/>
                <w:sz w:val="26"/>
                <w:szCs w:val="26"/>
                <w:cs/>
              </w:rPr>
              <w:t>็น</w:t>
            </w:r>
            <w:proofErr w:type="spellEnd"/>
            <w:r w:rsidRPr="003A1D64">
              <w:rPr>
                <w:rFonts w:ascii="Angsana New" w:hAnsi="Angsana New"/>
                <w:sz w:val="26"/>
                <w:szCs w:val="26"/>
                <w:cs/>
              </w:rPr>
              <w:t xml:space="preserve"> (เมียนมาร์) จำกัด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777" w:rsidRPr="003A1D64" w:rsidRDefault="009C7777" w:rsidP="009C7777">
            <w:pPr>
              <w:spacing w:line="340" w:lineRule="exact"/>
              <w:ind w:left="-108" w:right="-9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0.</w:t>
            </w:r>
            <w:r w:rsidR="00D8591D" w:rsidRPr="003A1D64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3A1D6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777" w:rsidRPr="003A1D64" w:rsidRDefault="009C7777" w:rsidP="009C7777">
            <w:pPr>
              <w:spacing w:line="340" w:lineRule="exact"/>
              <w:ind w:left="-108" w:right="-9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 xml:space="preserve">0.3 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9C7777" w:rsidRPr="003A1D64" w:rsidRDefault="009C7777" w:rsidP="009C7777">
            <w:pPr>
              <w:tabs>
                <w:tab w:val="decimal" w:pos="582"/>
              </w:tabs>
              <w:spacing w:line="34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9C7777" w:rsidRPr="003A1D64" w:rsidRDefault="009C7777" w:rsidP="009C7777">
            <w:pPr>
              <w:tabs>
                <w:tab w:val="decimal" w:pos="582"/>
              </w:tabs>
              <w:spacing w:line="34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777" w:rsidRPr="003A1D64" w:rsidRDefault="009C7777" w:rsidP="009C7777">
            <w:pPr>
              <w:tabs>
                <w:tab w:val="decimal" w:pos="822"/>
              </w:tabs>
              <w:spacing w:line="34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13,336</w:t>
            </w:r>
          </w:p>
          <w:p w:rsidR="009C7777" w:rsidRPr="003A1D64" w:rsidRDefault="009C7777" w:rsidP="009C7777">
            <w:pPr>
              <w:tabs>
                <w:tab w:val="decimal" w:pos="822"/>
              </w:tabs>
              <w:spacing w:line="34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777" w:rsidRPr="003A1D64" w:rsidRDefault="009C7777" w:rsidP="009C7777">
            <w:pPr>
              <w:tabs>
                <w:tab w:val="decimal" w:pos="822"/>
              </w:tabs>
              <w:spacing w:line="34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10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292</w:t>
            </w:r>
          </w:p>
          <w:p w:rsidR="009C7777" w:rsidRPr="003A1D64" w:rsidRDefault="009C7777" w:rsidP="009C7777">
            <w:pPr>
              <w:tabs>
                <w:tab w:val="decimal" w:pos="822"/>
              </w:tabs>
              <w:spacing w:line="34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C7777" w:rsidRPr="003A1D64" w:rsidTr="009C777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9C7777" w:rsidRPr="003A1D64" w:rsidRDefault="009C7777" w:rsidP="009C7777">
            <w:pPr>
              <w:spacing w:line="340" w:lineRule="exact"/>
              <w:ind w:left="216" w:hanging="216"/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3A1D64">
              <w:rPr>
                <w:rFonts w:ascii="Angsana New" w:hAnsi="Angsana New"/>
                <w:sz w:val="26"/>
                <w:szCs w:val="26"/>
                <w:cs/>
              </w:rPr>
              <w:t>คริส</w:t>
            </w:r>
            <w:proofErr w:type="spellEnd"/>
            <w:r w:rsidRPr="003A1D64">
              <w:rPr>
                <w:rFonts w:ascii="Angsana New" w:hAnsi="Angsana New"/>
                <w:sz w:val="26"/>
                <w:szCs w:val="26"/>
                <w:cs/>
              </w:rPr>
              <w:t>เตียนีและนีลเส</w:t>
            </w:r>
            <w:proofErr w:type="spellStart"/>
            <w:r w:rsidRPr="003A1D64">
              <w:rPr>
                <w:rFonts w:ascii="Angsana New" w:hAnsi="Angsana New"/>
                <w:sz w:val="26"/>
                <w:szCs w:val="26"/>
                <w:cs/>
              </w:rPr>
              <w:t>็น</w:t>
            </w:r>
            <w:proofErr w:type="spellEnd"/>
            <w:r w:rsidRPr="003A1D64">
              <w:rPr>
                <w:rFonts w:ascii="Angsana New" w:hAnsi="Angsana New"/>
                <w:sz w:val="26"/>
                <w:szCs w:val="26"/>
                <w:cs/>
              </w:rPr>
              <w:t xml:space="preserve"> (กัมพูชา) จำกัด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777" w:rsidRPr="003A1D64" w:rsidRDefault="009C7777" w:rsidP="009C7777">
            <w:pPr>
              <w:spacing w:line="340" w:lineRule="exact"/>
              <w:ind w:left="-108" w:right="-9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 xml:space="preserve">0.1 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777" w:rsidRPr="003A1D64" w:rsidRDefault="009C7777" w:rsidP="009C7777">
            <w:pPr>
              <w:spacing w:line="340" w:lineRule="exact"/>
              <w:ind w:left="-108" w:right="-9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 xml:space="preserve">0.1 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9C7777" w:rsidRPr="003A1D64" w:rsidRDefault="009C7777" w:rsidP="009C7777">
            <w:pPr>
              <w:tabs>
                <w:tab w:val="decimal" w:pos="582"/>
              </w:tabs>
              <w:spacing w:line="34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9C7777" w:rsidRPr="003A1D64" w:rsidRDefault="009C7777" w:rsidP="009C7777">
            <w:pPr>
              <w:tabs>
                <w:tab w:val="decimal" w:pos="582"/>
              </w:tabs>
              <w:spacing w:line="34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9C7777" w:rsidRPr="003A1D64" w:rsidRDefault="009C7777" w:rsidP="009C7777">
            <w:pPr>
              <w:tabs>
                <w:tab w:val="decimal" w:pos="822"/>
              </w:tabs>
              <w:spacing w:line="34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3,375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9C7777" w:rsidRPr="003A1D64" w:rsidRDefault="009C7777" w:rsidP="009C7777">
            <w:pPr>
              <w:tabs>
                <w:tab w:val="decimal" w:pos="822"/>
              </w:tabs>
              <w:spacing w:line="34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3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375</w:t>
            </w:r>
          </w:p>
          <w:p w:rsidR="009C7777" w:rsidRPr="003A1D64" w:rsidRDefault="009C7777" w:rsidP="009C7777">
            <w:pPr>
              <w:tabs>
                <w:tab w:val="decimal" w:pos="822"/>
              </w:tabs>
              <w:spacing w:line="34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C7777" w:rsidRPr="003A1D64" w:rsidTr="009C777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9C7777" w:rsidRPr="003A1D64" w:rsidRDefault="009C7777" w:rsidP="009C7777">
            <w:pPr>
              <w:spacing w:line="340" w:lineRule="exact"/>
              <w:ind w:left="216" w:hanging="216"/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3A1D64">
              <w:rPr>
                <w:rFonts w:ascii="Angsana New" w:hAnsi="Angsana New"/>
                <w:sz w:val="26"/>
                <w:szCs w:val="26"/>
                <w:cs/>
              </w:rPr>
              <w:t>คริส</w:t>
            </w:r>
            <w:proofErr w:type="spellEnd"/>
            <w:r w:rsidRPr="003A1D64">
              <w:rPr>
                <w:rFonts w:ascii="Angsana New" w:hAnsi="Angsana New"/>
                <w:sz w:val="26"/>
                <w:szCs w:val="26"/>
                <w:cs/>
              </w:rPr>
              <w:t>เตียนีและนีลเส</w:t>
            </w:r>
            <w:proofErr w:type="spellStart"/>
            <w:r w:rsidRPr="003A1D64">
              <w:rPr>
                <w:rFonts w:ascii="Angsana New" w:hAnsi="Angsana New"/>
                <w:sz w:val="26"/>
                <w:szCs w:val="26"/>
                <w:cs/>
              </w:rPr>
              <w:t>็น</w:t>
            </w:r>
            <w:proofErr w:type="spellEnd"/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777" w:rsidRPr="003A1D64" w:rsidRDefault="009C7777" w:rsidP="009C7777">
            <w:pPr>
              <w:spacing w:line="340" w:lineRule="exact"/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10.0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777" w:rsidRPr="003A1D64" w:rsidRDefault="009C7777" w:rsidP="009C7777">
            <w:pPr>
              <w:spacing w:line="340" w:lineRule="exact"/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9C7777" w:rsidRPr="003A1D64" w:rsidRDefault="009C7777" w:rsidP="009C7777">
            <w:pPr>
              <w:tabs>
                <w:tab w:val="decimal" w:pos="582"/>
              </w:tabs>
              <w:spacing w:line="34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85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9C7777" w:rsidRPr="003A1D64" w:rsidRDefault="009C7777" w:rsidP="009C7777">
            <w:pPr>
              <w:tabs>
                <w:tab w:val="decimal" w:pos="582"/>
              </w:tabs>
              <w:spacing w:line="34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9C7777" w:rsidRPr="003A1D64" w:rsidRDefault="009C7777" w:rsidP="009C7777">
            <w:pPr>
              <w:tabs>
                <w:tab w:val="decimal" w:pos="822"/>
              </w:tabs>
              <w:spacing w:line="34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8,500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9C7777" w:rsidRPr="003A1D64" w:rsidRDefault="009C7777" w:rsidP="009C7777">
            <w:pPr>
              <w:tabs>
                <w:tab w:val="decimal" w:pos="822"/>
              </w:tabs>
              <w:spacing w:line="34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C7777" w:rsidRPr="003A1D64" w:rsidTr="009C777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9C7777" w:rsidRPr="003A1D64" w:rsidRDefault="009C7777" w:rsidP="009C7777">
            <w:pPr>
              <w:spacing w:line="340" w:lineRule="exact"/>
              <w:ind w:left="216" w:hanging="216"/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เอนเนอร์จี โซลูชัน</w:t>
            </w:r>
            <w:proofErr w:type="spellStart"/>
            <w:r w:rsidRPr="003A1D64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Pr="003A1D64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777" w:rsidRPr="003A1D64" w:rsidRDefault="009C7777" w:rsidP="009C7777">
            <w:pPr>
              <w:spacing w:line="340" w:lineRule="exact"/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777" w:rsidRPr="003A1D64" w:rsidRDefault="009C7777" w:rsidP="009C7777">
            <w:pPr>
              <w:spacing w:line="340" w:lineRule="exact"/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9C7777" w:rsidRPr="003A1D64" w:rsidRDefault="009C7777" w:rsidP="009C7777">
            <w:pPr>
              <w:tabs>
                <w:tab w:val="decimal" w:pos="582"/>
              </w:tabs>
              <w:spacing w:line="34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9C7777" w:rsidRPr="003A1D64" w:rsidRDefault="009C7777" w:rsidP="009C7777">
            <w:pPr>
              <w:tabs>
                <w:tab w:val="decimal" w:pos="582"/>
              </w:tabs>
              <w:spacing w:line="34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777" w:rsidRPr="003A1D64" w:rsidRDefault="009C7777" w:rsidP="009C7777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34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777" w:rsidRPr="003A1D64" w:rsidRDefault="009C7777" w:rsidP="009C7777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340" w:lineRule="exact"/>
              <w:ind w:left="-7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C7777" w:rsidRPr="003A1D64" w:rsidTr="00BA7BD4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777" w:rsidRPr="003A1D64" w:rsidRDefault="009C7777" w:rsidP="009C7777">
            <w:pPr>
              <w:spacing w:line="340" w:lineRule="exact"/>
              <w:ind w:left="504" w:hanging="504"/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777" w:rsidRPr="003A1D64" w:rsidRDefault="009C7777" w:rsidP="009C7777">
            <w:pPr>
              <w:tabs>
                <w:tab w:val="decimal" w:pos="959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777" w:rsidRPr="003A1D64" w:rsidRDefault="009C7777" w:rsidP="009C7777">
            <w:pPr>
              <w:tabs>
                <w:tab w:val="decimal" w:pos="959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777" w:rsidRPr="003A1D64" w:rsidRDefault="009C7777" w:rsidP="009C7777">
            <w:pPr>
              <w:tabs>
                <w:tab w:val="decimal" w:pos="959"/>
              </w:tabs>
              <w:spacing w:line="34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777" w:rsidRPr="003A1D64" w:rsidRDefault="009C7777" w:rsidP="009C7777">
            <w:pPr>
              <w:tabs>
                <w:tab w:val="decimal" w:pos="959"/>
              </w:tabs>
              <w:spacing w:line="34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777" w:rsidRPr="003A1D64" w:rsidRDefault="009C7777" w:rsidP="009C7777">
            <w:pPr>
              <w:tabs>
                <w:tab w:val="decimal" w:pos="822"/>
              </w:tabs>
              <w:spacing w:line="34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1,551,441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777" w:rsidRPr="003A1D64" w:rsidRDefault="009C7777" w:rsidP="009C7777">
            <w:pPr>
              <w:tabs>
                <w:tab w:val="decimal" w:pos="822"/>
              </w:tabs>
              <w:spacing w:line="34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1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539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897</w:t>
            </w:r>
          </w:p>
        </w:tc>
      </w:tr>
      <w:tr w:rsidR="009C7777" w:rsidRPr="003A1D64" w:rsidTr="00BA7BD4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777" w:rsidRPr="003A1D64" w:rsidRDefault="009C7777" w:rsidP="009C7777">
            <w:pPr>
              <w:spacing w:line="340" w:lineRule="exact"/>
              <w:ind w:left="504" w:right="-216" w:hanging="504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3A1D64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777" w:rsidRPr="003A1D64" w:rsidRDefault="009C7777" w:rsidP="009C7777">
            <w:pPr>
              <w:tabs>
                <w:tab w:val="decimal" w:pos="959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777" w:rsidRPr="003A1D64" w:rsidRDefault="009C7777" w:rsidP="009C7777">
            <w:pPr>
              <w:tabs>
                <w:tab w:val="decimal" w:pos="959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777" w:rsidRPr="003A1D64" w:rsidRDefault="009C7777" w:rsidP="009C7777">
            <w:pPr>
              <w:tabs>
                <w:tab w:val="decimal" w:pos="959"/>
              </w:tabs>
              <w:spacing w:line="34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777" w:rsidRPr="003A1D64" w:rsidRDefault="009C7777" w:rsidP="009C7777">
            <w:pPr>
              <w:tabs>
                <w:tab w:val="decimal" w:pos="959"/>
              </w:tabs>
              <w:spacing w:line="34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777" w:rsidRPr="003A1D64" w:rsidRDefault="009C7777" w:rsidP="009C7777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34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A1D64">
              <w:rPr>
                <w:rFonts w:ascii="Angsana New" w:hAnsi="Angsana New"/>
                <w:sz w:val="26"/>
                <w:szCs w:val="26"/>
              </w:rPr>
              <w:t>1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492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717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777" w:rsidRPr="003A1D64" w:rsidRDefault="009C7777" w:rsidP="009C7777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340" w:lineRule="exact"/>
              <w:ind w:left="-78"/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A1D64">
              <w:rPr>
                <w:rFonts w:ascii="Angsana New" w:hAnsi="Angsana New"/>
                <w:sz w:val="26"/>
                <w:szCs w:val="26"/>
              </w:rPr>
              <w:t>1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492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717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9C7777" w:rsidRPr="003A1D64" w:rsidTr="00BA7BD4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777" w:rsidRPr="003A1D64" w:rsidRDefault="009C7777" w:rsidP="009C7777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รวมเงินลงทุนในบริษัทย่อย - สุทธิ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777" w:rsidRPr="003A1D64" w:rsidRDefault="009C7777" w:rsidP="009C7777">
            <w:pPr>
              <w:tabs>
                <w:tab w:val="decimal" w:pos="959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777" w:rsidRPr="003A1D64" w:rsidRDefault="009C7777" w:rsidP="009C7777">
            <w:pPr>
              <w:tabs>
                <w:tab w:val="decimal" w:pos="959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777" w:rsidRPr="003A1D64" w:rsidRDefault="009C7777" w:rsidP="009C7777">
            <w:pPr>
              <w:tabs>
                <w:tab w:val="decimal" w:pos="959"/>
              </w:tabs>
              <w:spacing w:line="34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777" w:rsidRPr="003A1D64" w:rsidRDefault="009C7777" w:rsidP="009C7777">
            <w:pPr>
              <w:tabs>
                <w:tab w:val="decimal" w:pos="959"/>
              </w:tabs>
              <w:spacing w:line="34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777" w:rsidRPr="003A1D64" w:rsidRDefault="009C7777" w:rsidP="009C7777">
            <w:pPr>
              <w:pBdr>
                <w:bottom w:val="double" w:sz="4" w:space="1" w:color="auto"/>
              </w:pBdr>
              <w:tabs>
                <w:tab w:val="decimal" w:pos="822"/>
              </w:tabs>
              <w:spacing w:line="340" w:lineRule="exact"/>
              <w:ind w:left="-78"/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58,724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777" w:rsidRPr="003A1D64" w:rsidRDefault="009C7777" w:rsidP="009C7777">
            <w:pPr>
              <w:pBdr>
                <w:bottom w:val="double" w:sz="4" w:space="1" w:color="auto"/>
              </w:pBdr>
              <w:tabs>
                <w:tab w:val="decimal" w:pos="822"/>
              </w:tabs>
              <w:spacing w:line="34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47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180</w:t>
            </w:r>
          </w:p>
        </w:tc>
      </w:tr>
    </w:tbl>
    <w:p w:rsidR="00F55D59" w:rsidRPr="003A1D64" w:rsidRDefault="00F55D59" w:rsidP="005C243D">
      <w:pPr>
        <w:tabs>
          <w:tab w:val="left" w:pos="900"/>
          <w:tab w:val="left" w:pos="2160"/>
          <w:tab w:val="center" w:pos="72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5C243D" w:rsidRPr="003A1D64">
        <w:rPr>
          <w:rFonts w:ascii="Angsana New" w:hAnsi="Angsana New"/>
          <w:sz w:val="32"/>
          <w:szCs w:val="32"/>
        </w:rPr>
        <w:t>256</w:t>
      </w:r>
      <w:r w:rsidR="00D8591D" w:rsidRPr="003A1D64">
        <w:rPr>
          <w:rFonts w:ascii="Angsana New" w:hAnsi="Angsana New"/>
          <w:sz w:val="32"/>
          <w:szCs w:val="32"/>
          <w:cs/>
        </w:rPr>
        <w:t>1</w:t>
      </w:r>
      <w:r w:rsidRPr="003A1D64">
        <w:rPr>
          <w:rFonts w:ascii="Angsana New" w:hAnsi="Angsana New"/>
          <w:sz w:val="32"/>
          <w:szCs w:val="32"/>
        </w:rPr>
        <w:t xml:space="preserve"> </w:t>
      </w:r>
      <w:r w:rsidRPr="003A1D64">
        <w:rPr>
          <w:rFonts w:ascii="Angsana New" w:hAnsi="Angsana New"/>
          <w:sz w:val="32"/>
          <w:szCs w:val="32"/>
          <w:cs/>
        </w:rPr>
        <w:t xml:space="preserve">บริษัทฯบันทึกค่าเผื่อการด้อยค่าของเงินลงทุนในบริษัทย่อยจำนวน </w:t>
      </w:r>
      <w:r w:rsidR="00CD4DA7" w:rsidRPr="003A1D64">
        <w:rPr>
          <w:rFonts w:ascii="Angsana New" w:hAnsi="Angsana New"/>
          <w:sz w:val="32"/>
          <w:szCs w:val="32"/>
        </w:rPr>
        <w:t>0.4</w:t>
      </w:r>
      <w:r w:rsidRPr="003A1D64">
        <w:rPr>
          <w:rFonts w:ascii="Angsana New" w:hAnsi="Angsana New"/>
          <w:sz w:val="32"/>
          <w:szCs w:val="32"/>
        </w:rPr>
        <w:t xml:space="preserve"> </w:t>
      </w:r>
      <w:r w:rsidRPr="003A1D64">
        <w:rPr>
          <w:rFonts w:ascii="Angsana New" w:hAnsi="Angsana New"/>
          <w:sz w:val="32"/>
          <w:szCs w:val="32"/>
          <w:cs/>
        </w:rPr>
        <w:t xml:space="preserve">ล้านบาท </w:t>
      </w:r>
    </w:p>
    <w:p w:rsidR="00351B52" w:rsidRPr="003A1D64" w:rsidRDefault="00351B52" w:rsidP="00351B52">
      <w:pPr>
        <w:overflowPunct/>
        <w:autoSpaceDE/>
        <w:autoSpaceDN/>
        <w:adjustRightInd/>
        <w:spacing w:before="120" w:after="120" w:line="420" w:lineRule="exact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A1D64">
        <w:rPr>
          <w:rFonts w:ascii="Angsana New" w:hAnsi="Angsana New"/>
          <w:b/>
          <w:bCs/>
          <w:sz w:val="32"/>
          <w:szCs w:val="32"/>
          <w:cs/>
        </w:rPr>
        <w:t>บริษัทย่อยแห่งใหม่</w:t>
      </w:r>
    </w:p>
    <w:p w:rsidR="00351B52" w:rsidRPr="003A1D64" w:rsidRDefault="00351B52" w:rsidP="00351B52">
      <w:pPr>
        <w:overflowPunct/>
        <w:autoSpaceDE/>
        <w:autoSpaceDN/>
        <w:adjustRightInd/>
        <w:spacing w:before="120" w:after="120" w:line="420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A1D64">
        <w:rPr>
          <w:rFonts w:ascii="Angsana New" w:hAnsi="Angsana New"/>
          <w:sz w:val="32"/>
          <w:szCs w:val="32"/>
        </w:rPr>
        <w:t xml:space="preserve">11 </w:t>
      </w:r>
      <w:r w:rsidRPr="003A1D64">
        <w:rPr>
          <w:rFonts w:ascii="Angsana New" w:hAnsi="Angsana New"/>
          <w:sz w:val="32"/>
          <w:szCs w:val="32"/>
          <w:cs/>
        </w:rPr>
        <w:t xml:space="preserve">มกราคม </w:t>
      </w:r>
      <w:r w:rsidRPr="003A1D64">
        <w:rPr>
          <w:rFonts w:ascii="Angsana New" w:hAnsi="Angsana New"/>
          <w:sz w:val="32"/>
          <w:szCs w:val="32"/>
        </w:rPr>
        <w:t>2562</w:t>
      </w:r>
      <w:r w:rsidRPr="003A1D64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</w:t>
      </w:r>
      <w:r w:rsidRPr="003A1D64">
        <w:rPr>
          <w:rFonts w:ascii="Angsana New" w:hAnsi="Angsana New"/>
          <w:sz w:val="32"/>
          <w:szCs w:val="32"/>
        </w:rPr>
        <w:t xml:space="preserve"> </w:t>
      </w:r>
      <w:r w:rsidRPr="003A1D64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3A1D64">
        <w:rPr>
          <w:rFonts w:ascii="Angsana New" w:hAnsi="Angsana New"/>
          <w:sz w:val="32"/>
          <w:szCs w:val="32"/>
        </w:rPr>
        <w:t>442</w:t>
      </w:r>
      <w:r w:rsidRPr="003A1D64">
        <w:rPr>
          <w:rFonts w:ascii="Angsana New" w:hAnsi="Angsana New"/>
          <w:sz w:val="32"/>
          <w:szCs w:val="32"/>
          <w:cs/>
        </w:rPr>
        <w:t xml:space="preserve"> ได้มีมติอนุมัติให้จัดตั้ง                  บริษัทย่อยในประเทศไทย คือบริษัท </w:t>
      </w:r>
      <w:proofErr w:type="spellStart"/>
      <w:r w:rsidRPr="003A1D64">
        <w:rPr>
          <w:rFonts w:ascii="Angsana New" w:hAnsi="Angsana New"/>
          <w:sz w:val="32"/>
          <w:szCs w:val="32"/>
          <w:cs/>
        </w:rPr>
        <w:t>คริส</w:t>
      </w:r>
      <w:proofErr w:type="spellEnd"/>
      <w:r w:rsidRPr="003A1D64">
        <w:rPr>
          <w:rFonts w:ascii="Angsana New" w:hAnsi="Angsana New"/>
          <w:sz w:val="32"/>
          <w:szCs w:val="32"/>
          <w:cs/>
        </w:rPr>
        <w:t>เตียนีและนีลเส</w:t>
      </w:r>
      <w:proofErr w:type="spellStart"/>
      <w:r w:rsidRPr="003A1D64">
        <w:rPr>
          <w:rFonts w:ascii="Angsana New" w:hAnsi="Angsana New"/>
          <w:sz w:val="32"/>
          <w:szCs w:val="32"/>
          <w:cs/>
        </w:rPr>
        <w:t>็น</w:t>
      </w:r>
      <w:proofErr w:type="spellEnd"/>
      <w:r w:rsidRPr="003A1D64">
        <w:rPr>
          <w:rFonts w:ascii="Angsana New" w:hAnsi="Angsana New"/>
          <w:sz w:val="32"/>
          <w:szCs w:val="32"/>
          <w:cs/>
        </w:rPr>
        <w:t xml:space="preserve"> เอนเนอร์จี โซลูชัน</w:t>
      </w:r>
      <w:proofErr w:type="spellStart"/>
      <w:r w:rsidRPr="003A1D64">
        <w:rPr>
          <w:rFonts w:ascii="Angsana New" w:hAnsi="Angsana New"/>
          <w:sz w:val="32"/>
          <w:szCs w:val="32"/>
          <w:cs/>
        </w:rPr>
        <w:t>ส์</w:t>
      </w:r>
      <w:proofErr w:type="spellEnd"/>
      <w:r w:rsidRPr="003A1D64">
        <w:rPr>
          <w:rFonts w:ascii="Angsana New" w:hAnsi="Angsana New"/>
          <w:sz w:val="32"/>
          <w:szCs w:val="32"/>
          <w:cs/>
        </w:rPr>
        <w:t xml:space="preserve"> จำกัดโดยมีทุนจดทะเบียนจำนวน </w:t>
      </w:r>
      <w:r w:rsidRPr="003A1D64">
        <w:rPr>
          <w:rFonts w:ascii="Angsana New" w:hAnsi="Angsana New"/>
          <w:sz w:val="32"/>
          <w:szCs w:val="32"/>
        </w:rPr>
        <w:t>10</w:t>
      </w:r>
      <w:r w:rsidRPr="003A1D64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3A1D64">
        <w:rPr>
          <w:rFonts w:ascii="Angsana New" w:hAnsi="Angsana New"/>
          <w:sz w:val="32"/>
          <w:szCs w:val="32"/>
        </w:rPr>
        <w:t xml:space="preserve"> </w:t>
      </w:r>
      <w:r w:rsidRPr="003A1D64">
        <w:rPr>
          <w:rFonts w:ascii="Angsana New" w:hAnsi="Angsana New"/>
          <w:sz w:val="32"/>
          <w:szCs w:val="32"/>
          <w:cs/>
        </w:rPr>
        <w:t xml:space="preserve">(หุ้นสามัญ </w:t>
      </w:r>
      <w:r w:rsidRPr="003A1D64">
        <w:rPr>
          <w:rFonts w:ascii="Angsana New" w:hAnsi="Angsana New"/>
          <w:sz w:val="32"/>
          <w:szCs w:val="32"/>
        </w:rPr>
        <w:t>1,000,000</w:t>
      </w:r>
      <w:r w:rsidRPr="003A1D64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Pr="003A1D64">
        <w:rPr>
          <w:rFonts w:ascii="Angsana New" w:hAnsi="Angsana New"/>
          <w:sz w:val="32"/>
          <w:szCs w:val="32"/>
        </w:rPr>
        <w:t>10</w:t>
      </w:r>
      <w:r w:rsidRPr="003A1D64">
        <w:rPr>
          <w:rFonts w:ascii="Angsana New" w:hAnsi="Angsana New"/>
          <w:sz w:val="32"/>
          <w:szCs w:val="32"/>
          <w:cs/>
        </w:rPr>
        <w:t xml:space="preserve"> บาท)</w:t>
      </w:r>
      <w:r w:rsidRPr="003A1D64">
        <w:rPr>
          <w:rFonts w:ascii="Angsana New" w:hAnsi="Angsana New"/>
          <w:sz w:val="32"/>
          <w:szCs w:val="32"/>
        </w:rPr>
        <w:t xml:space="preserve"> </w:t>
      </w:r>
      <w:r w:rsidRPr="003A1D64">
        <w:rPr>
          <w:rFonts w:ascii="Angsana New" w:hAnsi="Angsana New"/>
          <w:sz w:val="32"/>
          <w:szCs w:val="32"/>
          <w:cs/>
        </w:rPr>
        <w:t xml:space="preserve">โดยบริษัทฯถือหุ้นในบริษัทย่อยดังกล่าวร้อยละ </w:t>
      </w:r>
      <w:r w:rsidRPr="003A1D64">
        <w:rPr>
          <w:rFonts w:ascii="Angsana New" w:hAnsi="Angsana New"/>
          <w:sz w:val="32"/>
          <w:szCs w:val="32"/>
        </w:rPr>
        <w:t>85</w:t>
      </w:r>
      <w:r w:rsidRPr="003A1D64">
        <w:rPr>
          <w:rFonts w:ascii="Angsana New" w:hAnsi="Angsana New"/>
          <w:sz w:val="32"/>
          <w:szCs w:val="32"/>
          <w:cs/>
        </w:rPr>
        <w:t xml:space="preserve">  บริษัทย่อยได้จดทะเบียนจัดตั้งบริษัทกับกระทรวงพาณิชย์เมื่อวันที่                                </w:t>
      </w:r>
      <w:r w:rsidRPr="003A1D64">
        <w:rPr>
          <w:rFonts w:ascii="Angsana New" w:hAnsi="Angsana New"/>
          <w:sz w:val="32"/>
          <w:szCs w:val="32"/>
        </w:rPr>
        <w:t xml:space="preserve">22 </w:t>
      </w:r>
      <w:r w:rsidRPr="003A1D64">
        <w:rPr>
          <w:rFonts w:ascii="Angsana New" w:hAnsi="Angsana New"/>
          <w:sz w:val="32"/>
          <w:szCs w:val="32"/>
          <w:cs/>
        </w:rPr>
        <w:t xml:space="preserve">มกราคม </w:t>
      </w:r>
      <w:r w:rsidRPr="003A1D64">
        <w:rPr>
          <w:rFonts w:ascii="Angsana New" w:hAnsi="Angsana New"/>
          <w:sz w:val="32"/>
          <w:szCs w:val="32"/>
        </w:rPr>
        <w:t>2562</w:t>
      </w:r>
    </w:p>
    <w:p w:rsidR="00D41DB3" w:rsidRPr="003A1D64" w:rsidRDefault="00351B52" w:rsidP="00F55D59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D41DB3" w:rsidRPr="003A1D64">
        <w:rPr>
          <w:rFonts w:ascii="Angsana New" w:hAnsi="Angsana New"/>
          <w:b/>
          <w:bCs/>
          <w:sz w:val="32"/>
          <w:szCs w:val="32"/>
          <w:cs/>
        </w:rPr>
        <w:t>บริษัทย่อยในประเทศเมียนมาร์</w:t>
      </w:r>
    </w:p>
    <w:p w:rsidR="00D41DB3" w:rsidRPr="003A1D64" w:rsidRDefault="00D41DB3" w:rsidP="00E64338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A1D64">
        <w:rPr>
          <w:rFonts w:ascii="Angsana New" w:hAnsi="Angsana New"/>
          <w:sz w:val="32"/>
          <w:szCs w:val="32"/>
        </w:rPr>
        <w:t xml:space="preserve">11 </w:t>
      </w:r>
      <w:r w:rsidRPr="003A1D64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3A1D64">
        <w:rPr>
          <w:rFonts w:ascii="Angsana New" w:hAnsi="Angsana New"/>
          <w:sz w:val="32"/>
          <w:szCs w:val="32"/>
        </w:rPr>
        <w:t>2559</w:t>
      </w:r>
      <w:r w:rsidRPr="003A1D64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ที่ประชุมคณะกรรมการบริหารของบริษัทฯได้อนุมัติให้จัดตั้งบริษัทย่อยในประเทศเมียนมาร์ คือ บริษัท คริสเตียนีและนีลเส็น (เมียนมาร์) จำกัด โดยมีทุนจดทะเบียนจำนวน </w:t>
      </w:r>
      <w:r w:rsidRPr="003A1D64">
        <w:rPr>
          <w:rFonts w:ascii="Angsana New" w:hAnsi="Angsana New"/>
          <w:sz w:val="32"/>
          <w:szCs w:val="32"/>
        </w:rPr>
        <w:t>500,000</w:t>
      </w:r>
      <w:r w:rsidRPr="003A1D64">
        <w:rPr>
          <w:rFonts w:ascii="Angsana New" w:hAnsi="Angsana New"/>
          <w:sz w:val="32"/>
          <w:szCs w:val="32"/>
          <w:cs/>
        </w:rPr>
        <w:t xml:space="preserve"> เหรียญสหรัฐอเมริกา (หุ้นสามัญ </w:t>
      </w:r>
      <w:r w:rsidRPr="003A1D64">
        <w:rPr>
          <w:rFonts w:ascii="Angsana New" w:hAnsi="Angsana New"/>
          <w:sz w:val="32"/>
          <w:szCs w:val="32"/>
        </w:rPr>
        <w:t>500,000</w:t>
      </w:r>
      <w:r w:rsidRPr="003A1D64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Pr="003A1D64">
        <w:rPr>
          <w:rFonts w:ascii="Angsana New" w:hAnsi="Angsana New"/>
          <w:sz w:val="32"/>
          <w:szCs w:val="32"/>
        </w:rPr>
        <w:t>1</w:t>
      </w:r>
      <w:r w:rsidRPr="003A1D64">
        <w:rPr>
          <w:rFonts w:ascii="Angsana New" w:hAnsi="Angsana New"/>
          <w:sz w:val="32"/>
          <w:szCs w:val="32"/>
          <w:cs/>
        </w:rPr>
        <w:t xml:space="preserve"> เหรียญสหรัฐอเมริกา) และได้เรียกชำระทุนจดทะเบียนจำนวน </w:t>
      </w:r>
      <w:r w:rsidRPr="003A1D64">
        <w:rPr>
          <w:rFonts w:ascii="Angsana New" w:hAnsi="Angsana New"/>
          <w:sz w:val="32"/>
          <w:szCs w:val="32"/>
        </w:rPr>
        <w:t>100,000</w:t>
      </w:r>
      <w:r w:rsidRPr="003A1D64">
        <w:rPr>
          <w:rFonts w:ascii="Angsana New" w:hAnsi="Angsana New"/>
          <w:sz w:val="32"/>
          <w:szCs w:val="32"/>
          <w:cs/>
        </w:rPr>
        <w:t xml:space="preserve"> เหรียญสหรัฐอเมริกา (หุ้นสามัญ </w:t>
      </w:r>
      <w:r w:rsidRPr="003A1D64">
        <w:rPr>
          <w:rFonts w:ascii="Angsana New" w:hAnsi="Angsana New"/>
          <w:sz w:val="32"/>
          <w:szCs w:val="32"/>
        </w:rPr>
        <w:t>100,000</w:t>
      </w:r>
      <w:r w:rsidRPr="003A1D64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Pr="003A1D64">
        <w:rPr>
          <w:rFonts w:ascii="Angsana New" w:hAnsi="Angsana New"/>
          <w:sz w:val="32"/>
          <w:szCs w:val="32"/>
        </w:rPr>
        <w:t xml:space="preserve">     1</w:t>
      </w:r>
      <w:r w:rsidRPr="003A1D64">
        <w:rPr>
          <w:rFonts w:ascii="Angsana New" w:hAnsi="Angsana New"/>
          <w:sz w:val="32"/>
          <w:szCs w:val="32"/>
          <w:cs/>
        </w:rPr>
        <w:t xml:space="preserve"> เหรียญสหรัฐอเมริกา) โดยบริษัทฯถือหุ้นในบริษัทย่อยดังกล่าวร้อยละ </w:t>
      </w:r>
      <w:r w:rsidRPr="003A1D64">
        <w:rPr>
          <w:rFonts w:ascii="Angsana New" w:hAnsi="Angsana New"/>
          <w:sz w:val="32"/>
          <w:szCs w:val="32"/>
        </w:rPr>
        <w:t>100</w:t>
      </w:r>
      <w:r w:rsidRPr="003A1D64">
        <w:rPr>
          <w:rFonts w:ascii="Angsana New" w:hAnsi="Angsana New"/>
          <w:sz w:val="32"/>
          <w:szCs w:val="32"/>
          <w:cs/>
        </w:rPr>
        <w:t xml:space="preserve"> บริษัทย่อยได้จดทะเบียนจัดตั้ง</w:t>
      </w:r>
      <w:r w:rsidRPr="003A1D64">
        <w:rPr>
          <w:rFonts w:ascii="Angsana New" w:hAnsi="Angsana New"/>
          <w:spacing w:val="-6"/>
          <w:sz w:val="32"/>
          <w:szCs w:val="32"/>
          <w:cs/>
        </w:rPr>
        <w:t xml:space="preserve">บริษัทกับคณะกรรมการด้านการลงทุนและการบริหารบริษัทของประเทศเมียนมาร์เมื่อวันที่ </w:t>
      </w:r>
      <w:r w:rsidRPr="003A1D64">
        <w:rPr>
          <w:rFonts w:ascii="Angsana New" w:hAnsi="Angsana New"/>
          <w:spacing w:val="-6"/>
          <w:sz w:val="32"/>
          <w:szCs w:val="32"/>
        </w:rPr>
        <w:t xml:space="preserve">15 </w:t>
      </w:r>
      <w:r w:rsidRPr="003A1D64">
        <w:rPr>
          <w:rFonts w:ascii="Angsana New" w:hAnsi="Angsana New"/>
          <w:spacing w:val="-6"/>
          <w:sz w:val="32"/>
          <w:szCs w:val="32"/>
          <w:cs/>
        </w:rPr>
        <w:t xml:space="preserve">กรกฎาคม </w:t>
      </w:r>
      <w:r w:rsidRPr="003A1D64">
        <w:rPr>
          <w:rFonts w:ascii="Angsana New" w:hAnsi="Angsana New"/>
          <w:spacing w:val="-6"/>
          <w:sz w:val="32"/>
          <w:szCs w:val="32"/>
        </w:rPr>
        <w:t>2559</w:t>
      </w:r>
      <w:r w:rsidRPr="003A1D64">
        <w:rPr>
          <w:rFonts w:ascii="Angsana New" w:hAnsi="Angsana New"/>
          <w:sz w:val="32"/>
          <w:szCs w:val="32"/>
        </w:rPr>
        <w:t xml:space="preserve"> </w:t>
      </w:r>
    </w:p>
    <w:p w:rsidR="00351B52" w:rsidRDefault="00351B5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D41DB3" w:rsidRPr="00697D4D" w:rsidRDefault="00D41DB3" w:rsidP="00E64338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697D4D">
        <w:rPr>
          <w:rFonts w:ascii="Angsana New" w:hAnsi="Angsana New"/>
          <w:spacing w:val="-4"/>
          <w:sz w:val="32"/>
          <w:szCs w:val="32"/>
          <w:cs/>
        </w:rPr>
        <w:lastRenderedPageBreak/>
        <w:t xml:space="preserve">เมื่อวันที่ </w:t>
      </w:r>
      <w:r w:rsidRPr="00697D4D">
        <w:rPr>
          <w:rFonts w:ascii="Angsana New" w:hAnsi="Angsana New"/>
          <w:spacing w:val="-4"/>
          <w:sz w:val="32"/>
          <w:szCs w:val="32"/>
        </w:rPr>
        <w:t xml:space="preserve">16 </w:t>
      </w:r>
      <w:r w:rsidRPr="00697D4D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Pr="00697D4D">
        <w:rPr>
          <w:rFonts w:ascii="Angsana New" w:hAnsi="Angsana New"/>
          <w:spacing w:val="-4"/>
          <w:sz w:val="32"/>
          <w:szCs w:val="32"/>
        </w:rPr>
        <w:t>2560</w:t>
      </w:r>
      <w:r w:rsidRPr="00697D4D">
        <w:rPr>
          <w:rFonts w:ascii="Angsana New" w:hAnsi="Angsana New"/>
          <w:spacing w:val="-4"/>
          <w:sz w:val="32"/>
          <w:szCs w:val="32"/>
          <w:cs/>
        </w:rPr>
        <w:t xml:space="preserve"> บริษัทฯจ่ายชำระเงินลงทุนในบริษัท </w:t>
      </w:r>
      <w:proofErr w:type="spellStart"/>
      <w:r w:rsidRPr="00697D4D">
        <w:rPr>
          <w:rFonts w:ascii="Angsana New" w:hAnsi="Angsana New"/>
          <w:spacing w:val="-4"/>
          <w:sz w:val="32"/>
          <w:szCs w:val="32"/>
          <w:cs/>
        </w:rPr>
        <w:t>คริส</w:t>
      </w:r>
      <w:proofErr w:type="spellEnd"/>
      <w:r w:rsidRPr="00697D4D">
        <w:rPr>
          <w:rFonts w:ascii="Angsana New" w:hAnsi="Angsana New"/>
          <w:spacing w:val="-4"/>
          <w:sz w:val="32"/>
          <w:szCs w:val="32"/>
          <w:cs/>
        </w:rPr>
        <w:t>เตียนีและนีลเส</w:t>
      </w:r>
      <w:proofErr w:type="spellStart"/>
      <w:r w:rsidRPr="00697D4D">
        <w:rPr>
          <w:rFonts w:ascii="Angsana New" w:hAnsi="Angsana New"/>
          <w:spacing w:val="-4"/>
          <w:sz w:val="32"/>
          <w:szCs w:val="32"/>
          <w:cs/>
        </w:rPr>
        <w:t>็น</w:t>
      </w:r>
      <w:proofErr w:type="spellEnd"/>
      <w:r w:rsidRPr="00697D4D">
        <w:rPr>
          <w:rFonts w:ascii="Angsana New" w:hAnsi="Angsana New"/>
          <w:spacing w:val="-4"/>
          <w:sz w:val="32"/>
          <w:szCs w:val="32"/>
          <w:cs/>
        </w:rPr>
        <w:t xml:space="preserve"> (เมียนมาร์) จำกัด </w:t>
      </w:r>
      <w:r w:rsidR="00697D4D">
        <w:rPr>
          <w:rFonts w:ascii="Angsana New" w:hAnsi="Angsana New"/>
          <w:spacing w:val="-4"/>
          <w:sz w:val="32"/>
          <w:szCs w:val="32"/>
        </w:rPr>
        <w:t xml:space="preserve">      </w:t>
      </w:r>
      <w:r w:rsidRPr="00697D4D">
        <w:rPr>
          <w:rFonts w:ascii="Angsana New" w:hAnsi="Angsana New"/>
          <w:spacing w:val="-6"/>
          <w:sz w:val="32"/>
          <w:szCs w:val="32"/>
          <w:cs/>
        </w:rPr>
        <w:t xml:space="preserve">เพิ่มจำนวน </w:t>
      </w:r>
      <w:r w:rsidRPr="00697D4D">
        <w:rPr>
          <w:rFonts w:ascii="Angsana New" w:hAnsi="Angsana New"/>
          <w:spacing w:val="-6"/>
          <w:sz w:val="32"/>
          <w:szCs w:val="32"/>
        </w:rPr>
        <w:t>100,000</w:t>
      </w:r>
      <w:r w:rsidRPr="00697D4D">
        <w:rPr>
          <w:rFonts w:ascii="Angsana New" w:hAnsi="Angsana New"/>
          <w:spacing w:val="-6"/>
          <w:sz w:val="32"/>
          <w:szCs w:val="32"/>
          <w:cs/>
        </w:rPr>
        <w:t xml:space="preserve"> เหรียญสหรัฐอเมริกา (หุ้นสามัญ </w:t>
      </w:r>
      <w:r w:rsidRPr="00697D4D">
        <w:rPr>
          <w:rFonts w:ascii="Angsana New" w:hAnsi="Angsana New"/>
          <w:spacing w:val="-6"/>
          <w:sz w:val="32"/>
          <w:szCs w:val="32"/>
        </w:rPr>
        <w:t>100,000</w:t>
      </w:r>
      <w:r w:rsidRPr="00697D4D">
        <w:rPr>
          <w:rFonts w:ascii="Angsana New" w:hAnsi="Angsana New"/>
          <w:spacing w:val="-6"/>
          <w:sz w:val="32"/>
          <w:szCs w:val="32"/>
          <w:cs/>
        </w:rPr>
        <w:t xml:space="preserve"> หุ้น มูลค่าที่ตราไว้หุ้นละ </w:t>
      </w:r>
      <w:r w:rsidRPr="00697D4D">
        <w:rPr>
          <w:rFonts w:ascii="Angsana New" w:hAnsi="Angsana New"/>
          <w:spacing w:val="-6"/>
          <w:sz w:val="32"/>
          <w:szCs w:val="32"/>
        </w:rPr>
        <w:t>1</w:t>
      </w:r>
      <w:r w:rsidRPr="00697D4D">
        <w:rPr>
          <w:rFonts w:ascii="Angsana New" w:hAnsi="Angsana New"/>
          <w:spacing w:val="-6"/>
          <w:sz w:val="32"/>
          <w:szCs w:val="32"/>
          <w:cs/>
        </w:rPr>
        <w:t xml:space="preserve"> เหรียญสหรัฐอเมริกา) </w:t>
      </w:r>
      <w:r w:rsidRPr="00697D4D">
        <w:rPr>
          <w:rFonts w:ascii="Angsana New" w:hAnsi="Angsana New"/>
          <w:spacing w:val="-4"/>
          <w:sz w:val="32"/>
          <w:szCs w:val="32"/>
          <w:cs/>
        </w:rPr>
        <w:t xml:space="preserve">โดยบริษัทย่อยได้จดทะเบียนทุนออกจำหน่ายและเรียกชำระเพิ่มเติมดังกล่าวกับคณะกรรมการด้านการลงทุนและการบริหารบริษัทของประเทศเมียนมาร์เมื่อวันที่ </w:t>
      </w:r>
      <w:r w:rsidRPr="00697D4D">
        <w:rPr>
          <w:rFonts w:ascii="Angsana New" w:hAnsi="Angsana New"/>
          <w:spacing w:val="-4"/>
          <w:sz w:val="32"/>
          <w:szCs w:val="32"/>
        </w:rPr>
        <w:t>29</w:t>
      </w:r>
      <w:r w:rsidRPr="00697D4D">
        <w:rPr>
          <w:rFonts w:ascii="Angsana New" w:hAnsi="Angsana New"/>
          <w:spacing w:val="-4"/>
          <w:sz w:val="32"/>
          <w:szCs w:val="32"/>
          <w:cs/>
        </w:rPr>
        <w:t xml:space="preserve"> มีนาคม </w:t>
      </w:r>
      <w:r w:rsidRPr="00697D4D">
        <w:rPr>
          <w:rFonts w:ascii="Angsana New" w:hAnsi="Angsana New"/>
          <w:spacing w:val="-4"/>
          <w:sz w:val="32"/>
          <w:szCs w:val="32"/>
        </w:rPr>
        <w:t xml:space="preserve">2560 </w:t>
      </w:r>
    </w:p>
    <w:p w:rsidR="00D41DB3" w:rsidRDefault="00D41DB3" w:rsidP="00E64338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A1D64">
        <w:rPr>
          <w:rFonts w:ascii="Angsana New" w:hAnsi="Angsana New"/>
          <w:sz w:val="32"/>
          <w:szCs w:val="32"/>
        </w:rPr>
        <w:t xml:space="preserve">2 </w:t>
      </w:r>
      <w:r w:rsidRPr="003A1D64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3A1D64">
        <w:rPr>
          <w:rFonts w:ascii="Angsana New" w:hAnsi="Angsana New"/>
          <w:sz w:val="32"/>
          <w:szCs w:val="32"/>
        </w:rPr>
        <w:t>2561</w:t>
      </w:r>
      <w:r w:rsidRPr="003A1D64">
        <w:rPr>
          <w:rFonts w:ascii="Angsana New" w:hAnsi="Angsana New"/>
          <w:sz w:val="32"/>
          <w:szCs w:val="32"/>
          <w:cs/>
        </w:rPr>
        <w:t xml:space="preserve"> บริษัทฯจ่ายชำระเงินลงทุนในบริษัท </w:t>
      </w:r>
      <w:proofErr w:type="spellStart"/>
      <w:r w:rsidRPr="003A1D64">
        <w:rPr>
          <w:rFonts w:ascii="Angsana New" w:hAnsi="Angsana New"/>
          <w:sz w:val="32"/>
          <w:szCs w:val="32"/>
          <w:cs/>
        </w:rPr>
        <w:t>คริส</w:t>
      </w:r>
      <w:proofErr w:type="spellEnd"/>
      <w:r w:rsidRPr="003A1D64">
        <w:rPr>
          <w:rFonts w:ascii="Angsana New" w:hAnsi="Angsana New"/>
          <w:sz w:val="32"/>
          <w:szCs w:val="32"/>
          <w:cs/>
        </w:rPr>
        <w:t>เตียนีและนีลเส</w:t>
      </w:r>
      <w:proofErr w:type="spellStart"/>
      <w:r w:rsidRPr="003A1D64">
        <w:rPr>
          <w:rFonts w:ascii="Angsana New" w:hAnsi="Angsana New"/>
          <w:sz w:val="32"/>
          <w:szCs w:val="32"/>
          <w:cs/>
        </w:rPr>
        <w:t>็น</w:t>
      </w:r>
      <w:proofErr w:type="spellEnd"/>
      <w:r w:rsidRPr="003A1D64">
        <w:rPr>
          <w:rFonts w:ascii="Angsana New" w:hAnsi="Angsana New"/>
          <w:sz w:val="32"/>
          <w:szCs w:val="32"/>
          <w:cs/>
        </w:rPr>
        <w:t xml:space="preserve"> (เมียนมาร์) จำกัด </w:t>
      </w:r>
      <w:r w:rsidRPr="003A1D64">
        <w:rPr>
          <w:rFonts w:ascii="Angsana New" w:hAnsi="Angsana New"/>
          <w:spacing w:val="-6"/>
          <w:sz w:val="32"/>
          <w:szCs w:val="32"/>
          <w:cs/>
        </w:rPr>
        <w:t xml:space="preserve">เพิ่มจำนวน </w:t>
      </w:r>
      <w:r w:rsidRPr="003A1D64">
        <w:rPr>
          <w:rFonts w:ascii="Angsana New" w:hAnsi="Angsana New"/>
          <w:spacing w:val="-6"/>
          <w:sz w:val="32"/>
          <w:szCs w:val="32"/>
        </w:rPr>
        <w:t>100,000</w:t>
      </w:r>
      <w:r w:rsidRPr="003A1D64">
        <w:rPr>
          <w:rFonts w:ascii="Angsana New" w:hAnsi="Angsana New"/>
          <w:spacing w:val="-6"/>
          <w:sz w:val="32"/>
          <w:szCs w:val="32"/>
          <w:cs/>
        </w:rPr>
        <w:t xml:space="preserve"> เหรียญสหรัฐอเมริกา (หุ้นสามัญ </w:t>
      </w:r>
      <w:r w:rsidRPr="003A1D64">
        <w:rPr>
          <w:rFonts w:ascii="Angsana New" w:hAnsi="Angsana New"/>
          <w:spacing w:val="-6"/>
          <w:sz w:val="32"/>
          <w:szCs w:val="32"/>
        </w:rPr>
        <w:t>100,000</w:t>
      </w:r>
      <w:r w:rsidRPr="003A1D64">
        <w:rPr>
          <w:rFonts w:ascii="Angsana New" w:hAnsi="Angsana New"/>
          <w:spacing w:val="-6"/>
          <w:sz w:val="32"/>
          <w:szCs w:val="32"/>
          <w:cs/>
        </w:rPr>
        <w:t xml:space="preserve"> หุ้น มูลค่าที่ตราไว้หุ้นละ </w:t>
      </w:r>
      <w:r w:rsidRPr="003A1D64">
        <w:rPr>
          <w:rFonts w:ascii="Angsana New" w:hAnsi="Angsana New"/>
          <w:spacing w:val="-6"/>
          <w:sz w:val="32"/>
          <w:szCs w:val="32"/>
        </w:rPr>
        <w:t>1</w:t>
      </w:r>
      <w:r w:rsidRPr="003A1D64">
        <w:rPr>
          <w:rFonts w:ascii="Angsana New" w:hAnsi="Angsana New"/>
          <w:spacing w:val="-6"/>
          <w:sz w:val="32"/>
          <w:szCs w:val="32"/>
          <w:cs/>
        </w:rPr>
        <w:t xml:space="preserve"> เหรียญสหรัฐอเมริกา) </w:t>
      </w:r>
      <w:r w:rsidRPr="003A1D64">
        <w:rPr>
          <w:rFonts w:ascii="Angsana New" w:hAnsi="Angsana New"/>
          <w:sz w:val="32"/>
          <w:szCs w:val="32"/>
          <w:cs/>
        </w:rPr>
        <w:t xml:space="preserve">โดยบริษัทย่อยได้จดทะเบียนทุนออกจำหน่ายและเรียกชำระเพิ่มเติมดังกล่าวกับคณะกรรมการด้านการลงทุนและการบริหารบริษัทของประเทศเมียนมาร์เมื่อวันที่ </w:t>
      </w:r>
      <w:r w:rsidRPr="003A1D64">
        <w:rPr>
          <w:rFonts w:ascii="Angsana New" w:hAnsi="Angsana New"/>
          <w:sz w:val="32"/>
          <w:szCs w:val="32"/>
        </w:rPr>
        <w:t>9</w:t>
      </w:r>
      <w:r w:rsidRPr="003A1D64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3A1D64">
        <w:rPr>
          <w:rFonts w:ascii="Angsana New" w:hAnsi="Angsana New"/>
          <w:sz w:val="32"/>
          <w:szCs w:val="32"/>
        </w:rPr>
        <w:t xml:space="preserve">2561 </w:t>
      </w:r>
    </w:p>
    <w:p w:rsidR="00351B52" w:rsidRPr="00697D4D" w:rsidRDefault="00351B52" w:rsidP="00351B52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 w:rsidRPr="00697D4D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697D4D">
        <w:rPr>
          <w:rFonts w:ascii="Angsana New" w:hAnsi="Angsana New"/>
          <w:spacing w:val="-4"/>
          <w:sz w:val="32"/>
          <w:szCs w:val="32"/>
        </w:rPr>
        <w:t xml:space="preserve">9 </w:t>
      </w:r>
      <w:r w:rsidRPr="00697D4D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Pr="00697D4D">
        <w:rPr>
          <w:rFonts w:ascii="Angsana New" w:hAnsi="Angsana New"/>
          <w:spacing w:val="-4"/>
          <w:sz w:val="32"/>
          <w:szCs w:val="32"/>
        </w:rPr>
        <w:t>2562</w:t>
      </w:r>
      <w:r w:rsidRPr="00697D4D">
        <w:rPr>
          <w:rFonts w:ascii="Angsana New" w:hAnsi="Angsana New"/>
          <w:spacing w:val="-4"/>
          <w:sz w:val="32"/>
          <w:szCs w:val="32"/>
          <w:cs/>
        </w:rPr>
        <w:t xml:space="preserve"> บริษัทฯจ่ายชำระเงินลงทุนในบริษัท </w:t>
      </w:r>
      <w:proofErr w:type="spellStart"/>
      <w:r w:rsidRPr="00697D4D">
        <w:rPr>
          <w:rFonts w:ascii="Angsana New" w:hAnsi="Angsana New"/>
          <w:spacing w:val="-4"/>
          <w:sz w:val="32"/>
          <w:szCs w:val="32"/>
          <w:cs/>
        </w:rPr>
        <w:t>คริส</w:t>
      </w:r>
      <w:proofErr w:type="spellEnd"/>
      <w:r w:rsidRPr="00697D4D">
        <w:rPr>
          <w:rFonts w:ascii="Angsana New" w:hAnsi="Angsana New"/>
          <w:spacing w:val="-4"/>
          <w:sz w:val="32"/>
          <w:szCs w:val="32"/>
          <w:cs/>
        </w:rPr>
        <w:t>เตียนีและนีลเส</w:t>
      </w:r>
      <w:proofErr w:type="spellStart"/>
      <w:r w:rsidRPr="00697D4D">
        <w:rPr>
          <w:rFonts w:ascii="Angsana New" w:hAnsi="Angsana New"/>
          <w:spacing w:val="-4"/>
          <w:sz w:val="32"/>
          <w:szCs w:val="32"/>
          <w:cs/>
        </w:rPr>
        <w:t>็น</w:t>
      </w:r>
      <w:proofErr w:type="spellEnd"/>
      <w:r w:rsidRPr="00697D4D">
        <w:rPr>
          <w:rFonts w:ascii="Angsana New" w:hAnsi="Angsana New"/>
          <w:spacing w:val="-4"/>
          <w:sz w:val="32"/>
          <w:szCs w:val="32"/>
          <w:cs/>
        </w:rPr>
        <w:t xml:space="preserve"> (เมียนมาร์) จำกัด </w:t>
      </w:r>
      <w:r w:rsidR="00697D4D">
        <w:rPr>
          <w:rFonts w:ascii="Angsana New" w:hAnsi="Angsana New"/>
          <w:spacing w:val="-4"/>
          <w:sz w:val="32"/>
          <w:szCs w:val="32"/>
        </w:rPr>
        <w:t xml:space="preserve">      </w:t>
      </w:r>
      <w:r w:rsidRPr="00697D4D">
        <w:rPr>
          <w:rFonts w:ascii="Angsana New" w:hAnsi="Angsana New"/>
          <w:spacing w:val="-6"/>
          <w:sz w:val="32"/>
          <w:szCs w:val="32"/>
          <w:cs/>
        </w:rPr>
        <w:t xml:space="preserve">เพิ่มจำนวน </w:t>
      </w:r>
      <w:r w:rsidRPr="00697D4D">
        <w:rPr>
          <w:rFonts w:ascii="Angsana New" w:hAnsi="Angsana New"/>
          <w:spacing w:val="-6"/>
          <w:sz w:val="32"/>
          <w:szCs w:val="32"/>
        </w:rPr>
        <w:t>100,000</w:t>
      </w:r>
      <w:r w:rsidRPr="00697D4D">
        <w:rPr>
          <w:rFonts w:ascii="Angsana New" w:hAnsi="Angsana New"/>
          <w:spacing w:val="-6"/>
          <w:sz w:val="32"/>
          <w:szCs w:val="32"/>
          <w:cs/>
        </w:rPr>
        <w:t xml:space="preserve"> เหรียญสหรัฐอเมริกา (หุ้นสามัญ </w:t>
      </w:r>
      <w:r w:rsidRPr="00697D4D">
        <w:rPr>
          <w:rFonts w:ascii="Angsana New" w:hAnsi="Angsana New"/>
          <w:spacing w:val="-6"/>
          <w:sz w:val="32"/>
          <w:szCs w:val="32"/>
        </w:rPr>
        <w:t>100,000</w:t>
      </w:r>
      <w:r w:rsidRPr="00697D4D">
        <w:rPr>
          <w:rFonts w:ascii="Angsana New" w:hAnsi="Angsana New"/>
          <w:spacing w:val="-6"/>
          <w:sz w:val="32"/>
          <w:szCs w:val="32"/>
          <w:cs/>
        </w:rPr>
        <w:t xml:space="preserve"> หุ้น มูลค่าที่ตราไว้หุ้นละ </w:t>
      </w:r>
      <w:r w:rsidRPr="00697D4D">
        <w:rPr>
          <w:rFonts w:ascii="Angsana New" w:hAnsi="Angsana New"/>
          <w:spacing w:val="-6"/>
          <w:sz w:val="32"/>
          <w:szCs w:val="32"/>
        </w:rPr>
        <w:t>1</w:t>
      </w:r>
      <w:r w:rsidRPr="00697D4D">
        <w:rPr>
          <w:rFonts w:ascii="Angsana New" w:hAnsi="Angsana New"/>
          <w:spacing w:val="-6"/>
          <w:sz w:val="32"/>
          <w:szCs w:val="32"/>
          <w:cs/>
        </w:rPr>
        <w:t xml:space="preserve"> เหรียญสหรัฐอเมริกา)</w:t>
      </w:r>
      <w:r w:rsidRPr="00697D4D">
        <w:rPr>
          <w:rFonts w:ascii="Angsana New" w:hAnsi="Angsana New"/>
          <w:spacing w:val="-4"/>
          <w:sz w:val="32"/>
          <w:szCs w:val="32"/>
          <w:cs/>
        </w:rPr>
        <w:t xml:space="preserve"> โดยบริษัทย่อยได้จดทะเบียนทุนออกจำหน่ายและเรียกชำระเพิ่มเติมดังกล่าวกับคณะกรรมการด้านการลงทุนและการบริหารบริษัทของประเทศเมียนมาร์เมื่อวันที่ </w:t>
      </w:r>
      <w:r w:rsidRPr="00697D4D">
        <w:rPr>
          <w:rFonts w:ascii="Angsana New" w:hAnsi="Angsana New"/>
          <w:spacing w:val="-4"/>
          <w:sz w:val="32"/>
          <w:szCs w:val="32"/>
        </w:rPr>
        <w:t>16</w:t>
      </w:r>
      <w:r w:rsidRPr="00697D4D">
        <w:rPr>
          <w:rFonts w:ascii="Angsana New" w:hAnsi="Angsana New"/>
          <w:spacing w:val="-4"/>
          <w:sz w:val="32"/>
          <w:szCs w:val="32"/>
          <w:cs/>
        </w:rPr>
        <w:t xml:space="preserve"> มกราคม </w:t>
      </w:r>
      <w:r w:rsidRPr="00697D4D">
        <w:rPr>
          <w:rFonts w:ascii="Angsana New" w:hAnsi="Angsana New"/>
          <w:spacing w:val="-4"/>
          <w:sz w:val="32"/>
          <w:szCs w:val="32"/>
        </w:rPr>
        <w:t>2563</w:t>
      </w:r>
    </w:p>
    <w:p w:rsidR="00D41DB3" w:rsidRPr="003A1D64" w:rsidRDefault="00D41DB3" w:rsidP="00E64338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A1D64">
        <w:rPr>
          <w:rFonts w:ascii="Angsana New" w:hAnsi="Angsana New"/>
          <w:b/>
          <w:bCs/>
          <w:sz w:val="32"/>
          <w:szCs w:val="32"/>
          <w:cs/>
        </w:rPr>
        <w:t>บริษัทย่อยในประเทศกัมพูชา</w:t>
      </w:r>
    </w:p>
    <w:p w:rsidR="00D41DB3" w:rsidRPr="003A1D64" w:rsidRDefault="00D41DB3" w:rsidP="00E64338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pacing w:val="-6"/>
          <w:sz w:val="32"/>
          <w:szCs w:val="32"/>
        </w:rPr>
      </w:pPr>
      <w:r w:rsidRPr="003A1D64">
        <w:rPr>
          <w:rFonts w:ascii="Angsana New" w:hAnsi="Angsana New"/>
          <w:sz w:val="32"/>
          <w:szCs w:val="32"/>
        </w:rPr>
        <w:tab/>
      </w:r>
      <w:r w:rsidRPr="003A1D6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A1D64">
        <w:rPr>
          <w:rFonts w:ascii="Angsana New" w:hAnsi="Angsana New"/>
          <w:sz w:val="32"/>
          <w:szCs w:val="32"/>
        </w:rPr>
        <w:t xml:space="preserve">15 </w:t>
      </w:r>
      <w:r w:rsidRPr="003A1D64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3A1D64">
        <w:rPr>
          <w:rFonts w:ascii="Angsana New" w:hAnsi="Angsana New"/>
          <w:sz w:val="32"/>
          <w:szCs w:val="32"/>
        </w:rPr>
        <w:t>2560</w:t>
      </w:r>
      <w:r w:rsidRPr="003A1D64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ที่ประชุมคณะกรรมการบริหารของบริษัทฯได้อนุมัติให้จัดตั้งบริษัทย่อยในประเทศกัมพูชา คือ บริษัท คริสเตียนีและนีลเส็น (กัมพูชา) จำกัด โดยมีทุนจดทะเบียนจำนวน </w:t>
      </w:r>
      <w:r w:rsidRPr="003A1D64">
        <w:rPr>
          <w:rFonts w:ascii="Angsana New" w:hAnsi="Angsana New"/>
          <w:sz w:val="32"/>
          <w:szCs w:val="32"/>
        </w:rPr>
        <w:t>100,000</w:t>
      </w:r>
      <w:r w:rsidRPr="003A1D64">
        <w:rPr>
          <w:rFonts w:ascii="Angsana New" w:hAnsi="Angsana New"/>
          <w:sz w:val="32"/>
          <w:szCs w:val="32"/>
          <w:cs/>
        </w:rPr>
        <w:t xml:space="preserve"> เหรียญสหรัฐอเมริกา (หุ้นสามัญ </w:t>
      </w:r>
      <w:r w:rsidRPr="003A1D64">
        <w:rPr>
          <w:rFonts w:ascii="Angsana New" w:hAnsi="Angsana New"/>
          <w:sz w:val="32"/>
          <w:szCs w:val="32"/>
        </w:rPr>
        <w:t>100,000</w:t>
      </w:r>
      <w:r w:rsidRPr="003A1D64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Pr="003A1D64">
        <w:rPr>
          <w:rFonts w:ascii="Angsana New" w:hAnsi="Angsana New"/>
          <w:sz w:val="32"/>
          <w:szCs w:val="32"/>
        </w:rPr>
        <w:t xml:space="preserve">1 </w:t>
      </w:r>
      <w:r w:rsidRPr="003A1D64">
        <w:rPr>
          <w:rFonts w:ascii="Angsana New" w:hAnsi="Angsana New"/>
          <w:sz w:val="32"/>
          <w:szCs w:val="32"/>
          <w:cs/>
        </w:rPr>
        <w:t xml:space="preserve">เหรียญสหรัฐอเมริกา) และได้เรียกชำระทุนจดทะเบียนจำนวน </w:t>
      </w:r>
      <w:r w:rsidRPr="003A1D64">
        <w:rPr>
          <w:rFonts w:ascii="Angsana New" w:hAnsi="Angsana New"/>
          <w:sz w:val="32"/>
          <w:szCs w:val="32"/>
        </w:rPr>
        <w:t>100,000</w:t>
      </w:r>
      <w:r w:rsidRPr="003A1D64">
        <w:rPr>
          <w:rFonts w:ascii="Angsana New" w:hAnsi="Angsana New"/>
          <w:sz w:val="32"/>
          <w:szCs w:val="32"/>
          <w:cs/>
        </w:rPr>
        <w:t xml:space="preserve"> เหรียญสหรัฐอเมริกา (หุ้นสามัญ </w:t>
      </w:r>
      <w:r w:rsidRPr="003A1D64">
        <w:rPr>
          <w:rFonts w:ascii="Angsana New" w:hAnsi="Angsana New"/>
          <w:sz w:val="32"/>
          <w:szCs w:val="32"/>
        </w:rPr>
        <w:t>100,000</w:t>
      </w:r>
      <w:r w:rsidRPr="003A1D64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Pr="003A1D64">
        <w:rPr>
          <w:rFonts w:ascii="Angsana New" w:hAnsi="Angsana New"/>
          <w:sz w:val="32"/>
          <w:szCs w:val="32"/>
        </w:rPr>
        <w:t xml:space="preserve">1 </w:t>
      </w:r>
      <w:r w:rsidRPr="003A1D64">
        <w:rPr>
          <w:rFonts w:ascii="Angsana New" w:hAnsi="Angsana New"/>
          <w:sz w:val="32"/>
          <w:szCs w:val="32"/>
          <w:cs/>
        </w:rPr>
        <w:t xml:space="preserve">เหรียญสหรัฐอเมริกา) โดยบริษัทฯถือหุ้นในบริษัทย่อยดังกล่าวร้อยละ </w:t>
      </w:r>
      <w:r w:rsidRPr="003A1D64">
        <w:rPr>
          <w:rFonts w:ascii="Angsana New" w:hAnsi="Angsana New"/>
          <w:sz w:val="32"/>
          <w:szCs w:val="32"/>
        </w:rPr>
        <w:t>100</w:t>
      </w:r>
      <w:r w:rsidRPr="003A1D64">
        <w:rPr>
          <w:rFonts w:ascii="Angsana New" w:hAnsi="Angsana New"/>
          <w:sz w:val="32"/>
          <w:szCs w:val="32"/>
          <w:cs/>
        </w:rPr>
        <w:t xml:space="preserve"> บริษัทย่อยได้จดทะเบียนจัดตั้งบริษัทกับกรมจดทะเบียนธุรกิจ กระทรวงพาณิชย์ของประเทศกัมพูชาเมื่อวันที่ </w:t>
      </w:r>
      <w:r w:rsidRPr="003A1D64">
        <w:rPr>
          <w:rFonts w:ascii="Angsana New" w:hAnsi="Angsana New"/>
          <w:sz w:val="32"/>
          <w:szCs w:val="32"/>
        </w:rPr>
        <w:t>4</w:t>
      </w:r>
      <w:r w:rsidRPr="003A1D64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3A1D64">
        <w:rPr>
          <w:rFonts w:ascii="Angsana New" w:hAnsi="Angsana New"/>
          <w:sz w:val="32"/>
          <w:szCs w:val="32"/>
        </w:rPr>
        <w:t>2560</w:t>
      </w:r>
      <w:r w:rsidRPr="003A1D64">
        <w:rPr>
          <w:rFonts w:ascii="Angsana New" w:hAnsi="Angsana New"/>
          <w:sz w:val="32"/>
          <w:szCs w:val="32"/>
          <w:cs/>
        </w:rPr>
        <w:t xml:space="preserve"> และ              บริษัทฯได้จ่ายชำระเงินลงทุนในบริษัท คริสเตียนีและนีลเส็น (กัมพูชา) จำกัด </w:t>
      </w:r>
      <w:r w:rsidRPr="003A1D64">
        <w:rPr>
          <w:rFonts w:ascii="Angsana New" w:hAnsi="Angsana New"/>
          <w:spacing w:val="-4"/>
          <w:sz w:val="32"/>
          <w:szCs w:val="32"/>
          <w:cs/>
        </w:rPr>
        <w:t xml:space="preserve">จำนวน </w:t>
      </w:r>
      <w:r w:rsidRPr="003A1D64">
        <w:rPr>
          <w:rFonts w:ascii="Angsana New" w:hAnsi="Angsana New"/>
          <w:sz w:val="32"/>
          <w:szCs w:val="32"/>
        </w:rPr>
        <w:t>100,000</w:t>
      </w:r>
      <w:r w:rsidRPr="003A1D64">
        <w:rPr>
          <w:rFonts w:ascii="Angsana New" w:hAnsi="Angsana New"/>
          <w:sz w:val="32"/>
          <w:szCs w:val="32"/>
          <w:cs/>
        </w:rPr>
        <w:t xml:space="preserve"> </w:t>
      </w:r>
      <w:r w:rsidRPr="003A1D64">
        <w:rPr>
          <w:rFonts w:ascii="Angsana New" w:hAnsi="Angsana New"/>
          <w:spacing w:val="-4"/>
          <w:sz w:val="32"/>
          <w:szCs w:val="32"/>
          <w:cs/>
        </w:rPr>
        <w:t>เหรียญ</w:t>
      </w:r>
      <w:r w:rsidRPr="003A1D64">
        <w:rPr>
          <w:rFonts w:ascii="Angsana New" w:hAnsi="Angsana New"/>
          <w:spacing w:val="-6"/>
          <w:sz w:val="32"/>
          <w:szCs w:val="32"/>
          <w:cs/>
        </w:rPr>
        <w:t xml:space="preserve">สหรัฐอเมริกา เมื่อวันที่ </w:t>
      </w:r>
      <w:r w:rsidRPr="003A1D64">
        <w:rPr>
          <w:rFonts w:ascii="Angsana New" w:hAnsi="Angsana New"/>
          <w:spacing w:val="-6"/>
          <w:sz w:val="32"/>
          <w:szCs w:val="32"/>
        </w:rPr>
        <w:t xml:space="preserve">21 </w:t>
      </w:r>
      <w:r w:rsidRPr="003A1D64">
        <w:rPr>
          <w:rFonts w:ascii="Angsana New" w:hAnsi="Angsana New"/>
          <w:spacing w:val="-6"/>
          <w:sz w:val="32"/>
          <w:szCs w:val="32"/>
          <w:cs/>
        </w:rPr>
        <w:t xml:space="preserve">กรกฎาคม </w:t>
      </w:r>
      <w:r w:rsidRPr="003A1D64">
        <w:rPr>
          <w:rFonts w:ascii="Angsana New" w:hAnsi="Angsana New"/>
          <w:spacing w:val="-6"/>
          <w:sz w:val="32"/>
          <w:szCs w:val="32"/>
        </w:rPr>
        <w:t>2560</w:t>
      </w:r>
    </w:p>
    <w:p w:rsidR="00691CCC" w:rsidRPr="003A1D64" w:rsidRDefault="00351B52" w:rsidP="00351B5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2D1243" w:rsidRPr="003A1D64">
        <w:rPr>
          <w:rFonts w:ascii="Angsana New" w:hAnsi="Angsana New"/>
          <w:b/>
          <w:bCs/>
          <w:sz w:val="32"/>
          <w:szCs w:val="32"/>
        </w:rPr>
        <w:t>.</w:t>
      </w:r>
      <w:r w:rsidR="002D1243" w:rsidRPr="003A1D64">
        <w:rPr>
          <w:rFonts w:ascii="Angsana New" w:hAnsi="Angsana New"/>
          <w:b/>
          <w:bCs/>
          <w:sz w:val="32"/>
          <w:szCs w:val="32"/>
        </w:rPr>
        <w:tab/>
      </w:r>
      <w:r w:rsidR="00691CCC" w:rsidRPr="003A1D64">
        <w:rPr>
          <w:rFonts w:ascii="Angsana New" w:hAnsi="Angsana New"/>
          <w:b/>
          <w:bCs/>
          <w:sz w:val="32"/>
          <w:szCs w:val="32"/>
          <w:cs/>
        </w:rPr>
        <w:t>เงินลงทุนระยะยาวอื่น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1192"/>
        <w:gridCol w:w="1193"/>
        <w:gridCol w:w="1192"/>
        <w:gridCol w:w="1193"/>
      </w:tblGrid>
      <w:tr w:rsidR="00691CCC" w:rsidRPr="003A1D64" w:rsidTr="00E64338">
        <w:trPr>
          <w:cantSplit/>
          <w:trHeight w:val="20"/>
          <w:tblHeader/>
        </w:trPr>
        <w:tc>
          <w:tcPr>
            <w:tcW w:w="4410" w:type="dxa"/>
            <w:tcBorders>
              <w:left w:val="nil"/>
              <w:bottom w:val="nil"/>
              <w:right w:val="nil"/>
            </w:tcBorders>
            <w:vAlign w:val="bottom"/>
          </w:tcPr>
          <w:p w:rsidR="00691CCC" w:rsidRPr="003A1D64" w:rsidRDefault="00691CCC" w:rsidP="00240D9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CCC" w:rsidRPr="003A1D64" w:rsidRDefault="00691CCC" w:rsidP="00240D9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(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A1D6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691CCC" w:rsidRPr="003A1D64" w:rsidTr="00E64338">
        <w:trPr>
          <w:cantSplit/>
          <w:trHeight w:val="20"/>
          <w:tblHeader/>
        </w:trPr>
        <w:tc>
          <w:tcPr>
            <w:tcW w:w="4410" w:type="dxa"/>
            <w:tcBorders>
              <w:left w:val="nil"/>
              <w:bottom w:val="nil"/>
              <w:right w:val="nil"/>
            </w:tcBorders>
            <w:vAlign w:val="bottom"/>
          </w:tcPr>
          <w:p w:rsidR="00691CCC" w:rsidRPr="003A1D64" w:rsidRDefault="00691CCC" w:rsidP="00240D9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CCC" w:rsidRPr="003A1D64" w:rsidRDefault="00691CCC" w:rsidP="00240D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691CCC" w:rsidRPr="003A1D64" w:rsidTr="00E64338">
        <w:trPr>
          <w:cantSplit/>
          <w:trHeight w:val="20"/>
          <w:tblHeader/>
        </w:trPr>
        <w:tc>
          <w:tcPr>
            <w:tcW w:w="4410" w:type="dxa"/>
            <w:tcBorders>
              <w:left w:val="nil"/>
              <w:bottom w:val="nil"/>
              <w:right w:val="nil"/>
            </w:tcBorders>
            <w:vAlign w:val="bottom"/>
          </w:tcPr>
          <w:p w:rsidR="00691CCC" w:rsidRPr="003A1D64" w:rsidRDefault="00691CCC" w:rsidP="00240D9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CCC" w:rsidRPr="003A1D64" w:rsidRDefault="00691CCC" w:rsidP="00240D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CCC" w:rsidRPr="003A1D64" w:rsidRDefault="00691CCC" w:rsidP="00240D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</w:p>
        </w:tc>
      </w:tr>
      <w:tr w:rsidR="009E4CA5" w:rsidRPr="003A1D64" w:rsidTr="00E64338">
        <w:trPr>
          <w:cantSplit/>
          <w:trHeight w:val="20"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4CA5" w:rsidRPr="003A1D64" w:rsidRDefault="009E4CA5" w:rsidP="00240D9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4CA5" w:rsidRPr="003A1D64" w:rsidRDefault="005C243D" w:rsidP="00240D9C">
            <w:pP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4CA5" w:rsidRPr="003A1D64" w:rsidRDefault="00751F13" w:rsidP="00240D9C">
            <w:pP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5C243D" w:rsidRPr="003A1D64">
              <w:rPr>
                <w:rFonts w:ascii="Angsana New" w:hAnsi="Angsana New"/>
                <w:sz w:val="28"/>
                <w:szCs w:val="28"/>
                <w:u w:val="single"/>
              </w:rPr>
              <w:t>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4CA5" w:rsidRPr="003A1D64" w:rsidRDefault="005C243D" w:rsidP="00240D9C">
            <w:pP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4CA5" w:rsidRPr="003A1D64" w:rsidRDefault="00751F13" w:rsidP="00240D9C">
            <w:pP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5C243D" w:rsidRPr="003A1D64">
              <w:rPr>
                <w:rFonts w:ascii="Angsana New" w:hAnsi="Angsana New"/>
                <w:sz w:val="28"/>
                <w:szCs w:val="28"/>
                <w:u w:val="single"/>
              </w:rPr>
              <w:t>1</w:t>
            </w:r>
          </w:p>
        </w:tc>
      </w:tr>
      <w:tr w:rsidR="00691CCC" w:rsidRPr="003A1D64" w:rsidTr="00E64338">
        <w:trPr>
          <w:cantSplit/>
          <w:trHeight w:val="20"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CCC" w:rsidRPr="003A1D64" w:rsidRDefault="00691CCC" w:rsidP="00240D9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CCC" w:rsidRPr="003A1D64" w:rsidRDefault="00691CCC" w:rsidP="00240D9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CCC" w:rsidRPr="003A1D64" w:rsidRDefault="00691CCC" w:rsidP="00240D9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CCC" w:rsidRPr="003A1D64" w:rsidRDefault="00691CCC" w:rsidP="00240D9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CCC" w:rsidRPr="003A1D64" w:rsidRDefault="00691CCC" w:rsidP="00240D9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9C7777" w:rsidRPr="003A1D64" w:rsidTr="00E64338">
        <w:trPr>
          <w:cantSplit/>
          <w:trHeight w:val="20"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777" w:rsidRPr="003A1D64" w:rsidRDefault="009C7777" w:rsidP="009C7777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1D6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เงินลงทุนทั่วไป </w:t>
            </w:r>
            <w:r w:rsidRPr="003A1D64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3A1D6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บริษัทอื่น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777" w:rsidRPr="003A1D64" w:rsidRDefault="009C7777" w:rsidP="009C7777">
            <w:pPr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777" w:rsidRPr="003A1D64" w:rsidRDefault="009C7777" w:rsidP="009C777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777" w:rsidRPr="003A1D64" w:rsidRDefault="009C7777" w:rsidP="009C777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777" w:rsidRPr="003A1D64" w:rsidRDefault="009C7777" w:rsidP="009C777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9C7777" w:rsidRPr="003A1D64" w:rsidTr="00E64338">
        <w:trPr>
          <w:cantSplit/>
          <w:trHeight w:val="20"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777" w:rsidRPr="003A1D64" w:rsidRDefault="009C7777" w:rsidP="009C7777">
            <w:pPr>
              <w:tabs>
                <w:tab w:val="left" w:pos="2070"/>
                <w:tab w:val="decimal" w:pos="7740"/>
                <w:tab w:val="decimal" w:pos="8820"/>
              </w:tabs>
              <w:ind w:left="158" w:hanging="158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บริษัท โอเรียน</w:t>
            </w:r>
            <w:proofErr w:type="spellStart"/>
            <w:r w:rsidRPr="003A1D64">
              <w:rPr>
                <w:rFonts w:ascii="Angsana New" w:hAnsi="Angsana New"/>
                <w:sz w:val="28"/>
                <w:szCs w:val="28"/>
                <w:cs/>
              </w:rPr>
              <w:t>เต็ล</w:t>
            </w:r>
            <w:proofErr w:type="spellEnd"/>
            <w:r w:rsidRPr="003A1D64">
              <w:rPr>
                <w:rFonts w:ascii="Angsana New" w:hAnsi="Angsana New"/>
                <w:sz w:val="28"/>
                <w:szCs w:val="28"/>
                <w:cs/>
              </w:rPr>
              <w:t xml:space="preserve"> เรสซิเดน</w:t>
            </w:r>
            <w:proofErr w:type="spellStart"/>
            <w:r w:rsidRPr="003A1D64">
              <w:rPr>
                <w:rFonts w:ascii="Angsana New" w:hAnsi="Angsana New"/>
                <w:sz w:val="28"/>
                <w:szCs w:val="28"/>
                <w:cs/>
              </w:rPr>
              <w:t>ซ์</w:t>
            </w:r>
            <w:proofErr w:type="spellEnd"/>
            <w:r w:rsidRPr="003A1D64">
              <w:rPr>
                <w:rFonts w:ascii="Angsana New" w:hAnsi="Angsana New"/>
                <w:sz w:val="28"/>
                <w:szCs w:val="28"/>
                <w:cs/>
              </w:rPr>
              <w:t xml:space="preserve"> กรุงเทพ จำกัด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777" w:rsidRPr="003A1D64" w:rsidRDefault="00C90728" w:rsidP="009C7777">
            <w:pPr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0</w:t>
            </w:r>
            <w:r w:rsidR="009C7777" w:rsidRPr="003A1D6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A1D64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777" w:rsidRPr="003A1D64" w:rsidRDefault="009C7777" w:rsidP="009C7777">
            <w:pPr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0.20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777" w:rsidRPr="003A1D64" w:rsidRDefault="00C90728" w:rsidP="009C7777">
            <w:pPr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1</w:t>
            </w:r>
            <w:r w:rsidR="009C7777" w:rsidRPr="003A1D6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A1D64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777" w:rsidRPr="003A1D64" w:rsidRDefault="009C7777" w:rsidP="009C7777">
            <w:pPr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</w:tr>
      <w:tr w:rsidR="009C7777" w:rsidRPr="003A1D64" w:rsidTr="00E64338">
        <w:trPr>
          <w:cantSplit/>
          <w:trHeight w:val="20"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777" w:rsidRPr="003A1D64" w:rsidRDefault="009C7777" w:rsidP="009C7777">
            <w:pPr>
              <w:tabs>
                <w:tab w:val="left" w:pos="2070"/>
                <w:tab w:val="decimal" w:pos="7740"/>
                <w:tab w:val="decimal" w:pos="8820"/>
              </w:tabs>
              <w:ind w:left="158" w:hanging="158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บริษัท แกมมอน เอ็นจิเนียร</w:t>
            </w:r>
            <w:proofErr w:type="spellStart"/>
            <w:r w:rsidRPr="003A1D64">
              <w:rPr>
                <w:rFonts w:ascii="Angsana New" w:hAnsi="Angsana New"/>
                <w:sz w:val="28"/>
                <w:szCs w:val="28"/>
                <w:cs/>
              </w:rPr>
              <w:t>์ส</w:t>
            </w:r>
            <w:proofErr w:type="spellEnd"/>
            <w:r w:rsidRPr="003A1D64">
              <w:rPr>
                <w:rFonts w:ascii="Angsana New" w:hAnsi="Angsana New"/>
                <w:sz w:val="28"/>
                <w:szCs w:val="28"/>
                <w:cs/>
              </w:rPr>
              <w:t xml:space="preserve"> แอนด์ คอน</w:t>
            </w:r>
            <w:proofErr w:type="spellStart"/>
            <w:r w:rsidRPr="003A1D64">
              <w:rPr>
                <w:rFonts w:ascii="Angsana New" w:hAnsi="Angsana New"/>
                <w:sz w:val="28"/>
                <w:szCs w:val="28"/>
                <w:cs/>
              </w:rPr>
              <w:t>แทรคเต</w:t>
            </w:r>
            <w:proofErr w:type="spellEnd"/>
            <w:r w:rsidRPr="003A1D64">
              <w:rPr>
                <w:rFonts w:ascii="Angsana New" w:hAnsi="Angsana New"/>
                <w:sz w:val="28"/>
                <w:szCs w:val="28"/>
                <w:cs/>
              </w:rPr>
              <w:t>อร</w:t>
            </w:r>
            <w:proofErr w:type="spellStart"/>
            <w:r w:rsidRPr="003A1D64">
              <w:rPr>
                <w:rFonts w:ascii="Angsana New" w:hAnsi="Angsana New"/>
                <w:sz w:val="28"/>
                <w:szCs w:val="28"/>
                <w:cs/>
              </w:rPr>
              <w:t>์ส</w:t>
            </w:r>
            <w:proofErr w:type="spellEnd"/>
          </w:p>
          <w:p w:rsidR="009C7777" w:rsidRPr="003A1D64" w:rsidRDefault="009C7777" w:rsidP="009C7777">
            <w:pPr>
              <w:tabs>
                <w:tab w:val="left" w:pos="2070"/>
                <w:tab w:val="decimal" w:pos="7740"/>
                <w:tab w:val="decimal" w:pos="8820"/>
              </w:tabs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 xml:space="preserve">    ไพรเวท ลิมิ</w:t>
            </w:r>
            <w:proofErr w:type="spellStart"/>
            <w:r w:rsidRPr="003A1D64">
              <w:rPr>
                <w:rFonts w:ascii="Angsana New" w:hAnsi="Angsana New"/>
                <w:sz w:val="28"/>
                <w:szCs w:val="28"/>
                <w:cs/>
              </w:rPr>
              <w:t>เต็ด</w:t>
            </w:r>
            <w:proofErr w:type="spellEnd"/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777" w:rsidRPr="003A1D64" w:rsidRDefault="00C90728" w:rsidP="009C7777">
            <w:pPr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10</w:t>
            </w:r>
            <w:r w:rsidR="009C7777" w:rsidRPr="003A1D6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A1D64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777" w:rsidRPr="003A1D64" w:rsidRDefault="009C7777" w:rsidP="009C7777">
            <w:pPr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10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A1D64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777" w:rsidRPr="003A1D64" w:rsidRDefault="00C90728" w:rsidP="009C7777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103</w:t>
            </w:r>
            <w:r w:rsidR="009C7777" w:rsidRPr="003A1D6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A1D64">
              <w:rPr>
                <w:rFonts w:ascii="Angsana New" w:hAnsi="Angsana New"/>
                <w:sz w:val="28"/>
                <w:szCs w:val="28"/>
              </w:rPr>
              <w:t>950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777" w:rsidRPr="003A1D64" w:rsidRDefault="009C7777" w:rsidP="009C7777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103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A1D64">
              <w:rPr>
                <w:rFonts w:ascii="Angsana New" w:hAnsi="Angsana New"/>
                <w:sz w:val="28"/>
                <w:szCs w:val="28"/>
              </w:rPr>
              <w:t>950</w:t>
            </w:r>
          </w:p>
        </w:tc>
      </w:tr>
      <w:tr w:rsidR="009C7777" w:rsidRPr="003A1D64" w:rsidTr="00E64338">
        <w:trPr>
          <w:cantSplit/>
          <w:trHeight w:val="20"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777" w:rsidRPr="003A1D64" w:rsidRDefault="009C7777" w:rsidP="009C7777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777" w:rsidRPr="003A1D64" w:rsidRDefault="009C7777" w:rsidP="009C7777">
            <w:pPr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777" w:rsidRPr="003A1D64" w:rsidRDefault="009C7777" w:rsidP="009C777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777" w:rsidRPr="003A1D64" w:rsidRDefault="00C90728" w:rsidP="009C7777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104</w:t>
            </w:r>
            <w:r w:rsidR="009C7777" w:rsidRPr="003A1D6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A1D64">
              <w:rPr>
                <w:rFonts w:ascii="Angsana New" w:hAnsi="Angsana New"/>
                <w:sz w:val="28"/>
                <w:szCs w:val="28"/>
              </w:rPr>
              <w:t>950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777" w:rsidRPr="003A1D64" w:rsidRDefault="009C7777" w:rsidP="009C7777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104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A1D64">
              <w:rPr>
                <w:rFonts w:ascii="Angsana New" w:hAnsi="Angsana New"/>
                <w:sz w:val="28"/>
                <w:szCs w:val="28"/>
              </w:rPr>
              <w:t>950</w:t>
            </w:r>
          </w:p>
        </w:tc>
      </w:tr>
    </w:tbl>
    <w:p w:rsidR="00D33449" w:rsidRPr="003A1D64" w:rsidRDefault="00D33449" w:rsidP="005E29A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Pr="003A1D64">
        <w:rPr>
          <w:rFonts w:ascii="Angsana New" w:hAnsi="Angsana New"/>
          <w:sz w:val="32"/>
          <w:szCs w:val="32"/>
        </w:rPr>
        <w:t xml:space="preserve">22 </w:t>
      </w:r>
      <w:r w:rsidRPr="003A1D64">
        <w:rPr>
          <w:rFonts w:ascii="Angsana New" w:hAnsi="Angsana New"/>
          <w:sz w:val="32"/>
          <w:szCs w:val="32"/>
          <w:cs/>
        </w:rPr>
        <w:t xml:space="preserve">มีนาคม </w:t>
      </w:r>
      <w:r w:rsidRPr="003A1D64">
        <w:rPr>
          <w:rFonts w:ascii="Angsana New" w:hAnsi="Angsana New"/>
          <w:sz w:val="32"/>
          <w:szCs w:val="32"/>
        </w:rPr>
        <w:t xml:space="preserve">2561 </w:t>
      </w:r>
      <w:r w:rsidRPr="003A1D64">
        <w:rPr>
          <w:rFonts w:ascii="Angsana New" w:hAnsi="Angsana New"/>
          <w:sz w:val="32"/>
          <w:szCs w:val="32"/>
          <w:cs/>
        </w:rPr>
        <w:t xml:space="preserve">ที่ประชุมคณะกรรมการของบริษัทฯ ครั้งที่ </w:t>
      </w:r>
      <w:r w:rsidRPr="003A1D64">
        <w:rPr>
          <w:rFonts w:ascii="Angsana New" w:hAnsi="Angsana New"/>
          <w:sz w:val="32"/>
          <w:szCs w:val="32"/>
        </w:rPr>
        <w:t>437</w:t>
      </w:r>
      <w:r w:rsidRPr="003A1D64">
        <w:rPr>
          <w:rFonts w:ascii="Angsana New" w:hAnsi="Angsana New"/>
          <w:sz w:val="32"/>
          <w:szCs w:val="32"/>
          <w:cs/>
        </w:rPr>
        <w:t xml:space="preserve"> ได้มีมติอนุมัติการเข้าทำสัญญาระหว่างผู้ถือหุ้นและการลงทุน (“สัญญาลงทุน”) ในบริษัท แกมมอน เอ็นจิเนียร</w:t>
      </w:r>
      <w:proofErr w:type="spellStart"/>
      <w:r w:rsidRPr="003A1D64">
        <w:rPr>
          <w:rFonts w:ascii="Angsana New" w:hAnsi="Angsana New"/>
          <w:sz w:val="32"/>
          <w:szCs w:val="32"/>
          <w:cs/>
        </w:rPr>
        <w:t>์ส</w:t>
      </w:r>
      <w:proofErr w:type="spellEnd"/>
      <w:r w:rsidRPr="003A1D64">
        <w:rPr>
          <w:rFonts w:ascii="Angsana New" w:hAnsi="Angsana New"/>
          <w:sz w:val="32"/>
          <w:szCs w:val="32"/>
          <w:cs/>
        </w:rPr>
        <w:t xml:space="preserve"> แอนด์ คอน</w:t>
      </w:r>
      <w:proofErr w:type="spellStart"/>
      <w:r w:rsidRPr="003A1D64">
        <w:rPr>
          <w:rFonts w:ascii="Angsana New" w:hAnsi="Angsana New"/>
          <w:sz w:val="32"/>
          <w:szCs w:val="32"/>
          <w:cs/>
        </w:rPr>
        <w:t>แทรคเต</w:t>
      </w:r>
      <w:proofErr w:type="spellEnd"/>
      <w:r w:rsidRPr="003A1D64">
        <w:rPr>
          <w:rFonts w:ascii="Angsana New" w:hAnsi="Angsana New"/>
          <w:sz w:val="32"/>
          <w:szCs w:val="32"/>
          <w:cs/>
        </w:rPr>
        <w:t>อร</w:t>
      </w:r>
      <w:proofErr w:type="spellStart"/>
      <w:r w:rsidRPr="003A1D64">
        <w:rPr>
          <w:rFonts w:ascii="Angsana New" w:hAnsi="Angsana New"/>
          <w:sz w:val="32"/>
          <w:szCs w:val="32"/>
          <w:cs/>
        </w:rPr>
        <w:t>์ส</w:t>
      </w:r>
      <w:proofErr w:type="spellEnd"/>
      <w:r w:rsidRPr="003A1D64">
        <w:rPr>
          <w:rFonts w:ascii="Angsana New" w:hAnsi="Angsana New"/>
          <w:sz w:val="32"/>
          <w:szCs w:val="32"/>
          <w:cs/>
        </w:rPr>
        <w:t xml:space="preserve"> </w:t>
      </w:r>
      <w:r w:rsidRPr="003A1D64">
        <w:rPr>
          <w:rFonts w:ascii="Angsana New" w:hAnsi="Angsana New"/>
          <w:sz w:val="32"/>
          <w:szCs w:val="32"/>
        </w:rPr>
        <w:t xml:space="preserve">    </w:t>
      </w:r>
      <w:r w:rsidRPr="003A1D64">
        <w:rPr>
          <w:rFonts w:ascii="Angsana New" w:hAnsi="Angsana New"/>
          <w:sz w:val="32"/>
          <w:szCs w:val="32"/>
          <w:cs/>
        </w:rPr>
        <w:t>ไพรเวท ลิมิ</w:t>
      </w:r>
      <w:proofErr w:type="spellStart"/>
      <w:r w:rsidRPr="003A1D64">
        <w:rPr>
          <w:rFonts w:ascii="Angsana New" w:hAnsi="Angsana New"/>
          <w:sz w:val="32"/>
          <w:szCs w:val="32"/>
          <w:cs/>
        </w:rPr>
        <w:t>เต็ด</w:t>
      </w:r>
      <w:proofErr w:type="spellEnd"/>
      <w:r w:rsidRPr="003A1D64">
        <w:rPr>
          <w:rFonts w:ascii="Angsana New" w:hAnsi="Angsana New"/>
          <w:sz w:val="32"/>
          <w:szCs w:val="32"/>
          <w:cs/>
        </w:rPr>
        <w:t xml:space="preserve"> (</w:t>
      </w:r>
      <w:r w:rsidRPr="003A1D64">
        <w:rPr>
          <w:rFonts w:ascii="Angsana New" w:hAnsi="Angsana New"/>
          <w:sz w:val="32"/>
          <w:szCs w:val="32"/>
        </w:rPr>
        <w:t xml:space="preserve">Gammon Engineers and Contractors Private Limited </w:t>
      </w:r>
      <w:r w:rsidRPr="003A1D64">
        <w:rPr>
          <w:rFonts w:ascii="Angsana New" w:hAnsi="Angsana New"/>
          <w:sz w:val="32"/>
          <w:szCs w:val="32"/>
          <w:cs/>
        </w:rPr>
        <w:t>หรือ “</w:t>
      </w:r>
      <w:r w:rsidRPr="003A1D64">
        <w:rPr>
          <w:rFonts w:ascii="Angsana New" w:hAnsi="Angsana New"/>
          <w:sz w:val="32"/>
          <w:szCs w:val="32"/>
        </w:rPr>
        <w:t>GECPL”)</w:t>
      </w:r>
      <w:r w:rsidRPr="003A1D64">
        <w:rPr>
          <w:rFonts w:ascii="Angsana New" w:hAnsi="Angsana New"/>
          <w:sz w:val="32"/>
          <w:szCs w:val="32"/>
          <w:cs/>
        </w:rPr>
        <w:t xml:space="preserve"> ภายใต้สัญญาลงทุน บริษัทฯได้ซื้อหุ้นออกใหม่จำนวนทั้งสิ้น </w:t>
      </w:r>
      <w:r w:rsidRPr="003A1D64">
        <w:rPr>
          <w:rFonts w:ascii="Angsana New" w:hAnsi="Angsana New"/>
          <w:sz w:val="32"/>
          <w:szCs w:val="32"/>
        </w:rPr>
        <w:t>6,000,000</w:t>
      </w:r>
      <w:r w:rsidRPr="003A1D64">
        <w:rPr>
          <w:rFonts w:ascii="Angsana New" w:hAnsi="Angsana New"/>
          <w:sz w:val="32"/>
          <w:szCs w:val="32"/>
          <w:cs/>
        </w:rPr>
        <w:t xml:space="preserve"> หุ้นของ </w:t>
      </w:r>
      <w:r w:rsidRPr="003A1D64">
        <w:rPr>
          <w:rFonts w:ascii="Angsana New" w:hAnsi="Angsana New"/>
          <w:sz w:val="32"/>
          <w:szCs w:val="32"/>
        </w:rPr>
        <w:t>GECPL</w:t>
      </w:r>
      <w:r w:rsidRPr="003A1D64">
        <w:rPr>
          <w:rFonts w:ascii="Angsana New" w:hAnsi="Angsana New"/>
          <w:sz w:val="32"/>
          <w:szCs w:val="32"/>
          <w:cs/>
        </w:rPr>
        <w:t xml:space="preserve"> (มูลค่าตราไว้หุ้นละ </w:t>
      </w:r>
      <w:r w:rsidRPr="003A1D64">
        <w:rPr>
          <w:rFonts w:ascii="Angsana New" w:hAnsi="Angsana New"/>
          <w:sz w:val="32"/>
          <w:szCs w:val="32"/>
        </w:rPr>
        <w:t>10</w:t>
      </w:r>
      <w:r w:rsidRPr="003A1D64">
        <w:rPr>
          <w:rFonts w:ascii="Angsana New" w:hAnsi="Angsana New"/>
          <w:sz w:val="32"/>
          <w:szCs w:val="32"/>
          <w:cs/>
        </w:rPr>
        <w:t xml:space="preserve"> รูปีอินเดีย) ในราคาหุ้นละ </w:t>
      </w:r>
      <w:r w:rsidRPr="003A1D64">
        <w:rPr>
          <w:rFonts w:ascii="Angsana New" w:hAnsi="Angsana New"/>
          <w:sz w:val="32"/>
          <w:szCs w:val="32"/>
        </w:rPr>
        <w:t>35</w:t>
      </w:r>
      <w:r w:rsidRPr="003A1D64">
        <w:rPr>
          <w:rFonts w:ascii="Angsana New" w:hAnsi="Angsana New"/>
          <w:sz w:val="32"/>
          <w:szCs w:val="32"/>
          <w:cs/>
        </w:rPr>
        <w:t xml:space="preserve"> รูปีอินเดีย คิดเป็นจำนวนเงินทั้งสิ้น  </w:t>
      </w:r>
      <w:r w:rsidRPr="003A1D64">
        <w:rPr>
          <w:rFonts w:ascii="Angsana New" w:hAnsi="Angsana New"/>
          <w:sz w:val="32"/>
          <w:szCs w:val="32"/>
        </w:rPr>
        <w:t>210</w:t>
      </w:r>
      <w:r w:rsidR="00F55D59" w:rsidRPr="003A1D64">
        <w:rPr>
          <w:rFonts w:ascii="Angsana New" w:hAnsi="Angsana New"/>
          <w:sz w:val="32"/>
          <w:szCs w:val="32"/>
          <w:cs/>
        </w:rPr>
        <w:t xml:space="preserve"> ล้าน</w:t>
      </w:r>
      <w:r w:rsidRPr="003A1D64">
        <w:rPr>
          <w:rFonts w:ascii="Angsana New" w:hAnsi="Angsana New"/>
          <w:sz w:val="32"/>
          <w:szCs w:val="32"/>
          <w:cs/>
        </w:rPr>
        <w:t xml:space="preserve">รูปีอินเดีย </w:t>
      </w:r>
      <w:r w:rsidR="00F93884" w:rsidRPr="003A1D64">
        <w:rPr>
          <w:rFonts w:ascii="Angsana New" w:hAnsi="Angsana New"/>
          <w:sz w:val="32"/>
          <w:szCs w:val="32"/>
          <w:cs/>
        </w:rPr>
        <w:t xml:space="preserve">หรือเทียบเท่าจำนวนเงินประมาณ </w:t>
      </w:r>
      <w:r w:rsidR="00F93884" w:rsidRPr="003A1D64">
        <w:rPr>
          <w:rFonts w:ascii="Angsana New" w:hAnsi="Angsana New"/>
          <w:sz w:val="32"/>
          <w:szCs w:val="32"/>
        </w:rPr>
        <w:t>104</w:t>
      </w:r>
      <w:r w:rsidR="00F93884" w:rsidRPr="003A1D64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3A1D64">
        <w:rPr>
          <w:rFonts w:ascii="Angsana New" w:hAnsi="Angsana New"/>
          <w:sz w:val="32"/>
          <w:szCs w:val="32"/>
          <w:cs/>
        </w:rPr>
        <w:t xml:space="preserve">โดยบริษัทฯได้จ่ายชำระเงินลงทุนดังกล่าวเมื่อวันที่ </w:t>
      </w:r>
      <w:r w:rsidRPr="003A1D64">
        <w:rPr>
          <w:rFonts w:ascii="Angsana New" w:hAnsi="Angsana New"/>
          <w:sz w:val="32"/>
          <w:szCs w:val="32"/>
        </w:rPr>
        <w:t>26</w:t>
      </w:r>
      <w:r w:rsidRPr="003A1D64">
        <w:rPr>
          <w:rFonts w:ascii="Angsana New" w:hAnsi="Angsana New"/>
          <w:sz w:val="32"/>
          <w:szCs w:val="32"/>
          <w:cs/>
        </w:rPr>
        <w:t xml:space="preserve"> มีนาคม </w:t>
      </w:r>
      <w:r w:rsidRPr="003A1D64">
        <w:rPr>
          <w:rFonts w:ascii="Angsana New" w:hAnsi="Angsana New"/>
          <w:sz w:val="32"/>
          <w:szCs w:val="32"/>
        </w:rPr>
        <w:t xml:space="preserve">2561 </w:t>
      </w:r>
    </w:p>
    <w:p w:rsidR="00F74785" w:rsidRPr="003A1D64" w:rsidRDefault="00351B52" w:rsidP="00D8591D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F74785" w:rsidRPr="003A1D64">
        <w:rPr>
          <w:rFonts w:ascii="Angsana New" w:hAnsi="Angsana New"/>
          <w:b/>
          <w:bCs/>
          <w:sz w:val="32"/>
          <w:szCs w:val="32"/>
        </w:rPr>
        <w:t>.</w:t>
      </w:r>
      <w:r w:rsidR="00F74785" w:rsidRPr="003A1D64">
        <w:rPr>
          <w:rFonts w:ascii="Angsana New" w:hAnsi="Angsana New"/>
          <w:b/>
          <w:bCs/>
          <w:sz w:val="32"/>
          <w:szCs w:val="32"/>
        </w:rPr>
        <w:tab/>
      </w:r>
      <w:r w:rsidR="00140BF6" w:rsidRPr="003A1D64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1560"/>
        <w:gridCol w:w="1560"/>
        <w:gridCol w:w="1560"/>
      </w:tblGrid>
      <w:tr w:rsidR="00B85EB5" w:rsidRPr="003A1D64" w:rsidTr="00126B63">
        <w:tc>
          <w:tcPr>
            <w:tcW w:w="4410" w:type="dxa"/>
            <w:vAlign w:val="bottom"/>
          </w:tcPr>
          <w:p w:rsidR="00B85EB5" w:rsidRPr="003A1D64" w:rsidRDefault="00F74785" w:rsidP="00D8591D">
            <w:pPr>
              <w:ind w:left="547" w:hanging="547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4680" w:type="dxa"/>
            <w:gridSpan w:val="3"/>
            <w:vAlign w:val="bottom"/>
          </w:tcPr>
          <w:p w:rsidR="00B85EB5" w:rsidRPr="003A1D64" w:rsidRDefault="00D11C79" w:rsidP="00D8591D">
            <w:pPr>
              <w:tabs>
                <w:tab w:val="left" w:pos="720"/>
                <w:tab w:val="left" w:pos="900"/>
                <w:tab w:val="left" w:pos="2160"/>
                <w:tab w:val="right" w:pos="7200"/>
              </w:tabs>
              <w:ind w:left="547" w:hanging="5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(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B85EB5" w:rsidRPr="003A1D64" w:rsidTr="00126B63">
        <w:tc>
          <w:tcPr>
            <w:tcW w:w="4410" w:type="dxa"/>
            <w:vAlign w:val="bottom"/>
          </w:tcPr>
          <w:p w:rsidR="00B85EB5" w:rsidRPr="003A1D64" w:rsidRDefault="00B85EB5" w:rsidP="00D8591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3"/>
            <w:vAlign w:val="bottom"/>
          </w:tcPr>
          <w:p w:rsidR="00B85EB5" w:rsidRPr="003A1D64" w:rsidRDefault="00B85EB5" w:rsidP="00D8591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85EB5" w:rsidRPr="003A1D64" w:rsidTr="00126B63">
        <w:tc>
          <w:tcPr>
            <w:tcW w:w="4410" w:type="dxa"/>
            <w:vAlign w:val="bottom"/>
          </w:tcPr>
          <w:p w:rsidR="00B85EB5" w:rsidRPr="003A1D64" w:rsidRDefault="00B85EB5" w:rsidP="00D8591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:rsidR="00B85EB5" w:rsidRPr="003A1D64" w:rsidRDefault="00B85EB5" w:rsidP="00D8591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560" w:type="dxa"/>
            <w:vAlign w:val="bottom"/>
          </w:tcPr>
          <w:p w:rsidR="00B85EB5" w:rsidRPr="003A1D64" w:rsidRDefault="00B85EB5" w:rsidP="00D8591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อาคารชุด</w:t>
            </w:r>
          </w:p>
        </w:tc>
        <w:tc>
          <w:tcPr>
            <w:tcW w:w="1560" w:type="dxa"/>
            <w:vAlign w:val="bottom"/>
          </w:tcPr>
          <w:p w:rsidR="00B85EB5" w:rsidRPr="003A1D64" w:rsidRDefault="00B85EB5" w:rsidP="00D8591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85EB5" w:rsidRPr="003A1D64" w:rsidTr="00126B63">
        <w:tc>
          <w:tcPr>
            <w:tcW w:w="4410" w:type="dxa"/>
            <w:vAlign w:val="bottom"/>
          </w:tcPr>
          <w:p w:rsidR="00B85EB5" w:rsidRPr="003A1D64" w:rsidRDefault="00351B52" w:rsidP="00D8591D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60" w:type="dxa"/>
            <w:vAlign w:val="bottom"/>
          </w:tcPr>
          <w:p w:rsidR="00B85EB5" w:rsidRPr="003A1D64" w:rsidRDefault="00B85EB5" w:rsidP="00D8591D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:rsidR="00B85EB5" w:rsidRPr="003A1D64" w:rsidRDefault="00B85EB5" w:rsidP="00D8591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:rsidR="00B85EB5" w:rsidRPr="003A1D64" w:rsidRDefault="00B85EB5" w:rsidP="00D8591D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C7777" w:rsidRPr="003A1D64" w:rsidTr="00126B63">
        <w:tc>
          <w:tcPr>
            <w:tcW w:w="4410" w:type="dxa"/>
            <w:vAlign w:val="bottom"/>
          </w:tcPr>
          <w:p w:rsidR="009C7777" w:rsidRPr="003A1D64" w:rsidRDefault="009C7777" w:rsidP="00D8591D">
            <w:pPr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1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3A1D64">
              <w:rPr>
                <w:rFonts w:ascii="Angsana New" w:hAnsi="Angsana New"/>
                <w:sz w:val="28"/>
                <w:szCs w:val="28"/>
              </w:rPr>
              <w:t>2561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 xml:space="preserve"> (ปรับปรุงใหม่)</w:t>
            </w:r>
          </w:p>
        </w:tc>
        <w:tc>
          <w:tcPr>
            <w:tcW w:w="1560" w:type="dxa"/>
            <w:vAlign w:val="bottom"/>
          </w:tcPr>
          <w:p w:rsidR="009C7777" w:rsidRPr="003A1D64" w:rsidRDefault="00D8591D" w:rsidP="00351B52">
            <w:pPr>
              <w:tabs>
                <w:tab w:val="decimal" w:pos="1168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134,689</w:t>
            </w:r>
          </w:p>
        </w:tc>
        <w:tc>
          <w:tcPr>
            <w:tcW w:w="1560" w:type="dxa"/>
            <w:vAlign w:val="bottom"/>
          </w:tcPr>
          <w:p w:rsidR="009C7777" w:rsidRPr="003A1D64" w:rsidRDefault="00D8591D" w:rsidP="00351B52">
            <w:pPr>
              <w:tabs>
                <w:tab w:val="decimal" w:pos="1168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4,354</w:t>
            </w:r>
          </w:p>
        </w:tc>
        <w:tc>
          <w:tcPr>
            <w:tcW w:w="1560" w:type="dxa"/>
            <w:vAlign w:val="bottom"/>
          </w:tcPr>
          <w:p w:rsidR="009C7777" w:rsidRPr="003A1D64" w:rsidRDefault="00D8591D" w:rsidP="00351B52">
            <w:pPr>
              <w:tabs>
                <w:tab w:val="decimal" w:pos="1168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139,043</w:t>
            </w:r>
          </w:p>
        </w:tc>
      </w:tr>
      <w:tr w:rsidR="009C7777" w:rsidRPr="003A1D64" w:rsidTr="00126B63">
        <w:tc>
          <w:tcPr>
            <w:tcW w:w="4410" w:type="dxa"/>
            <w:vAlign w:val="bottom"/>
          </w:tcPr>
          <w:p w:rsidR="009C7777" w:rsidRPr="003A1D64" w:rsidRDefault="009C7777" w:rsidP="00D8591D">
            <w:pPr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ผลกำไรจากการ</w:t>
            </w:r>
            <w:r w:rsidR="00351B52">
              <w:rPr>
                <w:rFonts w:ascii="Angsana New" w:hAnsi="Angsana New" w:hint="cs"/>
                <w:sz w:val="28"/>
                <w:szCs w:val="28"/>
                <w:cs/>
              </w:rPr>
              <w:t>เปลี่ยนแปลง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60" w:type="dxa"/>
            <w:vAlign w:val="bottom"/>
          </w:tcPr>
          <w:p w:rsidR="009C7777" w:rsidRPr="003A1D64" w:rsidRDefault="00D8591D" w:rsidP="00D8591D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65,727</w:t>
            </w:r>
          </w:p>
        </w:tc>
        <w:tc>
          <w:tcPr>
            <w:tcW w:w="1560" w:type="dxa"/>
            <w:vAlign w:val="bottom"/>
          </w:tcPr>
          <w:p w:rsidR="009C7777" w:rsidRPr="003A1D64" w:rsidRDefault="00D8591D" w:rsidP="00D8591D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2,027</w:t>
            </w:r>
          </w:p>
        </w:tc>
        <w:tc>
          <w:tcPr>
            <w:tcW w:w="1560" w:type="dxa"/>
            <w:vAlign w:val="bottom"/>
          </w:tcPr>
          <w:p w:rsidR="009C7777" w:rsidRPr="003A1D64" w:rsidRDefault="00D8591D" w:rsidP="00D8591D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67,754</w:t>
            </w:r>
          </w:p>
        </w:tc>
      </w:tr>
      <w:tr w:rsidR="009C7777" w:rsidRPr="003A1D64" w:rsidTr="00126B63">
        <w:tc>
          <w:tcPr>
            <w:tcW w:w="4410" w:type="dxa"/>
            <w:vAlign w:val="bottom"/>
          </w:tcPr>
          <w:p w:rsidR="009C7777" w:rsidRPr="003A1D64" w:rsidRDefault="009C7777" w:rsidP="00D8591D">
            <w:pPr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A1D64">
              <w:rPr>
                <w:rFonts w:ascii="Angsana New" w:hAnsi="Angsana New"/>
                <w:sz w:val="28"/>
                <w:szCs w:val="28"/>
              </w:rPr>
              <w:t>2561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 xml:space="preserve"> (ปรับปรุงใหม่)</w:t>
            </w:r>
          </w:p>
        </w:tc>
        <w:tc>
          <w:tcPr>
            <w:tcW w:w="1560" w:type="dxa"/>
            <w:vAlign w:val="bottom"/>
          </w:tcPr>
          <w:p w:rsidR="009C7777" w:rsidRPr="003A1D64" w:rsidRDefault="00D8591D" w:rsidP="00D8591D">
            <w:pPr>
              <w:tabs>
                <w:tab w:val="decimal" w:pos="1168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200,</w:t>
            </w:r>
            <w:r w:rsidR="00300E73" w:rsidRPr="003A1D64">
              <w:rPr>
                <w:rFonts w:ascii="Angsana New" w:hAnsi="Angsana New"/>
                <w:sz w:val="28"/>
                <w:szCs w:val="28"/>
              </w:rPr>
              <w:t>4</w:t>
            </w:r>
            <w:r w:rsidRPr="003A1D64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560" w:type="dxa"/>
            <w:vAlign w:val="bottom"/>
          </w:tcPr>
          <w:p w:rsidR="009C7777" w:rsidRPr="003A1D64" w:rsidRDefault="00D8591D" w:rsidP="00D8591D">
            <w:pPr>
              <w:tabs>
                <w:tab w:val="decimal" w:pos="1168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6,381</w:t>
            </w:r>
          </w:p>
        </w:tc>
        <w:tc>
          <w:tcPr>
            <w:tcW w:w="1560" w:type="dxa"/>
            <w:vAlign w:val="bottom"/>
          </w:tcPr>
          <w:p w:rsidR="009C7777" w:rsidRPr="003A1D64" w:rsidRDefault="00D8591D" w:rsidP="00D8591D">
            <w:pPr>
              <w:tabs>
                <w:tab w:val="decimal" w:pos="1168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206,797</w:t>
            </w:r>
          </w:p>
        </w:tc>
      </w:tr>
      <w:tr w:rsidR="00D8591D" w:rsidRPr="003A1D64" w:rsidTr="00126B63">
        <w:tc>
          <w:tcPr>
            <w:tcW w:w="4410" w:type="dxa"/>
            <w:vAlign w:val="bottom"/>
          </w:tcPr>
          <w:p w:rsidR="00D8591D" w:rsidRPr="003A1D64" w:rsidRDefault="00D8591D" w:rsidP="00D8591D">
            <w:pPr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ผลกำไร</w:t>
            </w:r>
            <w:r w:rsidRPr="003A1D64">
              <w:rPr>
                <w:rFonts w:ascii="Angsana New" w:hAnsi="Angsana New"/>
                <w:sz w:val="28"/>
                <w:szCs w:val="28"/>
              </w:rPr>
              <w:t>(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ขาดทุน) จากการ</w:t>
            </w:r>
            <w:r w:rsidR="00351B52">
              <w:rPr>
                <w:rFonts w:ascii="Angsana New" w:hAnsi="Angsana New" w:hint="cs"/>
                <w:sz w:val="28"/>
                <w:szCs w:val="28"/>
                <w:cs/>
              </w:rPr>
              <w:t>เปลี่ยนแปลง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60" w:type="dxa"/>
            <w:vAlign w:val="bottom"/>
          </w:tcPr>
          <w:p w:rsidR="00D8591D" w:rsidRPr="003A1D64" w:rsidRDefault="00D8591D" w:rsidP="00D8591D">
            <w:pPr>
              <w:tabs>
                <w:tab w:val="decimal" w:pos="1168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33,32</w:t>
            </w:r>
            <w:r w:rsidR="00300E73" w:rsidRPr="003A1D6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60" w:type="dxa"/>
            <w:vAlign w:val="bottom"/>
          </w:tcPr>
          <w:p w:rsidR="00D8591D" w:rsidRPr="003A1D64" w:rsidRDefault="00D8591D" w:rsidP="00D8591D">
            <w:pPr>
              <w:tabs>
                <w:tab w:val="decimal" w:pos="1168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(2,</w:t>
            </w:r>
            <w:r w:rsidR="00351B52">
              <w:rPr>
                <w:rFonts w:ascii="Angsana New" w:hAnsi="Angsana New" w:hint="cs"/>
                <w:sz w:val="28"/>
                <w:szCs w:val="28"/>
                <w:cs/>
              </w:rPr>
              <w:t>601</w:t>
            </w:r>
            <w:r w:rsidRPr="003A1D6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60" w:type="dxa"/>
            <w:vAlign w:val="bottom"/>
          </w:tcPr>
          <w:p w:rsidR="00D8591D" w:rsidRPr="003A1D64" w:rsidRDefault="00351B52" w:rsidP="00D8591D">
            <w:pPr>
              <w:tabs>
                <w:tab w:val="decimal" w:pos="116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30,723</w:t>
            </w:r>
          </w:p>
        </w:tc>
      </w:tr>
      <w:tr w:rsidR="00D8591D" w:rsidRPr="003A1D64" w:rsidTr="00126B63">
        <w:tc>
          <w:tcPr>
            <w:tcW w:w="4410" w:type="dxa"/>
            <w:vAlign w:val="bottom"/>
          </w:tcPr>
          <w:p w:rsidR="00D8591D" w:rsidRPr="003A1D64" w:rsidRDefault="00D8591D" w:rsidP="00D8591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 w:rsidR="00BA37C7">
              <w:rPr>
                <w:rFonts w:ascii="Angsana New" w:hAnsi="Angsana New" w:hint="cs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560" w:type="dxa"/>
            <w:vAlign w:val="bottom"/>
          </w:tcPr>
          <w:p w:rsidR="00D8591D" w:rsidRPr="003A1D64" w:rsidRDefault="00D8591D" w:rsidP="00D8591D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(4</w:t>
            </w:r>
            <w:r w:rsidR="00300E73" w:rsidRPr="003A1D64">
              <w:rPr>
                <w:rFonts w:ascii="Angsana New" w:hAnsi="Angsana New"/>
                <w:sz w:val="28"/>
                <w:szCs w:val="28"/>
              </w:rPr>
              <w:t>4</w:t>
            </w:r>
            <w:r w:rsidRPr="003A1D6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60" w:type="dxa"/>
            <w:vAlign w:val="bottom"/>
          </w:tcPr>
          <w:p w:rsidR="00D8591D" w:rsidRPr="003A1D64" w:rsidRDefault="00D8591D" w:rsidP="00D8591D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bottom"/>
          </w:tcPr>
          <w:p w:rsidR="00D8591D" w:rsidRPr="003A1D64" w:rsidRDefault="00D8591D" w:rsidP="00D8591D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(4</w:t>
            </w:r>
            <w:r w:rsidR="00300E73" w:rsidRPr="003A1D64">
              <w:rPr>
                <w:rFonts w:ascii="Angsana New" w:hAnsi="Angsana New"/>
                <w:sz w:val="28"/>
                <w:szCs w:val="28"/>
              </w:rPr>
              <w:t>4</w:t>
            </w:r>
            <w:r w:rsidRPr="003A1D6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8591D" w:rsidRPr="003A1D64" w:rsidTr="009C7777">
        <w:tc>
          <w:tcPr>
            <w:tcW w:w="4410" w:type="dxa"/>
            <w:vAlign w:val="bottom"/>
          </w:tcPr>
          <w:p w:rsidR="00D8591D" w:rsidRPr="003A1D64" w:rsidRDefault="00D8591D" w:rsidP="00D8591D">
            <w:pPr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A1D6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60" w:type="dxa"/>
            <w:vAlign w:val="bottom"/>
          </w:tcPr>
          <w:p w:rsidR="00D8591D" w:rsidRPr="003A1D64" w:rsidRDefault="00D8591D" w:rsidP="00D8591D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233,696</w:t>
            </w:r>
          </w:p>
        </w:tc>
        <w:tc>
          <w:tcPr>
            <w:tcW w:w="1560" w:type="dxa"/>
            <w:vAlign w:val="bottom"/>
          </w:tcPr>
          <w:p w:rsidR="00D8591D" w:rsidRPr="003A1D64" w:rsidRDefault="00351B52" w:rsidP="00D8591D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3,780</w:t>
            </w:r>
          </w:p>
        </w:tc>
        <w:tc>
          <w:tcPr>
            <w:tcW w:w="1560" w:type="dxa"/>
            <w:vAlign w:val="bottom"/>
          </w:tcPr>
          <w:p w:rsidR="00D8591D" w:rsidRPr="003A1D64" w:rsidRDefault="00D8591D" w:rsidP="00D8591D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237,476</w:t>
            </w:r>
          </w:p>
        </w:tc>
      </w:tr>
    </w:tbl>
    <w:p w:rsidR="004371BC" w:rsidRPr="003A1D64" w:rsidRDefault="004371BC" w:rsidP="004371B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  <w:cs/>
        </w:rPr>
        <w:tab/>
        <w:t>มูลค่ายุติธรรมประเมินโดยผู้ประเมินราคาอิสระโดยใช้เกณฑ์เปรียบเทียบราคาตลาด</w:t>
      </w:r>
      <w:r w:rsidRPr="003A1D64">
        <w:rPr>
          <w:rFonts w:ascii="Angsana New" w:hAnsi="Angsana New"/>
          <w:sz w:val="32"/>
          <w:szCs w:val="32"/>
        </w:rPr>
        <w:t xml:space="preserve"> (Sale Comparison Approach)</w:t>
      </w:r>
    </w:p>
    <w:p w:rsidR="0067623D" w:rsidRPr="003A1D64" w:rsidRDefault="00AC0C85" w:rsidP="0067623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A1D64">
        <w:rPr>
          <w:rFonts w:ascii="Angsana New" w:hAnsi="Angsana New"/>
          <w:sz w:val="32"/>
          <w:szCs w:val="32"/>
        </w:rPr>
        <w:tab/>
      </w:r>
      <w:r w:rsidR="009C7777" w:rsidRPr="003A1D64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9C7777" w:rsidRPr="003A1D64">
        <w:rPr>
          <w:rFonts w:ascii="Angsana New" w:hAnsi="Angsana New"/>
          <w:spacing w:val="-6"/>
          <w:sz w:val="32"/>
          <w:szCs w:val="32"/>
        </w:rPr>
        <w:t xml:space="preserve">31 </w:t>
      </w:r>
      <w:r w:rsidR="009C7777" w:rsidRPr="003A1D64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9C7777" w:rsidRPr="003A1D64">
        <w:rPr>
          <w:rFonts w:ascii="Angsana New" w:hAnsi="Angsana New"/>
          <w:spacing w:val="-6"/>
          <w:sz w:val="32"/>
          <w:szCs w:val="32"/>
        </w:rPr>
        <w:t xml:space="preserve">2562 </w:t>
      </w:r>
      <w:r w:rsidR="009C7777" w:rsidRPr="003A1D64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="009C7777" w:rsidRPr="003A1D64">
        <w:rPr>
          <w:rFonts w:ascii="Angsana New" w:hAnsi="Angsana New"/>
          <w:spacing w:val="-6"/>
          <w:sz w:val="32"/>
          <w:szCs w:val="32"/>
        </w:rPr>
        <w:t xml:space="preserve">2561 </w:t>
      </w:r>
      <w:r w:rsidR="009C7777" w:rsidRPr="003A1D64">
        <w:rPr>
          <w:rFonts w:ascii="Angsana New" w:hAnsi="Angsana New"/>
          <w:spacing w:val="-6"/>
          <w:sz w:val="32"/>
          <w:szCs w:val="32"/>
          <w:cs/>
        </w:rPr>
        <w:t xml:space="preserve">บริษัทฯนำที่ดินของบริษัทฯจำนวน </w:t>
      </w:r>
      <w:r w:rsidR="009C7777" w:rsidRPr="003A1D64">
        <w:rPr>
          <w:rFonts w:ascii="Angsana New" w:hAnsi="Angsana New"/>
          <w:spacing w:val="-6"/>
          <w:sz w:val="32"/>
          <w:szCs w:val="32"/>
        </w:rPr>
        <w:t>8</w:t>
      </w:r>
      <w:r w:rsidR="009C7777" w:rsidRPr="003A1D64">
        <w:rPr>
          <w:rFonts w:ascii="Angsana New" w:hAnsi="Angsana New"/>
          <w:spacing w:val="-6"/>
          <w:sz w:val="32"/>
          <w:szCs w:val="32"/>
          <w:cs/>
        </w:rPr>
        <w:t xml:space="preserve"> แปลง มูลค่าสุทธิตามบัญชีจำนวน </w:t>
      </w:r>
      <w:r w:rsidR="00CD4DA7" w:rsidRPr="003A1D64">
        <w:rPr>
          <w:rFonts w:ascii="Angsana New" w:hAnsi="Angsana New"/>
          <w:spacing w:val="-6"/>
          <w:sz w:val="32"/>
          <w:szCs w:val="32"/>
        </w:rPr>
        <w:t>167</w:t>
      </w:r>
      <w:r w:rsidR="009C7777" w:rsidRPr="003A1D64">
        <w:rPr>
          <w:rFonts w:ascii="Angsana New" w:hAnsi="Angsana New"/>
          <w:spacing w:val="-6"/>
          <w:sz w:val="32"/>
          <w:szCs w:val="32"/>
          <w:cs/>
        </w:rPr>
        <w:t xml:space="preserve"> ล้านบาท ไปจดจำนองไว้กับธนาคารเพื่อเป็นหลักทรัพย์ค้ำประกันวงเงินเบิกเกินบัญชีและเงินกู้ยืมระยะสั้นที่ได้รับจากธนาคารนั้น</w:t>
      </w:r>
    </w:p>
    <w:p w:rsidR="0067623D" w:rsidRPr="003A1D64" w:rsidRDefault="0067623D" w:rsidP="0067623D">
      <w:pPr>
        <w:spacing w:before="120" w:after="120"/>
        <w:jc w:val="thaiDistribute"/>
        <w:rPr>
          <w:rFonts w:ascii="Angsana New" w:hAnsi="Angsana New"/>
          <w:sz w:val="32"/>
          <w:szCs w:val="32"/>
        </w:rPr>
        <w:sectPr w:rsidR="0067623D" w:rsidRPr="003A1D64" w:rsidSect="00062F6F">
          <w:footerReference w:type="default" r:id="rId8"/>
          <w:pgSz w:w="11907" w:h="16840" w:code="9"/>
          <w:pgMar w:top="1296" w:right="1080" w:bottom="1080" w:left="1339" w:header="720" w:footer="720" w:gutter="0"/>
          <w:paperSrc w:first="15" w:other="15"/>
          <w:cols w:space="720"/>
        </w:sectPr>
      </w:pPr>
    </w:p>
    <w:p w:rsidR="007F5C52" w:rsidRPr="003A1D64" w:rsidRDefault="002A69C0" w:rsidP="00827694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18</w:t>
      </w:r>
      <w:r w:rsidR="00A66245" w:rsidRPr="003A1D64">
        <w:rPr>
          <w:rFonts w:ascii="Angsana New" w:hAnsi="Angsana New"/>
          <w:b/>
          <w:bCs/>
          <w:sz w:val="32"/>
          <w:szCs w:val="32"/>
        </w:rPr>
        <w:t>.</w:t>
      </w:r>
      <w:r w:rsidR="007F5C52" w:rsidRPr="003A1D64">
        <w:rPr>
          <w:rFonts w:ascii="Angsana New" w:hAnsi="Angsana New"/>
          <w:b/>
          <w:bCs/>
          <w:sz w:val="32"/>
          <w:szCs w:val="32"/>
        </w:rPr>
        <w:tab/>
      </w:r>
      <w:r w:rsidR="008910B9" w:rsidRPr="003A1D64">
        <w:rPr>
          <w:rFonts w:ascii="Angsana New" w:hAnsi="Angsana New"/>
          <w:b/>
          <w:bCs/>
          <w:sz w:val="32"/>
          <w:szCs w:val="32"/>
          <w:cs/>
        </w:rPr>
        <w:t xml:space="preserve">ที่ดิน </w:t>
      </w:r>
      <w:r w:rsidR="007F5C52" w:rsidRPr="003A1D64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</w:p>
    <w:tbl>
      <w:tblPr>
        <w:tblW w:w="1458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610"/>
        <w:gridCol w:w="1330"/>
        <w:gridCol w:w="20"/>
        <w:gridCol w:w="1260"/>
        <w:gridCol w:w="50"/>
        <w:gridCol w:w="156"/>
        <w:gridCol w:w="424"/>
        <w:gridCol w:w="750"/>
        <w:gridCol w:w="1330"/>
        <w:gridCol w:w="1330"/>
        <w:gridCol w:w="1330"/>
        <w:gridCol w:w="1330"/>
        <w:gridCol w:w="1310"/>
        <w:gridCol w:w="1350"/>
      </w:tblGrid>
      <w:tr w:rsidR="00240D9C" w:rsidRPr="003A1D64" w:rsidTr="00FE22EE">
        <w:trPr>
          <w:tblHeader/>
        </w:trPr>
        <w:tc>
          <w:tcPr>
            <w:tcW w:w="2610" w:type="dxa"/>
            <w:shd w:val="clear" w:color="auto" w:fill="auto"/>
            <w:vAlign w:val="bottom"/>
          </w:tcPr>
          <w:p w:rsidR="00240D9C" w:rsidRPr="003A1D64" w:rsidRDefault="00240D9C" w:rsidP="0082769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b/>
                <w:bCs/>
                <w:sz w:val="26"/>
                <w:szCs w:val="26"/>
              </w:rPr>
              <w:br w:type="page"/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240D9C" w:rsidRPr="003A1D64" w:rsidRDefault="00240D9C" w:rsidP="00240D9C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6" w:type="dxa"/>
            <w:gridSpan w:val="3"/>
            <w:shd w:val="clear" w:color="auto" w:fill="auto"/>
            <w:vAlign w:val="bottom"/>
          </w:tcPr>
          <w:p w:rsidR="00240D9C" w:rsidRPr="003A1D64" w:rsidRDefault="00240D9C" w:rsidP="00827694">
            <w:pPr>
              <w:tabs>
                <w:tab w:val="left" w:pos="720"/>
                <w:tab w:val="left" w:pos="900"/>
                <w:tab w:val="left" w:pos="2160"/>
                <w:tab w:val="right" w:pos="72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4" w:type="dxa"/>
            <w:shd w:val="clear" w:color="auto" w:fill="auto"/>
            <w:vAlign w:val="bottom"/>
          </w:tcPr>
          <w:p w:rsidR="00240D9C" w:rsidRPr="003A1D64" w:rsidRDefault="00240D9C" w:rsidP="00827694">
            <w:pPr>
              <w:tabs>
                <w:tab w:val="left" w:pos="720"/>
                <w:tab w:val="left" w:pos="900"/>
                <w:tab w:val="left" w:pos="2160"/>
                <w:tab w:val="right" w:pos="72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0" w:type="dxa"/>
            <w:gridSpan w:val="7"/>
            <w:shd w:val="clear" w:color="auto" w:fill="auto"/>
            <w:vAlign w:val="bottom"/>
          </w:tcPr>
          <w:p w:rsidR="00240D9C" w:rsidRPr="003A1D64" w:rsidRDefault="00240D9C" w:rsidP="00827694">
            <w:pPr>
              <w:tabs>
                <w:tab w:val="left" w:pos="720"/>
                <w:tab w:val="left" w:pos="900"/>
                <w:tab w:val="left" w:pos="2160"/>
                <w:tab w:val="right" w:pos="72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(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B21E8C" w:rsidRPr="003A1D64" w:rsidTr="00FE22EE">
        <w:trPr>
          <w:tblHeader/>
        </w:trPr>
        <w:tc>
          <w:tcPr>
            <w:tcW w:w="2610" w:type="dxa"/>
            <w:shd w:val="clear" w:color="auto" w:fill="auto"/>
            <w:vAlign w:val="bottom"/>
          </w:tcPr>
          <w:p w:rsidR="00B21E8C" w:rsidRPr="003A1D64" w:rsidRDefault="00B21E8C" w:rsidP="0082769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0" w:type="dxa"/>
            <w:gridSpan w:val="13"/>
            <w:shd w:val="clear" w:color="auto" w:fill="auto"/>
            <w:vAlign w:val="bottom"/>
          </w:tcPr>
          <w:p w:rsidR="00B21E8C" w:rsidRPr="003A1D64" w:rsidRDefault="00B21E8C" w:rsidP="00CD3EE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FE22EE" w:rsidRPr="003A1D64" w:rsidTr="00362766">
        <w:trPr>
          <w:tblHeader/>
        </w:trPr>
        <w:tc>
          <w:tcPr>
            <w:tcW w:w="2610" w:type="dxa"/>
            <w:shd w:val="clear" w:color="auto" w:fill="auto"/>
            <w:vAlign w:val="bottom"/>
          </w:tcPr>
          <w:p w:rsidR="00FE22EE" w:rsidRPr="003A1D64" w:rsidRDefault="00FE22EE" w:rsidP="00240D9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FE22EE" w:rsidRPr="003A1D64" w:rsidRDefault="00FE22EE" w:rsidP="00FE22EE">
            <w:pPr>
              <w:ind w:left="-108" w:right="-108" w:firstLine="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  <w:r w:rsidRPr="003A1D64">
              <w:rPr>
                <w:rFonts w:ascii="Angsana New" w:hAnsi="Angsana New"/>
                <w:sz w:val="26"/>
                <w:szCs w:val="26"/>
              </w:rPr>
              <w:t xml:space="preserve">          </w:t>
            </w:r>
          </w:p>
        </w:tc>
        <w:tc>
          <w:tcPr>
            <w:tcW w:w="8010" w:type="dxa"/>
            <w:gridSpan w:val="9"/>
            <w:shd w:val="clear" w:color="auto" w:fill="auto"/>
            <w:vAlign w:val="bottom"/>
          </w:tcPr>
          <w:p w:rsidR="00FE22EE" w:rsidRPr="003A1D64" w:rsidRDefault="00FE22EE" w:rsidP="00240D9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E22EE" w:rsidRPr="003A1D64" w:rsidRDefault="00FE22EE" w:rsidP="00240D9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62766" w:rsidRPr="003A1D64" w:rsidTr="004371BC">
        <w:trPr>
          <w:tblHeader/>
        </w:trPr>
        <w:tc>
          <w:tcPr>
            <w:tcW w:w="2610" w:type="dxa"/>
            <w:shd w:val="clear" w:color="auto" w:fill="auto"/>
            <w:vAlign w:val="bottom"/>
          </w:tcPr>
          <w:p w:rsidR="00362766" w:rsidRPr="003A1D64" w:rsidRDefault="00362766" w:rsidP="0036276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0" w:type="dxa"/>
            <w:gridSpan w:val="4"/>
            <w:shd w:val="clear" w:color="auto" w:fill="auto"/>
            <w:vAlign w:val="bottom"/>
          </w:tcPr>
          <w:p w:rsidR="00362766" w:rsidRPr="003A1D64" w:rsidRDefault="00362766" w:rsidP="0036276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ซึ่งแสดงมูลค่า</w:t>
            </w:r>
          </w:p>
        </w:tc>
        <w:tc>
          <w:tcPr>
            <w:tcW w:w="1330" w:type="dxa"/>
            <w:gridSpan w:val="3"/>
            <w:shd w:val="clear" w:color="auto" w:fill="auto"/>
            <w:vAlign w:val="bottom"/>
          </w:tcPr>
          <w:p w:rsidR="00362766" w:rsidRPr="003A1D64" w:rsidRDefault="00362766" w:rsidP="0036276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:rsidR="00362766" w:rsidRPr="003A1D64" w:rsidRDefault="00362766" w:rsidP="0036276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:rsidR="00362766" w:rsidRPr="003A1D64" w:rsidRDefault="00362766" w:rsidP="0036276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เครื่องจักรและ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362766" w:rsidRPr="003A1D64" w:rsidRDefault="00362766" w:rsidP="0036276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362766" w:rsidRPr="003A1D64" w:rsidRDefault="00362766" w:rsidP="0036276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:rsidR="00362766" w:rsidRPr="003A1D64" w:rsidRDefault="00362766" w:rsidP="00362766">
            <w:pPr>
              <w:ind w:left="-111" w:right="-12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62766" w:rsidRPr="003A1D64" w:rsidRDefault="00362766" w:rsidP="0036276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A69C0" w:rsidRPr="003A1D64" w:rsidTr="004371BC">
        <w:trPr>
          <w:tblHeader/>
        </w:trPr>
        <w:tc>
          <w:tcPr>
            <w:tcW w:w="2610" w:type="dxa"/>
            <w:shd w:val="clear" w:color="auto" w:fill="auto"/>
            <w:vAlign w:val="bottom"/>
          </w:tcPr>
          <w:p w:rsidR="002A69C0" w:rsidRPr="003A1D64" w:rsidRDefault="002A69C0" w:rsidP="002A69C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0" w:type="dxa"/>
            <w:gridSpan w:val="4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ตามราคาที่ตีใหม่</w:t>
            </w:r>
          </w:p>
        </w:tc>
        <w:tc>
          <w:tcPr>
            <w:tcW w:w="1330" w:type="dxa"/>
            <w:gridSpan w:val="3"/>
            <w:shd w:val="clear" w:color="auto" w:fill="auto"/>
            <w:vAlign w:val="bottom"/>
          </w:tcPr>
          <w:p w:rsidR="002A69C0" w:rsidRPr="003A1D64" w:rsidRDefault="002A69C0" w:rsidP="002A69C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2A69C0" w:rsidRPr="003A1D64" w:rsidRDefault="002A69C0" w:rsidP="002A69C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อาคารบน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2A69C0" w:rsidRPr="003A1D64" w:rsidRDefault="002A69C0" w:rsidP="002A69C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2A69C0" w:rsidRPr="003A1D64" w:rsidRDefault="002A69C0" w:rsidP="002A69C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2A69C0" w:rsidRPr="003A1D64" w:rsidRDefault="002A69C0" w:rsidP="002A69C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:rsidR="002A69C0" w:rsidRPr="003A1D64" w:rsidRDefault="002A69C0" w:rsidP="002A69C0">
            <w:pPr>
              <w:ind w:left="-60"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A69C0" w:rsidRPr="003A1D64" w:rsidRDefault="002A69C0" w:rsidP="002A69C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A69C0" w:rsidRPr="003A1D64" w:rsidTr="00FE22EE">
        <w:trPr>
          <w:tblHeader/>
        </w:trPr>
        <w:tc>
          <w:tcPr>
            <w:tcW w:w="2610" w:type="dxa"/>
            <w:shd w:val="clear" w:color="auto" w:fill="auto"/>
            <w:vAlign w:val="bottom"/>
          </w:tcPr>
          <w:p w:rsidR="002A69C0" w:rsidRPr="003A1D64" w:rsidRDefault="002A69C0" w:rsidP="002A69C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330" w:type="dxa"/>
            <w:gridSpan w:val="3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330" w:type="dxa"/>
            <w:gridSpan w:val="3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ที่ดินเช่า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2A69C0" w:rsidRPr="003A1D64" w:rsidTr="00BC3BF2">
        <w:tc>
          <w:tcPr>
            <w:tcW w:w="2610" w:type="dxa"/>
            <w:shd w:val="clear" w:color="auto" w:fill="auto"/>
            <w:vAlign w:val="bottom"/>
          </w:tcPr>
          <w:p w:rsidR="002A69C0" w:rsidRPr="003A1D64" w:rsidRDefault="002A69C0" w:rsidP="002A69C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  <w:r w:rsidRPr="003A1D64">
              <w:rPr>
                <w:rFonts w:ascii="Angsana New" w:hAnsi="Angsana New"/>
                <w:b/>
                <w:bCs/>
                <w:sz w:val="26"/>
                <w:szCs w:val="26"/>
              </w:rPr>
              <w:t>/</w:t>
            </w:r>
            <w:r w:rsidRPr="003A1D6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ราคาที่ตีใหม่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0" w:type="dxa"/>
            <w:gridSpan w:val="3"/>
            <w:shd w:val="clear" w:color="auto" w:fill="auto"/>
          </w:tcPr>
          <w:p w:rsidR="002A69C0" w:rsidRPr="003A1D64" w:rsidRDefault="002A69C0" w:rsidP="002A69C0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0" w:type="dxa"/>
            <w:gridSpan w:val="3"/>
            <w:shd w:val="clear" w:color="auto" w:fill="auto"/>
            <w:vAlign w:val="bottom"/>
          </w:tcPr>
          <w:p w:rsidR="002A69C0" w:rsidRPr="003A1D64" w:rsidRDefault="002A69C0" w:rsidP="002A69C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:rsidR="002A69C0" w:rsidRPr="003A1D64" w:rsidRDefault="002A69C0" w:rsidP="002A69C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0" w:type="dxa"/>
            <w:shd w:val="clear" w:color="auto" w:fill="auto"/>
          </w:tcPr>
          <w:p w:rsidR="002A69C0" w:rsidRPr="003A1D64" w:rsidRDefault="002A69C0" w:rsidP="002A69C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:rsidR="002A69C0" w:rsidRPr="003A1D64" w:rsidRDefault="002A69C0" w:rsidP="002A69C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:rsidR="002A69C0" w:rsidRPr="003A1D64" w:rsidRDefault="002A69C0" w:rsidP="002A69C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0" w:type="dxa"/>
            <w:shd w:val="clear" w:color="auto" w:fill="auto"/>
          </w:tcPr>
          <w:p w:rsidR="002A69C0" w:rsidRPr="003A1D64" w:rsidRDefault="002A69C0" w:rsidP="002A69C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2A69C0" w:rsidRPr="003A1D64" w:rsidRDefault="002A69C0" w:rsidP="002A69C0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A69C0" w:rsidRPr="003A1D64" w:rsidTr="00FE22EE">
        <w:tc>
          <w:tcPr>
            <w:tcW w:w="2610" w:type="dxa"/>
            <w:shd w:val="clear" w:color="auto" w:fill="auto"/>
            <w:vAlign w:val="bottom"/>
          </w:tcPr>
          <w:p w:rsidR="002A69C0" w:rsidRPr="003A1D64" w:rsidRDefault="002A69C0" w:rsidP="002A69C0">
            <w:pPr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1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3A1D6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297,668</w:t>
            </w:r>
          </w:p>
        </w:tc>
        <w:tc>
          <w:tcPr>
            <w:tcW w:w="1330" w:type="dxa"/>
            <w:gridSpan w:val="3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313,280</w:t>
            </w:r>
          </w:p>
        </w:tc>
        <w:tc>
          <w:tcPr>
            <w:tcW w:w="1330" w:type="dxa"/>
            <w:gridSpan w:val="3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42,217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1,485,152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148,909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207,163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25,233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2,519,622</w:t>
            </w:r>
          </w:p>
        </w:tc>
      </w:tr>
      <w:tr w:rsidR="002A69C0" w:rsidRPr="003A1D64" w:rsidTr="00FE22EE">
        <w:tc>
          <w:tcPr>
            <w:tcW w:w="2610" w:type="dxa"/>
            <w:shd w:val="clear" w:color="auto" w:fill="auto"/>
            <w:vAlign w:val="bottom"/>
          </w:tcPr>
          <w:p w:rsidR="002A69C0" w:rsidRPr="003A1D64" w:rsidRDefault="002A69C0" w:rsidP="002A69C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30" w:type="dxa"/>
            <w:gridSpan w:val="3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0" w:type="dxa"/>
            <w:gridSpan w:val="3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86,066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7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750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40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813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3,626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138,255</w:t>
            </w:r>
          </w:p>
        </w:tc>
      </w:tr>
      <w:tr w:rsidR="002A69C0" w:rsidRPr="003A1D64" w:rsidTr="00FE22EE">
        <w:tc>
          <w:tcPr>
            <w:tcW w:w="2610" w:type="dxa"/>
            <w:shd w:val="clear" w:color="auto" w:fill="auto"/>
            <w:vAlign w:val="bottom"/>
          </w:tcPr>
          <w:p w:rsidR="002A69C0" w:rsidRPr="003A1D64" w:rsidRDefault="002A69C0" w:rsidP="002A69C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 w:rsidRPr="003A1D64">
              <w:rPr>
                <w:rFonts w:ascii="Angsana New" w:hAnsi="Angsana New"/>
                <w:sz w:val="26"/>
                <w:szCs w:val="26"/>
              </w:rPr>
              <w:t>/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30" w:type="dxa"/>
            <w:gridSpan w:val="3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30" w:type="dxa"/>
            <w:gridSpan w:val="3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(51,580)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A1D64">
              <w:rPr>
                <w:rFonts w:ascii="Angsana New" w:hAnsi="Angsana New"/>
                <w:sz w:val="26"/>
                <w:szCs w:val="26"/>
              </w:rPr>
              <w:t>7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201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A1D64">
              <w:rPr>
                <w:rFonts w:ascii="Angsana New" w:hAnsi="Angsana New"/>
                <w:sz w:val="26"/>
                <w:szCs w:val="26"/>
              </w:rPr>
              <w:t>3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878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(62,659)</w:t>
            </w:r>
          </w:p>
        </w:tc>
      </w:tr>
      <w:tr w:rsidR="002A69C0" w:rsidRPr="003A1D64" w:rsidTr="00FE22EE">
        <w:tc>
          <w:tcPr>
            <w:tcW w:w="2610" w:type="dxa"/>
            <w:shd w:val="clear" w:color="auto" w:fill="auto"/>
            <w:vAlign w:val="bottom"/>
          </w:tcPr>
          <w:p w:rsidR="002A69C0" w:rsidRPr="003A1D64" w:rsidRDefault="002A69C0" w:rsidP="002A69C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โอนเข้า(โอนออก)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30" w:type="dxa"/>
            <w:gridSpan w:val="3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476</w:t>
            </w:r>
          </w:p>
        </w:tc>
        <w:tc>
          <w:tcPr>
            <w:tcW w:w="1330" w:type="dxa"/>
            <w:gridSpan w:val="3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802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(1,278)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2A69C0" w:rsidRPr="003A1D64" w:rsidTr="00FE22EE">
        <w:tc>
          <w:tcPr>
            <w:tcW w:w="2610" w:type="dxa"/>
            <w:shd w:val="clear" w:color="auto" w:fill="auto"/>
            <w:vAlign w:val="bottom"/>
          </w:tcPr>
          <w:p w:rsidR="002A69C0" w:rsidRPr="003A1D64" w:rsidRDefault="002A69C0" w:rsidP="002A69C0">
            <w:pPr>
              <w:ind w:left="116" w:hanging="116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3A1D64">
              <w:rPr>
                <w:rFonts w:ascii="Angsana New" w:hAnsi="Angsana New"/>
                <w:spacing w:val="-6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30" w:type="dxa"/>
            <w:gridSpan w:val="3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30" w:type="dxa"/>
            <w:gridSpan w:val="3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A1D64">
              <w:rPr>
                <w:rFonts w:ascii="Angsana New" w:hAnsi="Angsana New"/>
                <w:sz w:val="26"/>
                <w:szCs w:val="26"/>
              </w:rPr>
              <w:t>40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(39)</w:t>
            </w:r>
          </w:p>
        </w:tc>
      </w:tr>
      <w:tr w:rsidR="002A69C0" w:rsidRPr="003A1D64" w:rsidTr="00FE22EE">
        <w:tc>
          <w:tcPr>
            <w:tcW w:w="2610" w:type="dxa"/>
            <w:shd w:val="clear" w:color="auto" w:fill="auto"/>
            <w:vAlign w:val="bottom"/>
          </w:tcPr>
          <w:p w:rsidR="002A69C0" w:rsidRPr="003A1D64" w:rsidRDefault="002A69C0" w:rsidP="002A69C0">
            <w:pPr>
              <w:ind w:left="116" w:hanging="116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3A1D6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297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668</w:t>
            </w:r>
          </w:p>
        </w:tc>
        <w:tc>
          <w:tcPr>
            <w:tcW w:w="1330" w:type="dxa"/>
            <w:gridSpan w:val="3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313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756</w:t>
            </w:r>
          </w:p>
        </w:tc>
        <w:tc>
          <w:tcPr>
            <w:tcW w:w="1330" w:type="dxa"/>
            <w:gridSpan w:val="3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42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217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802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1,519,638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149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418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244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098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27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582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2,595,179</w:t>
            </w:r>
          </w:p>
        </w:tc>
      </w:tr>
      <w:tr w:rsidR="002A69C0" w:rsidRPr="003A1D64" w:rsidTr="00FE22EE">
        <w:tc>
          <w:tcPr>
            <w:tcW w:w="2610" w:type="dxa"/>
            <w:shd w:val="clear" w:color="auto" w:fill="auto"/>
            <w:vAlign w:val="bottom"/>
          </w:tcPr>
          <w:p w:rsidR="002A69C0" w:rsidRPr="003A1D64" w:rsidRDefault="002A69C0" w:rsidP="002A69C0">
            <w:pPr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เพิ่มขึ้นจากการตีราคา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466,952</w:t>
            </w:r>
          </w:p>
        </w:tc>
        <w:tc>
          <w:tcPr>
            <w:tcW w:w="1330" w:type="dxa"/>
            <w:gridSpan w:val="3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82,910</w:t>
            </w:r>
          </w:p>
        </w:tc>
        <w:tc>
          <w:tcPr>
            <w:tcW w:w="1330" w:type="dxa"/>
            <w:gridSpan w:val="3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549,862</w:t>
            </w:r>
          </w:p>
        </w:tc>
      </w:tr>
      <w:tr w:rsidR="002A69C0" w:rsidRPr="003A1D64" w:rsidTr="00FE22EE">
        <w:tc>
          <w:tcPr>
            <w:tcW w:w="2610" w:type="dxa"/>
            <w:shd w:val="clear" w:color="auto" w:fill="auto"/>
            <w:vAlign w:val="bottom"/>
          </w:tcPr>
          <w:p w:rsidR="002A69C0" w:rsidRPr="003A1D64" w:rsidRDefault="002A69C0" w:rsidP="002A69C0">
            <w:pPr>
              <w:ind w:left="116" w:hanging="116"/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0" w:type="dxa"/>
            <w:gridSpan w:val="3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2,313</w:t>
            </w:r>
          </w:p>
        </w:tc>
        <w:tc>
          <w:tcPr>
            <w:tcW w:w="1330" w:type="dxa"/>
            <w:gridSpan w:val="3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2A69C0" w:rsidRPr="003A1D64" w:rsidRDefault="00DD6B48" w:rsidP="002A69C0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169,897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6,699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4,967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582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A69C0" w:rsidRPr="003A1D64" w:rsidRDefault="00DD6B48" w:rsidP="002A69C0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184,536</w:t>
            </w:r>
          </w:p>
        </w:tc>
      </w:tr>
      <w:tr w:rsidR="002A69C0" w:rsidRPr="003A1D64" w:rsidTr="00FE22EE">
        <w:tc>
          <w:tcPr>
            <w:tcW w:w="2610" w:type="dxa"/>
            <w:shd w:val="clear" w:color="auto" w:fill="auto"/>
            <w:vAlign w:val="bottom"/>
          </w:tcPr>
          <w:p w:rsidR="002A69C0" w:rsidRPr="003A1D64" w:rsidRDefault="002A69C0" w:rsidP="002A69C0">
            <w:pPr>
              <w:ind w:left="116" w:hanging="116"/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 w:rsidRPr="003A1D64">
              <w:rPr>
                <w:rFonts w:ascii="Angsana New" w:hAnsi="Angsana New"/>
                <w:sz w:val="26"/>
                <w:szCs w:val="26"/>
              </w:rPr>
              <w:t>/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0" w:type="dxa"/>
            <w:gridSpan w:val="3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0" w:type="dxa"/>
            <w:gridSpan w:val="3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(</w:t>
            </w:r>
            <w:r w:rsidR="00DD6B48">
              <w:rPr>
                <w:rFonts w:ascii="Angsana New" w:hAnsi="Angsana New"/>
                <w:sz w:val="26"/>
                <w:szCs w:val="26"/>
              </w:rPr>
              <w:t>40,738</w:t>
            </w:r>
            <w:r w:rsidRPr="003A1D6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(3,895)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(4,755)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(</w:t>
            </w:r>
            <w:r w:rsidR="00DD6B48">
              <w:rPr>
                <w:rFonts w:ascii="Angsana New" w:hAnsi="Angsana New"/>
                <w:sz w:val="26"/>
                <w:szCs w:val="26"/>
              </w:rPr>
              <w:t>49,388</w:t>
            </w:r>
            <w:r w:rsidRPr="003A1D6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A69C0" w:rsidRPr="003A1D64" w:rsidTr="00FE22EE">
        <w:tc>
          <w:tcPr>
            <w:tcW w:w="2610" w:type="dxa"/>
            <w:shd w:val="clear" w:color="auto" w:fill="auto"/>
            <w:vAlign w:val="bottom"/>
          </w:tcPr>
          <w:p w:rsidR="002A69C0" w:rsidRPr="003A1D64" w:rsidRDefault="002A69C0" w:rsidP="002A69C0">
            <w:pPr>
              <w:ind w:left="116" w:hanging="116"/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โอนเข้า(โอนออก)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0" w:type="dxa"/>
            <w:gridSpan w:val="3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178</w:t>
            </w:r>
          </w:p>
        </w:tc>
        <w:tc>
          <w:tcPr>
            <w:tcW w:w="1330" w:type="dxa"/>
            <w:gridSpan w:val="3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(178)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A69C0" w:rsidRPr="003A1D64" w:rsidTr="00FE22EE">
        <w:tc>
          <w:tcPr>
            <w:tcW w:w="2610" w:type="dxa"/>
            <w:shd w:val="clear" w:color="auto" w:fill="auto"/>
            <w:vAlign w:val="bottom"/>
          </w:tcPr>
          <w:p w:rsidR="002A69C0" w:rsidRPr="003A1D64" w:rsidRDefault="002A69C0" w:rsidP="002A69C0">
            <w:pPr>
              <w:ind w:left="116" w:hanging="116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3A1D64">
              <w:rPr>
                <w:rFonts w:ascii="Angsana New" w:hAnsi="Angsana New"/>
                <w:spacing w:val="-6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0" w:type="dxa"/>
            <w:gridSpan w:val="3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0" w:type="dxa"/>
            <w:gridSpan w:val="3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(61)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(256)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(73)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(390)</w:t>
            </w:r>
          </w:p>
        </w:tc>
      </w:tr>
      <w:tr w:rsidR="002A69C0" w:rsidRPr="003A1D64" w:rsidTr="00FE22EE">
        <w:tc>
          <w:tcPr>
            <w:tcW w:w="2610" w:type="dxa"/>
            <w:shd w:val="clear" w:color="auto" w:fill="auto"/>
            <w:vAlign w:val="bottom"/>
          </w:tcPr>
          <w:p w:rsidR="002A69C0" w:rsidRPr="003A1D64" w:rsidRDefault="002A69C0" w:rsidP="002A69C0">
            <w:pPr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3A1D6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764,620</w:t>
            </w:r>
          </w:p>
        </w:tc>
        <w:tc>
          <w:tcPr>
            <w:tcW w:w="1330" w:type="dxa"/>
            <w:gridSpan w:val="3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399,157</w:t>
            </w:r>
          </w:p>
        </w:tc>
        <w:tc>
          <w:tcPr>
            <w:tcW w:w="1330" w:type="dxa"/>
            <w:gridSpan w:val="3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42,217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819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1,648,541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152,149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244,310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27,986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3,279,799</w:t>
            </w:r>
          </w:p>
        </w:tc>
      </w:tr>
    </w:tbl>
    <w:p w:rsidR="00240D9C" w:rsidRPr="003A1D64" w:rsidRDefault="00D64635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  <w:r w:rsidRPr="003A1D64">
        <w:rPr>
          <w:rFonts w:ascii="Angsana New" w:hAnsi="Angsana New"/>
        </w:rPr>
        <w:br w:type="page"/>
      </w:r>
    </w:p>
    <w:tbl>
      <w:tblPr>
        <w:tblW w:w="1458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609"/>
        <w:gridCol w:w="1259"/>
        <w:gridCol w:w="1335"/>
        <w:gridCol w:w="17"/>
        <w:gridCol w:w="1318"/>
        <w:gridCol w:w="1336"/>
        <w:gridCol w:w="1335"/>
        <w:gridCol w:w="1335"/>
        <w:gridCol w:w="1336"/>
        <w:gridCol w:w="1335"/>
        <w:gridCol w:w="1365"/>
      </w:tblGrid>
      <w:tr w:rsidR="00FE22EE" w:rsidRPr="003A1D64" w:rsidTr="00FD54B9">
        <w:trPr>
          <w:tblHeader/>
        </w:trPr>
        <w:tc>
          <w:tcPr>
            <w:tcW w:w="14580" w:type="dxa"/>
            <w:gridSpan w:val="11"/>
            <w:shd w:val="clear" w:color="auto" w:fill="auto"/>
            <w:vAlign w:val="bottom"/>
          </w:tcPr>
          <w:p w:rsidR="00FE22EE" w:rsidRPr="003A1D64" w:rsidRDefault="00FE22EE" w:rsidP="009C7777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b/>
                <w:bCs/>
                <w:sz w:val="26"/>
                <w:szCs w:val="26"/>
              </w:rPr>
              <w:lastRenderedPageBreak/>
              <w:br w:type="page"/>
            </w:r>
            <w:r w:rsidRPr="003A1D64">
              <w:rPr>
                <w:rFonts w:ascii="Angsana New" w:hAnsi="Angsana New"/>
                <w:sz w:val="26"/>
                <w:szCs w:val="26"/>
              </w:rPr>
              <w:t>(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F93884" w:rsidRPr="003A1D64" w:rsidTr="00FD54B9">
        <w:trPr>
          <w:tblHeader/>
        </w:trPr>
        <w:tc>
          <w:tcPr>
            <w:tcW w:w="2609" w:type="dxa"/>
            <w:shd w:val="clear" w:color="auto" w:fill="auto"/>
            <w:vAlign w:val="bottom"/>
          </w:tcPr>
          <w:p w:rsidR="00F93884" w:rsidRPr="003A1D64" w:rsidRDefault="00F93884" w:rsidP="009C7777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1" w:type="dxa"/>
            <w:gridSpan w:val="10"/>
            <w:shd w:val="clear" w:color="auto" w:fill="auto"/>
            <w:vAlign w:val="bottom"/>
          </w:tcPr>
          <w:p w:rsidR="00F93884" w:rsidRPr="003A1D64" w:rsidRDefault="00F93884" w:rsidP="009C7777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FD54B9" w:rsidRPr="003A1D64" w:rsidTr="00362766">
        <w:trPr>
          <w:tblHeader/>
        </w:trPr>
        <w:tc>
          <w:tcPr>
            <w:tcW w:w="2609" w:type="dxa"/>
            <w:shd w:val="clear" w:color="auto" w:fill="auto"/>
            <w:vAlign w:val="bottom"/>
          </w:tcPr>
          <w:p w:rsidR="00FD54B9" w:rsidRPr="003A1D64" w:rsidRDefault="00FD54B9" w:rsidP="009C7777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1" w:type="dxa"/>
            <w:gridSpan w:val="3"/>
            <w:shd w:val="clear" w:color="auto" w:fill="auto"/>
            <w:vAlign w:val="bottom"/>
          </w:tcPr>
          <w:p w:rsidR="00FD54B9" w:rsidRPr="003A1D64" w:rsidRDefault="00FD54B9" w:rsidP="009C7777">
            <w:pPr>
              <w:spacing w:line="280" w:lineRule="exact"/>
              <w:ind w:left="-108" w:right="-18" w:firstLine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  <w:r w:rsidRPr="003A1D64">
              <w:rPr>
                <w:rFonts w:ascii="Angsana New" w:hAnsi="Angsana New"/>
                <w:sz w:val="26"/>
                <w:szCs w:val="26"/>
              </w:rPr>
              <w:t xml:space="preserve">          </w:t>
            </w:r>
          </w:p>
        </w:tc>
        <w:tc>
          <w:tcPr>
            <w:tcW w:w="7995" w:type="dxa"/>
            <w:gridSpan w:val="6"/>
            <w:shd w:val="clear" w:color="auto" w:fill="auto"/>
            <w:vAlign w:val="bottom"/>
          </w:tcPr>
          <w:p w:rsidR="00FD54B9" w:rsidRPr="003A1D64" w:rsidRDefault="00FD54B9" w:rsidP="009C7777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FD54B9" w:rsidRPr="003A1D64" w:rsidRDefault="00FD54B9" w:rsidP="009C7777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A69C0" w:rsidRPr="003A1D64" w:rsidTr="004371BC">
        <w:trPr>
          <w:tblHeader/>
        </w:trPr>
        <w:tc>
          <w:tcPr>
            <w:tcW w:w="2609" w:type="dxa"/>
            <w:shd w:val="clear" w:color="auto" w:fill="auto"/>
            <w:vAlign w:val="bottom"/>
          </w:tcPr>
          <w:p w:rsidR="002A69C0" w:rsidRPr="003A1D64" w:rsidRDefault="002A69C0" w:rsidP="002A69C0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</w:rPr>
              <w:br w:type="page"/>
            </w:r>
          </w:p>
        </w:tc>
        <w:tc>
          <w:tcPr>
            <w:tcW w:w="2594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ซึ่งแสดงมูลค่า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:rsidR="002A69C0" w:rsidRPr="003A1D64" w:rsidRDefault="002A69C0" w:rsidP="002A69C0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เครื่องจักรและ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2A69C0" w:rsidRPr="003A1D64" w:rsidRDefault="002A69C0" w:rsidP="002A69C0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spacing w:line="280" w:lineRule="exact"/>
              <w:ind w:left="-111" w:right="-12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2A69C0" w:rsidRPr="003A1D64" w:rsidRDefault="002A69C0" w:rsidP="002A69C0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A69C0" w:rsidRPr="003A1D64" w:rsidTr="004371BC">
        <w:trPr>
          <w:tblHeader/>
        </w:trPr>
        <w:tc>
          <w:tcPr>
            <w:tcW w:w="2609" w:type="dxa"/>
            <w:shd w:val="clear" w:color="auto" w:fill="auto"/>
            <w:vAlign w:val="bottom"/>
          </w:tcPr>
          <w:p w:rsidR="002A69C0" w:rsidRPr="003A1D64" w:rsidRDefault="002A69C0" w:rsidP="002A69C0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4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ตามราคาที่ตีใหม่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2A69C0" w:rsidRPr="003A1D64" w:rsidRDefault="002A69C0" w:rsidP="002A69C0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อาคารบน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2A69C0" w:rsidRPr="003A1D64" w:rsidRDefault="002A69C0" w:rsidP="002A69C0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2A69C0" w:rsidRPr="003A1D64" w:rsidRDefault="002A69C0" w:rsidP="002A69C0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A69C0" w:rsidRPr="003A1D64" w:rsidTr="00FD54B9">
        <w:trPr>
          <w:tblHeader/>
        </w:trPr>
        <w:tc>
          <w:tcPr>
            <w:tcW w:w="2609" w:type="dxa"/>
            <w:shd w:val="clear" w:color="auto" w:fill="auto"/>
            <w:vAlign w:val="bottom"/>
          </w:tcPr>
          <w:p w:rsidR="002A69C0" w:rsidRPr="003A1D64" w:rsidRDefault="002A69C0" w:rsidP="002A69C0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ที่ดินเช่า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2A69C0" w:rsidRPr="003A1D64" w:rsidTr="00FD54B9">
        <w:tc>
          <w:tcPr>
            <w:tcW w:w="2609" w:type="dxa"/>
            <w:shd w:val="clear" w:color="auto" w:fill="auto"/>
            <w:vAlign w:val="bottom"/>
          </w:tcPr>
          <w:p w:rsidR="002A69C0" w:rsidRPr="003A1D64" w:rsidRDefault="002A69C0" w:rsidP="002A69C0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:rsidR="002A69C0" w:rsidRPr="003A1D64" w:rsidRDefault="002A69C0" w:rsidP="002A69C0">
            <w:pPr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:rsidR="002A69C0" w:rsidRPr="003A1D64" w:rsidRDefault="002A69C0" w:rsidP="002A69C0">
            <w:pPr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:rsidR="002A69C0" w:rsidRPr="003A1D64" w:rsidRDefault="002A69C0" w:rsidP="002A69C0">
            <w:pPr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A69C0" w:rsidRPr="003A1D64" w:rsidTr="00FD54B9">
        <w:tc>
          <w:tcPr>
            <w:tcW w:w="2609" w:type="dxa"/>
            <w:shd w:val="clear" w:color="auto" w:fill="auto"/>
            <w:vAlign w:val="bottom"/>
          </w:tcPr>
          <w:p w:rsidR="002A69C0" w:rsidRPr="003A1D64" w:rsidRDefault="002A69C0" w:rsidP="002A69C0">
            <w:pPr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1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3A1D6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59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973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34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718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824</w:t>
            </w:r>
            <w:r w:rsidRPr="003A1D64">
              <w:rPr>
                <w:rFonts w:ascii="Angsana New" w:hAnsi="Angsana New"/>
                <w:sz w:val="26"/>
                <w:szCs w:val="26"/>
                <w:cs/>
                <w:lang w:val="en-GB"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589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113</w:t>
            </w:r>
            <w:r w:rsidRPr="003A1D64">
              <w:rPr>
                <w:rFonts w:ascii="Angsana New" w:hAnsi="Angsana New"/>
                <w:sz w:val="26"/>
                <w:szCs w:val="26"/>
                <w:cs/>
                <w:lang w:val="en-GB"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662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126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200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1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159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142</w:t>
            </w:r>
          </w:p>
        </w:tc>
      </w:tr>
      <w:tr w:rsidR="002A69C0" w:rsidRPr="003A1D64" w:rsidTr="00FD54B9">
        <w:tc>
          <w:tcPr>
            <w:tcW w:w="2609" w:type="dxa"/>
            <w:shd w:val="clear" w:color="auto" w:fill="auto"/>
            <w:vAlign w:val="bottom"/>
          </w:tcPr>
          <w:p w:rsidR="002A69C0" w:rsidRPr="003A1D64" w:rsidRDefault="002A69C0" w:rsidP="002A69C0">
            <w:pPr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  <w:r w:rsidRPr="003A1D64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15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811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7,168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265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164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917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17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346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17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988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223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495</w:t>
            </w:r>
          </w:p>
        </w:tc>
      </w:tr>
      <w:tr w:rsidR="002A69C0" w:rsidRPr="003A1D64" w:rsidTr="00FD54B9">
        <w:tc>
          <w:tcPr>
            <w:tcW w:w="2609" w:type="dxa"/>
            <w:shd w:val="clear" w:color="auto" w:fill="auto"/>
            <w:vAlign w:val="bottom"/>
          </w:tcPr>
          <w:p w:rsidR="002A69C0" w:rsidRPr="003A1D64" w:rsidRDefault="002A69C0" w:rsidP="002A69C0">
            <w:pPr>
              <w:spacing w:line="280" w:lineRule="exact"/>
              <w:ind w:left="200" w:hanging="200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ค่าเสื่อมราคาของส่วนที่จำหน่าย/ตัดจำหน่าย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A1D64">
              <w:rPr>
                <w:rFonts w:ascii="Angsana New" w:hAnsi="Angsana New"/>
                <w:sz w:val="26"/>
                <w:szCs w:val="26"/>
              </w:rPr>
              <w:t>46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142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A1D64">
              <w:rPr>
                <w:rFonts w:ascii="Angsana New" w:hAnsi="Angsana New"/>
                <w:sz w:val="26"/>
                <w:szCs w:val="26"/>
              </w:rPr>
              <w:t>7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028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A1D64">
              <w:rPr>
                <w:rFonts w:ascii="Angsana New" w:hAnsi="Angsana New"/>
                <w:sz w:val="26"/>
                <w:szCs w:val="26"/>
              </w:rPr>
              <w:t>3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210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A1D64">
              <w:rPr>
                <w:rFonts w:ascii="Angsana New" w:hAnsi="Angsana New"/>
                <w:sz w:val="26"/>
                <w:szCs w:val="26"/>
              </w:rPr>
              <w:t>56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380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2A69C0" w:rsidRPr="003A1D64" w:rsidTr="00FD54B9">
        <w:tc>
          <w:tcPr>
            <w:tcW w:w="2609" w:type="dxa"/>
            <w:shd w:val="clear" w:color="auto" w:fill="auto"/>
            <w:vAlign w:val="bottom"/>
          </w:tcPr>
          <w:p w:rsidR="002A69C0" w:rsidRPr="003A1D64" w:rsidRDefault="002A69C0" w:rsidP="002A69C0">
            <w:pPr>
              <w:spacing w:line="280" w:lineRule="exact"/>
              <w:ind w:left="116" w:hanging="116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3A1D64">
              <w:rPr>
                <w:rFonts w:ascii="Angsana New" w:hAnsi="Angsana New"/>
                <w:spacing w:val="-6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A1D64">
              <w:rPr>
                <w:rFonts w:ascii="Angsana New" w:hAnsi="Angsan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A1D64">
              <w:rPr>
                <w:rFonts w:ascii="Angsana New" w:hAnsi="Angsana New"/>
                <w:sz w:val="26"/>
                <w:szCs w:val="26"/>
              </w:rPr>
              <w:t>13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A1D64">
              <w:rPr>
                <w:rFonts w:ascii="Angsana New" w:hAnsi="Angsana New"/>
                <w:sz w:val="26"/>
                <w:szCs w:val="26"/>
              </w:rPr>
              <w:t>8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2A69C0" w:rsidRPr="003A1D64" w:rsidTr="00FD54B9">
        <w:tc>
          <w:tcPr>
            <w:tcW w:w="2609" w:type="dxa"/>
            <w:shd w:val="clear" w:color="auto" w:fill="auto"/>
            <w:vAlign w:val="bottom"/>
          </w:tcPr>
          <w:p w:rsidR="002A69C0" w:rsidRPr="003A1D64" w:rsidRDefault="002A69C0" w:rsidP="002A69C0">
            <w:pPr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3A1D6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75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784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41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886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268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943</w:t>
            </w:r>
            <w:r w:rsidRPr="003A1D64">
              <w:rPr>
                <w:rFonts w:ascii="Angsana New" w:hAnsi="Angsana New"/>
                <w:sz w:val="26"/>
                <w:szCs w:val="26"/>
                <w:cs/>
                <w:lang w:val="en-GB"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36</w:t>
            </w:r>
            <w:r w:rsidRPr="003A1D64">
              <w:rPr>
                <w:rFonts w:ascii="Angsana New" w:hAnsi="Angsan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123</w:t>
            </w:r>
            <w:r w:rsidRPr="003A1D64">
              <w:rPr>
                <w:rFonts w:ascii="Angsana New" w:hAnsi="Angsana New"/>
                <w:sz w:val="26"/>
                <w:szCs w:val="26"/>
                <w:cs/>
                <w:lang w:val="en-GB"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967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140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978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1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326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249</w:t>
            </w:r>
          </w:p>
        </w:tc>
      </w:tr>
      <w:tr w:rsidR="002A69C0" w:rsidRPr="003A1D64" w:rsidTr="00FD54B9">
        <w:tc>
          <w:tcPr>
            <w:tcW w:w="2609" w:type="dxa"/>
            <w:shd w:val="clear" w:color="auto" w:fill="auto"/>
            <w:vAlign w:val="bottom"/>
          </w:tcPr>
          <w:p w:rsidR="002A69C0" w:rsidRPr="003A1D64" w:rsidRDefault="002A69C0" w:rsidP="002A69C0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ค่าเสื่อมราคาลดลงจากการตีราคา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(15,843)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(15,843)</w:t>
            </w:r>
          </w:p>
        </w:tc>
      </w:tr>
      <w:tr w:rsidR="002A69C0" w:rsidRPr="003A1D64" w:rsidTr="00FD54B9">
        <w:tc>
          <w:tcPr>
            <w:tcW w:w="2609" w:type="dxa"/>
            <w:shd w:val="clear" w:color="auto" w:fill="auto"/>
            <w:vAlign w:val="bottom"/>
          </w:tcPr>
          <w:p w:rsidR="002A69C0" w:rsidRPr="003A1D64" w:rsidRDefault="002A69C0" w:rsidP="002A69C0">
            <w:pPr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  <w:r w:rsidRPr="003A1D64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7,801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331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318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168,808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13,666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23,335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214,259</w:t>
            </w:r>
          </w:p>
        </w:tc>
      </w:tr>
      <w:tr w:rsidR="002A69C0" w:rsidRPr="003A1D64" w:rsidTr="00FD54B9">
        <w:tc>
          <w:tcPr>
            <w:tcW w:w="2609" w:type="dxa"/>
            <w:shd w:val="clear" w:color="auto" w:fill="auto"/>
            <w:vAlign w:val="bottom"/>
          </w:tcPr>
          <w:p w:rsidR="002A69C0" w:rsidRPr="003A1D64" w:rsidRDefault="002A69C0" w:rsidP="002A69C0">
            <w:pPr>
              <w:spacing w:line="280" w:lineRule="exact"/>
              <w:ind w:left="200" w:hanging="200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ค่าเสื่อมราคาของส่วนที่จำหน่าย/ตัดจำหน่าย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(36,931)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(3,645)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(3,761)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(44,337)</w:t>
            </w:r>
          </w:p>
        </w:tc>
      </w:tr>
      <w:tr w:rsidR="002A69C0" w:rsidRPr="003A1D64" w:rsidTr="00FD54B9">
        <w:tc>
          <w:tcPr>
            <w:tcW w:w="2609" w:type="dxa"/>
            <w:shd w:val="clear" w:color="auto" w:fill="auto"/>
            <w:vAlign w:val="bottom"/>
          </w:tcPr>
          <w:p w:rsidR="002A69C0" w:rsidRPr="003A1D64" w:rsidRDefault="002A69C0" w:rsidP="002A69C0">
            <w:pPr>
              <w:spacing w:line="280" w:lineRule="exact"/>
              <w:ind w:left="116" w:hanging="116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3A1D64">
              <w:rPr>
                <w:rFonts w:ascii="Angsana New" w:hAnsi="Angsana New"/>
                <w:spacing w:val="-6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(29)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A1D64">
              <w:rPr>
                <w:rFonts w:ascii="Angsana New" w:hAnsi="Angsana New"/>
                <w:sz w:val="26"/>
                <w:szCs w:val="26"/>
                <w:lang w:val="en-GB"/>
              </w:rPr>
              <w:t>(143)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(22)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(194)</w:t>
            </w:r>
          </w:p>
        </w:tc>
      </w:tr>
      <w:tr w:rsidR="002A69C0" w:rsidRPr="003A1D64" w:rsidTr="00FD54B9">
        <w:tc>
          <w:tcPr>
            <w:tcW w:w="2609" w:type="dxa"/>
            <w:shd w:val="clear" w:color="auto" w:fill="auto"/>
            <w:vAlign w:val="bottom"/>
          </w:tcPr>
          <w:p w:rsidR="002A69C0" w:rsidRPr="003A1D64" w:rsidRDefault="002A69C0" w:rsidP="002A69C0">
            <w:pPr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3A1D6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67,742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42,217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557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A1D64">
              <w:rPr>
                <w:rFonts w:ascii="Angsana New" w:hAnsi="Angsana New"/>
                <w:sz w:val="26"/>
                <w:szCs w:val="26"/>
                <w:lang w:val="en-GB"/>
              </w:rPr>
              <w:t>1,075,100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A1D64">
              <w:rPr>
                <w:rFonts w:ascii="Angsana New" w:hAnsi="Angsana New"/>
                <w:sz w:val="26"/>
                <w:szCs w:val="26"/>
                <w:lang w:val="en-GB"/>
              </w:rPr>
              <w:t>133,966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160,552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1,480,134</w:t>
            </w:r>
          </w:p>
        </w:tc>
      </w:tr>
      <w:tr w:rsidR="002A69C0" w:rsidRPr="003A1D64" w:rsidTr="00FD54B9">
        <w:tc>
          <w:tcPr>
            <w:tcW w:w="2609" w:type="dxa"/>
            <w:shd w:val="clear" w:color="auto" w:fill="auto"/>
            <w:vAlign w:val="bottom"/>
          </w:tcPr>
          <w:p w:rsidR="002A69C0" w:rsidRPr="003A1D64" w:rsidRDefault="002A69C0" w:rsidP="002A69C0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A69C0" w:rsidRPr="003A1D64" w:rsidTr="00FD54B9">
        <w:tc>
          <w:tcPr>
            <w:tcW w:w="2609" w:type="dxa"/>
            <w:shd w:val="clear" w:color="auto" w:fill="auto"/>
            <w:vAlign w:val="bottom"/>
          </w:tcPr>
          <w:p w:rsidR="002A69C0" w:rsidRPr="003A1D64" w:rsidRDefault="002A69C0" w:rsidP="002A69C0">
            <w:pPr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1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3A1D6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121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6,306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1,946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8,394</w:t>
            </w:r>
          </w:p>
        </w:tc>
      </w:tr>
      <w:tr w:rsidR="002A69C0" w:rsidRPr="003A1D64" w:rsidTr="00FD54B9">
        <w:tc>
          <w:tcPr>
            <w:tcW w:w="2609" w:type="dxa"/>
            <w:shd w:val="clear" w:color="auto" w:fill="auto"/>
            <w:vAlign w:val="bottom"/>
          </w:tcPr>
          <w:p w:rsidR="002A69C0" w:rsidRPr="003A1D64" w:rsidRDefault="002A69C0" w:rsidP="002A69C0">
            <w:pPr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3A1D6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121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6,306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1,946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8,394</w:t>
            </w:r>
          </w:p>
        </w:tc>
      </w:tr>
      <w:tr w:rsidR="002A69C0" w:rsidRPr="003A1D64" w:rsidTr="00FD54B9">
        <w:tc>
          <w:tcPr>
            <w:tcW w:w="2609" w:type="dxa"/>
            <w:shd w:val="clear" w:color="auto" w:fill="auto"/>
            <w:vAlign w:val="bottom"/>
          </w:tcPr>
          <w:p w:rsidR="002A69C0" w:rsidRPr="003A1D64" w:rsidRDefault="002A69C0" w:rsidP="002A69C0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2,781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2,781</w:t>
            </w:r>
          </w:p>
        </w:tc>
      </w:tr>
      <w:tr w:rsidR="002A69C0" w:rsidRPr="003A1D64" w:rsidTr="00FD54B9">
        <w:tc>
          <w:tcPr>
            <w:tcW w:w="2609" w:type="dxa"/>
            <w:shd w:val="clear" w:color="auto" w:fill="auto"/>
            <w:vAlign w:val="bottom"/>
          </w:tcPr>
          <w:p w:rsidR="002A69C0" w:rsidRPr="003A1D64" w:rsidRDefault="002A69C0" w:rsidP="002A69C0">
            <w:pPr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3A1D6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2,902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6,306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1,946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11,175</w:t>
            </w:r>
          </w:p>
        </w:tc>
      </w:tr>
      <w:tr w:rsidR="002A69C0" w:rsidRPr="003A1D64" w:rsidTr="00FD54B9">
        <w:tc>
          <w:tcPr>
            <w:tcW w:w="2609" w:type="dxa"/>
            <w:shd w:val="clear" w:color="auto" w:fill="auto"/>
            <w:vAlign w:val="bottom"/>
          </w:tcPr>
          <w:p w:rsidR="002A69C0" w:rsidRPr="003A1D64" w:rsidRDefault="002A69C0" w:rsidP="002A69C0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A69C0" w:rsidRPr="003A1D64" w:rsidTr="00FD54B9">
        <w:tc>
          <w:tcPr>
            <w:tcW w:w="2609" w:type="dxa"/>
            <w:shd w:val="clear" w:color="auto" w:fill="auto"/>
            <w:vAlign w:val="bottom"/>
          </w:tcPr>
          <w:p w:rsidR="002A69C0" w:rsidRPr="003A1D64" w:rsidRDefault="002A69C0" w:rsidP="002A69C0">
            <w:pPr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3A1D6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297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668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237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851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331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534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569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966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23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505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103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099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27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582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1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260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536</w:t>
            </w:r>
          </w:p>
        </w:tc>
      </w:tr>
      <w:tr w:rsidR="002A69C0" w:rsidRPr="003A1D64" w:rsidTr="00FD54B9">
        <w:tc>
          <w:tcPr>
            <w:tcW w:w="2609" w:type="dxa"/>
            <w:shd w:val="clear" w:color="auto" w:fill="auto"/>
            <w:vAlign w:val="bottom"/>
          </w:tcPr>
          <w:p w:rsidR="002A69C0" w:rsidRPr="003A1D64" w:rsidRDefault="002A69C0" w:rsidP="002A69C0">
            <w:pPr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3A1D6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764,620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328,513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262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567,135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16,237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83,737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27,986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1,788,490</w:t>
            </w:r>
          </w:p>
        </w:tc>
      </w:tr>
      <w:tr w:rsidR="002A69C0" w:rsidRPr="003A1D64" w:rsidTr="00FD54B9">
        <w:tc>
          <w:tcPr>
            <w:tcW w:w="2609" w:type="dxa"/>
            <w:shd w:val="clear" w:color="auto" w:fill="auto"/>
            <w:vAlign w:val="bottom"/>
          </w:tcPr>
          <w:p w:rsidR="002A69C0" w:rsidRPr="003A1D64" w:rsidRDefault="002A69C0" w:rsidP="002A69C0">
            <w:pPr>
              <w:spacing w:line="28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A69C0" w:rsidRPr="003A1D64" w:rsidTr="00FD54B9">
        <w:tc>
          <w:tcPr>
            <w:tcW w:w="7874" w:type="dxa"/>
            <w:gridSpan w:val="6"/>
            <w:shd w:val="clear" w:color="auto" w:fill="auto"/>
            <w:vAlign w:val="bottom"/>
          </w:tcPr>
          <w:p w:rsidR="002A69C0" w:rsidRPr="003A1D64" w:rsidRDefault="002A69C0" w:rsidP="002A69C0">
            <w:pPr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2561 (190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 xml:space="preserve"> ล้านบาท รวมอยู่ในต้นทุนงานก่อสร้าง ส่วนที่เหลือรวมอยู่ในค่าใช้จ่ายในการบริหาร)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41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41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41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41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223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495</w:t>
            </w:r>
          </w:p>
        </w:tc>
      </w:tr>
      <w:tr w:rsidR="002A69C0" w:rsidRPr="003A1D64" w:rsidTr="00FD54B9">
        <w:tc>
          <w:tcPr>
            <w:tcW w:w="7874" w:type="dxa"/>
            <w:gridSpan w:val="6"/>
            <w:shd w:val="clear" w:color="auto" w:fill="auto"/>
            <w:vAlign w:val="bottom"/>
          </w:tcPr>
          <w:p w:rsidR="002A69C0" w:rsidRPr="003A1D64" w:rsidRDefault="002A69C0" w:rsidP="002A69C0">
            <w:pPr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 xml:space="preserve">2562 (194 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ล้านบาท รวมอยู่ในต้นทุนงานก่อสร้าง ส่วนที่เหลือรวมอยู่ในค่าใช้จ่ายในการบริหาร)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41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41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41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41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214,259</w:t>
            </w:r>
          </w:p>
        </w:tc>
      </w:tr>
    </w:tbl>
    <w:p w:rsidR="00592CC8" w:rsidRPr="003A1D64" w:rsidRDefault="00592CC8">
      <w:pPr>
        <w:rPr>
          <w:rFonts w:ascii="Angsana New" w:hAnsi="Angsana New"/>
        </w:rPr>
      </w:pPr>
      <w:r w:rsidRPr="003A1D64">
        <w:rPr>
          <w:rFonts w:ascii="Angsana New" w:hAnsi="Angsana New"/>
        </w:rPr>
        <w:br w:type="page"/>
      </w:r>
    </w:p>
    <w:tbl>
      <w:tblPr>
        <w:tblW w:w="1443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377"/>
        <w:gridCol w:w="1439"/>
        <w:gridCol w:w="1327"/>
        <w:gridCol w:w="1328"/>
        <w:gridCol w:w="47"/>
        <w:gridCol w:w="1281"/>
        <w:gridCol w:w="1328"/>
        <w:gridCol w:w="1327"/>
        <w:gridCol w:w="1328"/>
        <w:gridCol w:w="1328"/>
        <w:gridCol w:w="1328"/>
      </w:tblGrid>
      <w:tr w:rsidR="00FE22EE" w:rsidRPr="003A1D64" w:rsidTr="00FE22EE">
        <w:trPr>
          <w:tblHeader/>
        </w:trPr>
        <w:tc>
          <w:tcPr>
            <w:tcW w:w="14438" w:type="dxa"/>
            <w:gridSpan w:val="11"/>
            <w:shd w:val="clear" w:color="auto" w:fill="auto"/>
            <w:vAlign w:val="bottom"/>
          </w:tcPr>
          <w:p w:rsidR="00FE22EE" w:rsidRPr="003A1D64" w:rsidRDefault="00FE22EE" w:rsidP="00FE22E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b/>
                <w:bCs/>
                <w:sz w:val="26"/>
                <w:szCs w:val="26"/>
              </w:rPr>
              <w:lastRenderedPageBreak/>
              <w:br w:type="page"/>
            </w:r>
            <w:r w:rsidRPr="003A1D64">
              <w:rPr>
                <w:rFonts w:ascii="Angsana New" w:hAnsi="Angsana New"/>
                <w:sz w:val="26"/>
                <w:szCs w:val="26"/>
              </w:rPr>
              <w:t>(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FE22EE" w:rsidRPr="003A1D64" w:rsidTr="00FE22EE">
        <w:trPr>
          <w:tblHeader/>
        </w:trPr>
        <w:tc>
          <w:tcPr>
            <w:tcW w:w="2377" w:type="dxa"/>
            <w:shd w:val="clear" w:color="auto" w:fill="auto"/>
            <w:vAlign w:val="bottom"/>
          </w:tcPr>
          <w:p w:rsidR="00FE22EE" w:rsidRPr="003A1D64" w:rsidRDefault="00FE22EE" w:rsidP="00FE22E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:rsidR="00FE22EE" w:rsidRPr="003A1D64" w:rsidRDefault="00FE22EE" w:rsidP="00FE22E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2" w:type="dxa"/>
            <w:gridSpan w:val="9"/>
            <w:shd w:val="clear" w:color="auto" w:fill="auto"/>
          </w:tcPr>
          <w:p w:rsidR="00FE22EE" w:rsidRPr="003A1D64" w:rsidRDefault="00FE22EE" w:rsidP="00FE22E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E22EE" w:rsidRPr="003A1D64" w:rsidTr="00362766">
        <w:trPr>
          <w:tblHeader/>
        </w:trPr>
        <w:tc>
          <w:tcPr>
            <w:tcW w:w="3816" w:type="dxa"/>
            <w:gridSpan w:val="2"/>
            <w:shd w:val="clear" w:color="auto" w:fill="auto"/>
            <w:vAlign w:val="bottom"/>
          </w:tcPr>
          <w:p w:rsidR="00FE22EE" w:rsidRPr="003A1D64" w:rsidRDefault="00FE22EE" w:rsidP="00FE22E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702" w:type="dxa"/>
            <w:gridSpan w:val="3"/>
            <w:shd w:val="clear" w:color="auto" w:fill="auto"/>
          </w:tcPr>
          <w:p w:rsidR="00FE22EE" w:rsidRPr="003A1D64" w:rsidRDefault="00FE22EE" w:rsidP="00FE22E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6592" w:type="dxa"/>
            <w:gridSpan w:val="5"/>
            <w:shd w:val="clear" w:color="auto" w:fill="auto"/>
            <w:vAlign w:val="bottom"/>
          </w:tcPr>
          <w:p w:rsidR="00FE22EE" w:rsidRPr="003A1D64" w:rsidRDefault="00FE22EE" w:rsidP="00FE22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FE22EE" w:rsidRPr="003A1D64" w:rsidRDefault="00FE22EE" w:rsidP="00FE22E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62766" w:rsidRPr="003A1D64" w:rsidTr="005059B9">
        <w:trPr>
          <w:tblHeader/>
        </w:trPr>
        <w:tc>
          <w:tcPr>
            <w:tcW w:w="3816" w:type="dxa"/>
            <w:gridSpan w:val="2"/>
            <w:shd w:val="clear" w:color="auto" w:fill="auto"/>
            <w:vAlign w:val="bottom"/>
          </w:tcPr>
          <w:p w:rsidR="00362766" w:rsidRPr="003A1D64" w:rsidRDefault="00362766" w:rsidP="00FE22E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</w:rPr>
              <w:br w:type="page"/>
            </w:r>
          </w:p>
        </w:tc>
        <w:tc>
          <w:tcPr>
            <w:tcW w:w="2655" w:type="dxa"/>
            <w:gridSpan w:val="2"/>
            <w:shd w:val="clear" w:color="auto" w:fill="auto"/>
          </w:tcPr>
          <w:p w:rsidR="00362766" w:rsidRPr="003A1D64" w:rsidRDefault="00362766" w:rsidP="00FE22E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ซึ่งแสดงมูลค่า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</w:tcPr>
          <w:p w:rsidR="00362766" w:rsidRPr="003A1D64" w:rsidRDefault="00362766" w:rsidP="00FE22E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:rsidR="00362766" w:rsidRPr="003A1D64" w:rsidRDefault="00362766" w:rsidP="00FE22E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:rsidR="00362766" w:rsidRPr="003A1D64" w:rsidRDefault="00362766" w:rsidP="00FE22E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362766" w:rsidRPr="003A1D64" w:rsidRDefault="00362766" w:rsidP="00FE22E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auto"/>
          </w:tcPr>
          <w:p w:rsidR="00362766" w:rsidRPr="003A1D64" w:rsidRDefault="00362766" w:rsidP="00FE22E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362766" w:rsidRPr="003A1D64" w:rsidRDefault="00362766" w:rsidP="00FE22E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62766" w:rsidRPr="003A1D64" w:rsidTr="005059B9">
        <w:trPr>
          <w:tblHeader/>
        </w:trPr>
        <w:tc>
          <w:tcPr>
            <w:tcW w:w="3816" w:type="dxa"/>
            <w:gridSpan w:val="2"/>
            <w:shd w:val="clear" w:color="auto" w:fill="auto"/>
            <w:vAlign w:val="bottom"/>
          </w:tcPr>
          <w:p w:rsidR="00362766" w:rsidRPr="003A1D64" w:rsidRDefault="00362766" w:rsidP="00CB48A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5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2766" w:rsidRPr="003A1D64" w:rsidRDefault="00362766" w:rsidP="000C64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ตามราคาที่ตีใหม่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</w:tcPr>
          <w:p w:rsidR="00362766" w:rsidRPr="003A1D64" w:rsidRDefault="00362766" w:rsidP="00CB48A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362766" w:rsidRPr="003A1D64" w:rsidRDefault="00362766" w:rsidP="00CB48A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เครื่องจักรและ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362766" w:rsidRPr="003A1D64" w:rsidRDefault="00362766" w:rsidP="00CB48A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362766" w:rsidRPr="003A1D64" w:rsidRDefault="00362766" w:rsidP="00CB48A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auto"/>
          </w:tcPr>
          <w:p w:rsidR="00362766" w:rsidRPr="003A1D64" w:rsidRDefault="00362766" w:rsidP="00CB48A8">
            <w:pPr>
              <w:ind w:left="-6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362766" w:rsidRPr="003A1D64" w:rsidRDefault="00362766" w:rsidP="00CB48A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A69C0" w:rsidRPr="003A1D64" w:rsidTr="005059B9">
        <w:trPr>
          <w:tblHeader/>
        </w:trPr>
        <w:tc>
          <w:tcPr>
            <w:tcW w:w="3816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328" w:type="dxa"/>
            <w:shd w:val="clear" w:color="auto" w:fill="auto"/>
          </w:tcPr>
          <w:p w:rsidR="002A69C0" w:rsidRPr="003A1D64" w:rsidRDefault="002A69C0" w:rsidP="002A69C0">
            <w:pPr>
              <w:pBdr>
                <w:bottom w:val="single" w:sz="6" w:space="1" w:color="auto"/>
              </w:pBdr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อุปกรณ์ก่อสร้าง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28" w:type="dxa"/>
            <w:shd w:val="clear" w:color="auto" w:fill="auto"/>
          </w:tcPr>
          <w:p w:rsidR="002A69C0" w:rsidRPr="003A1D64" w:rsidRDefault="002A69C0" w:rsidP="002A69C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2A69C0" w:rsidRPr="003A1D64" w:rsidTr="00BC3BF2">
        <w:tc>
          <w:tcPr>
            <w:tcW w:w="3816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  <w:r w:rsidRPr="003A1D64">
              <w:rPr>
                <w:rFonts w:ascii="Angsana New" w:hAnsi="Angsana New"/>
                <w:b/>
                <w:bCs/>
                <w:sz w:val="26"/>
                <w:szCs w:val="26"/>
              </w:rPr>
              <w:t>/</w:t>
            </w:r>
            <w:r w:rsidRPr="003A1D6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ราคาที่ตีใหม่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auto"/>
          </w:tcPr>
          <w:p w:rsidR="002A69C0" w:rsidRPr="003A1D64" w:rsidRDefault="002A69C0" w:rsidP="002A69C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:rsidR="002A69C0" w:rsidRPr="003A1D64" w:rsidRDefault="002A69C0" w:rsidP="002A69C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:rsidR="002A69C0" w:rsidRPr="003A1D64" w:rsidRDefault="002A69C0" w:rsidP="002A69C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auto"/>
          </w:tcPr>
          <w:p w:rsidR="002A69C0" w:rsidRPr="003A1D64" w:rsidRDefault="002A69C0" w:rsidP="002A69C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:rsidR="002A69C0" w:rsidRPr="003A1D64" w:rsidRDefault="002A69C0" w:rsidP="002A69C0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A69C0" w:rsidRPr="003A1D64" w:rsidTr="00FE22EE">
        <w:tc>
          <w:tcPr>
            <w:tcW w:w="3816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1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3A1D6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297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668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313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280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42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217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1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485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116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148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581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879"/>
              </w:tabs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207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163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24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537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2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518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562</w:t>
            </w:r>
          </w:p>
        </w:tc>
      </w:tr>
      <w:tr w:rsidR="002A69C0" w:rsidRPr="003A1D64" w:rsidTr="00FE22EE">
        <w:tc>
          <w:tcPr>
            <w:tcW w:w="3816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84,272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6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918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879"/>
              </w:tabs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40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813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3,521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135,524</w:t>
            </w:r>
          </w:p>
        </w:tc>
      </w:tr>
      <w:tr w:rsidR="002A69C0" w:rsidRPr="003A1D64" w:rsidTr="00BC3BF2">
        <w:tc>
          <w:tcPr>
            <w:tcW w:w="3816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 w:rsidRPr="003A1D64">
              <w:rPr>
                <w:rFonts w:ascii="Angsana New" w:hAnsi="Angsana New"/>
                <w:sz w:val="26"/>
                <w:szCs w:val="26"/>
              </w:rPr>
              <w:t>/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shd w:val="clear" w:color="auto" w:fill="auto"/>
          </w:tcPr>
          <w:p w:rsidR="002A69C0" w:rsidRPr="003A1D64" w:rsidRDefault="002A69C0" w:rsidP="002A69C0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28" w:type="dxa"/>
            <w:gridSpan w:val="2"/>
            <w:shd w:val="clear" w:color="auto" w:fill="auto"/>
          </w:tcPr>
          <w:p w:rsidR="002A69C0" w:rsidRPr="003A1D64" w:rsidRDefault="002A69C0" w:rsidP="002A69C0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(52,939)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A1D64">
              <w:rPr>
                <w:rFonts w:ascii="Angsana New" w:hAnsi="Angsana New"/>
                <w:sz w:val="26"/>
                <w:szCs w:val="26"/>
              </w:rPr>
              <w:t>7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201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87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A1D64">
              <w:rPr>
                <w:rFonts w:ascii="Angsana New" w:hAnsi="Angsana New"/>
                <w:sz w:val="26"/>
                <w:szCs w:val="26"/>
              </w:rPr>
              <w:t>3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878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41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(64,018)</w:t>
            </w:r>
          </w:p>
        </w:tc>
      </w:tr>
      <w:tr w:rsidR="002A69C0" w:rsidRPr="003A1D64" w:rsidTr="00BC3BF2">
        <w:tc>
          <w:tcPr>
            <w:tcW w:w="3816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โอนเข้า(โอนออก)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shd w:val="clear" w:color="auto" w:fill="auto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476</w:t>
            </w:r>
          </w:p>
        </w:tc>
        <w:tc>
          <w:tcPr>
            <w:tcW w:w="1328" w:type="dxa"/>
            <w:gridSpan w:val="2"/>
            <w:shd w:val="clear" w:color="auto" w:fill="auto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28" w:type="dxa"/>
            <w:shd w:val="clear" w:color="auto" w:fill="auto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(476)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A69C0" w:rsidRPr="003A1D64" w:rsidTr="00FE22EE">
        <w:tc>
          <w:tcPr>
            <w:tcW w:w="3816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3A1D6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297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668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313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756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42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217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1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516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449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148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298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879"/>
              </w:tabs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244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098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27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582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2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590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068</w:t>
            </w:r>
          </w:p>
        </w:tc>
      </w:tr>
      <w:tr w:rsidR="002A69C0" w:rsidRPr="003A1D64" w:rsidTr="00FE22EE">
        <w:tc>
          <w:tcPr>
            <w:tcW w:w="3816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เพิ่มขึ้นจากการตีราคา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466,952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82,910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879"/>
              </w:tabs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549,862</w:t>
            </w:r>
          </w:p>
        </w:tc>
      </w:tr>
      <w:tr w:rsidR="002A69C0" w:rsidRPr="003A1D64" w:rsidTr="009C7777">
        <w:tc>
          <w:tcPr>
            <w:tcW w:w="3816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2,313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2A69C0" w:rsidRPr="003A1D64" w:rsidRDefault="002C148D" w:rsidP="002A69C0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169,724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5,557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879"/>
              </w:tabs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4,967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582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2A69C0" w:rsidRPr="003A1D64" w:rsidRDefault="001E144F" w:rsidP="002A69C0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183,143</w:t>
            </w:r>
          </w:p>
        </w:tc>
      </w:tr>
      <w:tr w:rsidR="002A69C0" w:rsidRPr="003A1D64" w:rsidTr="00BC3BF2">
        <w:tc>
          <w:tcPr>
            <w:tcW w:w="3816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 w:rsidRPr="003A1D64">
              <w:rPr>
                <w:rFonts w:ascii="Angsana New" w:hAnsi="Angsana New"/>
                <w:sz w:val="26"/>
                <w:szCs w:val="26"/>
              </w:rPr>
              <w:t>/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shd w:val="clear" w:color="auto" w:fill="auto"/>
          </w:tcPr>
          <w:p w:rsidR="002A69C0" w:rsidRPr="003A1D64" w:rsidRDefault="002A69C0" w:rsidP="002A69C0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gridSpan w:val="2"/>
            <w:shd w:val="clear" w:color="auto" w:fill="auto"/>
          </w:tcPr>
          <w:p w:rsidR="002A69C0" w:rsidRPr="003A1D64" w:rsidRDefault="002A69C0" w:rsidP="002A69C0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(</w:t>
            </w:r>
            <w:r w:rsidR="001E144F">
              <w:rPr>
                <w:rFonts w:ascii="Angsana New" w:hAnsi="Angsana New"/>
                <w:sz w:val="26"/>
                <w:szCs w:val="26"/>
              </w:rPr>
              <w:t>40,738</w:t>
            </w:r>
            <w:r w:rsidRPr="003A1D6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(3,895)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87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(4,755)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41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(</w:t>
            </w:r>
            <w:r w:rsidR="001E144F">
              <w:rPr>
                <w:rFonts w:ascii="Angsana New" w:hAnsi="Angsana New"/>
                <w:sz w:val="26"/>
                <w:szCs w:val="26"/>
              </w:rPr>
              <w:t>49,388</w:t>
            </w:r>
            <w:r w:rsidRPr="003A1D6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A69C0" w:rsidRPr="003A1D64" w:rsidTr="00BC3BF2">
        <w:tc>
          <w:tcPr>
            <w:tcW w:w="3816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โอนเข้า(โอนออก)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shd w:val="clear" w:color="auto" w:fill="auto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178</w:t>
            </w:r>
          </w:p>
        </w:tc>
        <w:tc>
          <w:tcPr>
            <w:tcW w:w="1328" w:type="dxa"/>
            <w:gridSpan w:val="2"/>
            <w:shd w:val="clear" w:color="auto" w:fill="auto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shd w:val="clear" w:color="auto" w:fill="auto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(178)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A69C0" w:rsidRPr="003A1D64" w:rsidTr="009C7777">
        <w:tc>
          <w:tcPr>
            <w:tcW w:w="3816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3A1D6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764,620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399,157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42,217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1,645,435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149,960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244,310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27,986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3,273,685</w:t>
            </w:r>
          </w:p>
        </w:tc>
      </w:tr>
    </w:tbl>
    <w:p w:rsidR="00D64635" w:rsidRPr="003A1D64" w:rsidRDefault="00D64635" w:rsidP="00827694">
      <w:pPr>
        <w:rPr>
          <w:rFonts w:ascii="Angsana New" w:hAnsi="Angsana New"/>
        </w:rPr>
      </w:pPr>
    </w:p>
    <w:p w:rsidR="00240D9C" w:rsidRPr="003A1D64" w:rsidRDefault="00240D9C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  <w:r w:rsidRPr="003A1D64">
        <w:rPr>
          <w:rFonts w:ascii="Angsana New" w:hAnsi="Angsana New"/>
        </w:rPr>
        <w:br w:type="page"/>
      </w:r>
    </w:p>
    <w:tbl>
      <w:tblPr>
        <w:tblW w:w="1443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377"/>
        <w:gridCol w:w="1439"/>
        <w:gridCol w:w="1352"/>
        <w:gridCol w:w="1335"/>
        <w:gridCol w:w="15"/>
        <w:gridCol w:w="1321"/>
        <w:gridCol w:w="29"/>
        <w:gridCol w:w="1260"/>
        <w:gridCol w:w="46"/>
        <w:gridCol w:w="1304"/>
        <w:gridCol w:w="31"/>
        <w:gridCol w:w="1319"/>
        <w:gridCol w:w="17"/>
        <w:gridCol w:w="1335"/>
        <w:gridCol w:w="1258"/>
      </w:tblGrid>
      <w:tr w:rsidR="006145D4" w:rsidRPr="003A1D64" w:rsidTr="00FE22EE">
        <w:trPr>
          <w:tblHeader/>
        </w:trPr>
        <w:tc>
          <w:tcPr>
            <w:tcW w:w="14438" w:type="dxa"/>
            <w:gridSpan w:val="15"/>
            <w:shd w:val="clear" w:color="auto" w:fill="auto"/>
            <w:vAlign w:val="bottom"/>
          </w:tcPr>
          <w:p w:rsidR="006145D4" w:rsidRPr="003A1D64" w:rsidRDefault="006145D4" w:rsidP="009C7777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b/>
                <w:bCs/>
                <w:sz w:val="26"/>
                <w:szCs w:val="26"/>
              </w:rPr>
              <w:lastRenderedPageBreak/>
              <w:br w:type="page"/>
            </w:r>
            <w:r w:rsidRPr="003A1D64">
              <w:rPr>
                <w:rFonts w:ascii="Angsana New" w:hAnsi="Angsana New"/>
                <w:sz w:val="26"/>
                <w:szCs w:val="26"/>
              </w:rPr>
              <w:t>(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240D9C" w:rsidRPr="003A1D64" w:rsidTr="00FE22EE">
        <w:trPr>
          <w:tblHeader/>
        </w:trPr>
        <w:tc>
          <w:tcPr>
            <w:tcW w:w="2377" w:type="dxa"/>
            <w:shd w:val="clear" w:color="auto" w:fill="auto"/>
            <w:vAlign w:val="bottom"/>
          </w:tcPr>
          <w:p w:rsidR="00240D9C" w:rsidRPr="003A1D64" w:rsidRDefault="00240D9C" w:rsidP="009C777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:rsidR="00240D9C" w:rsidRPr="003A1D64" w:rsidRDefault="00240D9C" w:rsidP="009C777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2" w:type="dxa"/>
            <w:gridSpan w:val="13"/>
            <w:shd w:val="clear" w:color="auto" w:fill="auto"/>
            <w:vAlign w:val="bottom"/>
          </w:tcPr>
          <w:p w:rsidR="00240D9C" w:rsidRPr="003A1D64" w:rsidRDefault="00240D9C" w:rsidP="009C7777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94EF8" w:rsidRPr="003A1D64" w:rsidTr="00362766">
        <w:trPr>
          <w:tblHeader/>
        </w:trPr>
        <w:tc>
          <w:tcPr>
            <w:tcW w:w="2377" w:type="dxa"/>
            <w:shd w:val="clear" w:color="auto" w:fill="auto"/>
            <w:vAlign w:val="bottom"/>
          </w:tcPr>
          <w:p w:rsidR="00894EF8" w:rsidRPr="003A1D64" w:rsidRDefault="00894EF8" w:rsidP="009C777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:rsidR="00894EF8" w:rsidRPr="003A1D64" w:rsidRDefault="00894EF8" w:rsidP="009C777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2" w:type="dxa"/>
            <w:gridSpan w:val="3"/>
            <w:shd w:val="clear" w:color="auto" w:fill="auto"/>
            <w:vAlign w:val="bottom"/>
          </w:tcPr>
          <w:p w:rsidR="00894EF8" w:rsidRPr="003A1D64" w:rsidRDefault="00894EF8" w:rsidP="009C7777">
            <w:pPr>
              <w:spacing w:line="300" w:lineRule="exact"/>
              <w:ind w:left="-108" w:right="-1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6662" w:type="dxa"/>
            <w:gridSpan w:val="9"/>
            <w:shd w:val="clear" w:color="auto" w:fill="auto"/>
            <w:vAlign w:val="bottom"/>
          </w:tcPr>
          <w:p w:rsidR="00894EF8" w:rsidRPr="003A1D64" w:rsidRDefault="00894EF8" w:rsidP="009C7777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258" w:type="dxa"/>
            <w:shd w:val="clear" w:color="auto" w:fill="auto"/>
            <w:vAlign w:val="bottom"/>
          </w:tcPr>
          <w:p w:rsidR="00894EF8" w:rsidRPr="003A1D64" w:rsidRDefault="00894EF8" w:rsidP="009C777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59B9" w:rsidRPr="003A1D64" w:rsidTr="005059B9">
        <w:trPr>
          <w:tblHeader/>
        </w:trPr>
        <w:tc>
          <w:tcPr>
            <w:tcW w:w="3816" w:type="dxa"/>
            <w:gridSpan w:val="2"/>
            <w:shd w:val="clear" w:color="auto" w:fill="auto"/>
            <w:vAlign w:val="bottom"/>
          </w:tcPr>
          <w:p w:rsidR="005059B9" w:rsidRPr="003A1D64" w:rsidRDefault="005059B9" w:rsidP="009C777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</w:rPr>
              <w:br w:type="page"/>
            </w:r>
          </w:p>
        </w:tc>
        <w:tc>
          <w:tcPr>
            <w:tcW w:w="2687" w:type="dxa"/>
            <w:gridSpan w:val="2"/>
            <w:shd w:val="clear" w:color="auto" w:fill="auto"/>
            <w:vAlign w:val="bottom"/>
          </w:tcPr>
          <w:p w:rsidR="005059B9" w:rsidRPr="003A1D64" w:rsidRDefault="005059B9" w:rsidP="009C777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ซึ่งแสดงมูลค่า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5059B9" w:rsidRPr="003A1D64" w:rsidRDefault="005059B9" w:rsidP="009C777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:rsidR="005059B9" w:rsidRPr="003A1D64" w:rsidRDefault="005059B9" w:rsidP="009C777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5059B9" w:rsidRPr="003A1D64" w:rsidRDefault="005059B9" w:rsidP="009C777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5059B9" w:rsidRPr="003A1D64" w:rsidRDefault="005059B9" w:rsidP="009C777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:rsidR="005059B9" w:rsidRPr="003A1D64" w:rsidRDefault="005059B9" w:rsidP="009C777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58" w:type="dxa"/>
            <w:shd w:val="clear" w:color="auto" w:fill="auto"/>
            <w:vAlign w:val="bottom"/>
          </w:tcPr>
          <w:p w:rsidR="005059B9" w:rsidRPr="003A1D64" w:rsidRDefault="005059B9" w:rsidP="009C777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62766" w:rsidRPr="003A1D64" w:rsidTr="005059B9">
        <w:trPr>
          <w:tblHeader/>
        </w:trPr>
        <w:tc>
          <w:tcPr>
            <w:tcW w:w="3816" w:type="dxa"/>
            <w:gridSpan w:val="2"/>
            <w:shd w:val="clear" w:color="auto" w:fill="auto"/>
            <w:vAlign w:val="bottom"/>
          </w:tcPr>
          <w:p w:rsidR="00362766" w:rsidRPr="003A1D64" w:rsidRDefault="00362766" w:rsidP="009C777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2"/>
            <w:shd w:val="clear" w:color="auto" w:fill="auto"/>
            <w:vAlign w:val="bottom"/>
          </w:tcPr>
          <w:p w:rsidR="00362766" w:rsidRPr="003A1D64" w:rsidRDefault="00362766" w:rsidP="005059B9">
            <w:pPr>
              <w:pBdr>
                <w:bottom w:val="single" w:sz="4" w:space="0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ตามราคาที่ตีใหม่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362766" w:rsidRPr="003A1D64" w:rsidRDefault="00362766" w:rsidP="009C777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:rsidR="00362766" w:rsidRPr="003A1D64" w:rsidRDefault="00362766" w:rsidP="009C777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เครื่องจักรและ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362766" w:rsidRPr="003A1D64" w:rsidRDefault="00362766" w:rsidP="009C777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362766" w:rsidRPr="003A1D64" w:rsidRDefault="00362766" w:rsidP="009C777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:rsidR="00362766" w:rsidRPr="003A1D64" w:rsidRDefault="00362766" w:rsidP="009C777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258" w:type="dxa"/>
            <w:shd w:val="clear" w:color="auto" w:fill="auto"/>
            <w:vAlign w:val="bottom"/>
          </w:tcPr>
          <w:p w:rsidR="00362766" w:rsidRPr="003A1D64" w:rsidRDefault="00362766" w:rsidP="009C777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A69C0" w:rsidRPr="003A1D64" w:rsidTr="005059B9">
        <w:trPr>
          <w:tblHeader/>
        </w:trPr>
        <w:tc>
          <w:tcPr>
            <w:tcW w:w="3816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อุปกรณ์ก่อสร้าง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1258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2A69C0" w:rsidRPr="003A1D64" w:rsidTr="00FE22EE">
        <w:tc>
          <w:tcPr>
            <w:tcW w:w="3816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52" w:type="dxa"/>
            <w:shd w:val="clear" w:color="auto" w:fill="auto"/>
          </w:tcPr>
          <w:p w:rsidR="002A69C0" w:rsidRPr="003A1D64" w:rsidRDefault="002A69C0" w:rsidP="002A69C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gridSpan w:val="3"/>
            <w:shd w:val="clear" w:color="auto" w:fill="auto"/>
          </w:tcPr>
          <w:p w:rsidR="002A69C0" w:rsidRPr="003A1D64" w:rsidRDefault="002A69C0" w:rsidP="002A69C0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:rsidR="002A69C0" w:rsidRPr="003A1D64" w:rsidRDefault="002A69C0" w:rsidP="002A69C0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:rsidR="002A69C0" w:rsidRPr="003A1D64" w:rsidRDefault="002A69C0" w:rsidP="002A69C0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A69C0" w:rsidRPr="003A1D64" w:rsidTr="00FE22EE">
        <w:tc>
          <w:tcPr>
            <w:tcW w:w="3816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1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3A1D6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52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59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973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34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718</w:t>
            </w: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824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588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113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584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126,200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1,159,063</w:t>
            </w:r>
          </w:p>
        </w:tc>
      </w:tr>
      <w:tr w:rsidR="002A69C0" w:rsidRPr="003A1D64" w:rsidTr="00FE22EE">
        <w:tc>
          <w:tcPr>
            <w:tcW w:w="3816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  <w:r w:rsidRPr="003A1D64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52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15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811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7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168</w:t>
            </w: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164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589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17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153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17,988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222,709</w:t>
            </w:r>
          </w:p>
        </w:tc>
      </w:tr>
      <w:tr w:rsidR="002A69C0" w:rsidRPr="003A1D64" w:rsidTr="00FE22EE">
        <w:tc>
          <w:tcPr>
            <w:tcW w:w="3816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spacing w:line="300" w:lineRule="exact"/>
              <w:ind w:left="200" w:hanging="200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ค่าเสื่อมราคาของส่วนที่จำหน่าย/ตัดจำหน่าย</w:t>
            </w:r>
          </w:p>
        </w:tc>
        <w:tc>
          <w:tcPr>
            <w:tcW w:w="1352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A1D64">
              <w:rPr>
                <w:rFonts w:ascii="Angsana New" w:hAnsi="Angsana New"/>
                <w:sz w:val="26"/>
                <w:szCs w:val="26"/>
              </w:rPr>
              <w:t>46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411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A1D64">
              <w:rPr>
                <w:rFonts w:ascii="Angsana New" w:hAnsi="Angsana New"/>
                <w:sz w:val="26"/>
                <w:szCs w:val="26"/>
              </w:rPr>
              <w:t>7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028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(3,210)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(56,649)</w:t>
            </w:r>
          </w:p>
        </w:tc>
      </w:tr>
      <w:tr w:rsidR="002A69C0" w:rsidRPr="003A1D64" w:rsidTr="00FE22EE">
        <w:tc>
          <w:tcPr>
            <w:tcW w:w="3816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3A1D6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52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75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784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41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886</w:t>
            </w: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942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766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123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A1D64">
              <w:rPr>
                <w:rFonts w:ascii="Angsana New" w:hAnsi="Angsana New"/>
                <w:sz w:val="26"/>
                <w:szCs w:val="26"/>
              </w:rPr>
              <w:t>709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140,978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1,325,123</w:t>
            </w:r>
          </w:p>
        </w:tc>
      </w:tr>
      <w:tr w:rsidR="002A69C0" w:rsidRPr="003A1D64" w:rsidTr="00FE22EE">
        <w:tc>
          <w:tcPr>
            <w:tcW w:w="3816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ค่าเสื่อมราคาลดลงจากการตีราคา</w:t>
            </w:r>
          </w:p>
        </w:tc>
        <w:tc>
          <w:tcPr>
            <w:tcW w:w="1352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(15,843)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(15,843)</w:t>
            </w:r>
          </w:p>
        </w:tc>
      </w:tr>
      <w:tr w:rsidR="002A69C0" w:rsidRPr="003A1D64" w:rsidTr="00FE22EE">
        <w:tc>
          <w:tcPr>
            <w:tcW w:w="3816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  <w:r w:rsidRPr="003A1D64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52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7,801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331</w:t>
            </w: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168,042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13,209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23,335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212,718</w:t>
            </w:r>
          </w:p>
        </w:tc>
      </w:tr>
      <w:tr w:rsidR="002A69C0" w:rsidRPr="003A1D64" w:rsidTr="00FE22EE">
        <w:tc>
          <w:tcPr>
            <w:tcW w:w="3816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spacing w:line="300" w:lineRule="exact"/>
              <w:ind w:left="200" w:hanging="200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ค่าเสื่อมราคาของส่วนที่จำหน่าย/ตัดจำหน่าย</w:t>
            </w:r>
          </w:p>
        </w:tc>
        <w:tc>
          <w:tcPr>
            <w:tcW w:w="1352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(36,931)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(3,645)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(3,761)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(44,337)</w:t>
            </w:r>
          </w:p>
        </w:tc>
      </w:tr>
      <w:tr w:rsidR="002A69C0" w:rsidRPr="003A1D64" w:rsidTr="00FE22EE">
        <w:tc>
          <w:tcPr>
            <w:tcW w:w="3816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3A1D6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52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67,742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42,217</w:t>
            </w: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1,073,877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133,273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160,552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1,477,661</w:t>
            </w:r>
          </w:p>
        </w:tc>
      </w:tr>
      <w:tr w:rsidR="002A69C0" w:rsidRPr="003A1D64" w:rsidTr="00FE22EE">
        <w:tc>
          <w:tcPr>
            <w:tcW w:w="3816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352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A69C0" w:rsidRPr="003A1D64" w:rsidTr="00FE22EE">
        <w:tc>
          <w:tcPr>
            <w:tcW w:w="3816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1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3A1D6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52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121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6,306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1,946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8,394</w:t>
            </w:r>
          </w:p>
        </w:tc>
      </w:tr>
      <w:tr w:rsidR="002A69C0" w:rsidRPr="003A1D64" w:rsidTr="00FE22EE">
        <w:tc>
          <w:tcPr>
            <w:tcW w:w="3816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3A1D6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52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121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6,306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1,946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8,394</w:t>
            </w:r>
          </w:p>
        </w:tc>
      </w:tr>
      <w:tr w:rsidR="002A69C0" w:rsidRPr="003A1D64" w:rsidTr="00FE22EE">
        <w:tc>
          <w:tcPr>
            <w:tcW w:w="3816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352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2,781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2,781</w:t>
            </w:r>
          </w:p>
        </w:tc>
      </w:tr>
      <w:tr w:rsidR="002A69C0" w:rsidRPr="003A1D64" w:rsidTr="00FE22EE">
        <w:tc>
          <w:tcPr>
            <w:tcW w:w="3816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3A1D6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52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2,902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6,306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1,946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11,175</w:t>
            </w:r>
          </w:p>
        </w:tc>
      </w:tr>
      <w:tr w:rsidR="002A69C0" w:rsidRPr="003A1D64" w:rsidTr="00FE22EE">
        <w:tc>
          <w:tcPr>
            <w:tcW w:w="3816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352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9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A69C0" w:rsidRPr="003A1D64" w:rsidTr="00FE22EE">
        <w:tc>
          <w:tcPr>
            <w:tcW w:w="3816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3A1D6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52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297,668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237,851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331</w:t>
            </w: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567,377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22,643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103,099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27,582</w:t>
            </w:r>
          </w:p>
        </w:tc>
        <w:tc>
          <w:tcPr>
            <w:tcW w:w="1258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1,256,551</w:t>
            </w:r>
          </w:p>
        </w:tc>
      </w:tr>
      <w:tr w:rsidR="002A69C0" w:rsidRPr="003A1D64" w:rsidTr="00FE22EE">
        <w:tc>
          <w:tcPr>
            <w:tcW w:w="3816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3A1D6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52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764,620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328,513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565,252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14,741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83,737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27,986</w:t>
            </w:r>
          </w:p>
        </w:tc>
        <w:tc>
          <w:tcPr>
            <w:tcW w:w="1258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1,784,849</w:t>
            </w:r>
          </w:p>
        </w:tc>
      </w:tr>
      <w:tr w:rsidR="002A69C0" w:rsidRPr="003A1D64" w:rsidTr="00FE22EE">
        <w:tc>
          <w:tcPr>
            <w:tcW w:w="3816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A1D6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52" w:type="dxa"/>
            <w:shd w:val="clear" w:color="auto" w:fill="auto"/>
          </w:tcPr>
          <w:p w:rsidR="002A69C0" w:rsidRPr="003A1D64" w:rsidRDefault="002A69C0" w:rsidP="002A69C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gridSpan w:val="3"/>
            <w:shd w:val="clear" w:color="auto" w:fill="auto"/>
          </w:tcPr>
          <w:p w:rsidR="002A69C0" w:rsidRPr="003A1D64" w:rsidRDefault="002A69C0" w:rsidP="002A69C0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:rsidR="002A69C0" w:rsidRPr="003A1D64" w:rsidRDefault="002A69C0" w:rsidP="002A69C0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:rsidR="002A69C0" w:rsidRPr="003A1D64" w:rsidRDefault="002A69C0" w:rsidP="002A69C0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A69C0" w:rsidRPr="003A1D64" w:rsidTr="00FE22EE">
        <w:trPr>
          <w:trHeight w:val="247"/>
        </w:trPr>
        <w:tc>
          <w:tcPr>
            <w:tcW w:w="7868" w:type="dxa"/>
            <w:gridSpan w:val="7"/>
            <w:shd w:val="clear" w:color="auto" w:fill="auto"/>
          </w:tcPr>
          <w:p w:rsidR="002A69C0" w:rsidRPr="003A1D64" w:rsidRDefault="002A69C0" w:rsidP="002A69C0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</w:rPr>
              <w:br w:type="page"/>
            </w:r>
            <w:r w:rsidRPr="003A1D64">
              <w:rPr>
                <w:rFonts w:ascii="Angsana New" w:hAnsi="Angsana New"/>
                <w:sz w:val="26"/>
                <w:szCs w:val="26"/>
              </w:rPr>
              <w:t xml:space="preserve">2561 (190 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ล้านบาท รวมอยู่ในต้นทุนงานก่อสร้าง ส่วนที่เหลือรวมอยู่ในค่าใช้จ่ายในการบริหาร)</w:t>
            </w:r>
          </w:p>
        </w:tc>
        <w:tc>
          <w:tcPr>
            <w:tcW w:w="1260" w:type="dxa"/>
            <w:shd w:val="clear" w:color="auto" w:fill="auto"/>
          </w:tcPr>
          <w:p w:rsidR="002A69C0" w:rsidRPr="003A1D64" w:rsidRDefault="002A69C0" w:rsidP="002A69C0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2A69C0" w:rsidRPr="003A1D64" w:rsidRDefault="002A69C0" w:rsidP="002A69C0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222,709</w:t>
            </w:r>
          </w:p>
        </w:tc>
      </w:tr>
      <w:tr w:rsidR="002A69C0" w:rsidRPr="003A1D64" w:rsidTr="00FE22EE">
        <w:tc>
          <w:tcPr>
            <w:tcW w:w="7868" w:type="dxa"/>
            <w:gridSpan w:val="7"/>
            <w:shd w:val="clear" w:color="auto" w:fill="auto"/>
          </w:tcPr>
          <w:p w:rsidR="002A69C0" w:rsidRPr="003A1D64" w:rsidRDefault="002A69C0" w:rsidP="002A69C0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 xml:space="preserve">2562 (194 </w:t>
            </w:r>
            <w:r w:rsidRPr="003A1D64">
              <w:rPr>
                <w:rFonts w:ascii="Angsana New" w:hAnsi="Angsana New"/>
                <w:sz w:val="26"/>
                <w:szCs w:val="26"/>
                <w:cs/>
              </w:rPr>
              <w:t>ล้านบาท รวมอยู่ในต้นทุนงานก่อสร้าง ส่วนที่เหลือรวมอยู่ในค่าใช้จ่ายในการบริหาร)</w:t>
            </w:r>
          </w:p>
        </w:tc>
        <w:tc>
          <w:tcPr>
            <w:tcW w:w="1260" w:type="dxa"/>
            <w:shd w:val="clear" w:color="auto" w:fill="auto"/>
          </w:tcPr>
          <w:p w:rsidR="002A69C0" w:rsidRPr="003A1D64" w:rsidRDefault="002A69C0" w:rsidP="002A69C0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2A69C0" w:rsidRPr="003A1D64" w:rsidRDefault="002A69C0" w:rsidP="002A69C0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2A69C0" w:rsidRPr="003A1D64" w:rsidRDefault="002A69C0" w:rsidP="002A69C0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:rsidR="002A69C0" w:rsidRPr="003A1D64" w:rsidRDefault="002A69C0" w:rsidP="002A69C0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A1D64">
              <w:rPr>
                <w:rFonts w:ascii="Angsana New" w:hAnsi="Angsana New"/>
                <w:sz w:val="26"/>
                <w:szCs w:val="26"/>
              </w:rPr>
              <w:t>212,718</w:t>
            </w:r>
          </w:p>
        </w:tc>
      </w:tr>
    </w:tbl>
    <w:p w:rsidR="00CD3EEA" w:rsidRPr="003A1D64" w:rsidRDefault="00CD3EEA" w:rsidP="00CD3EEA">
      <w:pPr>
        <w:rPr>
          <w:rFonts w:ascii="Angsana New" w:hAnsi="Angsana New"/>
          <w:sz w:val="2"/>
          <w:szCs w:val="2"/>
        </w:rPr>
      </w:pPr>
    </w:p>
    <w:p w:rsidR="00CD3EEA" w:rsidRPr="003A1D64" w:rsidRDefault="00CD3EEA" w:rsidP="00CD3EEA">
      <w:pPr>
        <w:rPr>
          <w:rFonts w:ascii="Angsana New" w:hAnsi="Angsana New"/>
          <w:sz w:val="2"/>
          <w:szCs w:val="2"/>
        </w:rPr>
      </w:pPr>
    </w:p>
    <w:p w:rsidR="00AB0F19" w:rsidRPr="003A1D64" w:rsidRDefault="00AB0F19" w:rsidP="00875431">
      <w:pPr>
        <w:spacing w:before="80"/>
        <w:jc w:val="thaiDistribute"/>
        <w:rPr>
          <w:rFonts w:ascii="Angsana New" w:hAnsi="Angsana New"/>
          <w:sz w:val="2"/>
          <w:szCs w:val="2"/>
        </w:rPr>
        <w:sectPr w:rsidR="00AB0F19" w:rsidRPr="003A1D64" w:rsidSect="009A3641">
          <w:pgSz w:w="16840" w:h="11907" w:orient="landscape" w:code="9"/>
          <w:pgMar w:top="1339" w:right="1296" w:bottom="850" w:left="1080" w:header="720" w:footer="720" w:gutter="0"/>
          <w:cols w:space="720"/>
        </w:sectPr>
      </w:pPr>
    </w:p>
    <w:p w:rsidR="009C7777" w:rsidRPr="003A1D64" w:rsidRDefault="009C7777" w:rsidP="002A69C0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  <w:cs/>
        </w:rPr>
        <w:lastRenderedPageBreak/>
        <w:t>ในระหว่างปีปัจจุบัน  บริษัทฯได้จัดให้มีการประเมินราคา</w:t>
      </w:r>
      <w:r w:rsidR="00DD7DF7" w:rsidRPr="003A1D64">
        <w:rPr>
          <w:rFonts w:ascii="Angsana New" w:hAnsi="Angsana New"/>
          <w:sz w:val="32"/>
          <w:szCs w:val="32"/>
          <w:cs/>
        </w:rPr>
        <w:t>ที่ดิน</w:t>
      </w:r>
      <w:r w:rsidR="005059B9">
        <w:rPr>
          <w:rFonts w:ascii="Angsana New" w:hAnsi="Angsana New" w:hint="cs"/>
          <w:sz w:val="32"/>
          <w:szCs w:val="32"/>
          <w:cs/>
        </w:rPr>
        <w:t>และ</w:t>
      </w:r>
      <w:r w:rsidRPr="003A1D64">
        <w:rPr>
          <w:rFonts w:ascii="Angsana New" w:hAnsi="Angsana New"/>
          <w:sz w:val="32"/>
          <w:szCs w:val="32"/>
          <w:cs/>
        </w:rPr>
        <w:t xml:space="preserve">อาคารใหม่โดยผู้ประเมินราคาอิสระ ซึ่งประเมินเมื่อวันที่ </w:t>
      </w:r>
      <w:r w:rsidRPr="003A1D64">
        <w:rPr>
          <w:rFonts w:ascii="Angsana New" w:hAnsi="Angsana New"/>
          <w:sz w:val="32"/>
          <w:szCs w:val="32"/>
        </w:rPr>
        <w:t xml:space="preserve">3 </w:t>
      </w:r>
      <w:r w:rsidRPr="003A1D64">
        <w:rPr>
          <w:rFonts w:ascii="Angsana New" w:hAnsi="Angsana New"/>
          <w:sz w:val="32"/>
          <w:szCs w:val="32"/>
          <w:cs/>
        </w:rPr>
        <w:t xml:space="preserve">และ </w:t>
      </w:r>
      <w:r w:rsidRPr="003A1D64">
        <w:rPr>
          <w:rFonts w:ascii="Angsana New" w:hAnsi="Angsana New"/>
          <w:sz w:val="32"/>
          <w:szCs w:val="32"/>
        </w:rPr>
        <w:t xml:space="preserve">5 </w:t>
      </w:r>
      <w:r w:rsidRPr="003A1D64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3A1D64">
        <w:rPr>
          <w:rFonts w:ascii="Angsana New" w:hAnsi="Angsana New"/>
          <w:sz w:val="32"/>
          <w:szCs w:val="32"/>
        </w:rPr>
        <w:t>2562</w:t>
      </w:r>
      <w:r w:rsidR="000F7897" w:rsidRPr="003A1D64">
        <w:rPr>
          <w:rFonts w:ascii="Angsana New" w:hAnsi="Angsana New"/>
          <w:sz w:val="32"/>
          <w:szCs w:val="32"/>
        </w:rPr>
        <w:t xml:space="preserve"> </w:t>
      </w:r>
      <w:r w:rsidR="005059B9">
        <w:rPr>
          <w:rFonts w:ascii="Angsana New" w:hAnsi="Angsana New" w:hint="cs"/>
          <w:sz w:val="32"/>
          <w:szCs w:val="32"/>
          <w:cs/>
        </w:rPr>
        <w:t>โดย</w:t>
      </w:r>
      <w:r w:rsidR="000F7897" w:rsidRPr="003A1D64">
        <w:rPr>
          <w:rFonts w:ascii="Angsana New" w:hAnsi="Angsana New"/>
          <w:sz w:val="32"/>
          <w:szCs w:val="32"/>
          <w:cs/>
        </w:rPr>
        <w:t>ใช้เกณฑ์</w:t>
      </w:r>
      <w:r w:rsidR="00DD7DF7" w:rsidRPr="003A1D64">
        <w:rPr>
          <w:rFonts w:ascii="Angsana New" w:hAnsi="Angsana New"/>
          <w:sz w:val="32"/>
          <w:szCs w:val="32"/>
          <w:cs/>
        </w:rPr>
        <w:t xml:space="preserve">เปรียบเทียบราคาตลาด </w:t>
      </w:r>
      <w:r w:rsidR="00DD7DF7" w:rsidRPr="003A1D64">
        <w:rPr>
          <w:rFonts w:ascii="Angsana New" w:hAnsi="Angsana New"/>
          <w:sz w:val="32"/>
          <w:szCs w:val="32"/>
        </w:rPr>
        <w:t xml:space="preserve">(Sale Comparison Approach) </w:t>
      </w:r>
      <w:r w:rsidRPr="003A1D64">
        <w:rPr>
          <w:rFonts w:ascii="Angsana New" w:hAnsi="Angsana New"/>
          <w:sz w:val="32"/>
          <w:szCs w:val="32"/>
          <w:cs/>
        </w:rPr>
        <w:t xml:space="preserve"> </w:t>
      </w:r>
      <w:r w:rsidR="002A69C0" w:rsidRPr="003A1D64">
        <w:rPr>
          <w:rFonts w:ascii="Angsana New" w:hAnsi="Angsana New"/>
          <w:sz w:val="32"/>
          <w:szCs w:val="32"/>
          <w:cs/>
        </w:rPr>
        <w:t>สำหรับที่ดิน</w:t>
      </w:r>
      <w:r w:rsidR="00DD7DF7" w:rsidRPr="003A1D64">
        <w:rPr>
          <w:rFonts w:ascii="Angsana New" w:hAnsi="Angsana New"/>
          <w:sz w:val="32"/>
          <w:szCs w:val="32"/>
          <w:cs/>
        </w:rPr>
        <w:t>และ</w:t>
      </w:r>
      <w:r w:rsidRPr="003A1D64">
        <w:rPr>
          <w:rFonts w:ascii="Angsana New" w:hAnsi="Angsana New"/>
          <w:sz w:val="32"/>
          <w:szCs w:val="32"/>
          <w:cs/>
        </w:rPr>
        <w:t>ใช้เกณฑ์มูลค่าต้นทุนทดแทนคงเหลือสุทธิ (</w:t>
      </w:r>
      <w:r w:rsidRPr="003A1D64">
        <w:rPr>
          <w:rFonts w:ascii="Angsana New" w:hAnsi="Angsana New"/>
          <w:sz w:val="32"/>
          <w:szCs w:val="32"/>
        </w:rPr>
        <w:t xml:space="preserve">Depreciated Replacement Cost Approach) </w:t>
      </w:r>
      <w:r w:rsidR="002A69C0" w:rsidRPr="003A1D64">
        <w:rPr>
          <w:rFonts w:ascii="Angsana New" w:hAnsi="Angsana New"/>
          <w:sz w:val="32"/>
          <w:szCs w:val="32"/>
          <w:cs/>
        </w:rPr>
        <w:t>สำหรับอาคาร</w:t>
      </w:r>
      <w:r w:rsidR="00DE65C6">
        <w:rPr>
          <w:rFonts w:ascii="Angsana New" w:hAnsi="Angsana New"/>
          <w:sz w:val="32"/>
          <w:szCs w:val="32"/>
        </w:rPr>
        <w:t xml:space="preserve"> </w:t>
      </w:r>
      <w:r w:rsidRPr="003A1D64">
        <w:rPr>
          <w:rFonts w:ascii="Angsana New" w:hAnsi="Angsana New"/>
          <w:sz w:val="32"/>
          <w:szCs w:val="32"/>
          <w:cs/>
        </w:rPr>
        <w:t>ผลจากการประเมินแสดงมูลค่า</w:t>
      </w:r>
      <w:r w:rsidR="00DD7DF7" w:rsidRPr="003A1D64">
        <w:rPr>
          <w:rFonts w:ascii="Angsana New" w:hAnsi="Angsana New"/>
          <w:sz w:val="32"/>
          <w:szCs w:val="32"/>
          <w:cs/>
        </w:rPr>
        <w:t>ที่ดินและ</w:t>
      </w:r>
      <w:r w:rsidRPr="003A1D64">
        <w:rPr>
          <w:rFonts w:ascii="Angsana New" w:hAnsi="Angsana New"/>
          <w:sz w:val="32"/>
          <w:szCs w:val="32"/>
          <w:cs/>
        </w:rPr>
        <w:t xml:space="preserve">อาคารเพิ่มขึ้นจากมูลค่าสุทธิตามบัญชีเป็นจำนวน </w:t>
      </w:r>
      <w:r w:rsidR="00DD7DF7" w:rsidRPr="003A1D64">
        <w:rPr>
          <w:rFonts w:ascii="Angsana New" w:hAnsi="Angsana New"/>
          <w:sz w:val="32"/>
          <w:szCs w:val="32"/>
        </w:rPr>
        <w:t xml:space="preserve">467 </w:t>
      </w:r>
      <w:r w:rsidR="00DD7DF7" w:rsidRPr="003A1D64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3A1D64">
        <w:rPr>
          <w:rFonts w:ascii="Angsana New" w:hAnsi="Angsana New"/>
          <w:sz w:val="32"/>
          <w:szCs w:val="32"/>
        </w:rPr>
        <w:t>99</w:t>
      </w:r>
      <w:r w:rsidRPr="003A1D64">
        <w:rPr>
          <w:rFonts w:ascii="Angsana New" w:hAnsi="Angsana New"/>
          <w:sz w:val="32"/>
          <w:szCs w:val="32"/>
          <w:cs/>
        </w:rPr>
        <w:t xml:space="preserve"> ล้านบาท</w:t>
      </w:r>
      <w:r w:rsidR="00DD7DF7" w:rsidRPr="003A1D64">
        <w:rPr>
          <w:rFonts w:ascii="Angsana New" w:hAnsi="Angsana New"/>
          <w:sz w:val="32"/>
          <w:szCs w:val="32"/>
          <w:cs/>
        </w:rPr>
        <w:t xml:space="preserve"> ตามลำดับ</w:t>
      </w:r>
      <w:r w:rsidRPr="003A1D64">
        <w:rPr>
          <w:rFonts w:ascii="Angsana New" w:hAnsi="Angsana New"/>
          <w:sz w:val="32"/>
          <w:szCs w:val="32"/>
          <w:cs/>
        </w:rPr>
        <w:t xml:space="preserve"> บริษัทฯได้บันทึกส่วนที่เพิ่มขึ้นจากการตีราคาใหม่ดังกล่าวในกำไร</w:t>
      </w:r>
      <w:r w:rsidRPr="003A1D64">
        <w:rPr>
          <w:rFonts w:ascii="Angsana New" w:hAnsi="Angsana New"/>
          <w:spacing w:val="-6"/>
          <w:sz w:val="32"/>
          <w:szCs w:val="32"/>
          <w:cs/>
        </w:rPr>
        <w:t>ขาดทุนเบ็ดเสร็จอื่นและรับรู้จำนวนสะสมในบัญชี “ส่วนเกินทุนจากการตีราคาสินทรัพย์” ในส่วนของผู้ถือหุ้น</w:t>
      </w:r>
      <w:r w:rsidRPr="003A1D64">
        <w:rPr>
          <w:rFonts w:ascii="Angsana New" w:hAnsi="Angsana New"/>
          <w:sz w:val="32"/>
          <w:szCs w:val="32"/>
          <w:cs/>
        </w:rPr>
        <w:t xml:space="preserve"> </w:t>
      </w:r>
    </w:p>
    <w:p w:rsidR="009C7777" w:rsidRPr="003A1D64" w:rsidRDefault="009C7777" w:rsidP="002A69C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  <w:cs/>
        </w:rPr>
        <w:t xml:space="preserve">หากบริษัทฯแสดงมูลค่าของที่ดินและอาคารดังกล่าวด้วยวิธีราคาทุน มูลค่าสุทธิตามบัญชี ณ วันที่ </w:t>
      </w:r>
      <w:r w:rsidR="00DD7DF7" w:rsidRPr="003A1D64">
        <w:rPr>
          <w:rFonts w:ascii="Angsana New" w:hAnsi="Angsana New"/>
          <w:sz w:val="32"/>
          <w:szCs w:val="32"/>
          <w:cs/>
        </w:rPr>
        <w:t xml:space="preserve">               </w:t>
      </w:r>
      <w:r w:rsidRPr="003A1D64">
        <w:rPr>
          <w:rFonts w:ascii="Angsana New" w:hAnsi="Angsana New"/>
          <w:sz w:val="32"/>
          <w:szCs w:val="32"/>
        </w:rPr>
        <w:t xml:space="preserve">31 </w:t>
      </w:r>
      <w:r w:rsidRPr="003A1D6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A1D64">
        <w:rPr>
          <w:rFonts w:ascii="Angsana New" w:hAnsi="Angsana New"/>
          <w:sz w:val="32"/>
          <w:szCs w:val="32"/>
        </w:rPr>
        <w:t xml:space="preserve">2562 </w:t>
      </w:r>
      <w:r w:rsidR="00DD7DF7" w:rsidRPr="003A1D64">
        <w:rPr>
          <w:rFonts w:ascii="Angsana New" w:hAnsi="Angsana New"/>
          <w:sz w:val="32"/>
          <w:szCs w:val="32"/>
          <w:cs/>
        </w:rPr>
        <w:t>ของที่ดินและอาคาร</w:t>
      </w:r>
      <w:r w:rsidRPr="003A1D64">
        <w:rPr>
          <w:rFonts w:ascii="Angsana New" w:hAnsi="Angsana New"/>
          <w:sz w:val="32"/>
          <w:szCs w:val="32"/>
          <w:cs/>
        </w:rPr>
        <w:t>จะมีจำนวนประมาณ</w:t>
      </w:r>
      <w:r w:rsidRPr="003A1D64">
        <w:rPr>
          <w:rFonts w:ascii="Angsana New" w:hAnsi="Angsana New"/>
          <w:sz w:val="32"/>
          <w:szCs w:val="32"/>
        </w:rPr>
        <w:t xml:space="preserve"> </w:t>
      </w:r>
      <w:r w:rsidR="00325034" w:rsidRPr="003A1D64">
        <w:rPr>
          <w:rFonts w:ascii="Angsana New" w:hAnsi="Angsana New"/>
          <w:sz w:val="32"/>
          <w:szCs w:val="32"/>
        </w:rPr>
        <w:t>298</w:t>
      </w:r>
      <w:r w:rsidRPr="003A1D64">
        <w:rPr>
          <w:rFonts w:ascii="Angsana New" w:hAnsi="Angsana New"/>
          <w:sz w:val="32"/>
          <w:szCs w:val="32"/>
          <w:cs/>
        </w:rPr>
        <w:t xml:space="preserve"> ล้านบาท</w:t>
      </w:r>
      <w:r w:rsidR="00DD7DF7" w:rsidRPr="003A1D64">
        <w:rPr>
          <w:rFonts w:ascii="Angsana New" w:hAnsi="Angsana New"/>
          <w:sz w:val="32"/>
          <w:szCs w:val="32"/>
          <w:cs/>
        </w:rPr>
        <w:t xml:space="preserve"> และ </w:t>
      </w:r>
      <w:r w:rsidR="00DD7DF7" w:rsidRPr="003A1D64">
        <w:rPr>
          <w:rFonts w:ascii="Angsana New" w:hAnsi="Angsana New"/>
          <w:sz w:val="32"/>
          <w:szCs w:val="32"/>
        </w:rPr>
        <w:t xml:space="preserve">208 </w:t>
      </w:r>
      <w:r w:rsidR="00DD7DF7" w:rsidRPr="003A1D64">
        <w:rPr>
          <w:rFonts w:ascii="Angsana New" w:hAnsi="Angsana New"/>
          <w:sz w:val="32"/>
          <w:szCs w:val="32"/>
          <w:cs/>
        </w:rPr>
        <w:t>ล้านบาท ตามลำดับ</w:t>
      </w:r>
      <w:r w:rsidRPr="003A1D64">
        <w:rPr>
          <w:rFonts w:ascii="Angsana New" w:hAnsi="Angsana New"/>
          <w:sz w:val="32"/>
          <w:szCs w:val="32"/>
          <w:cs/>
        </w:rPr>
        <w:t xml:space="preserve"> (</w:t>
      </w:r>
      <w:r w:rsidRPr="003A1D64">
        <w:rPr>
          <w:rFonts w:ascii="Angsana New" w:hAnsi="Angsana New"/>
          <w:sz w:val="32"/>
          <w:szCs w:val="32"/>
        </w:rPr>
        <w:t xml:space="preserve">2561: </w:t>
      </w:r>
      <w:r w:rsidR="00325034" w:rsidRPr="003A1D64">
        <w:rPr>
          <w:rFonts w:ascii="Angsana New" w:hAnsi="Angsana New"/>
          <w:sz w:val="32"/>
          <w:szCs w:val="32"/>
        </w:rPr>
        <w:t>298</w:t>
      </w:r>
      <w:r w:rsidRPr="003A1D64">
        <w:rPr>
          <w:rFonts w:ascii="Angsana New" w:hAnsi="Angsana New"/>
          <w:sz w:val="32"/>
          <w:szCs w:val="32"/>
          <w:cs/>
        </w:rPr>
        <w:t xml:space="preserve"> ล้านบาท</w:t>
      </w:r>
      <w:r w:rsidR="00DD7DF7" w:rsidRPr="003A1D64">
        <w:rPr>
          <w:rFonts w:ascii="Angsana New" w:hAnsi="Angsana New"/>
          <w:sz w:val="32"/>
          <w:szCs w:val="32"/>
          <w:cs/>
        </w:rPr>
        <w:t xml:space="preserve"> และ</w:t>
      </w:r>
      <w:r w:rsidR="00DD7DF7" w:rsidRPr="003A1D64">
        <w:rPr>
          <w:rFonts w:ascii="Angsana New" w:hAnsi="Angsana New"/>
          <w:sz w:val="32"/>
          <w:szCs w:val="32"/>
        </w:rPr>
        <w:t xml:space="preserve"> 213</w:t>
      </w:r>
      <w:r w:rsidR="00DD7DF7" w:rsidRPr="003A1D64">
        <w:rPr>
          <w:rFonts w:ascii="Angsana New" w:hAnsi="Angsana New"/>
          <w:sz w:val="32"/>
          <w:szCs w:val="32"/>
          <w:cs/>
        </w:rPr>
        <w:t xml:space="preserve"> ล้านบาท ตามลำดับ</w:t>
      </w:r>
      <w:r w:rsidRPr="003A1D64">
        <w:rPr>
          <w:rFonts w:ascii="Angsana New" w:hAnsi="Angsana New"/>
          <w:sz w:val="32"/>
          <w:szCs w:val="32"/>
          <w:cs/>
        </w:rPr>
        <w:t>)</w:t>
      </w:r>
    </w:p>
    <w:p w:rsidR="009C7777" w:rsidRPr="003A1D64" w:rsidRDefault="009C7777" w:rsidP="002A69C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3A1D6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A1D64">
        <w:rPr>
          <w:rFonts w:ascii="Angsana New" w:hAnsi="Angsana New"/>
          <w:sz w:val="32"/>
          <w:szCs w:val="32"/>
        </w:rPr>
        <w:t xml:space="preserve">31 </w:t>
      </w:r>
      <w:r w:rsidRPr="003A1D6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A1D64">
        <w:rPr>
          <w:rFonts w:ascii="Angsana New" w:hAnsi="Angsana New"/>
          <w:sz w:val="32"/>
          <w:szCs w:val="32"/>
        </w:rPr>
        <w:t>2562</w:t>
      </w:r>
      <w:r w:rsidRPr="003A1D64">
        <w:rPr>
          <w:rFonts w:ascii="Angsana New" w:hAnsi="Angsana New"/>
          <w:sz w:val="32"/>
          <w:szCs w:val="32"/>
          <w:cs/>
        </w:rPr>
        <w:t xml:space="preserve"> บริษัทฯมียอดคงเหลือของเครื่องจักร ยานพาหนะและอุปกรณ์ซึ่งได้มาภายใต้สัญญาเช่าทางการเงิน โดยมีมูลค่าสุทธิตามบัญชีเป็นจำนวนเงิน</w:t>
      </w:r>
      <w:r w:rsidRPr="003A1D64">
        <w:rPr>
          <w:rFonts w:ascii="Angsana New" w:hAnsi="Angsana New"/>
          <w:sz w:val="32"/>
          <w:szCs w:val="32"/>
        </w:rPr>
        <w:t xml:space="preserve"> </w:t>
      </w:r>
      <w:r w:rsidR="00C90728" w:rsidRPr="003A1D64">
        <w:rPr>
          <w:rFonts w:ascii="Angsana New" w:hAnsi="Angsana New"/>
          <w:sz w:val="32"/>
          <w:szCs w:val="32"/>
        </w:rPr>
        <w:t>355</w:t>
      </w:r>
      <w:r w:rsidRPr="003A1D64">
        <w:rPr>
          <w:rFonts w:ascii="Angsana New" w:hAnsi="Angsana New"/>
          <w:sz w:val="32"/>
          <w:szCs w:val="32"/>
        </w:rPr>
        <w:t xml:space="preserve"> </w:t>
      </w:r>
      <w:r w:rsidRPr="003A1D64">
        <w:rPr>
          <w:rFonts w:ascii="Angsana New" w:hAnsi="Angsana New"/>
          <w:sz w:val="32"/>
          <w:szCs w:val="32"/>
          <w:cs/>
        </w:rPr>
        <w:t>ล้านบาท (</w:t>
      </w:r>
      <w:r w:rsidRPr="003A1D64">
        <w:rPr>
          <w:rFonts w:ascii="Angsana New" w:hAnsi="Angsana New"/>
          <w:sz w:val="32"/>
          <w:szCs w:val="32"/>
        </w:rPr>
        <w:t xml:space="preserve">2561: 376 </w:t>
      </w:r>
      <w:r w:rsidRPr="003A1D64">
        <w:rPr>
          <w:rFonts w:ascii="Angsana New" w:hAnsi="Angsana New"/>
          <w:sz w:val="32"/>
          <w:szCs w:val="32"/>
          <w:cs/>
        </w:rPr>
        <w:t>ล้านบาท)</w:t>
      </w:r>
    </w:p>
    <w:p w:rsidR="009C7777" w:rsidRPr="003A1D64" w:rsidRDefault="009C7777" w:rsidP="002A69C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A1D64">
        <w:rPr>
          <w:rFonts w:ascii="Angsana New" w:hAnsi="Angsana New"/>
          <w:sz w:val="32"/>
          <w:szCs w:val="32"/>
        </w:rPr>
        <w:t xml:space="preserve">31 </w:t>
      </w:r>
      <w:r w:rsidRPr="003A1D6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A1D64">
        <w:rPr>
          <w:rFonts w:ascii="Angsana New" w:hAnsi="Angsana New"/>
          <w:sz w:val="32"/>
          <w:szCs w:val="32"/>
        </w:rPr>
        <w:t>2562</w:t>
      </w:r>
      <w:r w:rsidRPr="003A1D64">
        <w:rPr>
          <w:rFonts w:ascii="Angsana New" w:hAnsi="Angsana New"/>
          <w:sz w:val="32"/>
          <w:szCs w:val="32"/>
          <w:cs/>
        </w:rPr>
        <w:t xml:space="preserve"> บริษัทฯมีอาคารและอุปกรณ์จำนวนหนึ่งซึ่งตัดค่าเสื่อมราคาหมดแล้วแต่ยังใช้งานอยู่</w:t>
      </w:r>
      <w:r w:rsidRPr="003A1D64">
        <w:rPr>
          <w:rFonts w:ascii="Angsana New" w:hAnsi="Angsana New"/>
          <w:sz w:val="32"/>
          <w:szCs w:val="32"/>
        </w:rPr>
        <w:t xml:space="preserve"> </w:t>
      </w:r>
      <w:r w:rsidRPr="003A1D64">
        <w:rPr>
          <w:rFonts w:ascii="Angsana New" w:hAnsi="Angsana New"/>
          <w:sz w:val="32"/>
          <w:szCs w:val="32"/>
          <w:cs/>
        </w:rPr>
        <w:t xml:space="preserve">มูลค่าตามบัญชีก่อนหักค่าเสื่อมราคาสะสมและค่าเผื่อการด้อยค่าของสินทรัพย์ดังกล่าวมีจำนวนเงินประมาณ </w:t>
      </w:r>
      <w:r w:rsidR="00D8591D" w:rsidRPr="003A1D64">
        <w:rPr>
          <w:rFonts w:ascii="Angsana New" w:hAnsi="Angsana New"/>
          <w:sz w:val="32"/>
          <w:szCs w:val="32"/>
        </w:rPr>
        <w:t>942</w:t>
      </w:r>
      <w:r w:rsidRPr="003A1D64">
        <w:rPr>
          <w:rFonts w:ascii="Angsana New" w:hAnsi="Angsana New"/>
          <w:sz w:val="32"/>
          <w:szCs w:val="32"/>
        </w:rPr>
        <w:t xml:space="preserve"> </w:t>
      </w:r>
      <w:r w:rsidRPr="003A1D64">
        <w:rPr>
          <w:rFonts w:ascii="Angsana New" w:hAnsi="Angsana New"/>
          <w:sz w:val="32"/>
          <w:szCs w:val="32"/>
          <w:cs/>
        </w:rPr>
        <w:t>ล้านบาท (</w:t>
      </w:r>
      <w:r w:rsidRPr="003A1D64">
        <w:rPr>
          <w:rFonts w:ascii="Angsana New" w:hAnsi="Angsana New"/>
          <w:sz w:val="32"/>
          <w:szCs w:val="32"/>
        </w:rPr>
        <w:t xml:space="preserve">2561: 812 </w:t>
      </w:r>
      <w:r w:rsidRPr="003A1D64">
        <w:rPr>
          <w:rFonts w:ascii="Angsana New" w:hAnsi="Angsana New"/>
          <w:sz w:val="32"/>
          <w:szCs w:val="32"/>
          <w:cs/>
        </w:rPr>
        <w:t>ล้านบาท)</w:t>
      </w:r>
      <w:r w:rsidRPr="003A1D64">
        <w:rPr>
          <w:rFonts w:ascii="Angsana New" w:hAnsi="Angsana New"/>
          <w:sz w:val="32"/>
          <w:szCs w:val="32"/>
        </w:rPr>
        <w:t xml:space="preserve"> </w:t>
      </w:r>
    </w:p>
    <w:p w:rsidR="009C7777" w:rsidRPr="003A1D64" w:rsidRDefault="009C7777" w:rsidP="002A69C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A1D64">
        <w:rPr>
          <w:rFonts w:ascii="Angsana New" w:hAnsi="Angsana New"/>
          <w:sz w:val="32"/>
          <w:szCs w:val="32"/>
        </w:rPr>
        <w:t>31</w:t>
      </w:r>
      <w:r w:rsidRPr="003A1D6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A1D64">
        <w:rPr>
          <w:rFonts w:ascii="Angsana New" w:hAnsi="Angsana New"/>
          <w:sz w:val="32"/>
          <w:szCs w:val="32"/>
        </w:rPr>
        <w:t xml:space="preserve">2562 </w:t>
      </w:r>
      <w:r w:rsidRPr="003A1D64">
        <w:rPr>
          <w:rFonts w:ascii="Angsana New" w:hAnsi="Angsana New"/>
          <w:sz w:val="32"/>
          <w:szCs w:val="32"/>
          <w:cs/>
        </w:rPr>
        <w:t xml:space="preserve">บริษัทฯได้นำที่ดินของบริษัทฯจำนวน </w:t>
      </w:r>
      <w:r w:rsidR="00C90728" w:rsidRPr="003A1D64">
        <w:rPr>
          <w:rFonts w:ascii="Angsana New" w:hAnsi="Angsana New"/>
          <w:sz w:val="32"/>
          <w:szCs w:val="32"/>
        </w:rPr>
        <w:t>9</w:t>
      </w:r>
      <w:r w:rsidRPr="003A1D64">
        <w:rPr>
          <w:rFonts w:ascii="Angsana New" w:hAnsi="Angsana New"/>
          <w:sz w:val="32"/>
          <w:szCs w:val="32"/>
          <w:cs/>
        </w:rPr>
        <w:t xml:space="preserve"> แปลงพร้อมสิ่งปลูกสร้างบางส่วน มูลค่าสุทธิตามบัญชีจำนวนประมาณ </w:t>
      </w:r>
      <w:r w:rsidR="00C90728" w:rsidRPr="003A1D64">
        <w:rPr>
          <w:rFonts w:ascii="Angsana New" w:hAnsi="Angsana New"/>
          <w:sz w:val="32"/>
          <w:szCs w:val="32"/>
        </w:rPr>
        <w:t>1</w:t>
      </w:r>
      <w:r w:rsidRPr="003A1D64">
        <w:rPr>
          <w:rFonts w:ascii="Angsana New" w:hAnsi="Angsana New"/>
          <w:sz w:val="32"/>
          <w:szCs w:val="32"/>
          <w:cs/>
        </w:rPr>
        <w:t>,</w:t>
      </w:r>
      <w:r w:rsidR="00C90728" w:rsidRPr="003A1D64">
        <w:rPr>
          <w:rFonts w:ascii="Angsana New" w:hAnsi="Angsana New"/>
          <w:sz w:val="32"/>
          <w:szCs w:val="32"/>
        </w:rPr>
        <w:t>044</w:t>
      </w:r>
      <w:r w:rsidRPr="003A1D64">
        <w:rPr>
          <w:rFonts w:ascii="Angsana New" w:hAnsi="Angsana New"/>
          <w:sz w:val="32"/>
          <w:szCs w:val="32"/>
        </w:rPr>
        <w:t xml:space="preserve"> </w:t>
      </w:r>
      <w:r w:rsidRPr="003A1D64">
        <w:rPr>
          <w:rFonts w:ascii="Angsana New" w:hAnsi="Angsana New"/>
          <w:sz w:val="32"/>
          <w:szCs w:val="32"/>
          <w:cs/>
        </w:rPr>
        <w:t>ล้านบาท (</w:t>
      </w:r>
      <w:r w:rsidRPr="003A1D64">
        <w:rPr>
          <w:rFonts w:ascii="Angsana New" w:hAnsi="Angsana New"/>
          <w:sz w:val="32"/>
          <w:szCs w:val="32"/>
        </w:rPr>
        <w:t xml:space="preserve">2561: </w:t>
      </w:r>
      <w:r w:rsidRPr="003A1D64">
        <w:rPr>
          <w:rFonts w:ascii="Angsana New" w:hAnsi="Angsana New"/>
          <w:sz w:val="32"/>
          <w:szCs w:val="32"/>
          <w:cs/>
        </w:rPr>
        <w:t xml:space="preserve">จำนวน </w:t>
      </w:r>
      <w:r w:rsidRPr="003A1D64">
        <w:rPr>
          <w:rFonts w:ascii="Angsana New" w:hAnsi="Angsana New"/>
          <w:sz w:val="32"/>
          <w:szCs w:val="32"/>
        </w:rPr>
        <w:t>9</w:t>
      </w:r>
      <w:r w:rsidRPr="003A1D64">
        <w:rPr>
          <w:rFonts w:ascii="Angsana New" w:hAnsi="Angsana New"/>
          <w:sz w:val="32"/>
          <w:szCs w:val="32"/>
          <w:cs/>
        </w:rPr>
        <w:t xml:space="preserve"> แปลง มูลค่าสุทธิตามบัญชีจำนวนประมาณ</w:t>
      </w:r>
      <w:r w:rsidRPr="003A1D64">
        <w:rPr>
          <w:rFonts w:ascii="Angsana New" w:hAnsi="Angsana New"/>
          <w:sz w:val="32"/>
          <w:szCs w:val="32"/>
        </w:rPr>
        <w:t xml:space="preserve"> 501</w:t>
      </w:r>
      <w:r w:rsidRPr="003A1D64">
        <w:rPr>
          <w:rFonts w:ascii="Angsana New" w:hAnsi="Angsana New"/>
          <w:sz w:val="32"/>
          <w:szCs w:val="32"/>
          <w:cs/>
        </w:rPr>
        <w:t xml:space="preserve"> ล้านบาท) ไปจดจำนองไว้กับธนาคารเพื่อเป็นหลักทรัพย์ค้ำประกันวงเงินเงินกู้ยืมระยะสั้นและระยะยาวที่ได้รับจากธนาคารนั้น</w:t>
      </w:r>
      <w:r w:rsidRPr="003A1D64">
        <w:rPr>
          <w:rFonts w:ascii="Angsana New" w:hAnsi="Angsana New"/>
          <w:sz w:val="32"/>
          <w:szCs w:val="32"/>
        </w:rPr>
        <w:t xml:space="preserve"> </w:t>
      </w:r>
    </w:p>
    <w:p w:rsidR="00875431" w:rsidRPr="003A1D64" w:rsidRDefault="002A69C0" w:rsidP="002A69C0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19</w:t>
      </w:r>
      <w:r w:rsidR="000B6314" w:rsidRPr="003A1D64">
        <w:rPr>
          <w:rFonts w:ascii="Angsana New" w:hAnsi="Angsana New"/>
          <w:b/>
          <w:bCs/>
          <w:sz w:val="32"/>
          <w:szCs w:val="32"/>
        </w:rPr>
        <w:t>.</w:t>
      </w:r>
      <w:r w:rsidR="000B6314" w:rsidRPr="003A1D64">
        <w:rPr>
          <w:rFonts w:ascii="Angsana New" w:hAnsi="Angsana New"/>
          <w:b/>
          <w:bCs/>
          <w:sz w:val="32"/>
          <w:szCs w:val="32"/>
        </w:rPr>
        <w:tab/>
      </w:r>
      <w:r w:rsidR="00875431" w:rsidRPr="003A1D64">
        <w:rPr>
          <w:rFonts w:ascii="Angsana New" w:hAnsi="Angsana New"/>
          <w:b/>
          <w:bCs/>
          <w:sz w:val="32"/>
          <w:szCs w:val="32"/>
          <w:cs/>
        </w:rPr>
        <w:t xml:space="preserve">สินทรัพย์ไม่มีตัวตน </w:t>
      </w:r>
    </w:p>
    <w:p w:rsidR="00875431" w:rsidRPr="003A1D64" w:rsidRDefault="00875431" w:rsidP="002A69C0">
      <w:pPr>
        <w:spacing w:before="120" w:after="120"/>
        <w:ind w:left="547" w:right="-43"/>
        <w:rPr>
          <w:rFonts w:ascii="Angsana New" w:hAnsi="Angsana New"/>
          <w:sz w:val="32"/>
          <w:szCs w:val="32"/>
          <w:cs/>
        </w:rPr>
      </w:pPr>
      <w:r w:rsidRPr="003A1D64">
        <w:rPr>
          <w:rFonts w:ascii="Angsana New" w:hAnsi="Angsana New"/>
          <w:sz w:val="32"/>
          <w:szCs w:val="32"/>
          <w:cs/>
        </w:rPr>
        <w:t xml:space="preserve">มูลค่าตามบัญชีของสินทรัพย์ไม่มีตัวตน ณ วันที่ </w:t>
      </w:r>
      <w:r w:rsidRPr="003A1D64">
        <w:rPr>
          <w:rFonts w:ascii="Angsana New" w:hAnsi="Angsana New"/>
          <w:sz w:val="32"/>
          <w:szCs w:val="32"/>
        </w:rPr>
        <w:t xml:space="preserve">31 </w:t>
      </w:r>
      <w:r w:rsidRPr="003A1D64">
        <w:rPr>
          <w:rFonts w:ascii="Angsana New" w:hAnsi="Angsana New"/>
          <w:sz w:val="32"/>
          <w:szCs w:val="32"/>
          <w:cs/>
        </w:rPr>
        <w:t xml:space="preserve">ธันวาคม </w:t>
      </w:r>
      <w:r w:rsidR="005C243D" w:rsidRPr="003A1D64">
        <w:rPr>
          <w:rFonts w:ascii="Angsana New" w:hAnsi="Angsana New"/>
          <w:sz w:val="32"/>
          <w:szCs w:val="32"/>
        </w:rPr>
        <w:t>2562</w:t>
      </w:r>
      <w:r w:rsidRPr="003A1D64">
        <w:rPr>
          <w:rFonts w:ascii="Angsana New" w:hAnsi="Angsana New"/>
          <w:sz w:val="32"/>
          <w:szCs w:val="32"/>
        </w:rPr>
        <w:t xml:space="preserve"> </w:t>
      </w:r>
      <w:r w:rsidRPr="003A1D64">
        <w:rPr>
          <w:rFonts w:ascii="Angsana New" w:hAnsi="Angsana New"/>
          <w:sz w:val="32"/>
          <w:szCs w:val="32"/>
          <w:cs/>
        </w:rPr>
        <w:t xml:space="preserve">และ </w:t>
      </w:r>
      <w:r w:rsidR="005C243D" w:rsidRPr="003A1D64">
        <w:rPr>
          <w:rFonts w:ascii="Angsana New" w:hAnsi="Angsana New"/>
          <w:sz w:val="32"/>
          <w:szCs w:val="32"/>
        </w:rPr>
        <w:t>2561</w:t>
      </w:r>
      <w:r w:rsidRPr="003A1D64">
        <w:rPr>
          <w:rFonts w:ascii="Angsana New" w:hAnsi="Angsana New"/>
          <w:sz w:val="32"/>
          <w:szCs w:val="32"/>
        </w:rPr>
        <w:t xml:space="preserve"> </w:t>
      </w:r>
      <w:r w:rsidRPr="003A1D64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42338F" w:rsidRPr="003A1D64" w:rsidTr="00156FBE">
        <w:tc>
          <w:tcPr>
            <w:tcW w:w="3330" w:type="dxa"/>
            <w:shd w:val="clear" w:color="auto" w:fill="auto"/>
            <w:vAlign w:val="bottom"/>
          </w:tcPr>
          <w:p w:rsidR="0042338F" w:rsidRPr="003A1D64" w:rsidRDefault="0042338F" w:rsidP="002A69C0">
            <w:pPr>
              <w:jc w:val="center"/>
              <w:outlineLvl w:val="0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5760" w:type="dxa"/>
            <w:gridSpan w:val="4"/>
            <w:vAlign w:val="bottom"/>
          </w:tcPr>
          <w:p w:rsidR="0042338F" w:rsidRPr="003A1D64" w:rsidRDefault="0042338F" w:rsidP="002A69C0">
            <w:pPr>
              <w:tabs>
                <w:tab w:val="right" w:pos="103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3A1D64">
              <w:rPr>
                <w:rFonts w:ascii="Angsana New" w:eastAsia="MS Mincho" w:hAnsi="Angsana New"/>
                <w:sz w:val="32"/>
                <w:szCs w:val="32"/>
              </w:rPr>
              <w:t>(</w:t>
            </w:r>
            <w:r w:rsidRPr="003A1D64">
              <w:rPr>
                <w:rFonts w:ascii="Angsana New" w:eastAsia="MS Mincho" w:hAnsi="Angsana New"/>
                <w:sz w:val="32"/>
                <w:szCs w:val="32"/>
                <w:cs/>
              </w:rPr>
              <w:t>หน่วย</w:t>
            </w:r>
            <w:r w:rsidRPr="003A1D64">
              <w:rPr>
                <w:rFonts w:ascii="Angsana New" w:eastAsia="MS Mincho" w:hAnsi="Angsana New"/>
                <w:sz w:val="32"/>
                <w:szCs w:val="32"/>
              </w:rPr>
              <w:t xml:space="preserve">: </w:t>
            </w:r>
            <w:r w:rsidRPr="003A1D64">
              <w:rPr>
                <w:rFonts w:ascii="Angsana New" w:eastAsia="MS Mincho" w:hAnsi="Angsana New"/>
                <w:sz w:val="32"/>
                <w:szCs w:val="32"/>
                <w:cs/>
              </w:rPr>
              <w:t>พันบาท)</w:t>
            </w:r>
          </w:p>
        </w:tc>
      </w:tr>
      <w:tr w:rsidR="00345560" w:rsidRPr="003A1D64" w:rsidTr="00156FBE">
        <w:tc>
          <w:tcPr>
            <w:tcW w:w="3330" w:type="dxa"/>
            <w:shd w:val="clear" w:color="auto" w:fill="auto"/>
            <w:vAlign w:val="bottom"/>
          </w:tcPr>
          <w:p w:rsidR="00345560" w:rsidRPr="003A1D64" w:rsidRDefault="00345560" w:rsidP="002A69C0">
            <w:pPr>
              <w:jc w:val="center"/>
              <w:outlineLvl w:val="0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345560" w:rsidRPr="003A1D64" w:rsidRDefault="00345560" w:rsidP="002A69C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3A1D64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งบการเงินรวม                                      </w:t>
            </w:r>
          </w:p>
        </w:tc>
        <w:tc>
          <w:tcPr>
            <w:tcW w:w="2880" w:type="dxa"/>
            <w:gridSpan w:val="2"/>
          </w:tcPr>
          <w:p w:rsidR="00345560" w:rsidRPr="003A1D64" w:rsidRDefault="00345560" w:rsidP="002A69C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3A1D64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45560" w:rsidRPr="003A1D64" w:rsidTr="00156FBE">
        <w:tc>
          <w:tcPr>
            <w:tcW w:w="3330" w:type="dxa"/>
            <w:shd w:val="clear" w:color="auto" w:fill="auto"/>
            <w:vAlign w:val="bottom"/>
          </w:tcPr>
          <w:p w:rsidR="00345560" w:rsidRPr="003A1D64" w:rsidRDefault="00345560" w:rsidP="002A69C0">
            <w:pPr>
              <w:jc w:val="center"/>
              <w:outlineLvl w:val="0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345560" w:rsidRPr="003A1D64" w:rsidRDefault="005C243D" w:rsidP="002A69C0">
            <w:pPr>
              <w:tabs>
                <w:tab w:val="right" w:pos="1033"/>
              </w:tabs>
              <w:jc w:val="center"/>
              <w:rPr>
                <w:rFonts w:ascii="Angsana New" w:eastAsia="MS Mincho" w:hAnsi="Angsana New"/>
                <w:sz w:val="32"/>
                <w:szCs w:val="32"/>
                <w:u w:val="single"/>
                <w:cs/>
              </w:rPr>
            </w:pPr>
            <w:r w:rsidRPr="003A1D64">
              <w:rPr>
                <w:rFonts w:ascii="Angsana New" w:eastAsia="MS Mincho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45560" w:rsidRPr="003A1D64" w:rsidRDefault="005C243D" w:rsidP="002A69C0">
            <w:pPr>
              <w:tabs>
                <w:tab w:val="right" w:pos="1033"/>
              </w:tabs>
              <w:jc w:val="center"/>
              <w:rPr>
                <w:rFonts w:ascii="Angsana New" w:eastAsia="MS Mincho" w:hAnsi="Angsana New"/>
                <w:sz w:val="32"/>
                <w:szCs w:val="32"/>
                <w:u w:val="single"/>
                <w:cs/>
              </w:rPr>
            </w:pPr>
            <w:r w:rsidRPr="003A1D64">
              <w:rPr>
                <w:rFonts w:ascii="Angsana New" w:eastAsia="MS Mincho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440" w:type="dxa"/>
            <w:vAlign w:val="bottom"/>
          </w:tcPr>
          <w:p w:rsidR="00345560" w:rsidRPr="003A1D64" w:rsidRDefault="005C243D" w:rsidP="002A69C0">
            <w:pPr>
              <w:tabs>
                <w:tab w:val="right" w:pos="1033"/>
              </w:tabs>
              <w:jc w:val="center"/>
              <w:rPr>
                <w:rFonts w:ascii="Angsana New" w:eastAsia="MS Mincho" w:hAnsi="Angsana New"/>
                <w:sz w:val="32"/>
                <w:szCs w:val="32"/>
                <w:u w:val="single"/>
                <w:cs/>
              </w:rPr>
            </w:pPr>
            <w:r w:rsidRPr="003A1D64">
              <w:rPr>
                <w:rFonts w:ascii="Angsana New" w:eastAsia="MS Mincho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440" w:type="dxa"/>
            <w:vAlign w:val="bottom"/>
          </w:tcPr>
          <w:p w:rsidR="00345560" w:rsidRPr="003A1D64" w:rsidRDefault="005C243D" w:rsidP="002A69C0">
            <w:pPr>
              <w:tabs>
                <w:tab w:val="right" w:pos="1033"/>
              </w:tabs>
              <w:jc w:val="center"/>
              <w:rPr>
                <w:rFonts w:ascii="Angsana New" w:eastAsia="MS Mincho" w:hAnsi="Angsana New"/>
                <w:sz w:val="32"/>
                <w:szCs w:val="32"/>
                <w:u w:val="single"/>
                <w:cs/>
              </w:rPr>
            </w:pPr>
            <w:r w:rsidRPr="003A1D64">
              <w:rPr>
                <w:rFonts w:ascii="Angsana New" w:eastAsia="MS Mincho" w:hAnsi="Angsana New"/>
                <w:sz w:val="32"/>
                <w:szCs w:val="32"/>
                <w:u w:val="single"/>
              </w:rPr>
              <w:t>2561</w:t>
            </w:r>
          </w:p>
        </w:tc>
      </w:tr>
      <w:tr w:rsidR="009C7777" w:rsidRPr="003A1D64" w:rsidTr="00156FBE">
        <w:tc>
          <w:tcPr>
            <w:tcW w:w="3330" w:type="dxa"/>
            <w:shd w:val="clear" w:color="auto" w:fill="auto"/>
            <w:vAlign w:val="bottom"/>
          </w:tcPr>
          <w:p w:rsidR="009C7777" w:rsidRPr="003A1D64" w:rsidRDefault="009C7777" w:rsidP="002A69C0">
            <w:pPr>
              <w:ind w:right="-72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3A1D64">
              <w:rPr>
                <w:rFonts w:ascii="Angsana New" w:eastAsia="MS Mincho" w:hAnsi="Angsana New"/>
                <w:sz w:val="32"/>
                <w:szCs w:val="32"/>
                <w:cs/>
              </w:rPr>
              <w:t>คอมพิวเตอร์ซอฟ</w:t>
            </w:r>
            <w:r w:rsidR="002A69C0">
              <w:rPr>
                <w:rFonts w:ascii="Angsana New" w:eastAsia="MS Mincho" w:hAnsi="Angsana New" w:hint="cs"/>
                <w:sz w:val="32"/>
                <w:szCs w:val="32"/>
                <w:cs/>
              </w:rPr>
              <w:t>ต์</w:t>
            </w:r>
            <w:r w:rsidRPr="003A1D64">
              <w:rPr>
                <w:rFonts w:ascii="Angsana New" w:eastAsia="MS Mincho" w:hAnsi="Angsana New"/>
                <w:sz w:val="32"/>
                <w:szCs w:val="32"/>
                <w:cs/>
              </w:rPr>
              <w:t>แวร์ - ราคาทุน</w:t>
            </w:r>
          </w:p>
        </w:tc>
        <w:tc>
          <w:tcPr>
            <w:tcW w:w="1440" w:type="dxa"/>
            <w:vAlign w:val="bottom"/>
          </w:tcPr>
          <w:p w:rsidR="009C7777" w:rsidRPr="003A1D64" w:rsidRDefault="002A69C0" w:rsidP="002A69C0">
            <w:pPr>
              <w:tabs>
                <w:tab w:val="decimal" w:pos="972"/>
              </w:tabs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31,77</w:t>
            </w:r>
            <w:r w:rsidR="00A96E67">
              <w:rPr>
                <w:rFonts w:ascii="Angsana New" w:eastAsia="MS Mincho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C7777" w:rsidRPr="003A1D64" w:rsidRDefault="009C7777" w:rsidP="002A69C0">
            <w:pPr>
              <w:tabs>
                <w:tab w:val="decimal" w:pos="972"/>
              </w:tabs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 w:rsidRPr="003A1D64">
              <w:rPr>
                <w:rFonts w:ascii="Angsana New" w:eastAsia="MS Mincho" w:hAnsi="Angsana New"/>
                <w:sz w:val="32"/>
                <w:szCs w:val="32"/>
              </w:rPr>
              <w:t>23</w:t>
            </w:r>
            <w:r w:rsidRPr="003A1D64">
              <w:rPr>
                <w:rFonts w:ascii="Angsana New" w:eastAsia="MS Mincho" w:hAnsi="Angsana New"/>
                <w:sz w:val="32"/>
                <w:szCs w:val="32"/>
                <w:cs/>
              </w:rPr>
              <w:t>,</w:t>
            </w:r>
            <w:r w:rsidRPr="003A1D64">
              <w:rPr>
                <w:rFonts w:ascii="Angsana New" w:eastAsia="MS Mincho" w:hAnsi="Angsana New"/>
                <w:sz w:val="32"/>
                <w:szCs w:val="32"/>
              </w:rPr>
              <w:t>862</w:t>
            </w:r>
          </w:p>
        </w:tc>
        <w:tc>
          <w:tcPr>
            <w:tcW w:w="1440" w:type="dxa"/>
            <w:vAlign w:val="bottom"/>
          </w:tcPr>
          <w:p w:rsidR="009C7777" w:rsidRPr="003A1D64" w:rsidRDefault="002A69C0" w:rsidP="002A69C0">
            <w:pPr>
              <w:tabs>
                <w:tab w:val="decimal" w:pos="972"/>
              </w:tabs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31,7</w:t>
            </w:r>
            <w:r w:rsidR="00A96E67">
              <w:rPr>
                <w:rFonts w:ascii="Angsana New" w:eastAsia="MS Mincho" w:hAnsi="Angsana New" w:hint="cs"/>
                <w:sz w:val="32"/>
                <w:szCs w:val="32"/>
                <w:cs/>
              </w:rPr>
              <w:t>06</w:t>
            </w:r>
          </w:p>
        </w:tc>
        <w:tc>
          <w:tcPr>
            <w:tcW w:w="1440" w:type="dxa"/>
            <w:vAlign w:val="bottom"/>
          </w:tcPr>
          <w:p w:rsidR="009C7777" w:rsidRPr="003A1D64" w:rsidRDefault="009C7777" w:rsidP="002A69C0">
            <w:pPr>
              <w:tabs>
                <w:tab w:val="decimal" w:pos="972"/>
              </w:tabs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 w:rsidRPr="003A1D64">
              <w:rPr>
                <w:rFonts w:ascii="Angsana New" w:eastAsia="MS Mincho" w:hAnsi="Angsana New"/>
                <w:sz w:val="32"/>
                <w:szCs w:val="32"/>
              </w:rPr>
              <w:t>23</w:t>
            </w:r>
            <w:r w:rsidRPr="003A1D64">
              <w:rPr>
                <w:rFonts w:ascii="Angsana New" w:eastAsia="MS Mincho" w:hAnsi="Angsana New"/>
                <w:sz w:val="32"/>
                <w:szCs w:val="32"/>
                <w:cs/>
              </w:rPr>
              <w:t>,</w:t>
            </w:r>
            <w:r w:rsidRPr="003A1D64">
              <w:rPr>
                <w:rFonts w:ascii="Angsana New" w:eastAsia="MS Mincho" w:hAnsi="Angsana New"/>
                <w:sz w:val="32"/>
                <w:szCs w:val="32"/>
              </w:rPr>
              <w:t>837</w:t>
            </w:r>
          </w:p>
        </w:tc>
      </w:tr>
      <w:tr w:rsidR="009C7777" w:rsidRPr="003A1D64" w:rsidTr="00156FBE">
        <w:tc>
          <w:tcPr>
            <w:tcW w:w="3330" w:type="dxa"/>
            <w:shd w:val="clear" w:color="auto" w:fill="auto"/>
            <w:vAlign w:val="bottom"/>
          </w:tcPr>
          <w:p w:rsidR="009C7777" w:rsidRPr="003A1D64" w:rsidRDefault="009C7777" w:rsidP="002A69C0">
            <w:pPr>
              <w:ind w:right="-72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3A1D64">
              <w:rPr>
                <w:rFonts w:ascii="Angsana New" w:eastAsia="MS Mincho" w:hAnsi="Angsana New"/>
                <w:sz w:val="32"/>
                <w:szCs w:val="32"/>
                <w:cs/>
              </w:rPr>
              <w:t>หัก</w:t>
            </w:r>
            <w:r w:rsidRPr="003A1D64">
              <w:rPr>
                <w:rFonts w:ascii="Angsana New" w:eastAsia="MS Mincho" w:hAnsi="Angsana New"/>
                <w:sz w:val="32"/>
                <w:szCs w:val="32"/>
              </w:rPr>
              <w:t>:</w:t>
            </w:r>
            <w:r w:rsidRPr="003A1D64">
              <w:rPr>
                <w:rFonts w:ascii="Angsana New" w:eastAsia="MS Mincho" w:hAnsi="Angsana New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1440" w:type="dxa"/>
            <w:vAlign w:val="bottom"/>
          </w:tcPr>
          <w:p w:rsidR="009C7777" w:rsidRPr="003A1D64" w:rsidRDefault="009C7777" w:rsidP="002A69C0">
            <w:pPr>
              <w:tabs>
                <w:tab w:val="decimal" w:pos="972"/>
              </w:tabs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 w:rsidRPr="003A1D64">
              <w:rPr>
                <w:rFonts w:ascii="Angsana New" w:eastAsia="MS Mincho" w:hAnsi="Angsana New"/>
                <w:sz w:val="32"/>
                <w:szCs w:val="32"/>
              </w:rPr>
              <w:t>(6,07</w:t>
            </w:r>
            <w:r w:rsidR="00A96E67">
              <w:rPr>
                <w:rFonts w:ascii="Angsana New" w:eastAsia="MS Mincho" w:hAnsi="Angsana New" w:hint="cs"/>
                <w:sz w:val="32"/>
                <w:szCs w:val="32"/>
                <w:cs/>
              </w:rPr>
              <w:t>0</w:t>
            </w:r>
            <w:r w:rsidRPr="003A1D64">
              <w:rPr>
                <w:rFonts w:ascii="Angsana New" w:eastAsia="MS Mincho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C7777" w:rsidRPr="003A1D64" w:rsidRDefault="009C7777" w:rsidP="002A69C0">
            <w:pPr>
              <w:tabs>
                <w:tab w:val="decimal" w:pos="972"/>
              </w:tabs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 w:rsidRPr="003A1D64">
              <w:rPr>
                <w:rFonts w:ascii="Angsana New" w:eastAsia="MS Mincho" w:hAnsi="Angsana New"/>
                <w:sz w:val="32"/>
                <w:szCs w:val="32"/>
                <w:cs/>
              </w:rPr>
              <w:t>(</w:t>
            </w:r>
            <w:r w:rsidRPr="003A1D64">
              <w:rPr>
                <w:rFonts w:ascii="Angsana New" w:eastAsia="MS Mincho" w:hAnsi="Angsana New"/>
                <w:sz w:val="32"/>
                <w:szCs w:val="32"/>
              </w:rPr>
              <w:t>4</w:t>
            </w:r>
            <w:r w:rsidRPr="003A1D64">
              <w:rPr>
                <w:rFonts w:ascii="Angsana New" w:eastAsia="MS Mincho" w:hAnsi="Angsana New"/>
                <w:sz w:val="32"/>
                <w:szCs w:val="32"/>
                <w:cs/>
              </w:rPr>
              <w:t>,</w:t>
            </w:r>
            <w:r w:rsidRPr="003A1D64">
              <w:rPr>
                <w:rFonts w:ascii="Angsana New" w:eastAsia="MS Mincho" w:hAnsi="Angsana New"/>
                <w:sz w:val="32"/>
                <w:szCs w:val="32"/>
              </w:rPr>
              <w:t>007</w:t>
            </w:r>
            <w:r w:rsidRPr="003A1D64">
              <w:rPr>
                <w:rFonts w:ascii="Angsana New" w:eastAsia="MS Mincho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9C7777" w:rsidRPr="003A1D64" w:rsidRDefault="009C7777" w:rsidP="002A69C0">
            <w:pPr>
              <w:tabs>
                <w:tab w:val="decimal" w:pos="972"/>
              </w:tabs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 w:rsidRPr="003A1D64">
              <w:rPr>
                <w:rFonts w:ascii="Angsana New" w:eastAsia="MS Mincho" w:hAnsi="Angsana New"/>
                <w:sz w:val="32"/>
                <w:szCs w:val="32"/>
              </w:rPr>
              <w:t>(6,05</w:t>
            </w:r>
            <w:r w:rsidR="00A96E67">
              <w:rPr>
                <w:rFonts w:ascii="Angsana New" w:eastAsia="MS Mincho" w:hAnsi="Angsana New" w:hint="cs"/>
                <w:sz w:val="32"/>
                <w:szCs w:val="32"/>
                <w:cs/>
              </w:rPr>
              <w:t>0</w:t>
            </w:r>
            <w:r w:rsidRPr="003A1D64">
              <w:rPr>
                <w:rFonts w:ascii="Angsana New" w:eastAsia="MS Mincho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</w:tcPr>
          <w:p w:rsidR="009C7777" w:rsidRPr="003A1D64" w:rsidRDefault="009C7777" w:rsidP="002A69C0">
            <w:pPr>
              <w:tabs>
                <w:tab w:val="decimal" w:pos="972"/>
              </w:tabs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 w:rsidRPr="003A1D64">
              <w:rPr>
                <w:rFonts w:ascii="Angsana New" w:eastAsia="MS Mincho" w:hAnsi="Angsana New"/>
                <w:sz w:val="32"/>
                <w:szCs w:val="32"/>
                <w:cs/>
              </w:rPr>
              <w:t>(</w:t>
            </w:r>
            <w:r w:rsidRPr="003A1D64">
              <w:rPr>
                <w:rFonts w:ascii="Angsana New" w:eastAsia="MS Mincho" w:hAnsi="Angsana New"/>
                <w:sz w:val="32"/>
                <w:szCs w:val="32"/>
              </w:rPr>
              <w:t>3</w:t>
            </w:r>
            <w:r w:rsidRPr="003A1D64">
              <w:rPr>
                <w:rFonts w:ascii="Angsana New" w:eastAsia="MS Mincho" w:hAnsi="Angsana New"/>
                <w:sz w:val="32"/>
                <w:szCs w:val="32"/>
                <w:cs/>
              </w:rPr>
              <w:t>,</w:t>
            </w:r>
            <w:r w:rsidRPr="003A1D64">
              <w:rPr>
                <w:rFonts w:ascii="Angsana New" w:eastAsia="MS Mincho" w:hAnsi="Angsana New"/>
                <w:sz w:val="32"/>
                <w:szCs w:val="32"/>
              </w:rPr>
              <w:t>996</w:t>
            </w:r>
            <w:r w:rsidRPr="003A1D64">
              <w:rPr>
                <w:rFonts w:ascii="Angsana New" w:eastAsia="MS Mincho" w:hAnsi="Angsana New"/>
                <w:sz w:val="32"/>
                <w:szCs w:val="32"/>
                <w:cs/>
              </w:rPr>
              <w:t>)</w:t>
            </w:r>
          </w:p>
        </w:tc>
      </w:tr>
      <w:tr w:rsidR="009C7777" w:rsidRPr="003A1D64" w:rsidTr="00156FBE">
        <w:tc>
          <w:tcPr>
            <w:tcW w:w="3330" w:type="dxa"/>
            <w:shd w:val="clear" w:color="auto" w:fill="auto"/>
            <w:vAlign w:val="bottom"/>
          </w:tcPr>
          <w:p w:rsidR="009C7777" w:rsidRPr="003A1D64" w:rsidRDefault="009C7777" w:rsidP="002A69C0">
            <w:pPr>
              <w:ind w:right="-72"/>
              <w:rPr>
                <w:rFonts w:ascii="Angsana New" w:eastAsia="MS Mincho" w:hAnsi="Angsana New"/>
                <w:sz w:val="32"/>
                <w:szCs w:val="32"/>
              </w:rPr>
            </w:pPr>
            <w:r w:rsidRPr="003A1D64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มูลค่าตามบัญชี </w:t>
            </w:r>
            <w:r w:rsidRPr="003A1D64">
              <w:rPr>
                <w:rFonts w:ascii="Angsana New" w:eastAsia="MS Mincho" w:hAnsi="Angsana New"/>
                <w:sz w:val="32"/>
                <w:szCs w:val="32"/>
              </w:rPr>
              <w:t>-</w:t>
            </w:r>
            <w:r w:rsidRPr="003A1D64">
              <w:rPr>
                <w:rFonts w:ascii="Angsana New" w:eastAsia="MS Mincho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:rsidR="009C7777" w:rsidRPr="003A1D64" w:rsidRDefault="009C7777" w:rsidP="002A69C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 w:rsidRPr="003A1D64">
              <w:rPr>
                <w:rFonts w:ascii="Angsana New" w:eastAsia="MS Mincho" w:hAnsi="Angsana New"/>
                <w:sz w:val="32"/>
                <w:szCs w:val="32"/>
              </w:rPr>
              <w:t>25,701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C7777" w:rsidRPr="003A1D64" w:rsidRDefault="009C7777" w:rsidP="002A69C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 w:rsidRPr="003A1D64">
              <w:rPr>
                <w:rFonts w:ascii="Angsana New" w:eastAsia="MS Mincho" w:hAnsi="Angsana New"/>
                <w:sz w:val="32"/>
                <w:szCs w:val="32"/>
              </w:rPr>
              <w:t>19</w:t>
            </w:r>
            <w:r w:rsidRPr="003A1D64">
              <w:rPr>
                <w:rFonts w:ascii="Angsana New" w:eastAsia="MS Mincho" w:hAnsi="Angsana New"/>
                <w:sz w:val="32"/>
                <w:szCs w:val="32"/>
                <w:cs/>
              </w:rPr>
              <w:t>,</w:t>
            </w:r>
            <w:r w:rsidRPr="003A1D64">
              <w:rPr>
                <w:rFonts w:ascii="Angsana New" w:eastAsia="MS Mincho" w:hAnsi="Angsana New"/>
                <w:sz w:val="32"/>
                <w:szCs w:val="32"/>
              </w:rPr>
              <w:t>855</w:t>
            </w:r>
          </w:p>
        </w:tc>
        <w:tc>
          <w:tcPr>
            <w:tcW w:w="1440" w:type="dxa"/>
            <w:vAlign w:val="bottom"/>
          </w:tcPr>
          <w:p w:rsidR="009C7777" w:rsidRPr="003A1D64" w:rsidRDefault="009C7777" w:rsidP="002A69C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 w:rsidRPr="003A1D64">
              <w:rPr>
                <w:rFonts w:ascii="Angsana New" w:eastAsia="MS Mincho" w:hAnsi="Angsana New"/>
                <w:sz w:val="32"/>
                <w:szCs w:val="32"/>
              </w:rPr>
              <w:t>25,656</w:t>
            </w:r>
          </w:p>
        </w:tc>
        <w:tc>
          <w:tcPr>
            <w:tcW w:w="1440" w:type="dxa"/>
            <w:vAlign w:val="bottom"/>
          </w:tcPr>
          <w:p w:rsidR="009C7777" w:rsidRPr="003A1D64" w:rsidRDefault="009C7777" w:rsidP="002A69C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 w:rsidRPr="003A1D64">
              <w:rPr>
                <w:rFonts w:ascii="Angsana New" w:eastAsia="MS Mincho" w:hAnsi="Angsana New"/>
                <w:sz w:val="32"/>
                <w:szCs w:val="32"/>
              </w:rPr>
              <w:t>19</w:t>
            </w:r>
            <w:r w:rsidRPr="003A1D64">
              <w:rPr>
                <w:rFonts w:ascii="Angsana New" w:eastAsia="MS Mincho" w:hAnsi="Angsana New"/>
                <w:sz w:val="32"/>
                <w:szCs w:val="32"/>
                <w:cs/>
              </w:rPr>
              <w:t>,</w:t>
            </w:r>
            <w:r w:rsidRPr="003A1D64">
              <w:rPr>
                <w:rFonts w:ascii="Angsana New" w:eastAsia="MS Mincho" w:hAnsi="Angsana New"/>
                <w:sz w:val="32"/>
                <w:szCs w:val="32"/>
              </w:rPr>
              <w:t>841</w:t>
            </w:r>
          </w:p>
        </w:tc>
      </w:tr>
    </w:tbl>
    <w:p w:rsidR="002A69C0" w:rsidRDefault="002A69C0" w:rsidP="005059B9">
      <w:pPr>
        <w:spacing w:after="120"/>
        <w:rPr>
          <w:rFonts w:ascii="Angsana New" w:hAnsi="Angsana New"/>
          <w:sz w:val="32"/>
          <w:szCs w:val="32"/>
        </w:rPr>
      </w:pPr>
    </w:p>
    <w:p w:rsidR="002A69C0" w:rsidRDefault="002A69C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875431" w:rsidRPr="003A1D64" w:rsidRDefault="00875431" w:rsidP="005059B9">
      <w:pPr>
        <w:spacing w:after="120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</w:rPr>
        <w:lastRenderedPageBreak/>
        <w:tab/>
      </w:r>
      <w:r w:rsidRPr="003A1D64">
        <w:rPr>
          <w:rFonts w:ascii="Angsana New" w:hAnsi="Angsana New"/>
          <w:sz w:val="32"/>
          <w:szCs w:val="32"/>
          <w:cs/>
        </w:rPr>
        <w:t>การกระทบยอดมูลค่าตามบัญชีของสินทรัพย์ไม่มีตัวตนสำหรับปี</w:t>
      </w:r>
      <w:r w:rsidRPr="003A1D64">
        <w:rPr>
          <w:rFonts w:ascii="Angsana New" w:hAnsi="Angsana New"/>
          <w:sz w:val="32"/>
          <w:szCs w:val="32"/>
        </w:rPr>
        <w:t xml:space="preserve"> </w:t>
      </w:r>
      <w:r w:rsidR="005C243D" w:rsidRPr="003A1D64">
        <w:rPr>
          <w:rFonts w:ascii="Angsana New" w:hAnsi="Angsana New"/>
          <w:sz w:val="32"/>
          <w:szCs w:val="32"/>
        </w:rPr>
        <w:t>2562</w:t>
      </w:r>
      <w:r w:rsidRPr="003A1D64">
        <w:rPr>
          <w:rFonts w:ascii="Angsana New" w:hAnsi="Angsana New"/>
          <w:sz w:val="32"/>
          <w:szCs w:val="32"/>
        </w:rPr>
        <w:t xml:space="preserve"> </w:t>
      </w:r>
      <w:r w:rsidRPr="003A1D64">
        <w:rPr>
          <w:rFonts w:ascii="Angsana New" w:hAnsi="Angsana New"/>
          <w:sz w:val="32"/>
          <w:szCs w:val="32"/>
          <w:cs/>
        </w:rPr>
        <w:t xml:space="preserve">และ </w:t>
      </w:r>
      <w:r w:rsidR="005C243D" w:rsidRPr="003A1D64">
        <w:rPr>
          <w:rFonts w:ascii="Angsana New" w:hAnsi="Angsana New"/>
          <w:sz w:val="32"/>
          <w:szCs w:val="32"/>
        </w:rPr>
        <w:t>2561</w:t>
      </w:r>
      <w:r w:rsidRPr="003A1D64">
        <w:rPr>
          <w:rFonts w:ascii="Angsana New" w:hAnsi="Angsana New"/>
          <w:sz w:val="32"/>
          <w:szCs w:val="32"/>
        </w:rPr>
        <w:t xml:space="preserve"> </w:t>
      </w:r>
      <w:r w:rsidRPr="003A1D64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9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18"/>
        <w:gridCol w:w="1395"/>
        <w:gridCol w:w="465"/>
        <w:gridCol w:w="930"/>
        <w:gridCol w:w="930"/>
        <w:gridCol w:w="465"/>
        <w:gridCol w:w="1395"/>
      </w:tblGrid>
      <w:tr w:rsidR="00525B06" w:rsidRPr="003A1D64" w:rsidTr="0042338F">
        <w:tc>
          <w:tcPr>
            <w:tcW w:w="3618" w:type="dxa"/>
            <w:shd w:val="clear" w:color="auto" w:fill="auto"/>
            <w:vAlign w:val="bottom"/>
          </w:tcPr>
          <w:p w:rsidR="00525B06" w:rsidRPr="003A1D64" w:rsidRDefault="00525B06" w:rsidP="005059B9">
            <w:pPr>
              <w:spacing w:line="380" w:lineRule="exact"/>
              <w:jc w:val="center"/>
              <w:outlineLvl w:val="0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860" w:type="dxa"/>
            <w:gridSpan w:val="2"/>
            <w:vAlign w:val="bottom"/>
          </w:tcPr>
          <w:p w:rsidR="00525B06" w:rsidRPr="003A1D64" w:rsidRDefault="00525B06" w:rsidP="005059B9">
            <w:pPr>
              <w:tabs>
                <w:tab w:val="right" w:pos="1033"/>
              </w:tabs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1860" w:type="dxa"/>
            <w:gridSpan w:val="2"/>
            <w:shd w:val="clear" w:color="auto" w:fill="auto"/>
            <w:vAlign w:val="bottom"/>
          </w:tcPr>
          <w:p w:rsidR="00525B06" w:rsidRPr="003A1D64" w:rsidRDefault="00525B06" w:rsidP="005059B9">
            <w:pPr>
              <w:tabs>
                <w:tab w:val="right" w:pos="1033"/>
              </w:tabs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1860" w:type="dxa"/>
            <w:gridSpan w:val="2"/>
            <w:vAlign w:val="bottom"/>
          </w:tcPr>
          <w:p w:rsidR="00525B06" w:rsidRPr="003A1D64" w:rsidRDefault="00525B06" w:rsidP="005059B9">
            <w:pPr>
              <w:tabs>
                <w:tab w:val="right" w:pos="1033"/>
              </w:tabs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3A1D64">
              <w:rPr>
                <w:rFonts w:ascii="Angsana New" w:eastAsia="MS Mincho" w:hAnsi="Angsana New"/>
                <w:sz w:val="32"/>
                <w:szCs w:val="32"/>
              </w:rPr>
              <w:t>(</w:t>
            </w:r>
            <w:r w:rsidRPr="003A1D64">
              <w:rPr>
                <w:rFonts w:ascii="Angsana New" w:eastAsia="MS Mincho" w:hAnsi="Angsana New"/>
                <w:sz w:val="32"/>
                <w:szCs w:val="32"/>
                <w:cs/>
              </w:rPr>
              <w:t>หน่วย</w:t>
            </w:r>
            <w:r w:rsidRPr="003A1D64">
              <w:rPr>
                <w:rFonts w:ascii="Angsana New" w:eastAsia="MS Mincho" w:hAnsi="Angsana New"/>
                <w:sz w:val="32"/>
                <w:szCs w:val="32"/>
              </w:rPr>
              <w:t xml:space="preserve">: </w:t>
            </w:r>
            <w:r w:rsidRPr="003A1D64">
              <w:rPr>
                <w:rFonts w:ascii="Angsana New" w:eastAsia="MS Mincho" w:hAnsi="Angsana New"/>
                <w:sz w:val="32"/>
                <w:szCs w:val="32"/>
                <w:cs/>
              </w:rPr>
              <w:t>พันบาท)</w:t>
            </w:r>
          </w:p>
        </w:tc>
      </w:tr>
      <w:tr w:rsidR="00525B06" w:rsidRPr="003A1D64" w:rsidTr="0042338F">
        <w:tc>
          <w:tcPr>
            <w:tcW w:w="3618" w:type="dxa"/>
            <w:shd w:val="clear" w:color="auto" w:fill="auto"/>
            <w:vAlign w:val="bottom"/>
          </w:tcPr>
          <w:p w:rsidR="00525B06" w:rsidRPr="003A1D64" w:rsidRDefault="00525B06" w:rsidP="005059B9">
            <w:pPr>
              <w:spacing w:line="380" w:lineRule="exact"/>
              <w:jc w:val="center"/>
              <w:outlineLvl w:val="0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3"/>
            <w:vAlign w:val="bottom"/>
          </w:tcPr>
          <w:p w:rsidR="00525B06" w:rsidRPr="003A1D64" w:rsidRDefault="00525B06" w:rsidP="005059B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3A1D64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งบการเงินรวม                                         </w:t>
            </w:r>
          </w:p>
        </w:tc>
        <w:tc>
          <w:tcPr>
            <w:tcW w:w="2790" w:type="dxa"/>
            <w:gridSpan w:val="3"/>
            <w:vAlign w:val="bottom"/>
          </w:tcPr>
          <w:p w:rsidR="00525B06" w:rsidRPr="003A1D64" w:rsidRDefault="00525B06" w:rsidP="005059B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3A1D64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งบการเงินเฉพาะกิจการ                                        </w:t>
            </w:r>
          </w:p>
        </w:tc>
      </w:tr>
      <w:tr w:rsidR="00525B06" w:rsidRPr="003A1D64" w:rsidTr="0042338F">
        <w:tc>
          <w:tcPr>
            <w:tcW w:w="3618" w:type="dxa"/>
            <w:shd w:val="clear" w:color="auto" w:fill="auto"/>
            <w:vAlign w:val="bottom"/>
          </w:tcPr>
          <w:p w:rsidR="00525B06" w:rsidRPr="003A1D64" w:rsidRDefault="00525B06" w:rsidP="005059B9">
            <w:pPr>
              <w:spacing w:line="380" w:lineRule="exact"/>
              <w:jc w:val="center"/>
              <w:outlineLvl w:val="0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:rsidR="00525B06" w:rsidRPr="003A1D64" w:rsidRDefault="005C243D" w:rsidP="005059B9">
            <w:pPr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  <w:u w:val="single"/>
                <w:cs/>
              </w:rPr>
            </w:pPr>
            <w:r w:rsidRPr="003A1D64">
              <w:rPr>
                <w:rFonts w:ascii="Angsana New" w:eastAsia="MS Mincho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:rsidR="00525B06" w:rsidRPr="003A1D64" w:rsidRDefault="005C243D" w:rsidP="005059B9">
            <w:pPr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  <w:u w:val="single"/>
                <w:cs/>
              </w:rPr>
            </w:pPr>
            <w:r w:rsidRPr="003A1D64">
              <w:rPr>
                <w:rFonts w:ascii="Angsana New" w:eastAsia="MS Mincho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395" w:type="dxa"/>
            <w:gridSpan w:val="2"/>
            <w:vAlign w:val="bottom"/>
          </w:tcPr>
          <w:p w:rsidR="00525B06" w:rsidRPr="003A1D64" w:rsidRDefault="005C243D" w:rsidP="005059B9">
            <w:pPr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  <w:u w:val="single"/>
                <w:cs/>
              </w:rPr>
            </w:pPr>
            <w:r w:rsidRPr="003A1D64">
              <w:rPr>
                <w:rFonts w:ascii="Angsana New" w:eastAsia="MS Mincho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395" w:type="dxa"/>
            <w:vAlign w:val="bottom"/>
          </w:tcPr>
          <w:p w:rsidR="00525B06" w:rsidRPr="003A1D64" w:rsidRDefault="005C243D" w:rsidP="005059B9">
            <w:pPr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  <w:u w:val="single"/>
                <w:cs/>
              </w:rPr>
            </w:pPr>
            <w:r w:rsidRPr="003A1D64">
              <w:rPr>
                <w:rFonts w:ascii="Angsana New" w:eastAsia="MS Mincho" w:hAnsi="Angsana New"/>
                <w:sz w:val="32"/>
                <w:szCs w:val="32"/>
                <w:u w:val="single"/>
              </w:rPr>
              <w:t>2561</w:t>
            </w:r>
          </w:p>
        </w:tc>
      </w:tr>
      <w:tr w:rsidR="00C90728" w:rsidRPr="003A1D64" w:rsidTr="0042338F">
        <w:tc>
          <w:tcPr>
            <w:tcW w:w="3618" w:type="dxa"/>
            <w:shd w:val="clear" w:color="auto" w:fill="auto"/>
            <w:vAlign w:val="bottom"/>
          </w:tcPr>
          <w:p w:rsidR="00C90728" w:rsidRPr="003A1D64" w:rsidRDefault="00C90728" w:rsidP="005059B9">
            <w:pPr>
              <w:spacing w:line="380" w:lineRule="exact"/>
              <w:ind w:right="-72"/>
              <w:rPr>
                <w:rFonts w:ascii="Angsana New" w:eastAsia="MS Mincho" w:hAnsi="Angsana New"/>
                <w:sz w:val="32"/>
                <w:szCs w:val="32"/>
              </w:rPr>
            </w:pPr>
            <w:r w:rsidRPr="003A1D64">
              <w:rPr>
                <w:rFonts w:ascii="Angsana New" w:eastAsia="MS Mincho" w:hAnsi="Angsana New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395" w:type="dxa"/>
            <w:vAlign w:val="bottom"/>
          </w:tcPr>
          <w:p w:rsidR="00C90728" w:rsidRPr="003A1D64" w:rsidRDefault="00C90728" w:rsidP="005059B9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A1D64">
              <w:rPr>
                <w:rFonts w:ascii="Angsana New" w:hAnsi="Angsana New"/>
                <w:sz w:val="32"/>
                <w:szCs w:val="32"/>
                <w:lang w:val="en-GB"/>
              </w:rPr>
              <w:t>19,855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:rsidR="00C90728" w:rsidRPr="003A1D64" w:rsidRDefault="00C90728" w:rsidP="005059B9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18</w:t>
            </w:r>
            <w:r w:rsidRPr="003A1D64">
              <w:rPr>
                <w:rFonts w:ascii="Angsana New" w:hAnsi="Angsana New"/>
                <w:sz w:val="32"/>
                <w:szCs w:val="32"/>
                <w:cs/>
                <w:lang w:val="en-GB"/>
              </w:rPr>
              <w:t>,</w:t>
            </w:r>
            <w:r w:rsidRPr="003A1D64">
              <w:rPr>
                <w:rFonts w:ascii="Angsana New" w:hAnsi="Angsana New"/>
                <w:sz w:val="32"/>
                <w:szCs w:val="32"/>
              </w:rPr>
              <w:t>425</w:t>
            </w:r>
          </w:p>
        </w:tc>
        <w:tc>
          <w:tcPr>
            <w:tcW w:w="1395" w:type="dxa"/>
            <w:gridSpan w:val="2"/>
            <w:vAlign w:val="bottom"/>
          </w:tcPr>
          <w:p w:rsidR="00C90728" w:rsidRPr="003A1D64" w:rsidRDefault="00C90728" w:rsidP="005059B9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A1D64">
              <w:rPr>
                <w:rFonts w:ascii="Angsana New" w:hAnsi="Angsana New"/>
                <w:sz w:val="32"/>
                <w:szCs w:val="32"/>
                <w:lang w:val="en-GB"/>
              </w:rPr>
              <w:t>19,841</w:t>
            </w:r>
          </w:p>
        </w:tc>
        <w:tc>
          <w:tcPr>
            <w:tcW w:w="1395" w:type="dxa"/>
            <w:vAlign w:val="bottom"/>
          </w:tcPr>
          <w:p w:rsidR="00C90728" w:rsidRPr="003A1D64" w:rsidRDefault="00C90728" w:rsidP="005059B9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18</w:t>
            </w:r>
            <w:r w:rsidRPr="003A1D64">
              <w:rPr>
                <w:rFonts w:ascii="Angsana New" w:hAnsi="Angsana New"/>
                <w:sz w:val="32"/>
                <w:szCs w:val="32"/>
                <w:cs/>
                <w:lang w:val="en-GB"/>
              </w:rPr>
              <w:t>,</w:t>
            </w:r>
            <w:r w:rsidRPr="003A1D64">
              <w:rPr>
                <w:rFonts w:ascii="Angsana New" w:hAnsi="Angsana New"/>
                <w:sz w:val="32"/>
                <w:szCs w:val="32"/>
              </w:rPr>
              <w:t>403</w:t>
            </w:r>
          </w:p>
        </w:tc>
      </w:tr>
      <w:tr w:rsidR="00C90728" w:rsidRPr="003A1D64" w:rsidTr="0042338F">
        <w:tc>
          <w:tcPr>
            <w:tcW w:w="3618" w:type="dxa"/>
            <w:shd w:val="clear" w:color="auto" w:fill="auto"/>
            <w:vAlign w:val="bottom"/>
          </w:tcPr>
          <w:p w:rsidR="00C90728" w:rsidRPr="003A1D64" w:rsidRDefault="00C90728" w:rsidP="005059B9">
            <w:pPr>
              <w:spacing w:line="380" w:lineRule="exact"/>
              <w:ind w:right="-72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3A1D64">
              <w:rPr>
                <w:rFonts w:ascii="Angsana New" w:eastAsia="MS Mincho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395" w:type="dxa"/>
            <w:vAlign w:val="bottom"/>
          </w:tcPr>
          <w:p w:rsidR="00C90728" w:rsidRPr="003A1D64" w:rsidRDefault="00C90728" w:rsidP="005059B9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A1D64">
              <w:rPr>
                <w:rFonts w:ascii="Angsana New" w:hAnsi="Angsana New"/>
                <w:sz w:val="32"/>
                <w:szCs w:val="32"/>
                <w:lang w:val="en-GB"/>
              </w:rPr>
              <w:t>7,991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:rsidR="00C90728" w:rsidRPr="003A1D64" w:rsidRDefault="00C90728" w:rsidP="005059B9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2</w:t>
            </w:r>
            <w:r w:rsidRPr="003A1D64">
              <w:rPr>
                <w:rFonts w:ascii="Angsana New" w:hAnsi="Angsana New"/>
                <w:sz w:val="32"/>
                <w:szCs w:val="32"/>
                <w:cs/>
                <w:lang w:val="en-GB"/>
              </w:rPr>
              <w:t>,</w:t>
            </w:r>
            <w:r w:rsidRPr="003A1D64">
              <w:rPr>
                <w:rFonts w:ascii="Angsana New" w:hAnsi="Angsana New"/>
                <w:sz w:val="32"/>
                <w:szCs w:val="32"/>
              </w:rPr>
              <w:t>922</w:t>
            </w:r>
          </w:p>
        </w:tc>
        <w:tc>
          <w:tcPr>
            <w:tcW w:w="1395" w:type="dxa"/>
            <w:gridSpan w:val="2"/>
            <w:vAlign w:val="bottom"/>
          </w:tcPr>
          <w:p w:rsidR="00C90728" w:rsidRPr="003A1D64" w:rsidRDefault="00C90728" w:rsidP="005059B9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A1D64">
              <w:rPr>
                <w:rFonts w:ascii="Angsana New" w:hAnsi="Angsana New"/>
                <w:sz w:val="32"/>
                <w:szCs w:val="32"/>
                <w:lang w:val="en-GB"/>
              </w:rPr>
              <w:t>7,951</w:t>
            </w:r>
          </w:p>
        </w:tc>
        <w:tc>
          <w:tcPr>
            <w:tcW w:w="1395" w:type="dxa"/>
            <w:vAlign w:val="bottom"/>
          </w:tcPr>
          <w:p w:rsidR="00C90728" w:rsidRPr="003A1D64" w:rsidRDefault="00C90728" w:rsidP="005059B9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2</w:t>
            </w:r>
            <w:r w:rsidRPr="003A1D64">
              <w:rPr>
                <w:rFonts w:ascii="Angsana New" w:hAnsi="Angsana New"/>
                <w:sz w:val="32"/>
                <w:szCs w:val="32"/>
                <w:cs/>
                <w:lang w:val="en-GB"/>
              </w:rPr>
              <w:t>,</w:t>
            </w:r>
            <w:r w:rsidRPr="003A1D64">
              <w:rPr>
                <w:rFonts w:ascii="Angsana New" w:hAnsi="Angsana New"/>
                <w:sz w:val="32"/>
                <w:szCs w:val="32"/>
              </w:rPr>
              <w:t>922</w:t>
            </w:r>
          </w:p>
        </w:tc>
      </w:tr>
      <w:tr w:rsidR="00C90728" w:rsidRPr="003A1D64" w:rsidTr="0042338F">
        <w:tc>
          <w:tcPr>
            <w:tcW w:w="3618" w:type="dxa"/>
            <w:shd w:val="clear" w:color="auto" w:fill="auto"/>
            <w:vAlign w:val="bottom"/>
          </w:tcPr>
          <w:p w:rsidR="00C90728" w:rsidRPr="003A1D64" w:rsidRDefault="00C90728" w:rsidP="005059B9">
            <w:pPr>
              <w:spacing w:line="380" w:lineRule="exact"/>
              <w:ind w:left="165" w:right="-72" w:hanging="165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จำหน่ายและตัดจำหน่ายระหว่างงวด-มูลค่าสุทธิตามบัญชี ณ วันที่จำหน่ายและตัดจำหน่าย</w:t>
            </w:r>
          </w:p>
        </w:tc>
        <w:tc>
          <w:tcPr>
            <w:tcW w:w="1395" w:type="dxa"/>
            <w:vAlign w:val="bottom"/>
          </w:tcPr>
          <w:p w:rsidR="00C90728" w:rsidRPr="003A1D64" w:rsidRDefault="00C90728" w:rsidP="005059B9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A1D64">
              <w:rPr>
                <w:rFonts w:ascii="Angsana New" w:hAnsi="Angsana New"/>
                <w:sz w:val="32"/>
                <w:szCs w:val="32"/>
                <w:lang w:val="en-GB"/>
              </w:rPr>
              <w:t>(75)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:rsidR="00C90728" w:rsidRPr="003A1D64" w:rsidRDefault="00C90728" w:rsidP="005059B9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A1D64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95" w:type="dxa"/>
            <w:gridSpan w:val="2"/>
            <w:vAlign w:val="bottom"/>
          </w:tcPr>
          <w:p w:rsidR="00C90728" w:rsidRPr="003A1D64" w:rsidRDefault="00C90728" w:rsidP="005059B9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A1D64">
              <w:rPr>
                <w:rFonts w:ascii="Angsana New" w:hAnsi="Angsana New"/>
                <w:sz w:val="32"/>
                <w:szCs w:val="32"/>
                <w:lang w:val="en-GB"/>
              </w:rPr>
              <w:t>(75)</w:t>
            </w:r>
          </w:p>
        </w:tc>
        <w:tc>
          <w:tcPr>
            <w:tcW w:w="1395" w:type="dxa"/>
            <w:vAlign w:val="bottom"/>
          </w:tcPr>
          <w:p w:rsidR="00C90728" w:rsidRPr="003A1D64" w:rsidRDefault="00C90728" w:rsidP="005059B9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A1D64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  <w:tr w:rsidR="002A69C0" w:rsidRPr="003A1D64" w:rsidTr="00BC3BF2">
        <w:tc>
          <w:tcPr>
            <w:tcW w:w="3618" w:type="dxa"/>
            <w:shd w:val="clear" w:color="auto" w:fill="auto"/>
            <w:vAlign w:val="bottom"/>
          </w:tcPr>
          <w:p w:rsidR="002A69C0" w:rsidRPr="003A1D64" w:rsidRDefault="002A69C0" w:rsidP="00BC3BF2">
            <w:pPr>
              <w:spacing w:line="380" w:lineRule="exact"/>
              <w:ind w:right="-72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3A1D64">
              <w:rPr>
                <w:rFonts w:ascii="Angsana New" w:eastAsia="MS Mincho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395" w:type="dxa"/>
            <w:vAlign w:val="bottom"/>
          </w:tcPr>
          <w:p w:rsidR="002A69C0" w:rsidRPr="003A1D64" w:rsidRDefault="002A69C0" w:rsidP="00BC3BF2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A1D64">
              <w:rPr>
                <w:rFonts w:ascii="Angsana New" w:hAnsi="Angsana New"/>
                <w:sz w:val="32"/>
                <w:szCs w:val="32"/>
                <w:lang w:val="en-GB"/>
              </w:rPr>
              <w:t>(2,070)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:rsidR="002A69C0" w:rsidRPr="003A1D64" w:rsidRDefault="002A69C0" w:rsidP="00BC3BF2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  <w:lang w:val="en-GB"/>
              </w:rPr>
              <w:t>(</w:t>
            </w:r>
            <w:r w:rsidRPr="003A1D64">
              <w:rPr>
                <w:rFonts w:ascii="Angsana New" w:hAnsi="Angsana New"/>
                <w:sz w:val="32"/>
                <w:szCs w:val="32"/>
              </w:rPr>
              <w:t>1</w:t>
            </w:r>
            <w:r w:rsidRPr="003A1D64">
              <w:rPr>
                <w:rFonts w:ascii="Angsana New" w:hAnsi="Angsana New"/>
                <w:sz w:val="32"/>
                <w:szCs w:val="32"/>
                <w:cs/>
                <w:lang w:val="en-GB"/>
              </w:rPr>
              <w:t>,</w:t>
            </w:r>
            <w:r w:rsidRPr="003A1D64">
              <w:rPr>
                <w:rFonts w:ascii="Angsana New" w:hAnsi="Angsana New"/>
                <w:sz w:val="32"/>
                <w:szCs w:val="32"/>
              </w:rPr>
              <w:t>490</w:t>
            </w:r>
            <w:r w:rsidRPr="003A1D64">
              <w:rPr>
                <w:rFonts w:ascii="Angsana New" w:hAnsi="Angsana New"/>
                <w:sz w:val="32"/>
                <w:szCs w:val="32"/>
                <w:cs/>
                <w:lang w:val="en-GB"/>
              </w:rPr>
              <w:t>)</w:t>
            </w:r>
          </w:p>
        </w:tc>
        <w:tc>
          <w:tcPr>
            <w:tcW w:w="1395" w:type="dxa"/>
            <w:gridSpan w:val="2"/>
            <w:vAlign w:val="bottom"/>
          </w:tcPr>
          <w:p w:rsidR="002A69C0" w:rsidRPr="003A1D64" w:rsidRDefault="002A69C0" w:rsidP="00BC3BF2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A1D64">
              <w:rPr>
                <w:rFonts w:ascii="Angsana New" w:hAnsi="Angsana New"/>
                <w:sz w:val="32"/>
                <w:szCs w:val="32"/>
                <w:lang w:val="en-GB"/>
              </w:rPr>
              <w:t>(2,061)</w:t>
            </w:r>
          </w:p>
        </w:tc>
        <w:tc>
          <w:tcPr>
            <w:tcW w:w="1395" w:type="dxa"/>
            <w:vAlign w:val="bottom"/>
          </w:tcPr>
          <w:p w:rsidR="002A69C0" w:rsidRPr="003A1D64" w:rsidRDefault="002A69C0" w:rsidP="00BC3BF2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  <w:lang w:val="en-GB"/>
              </w:rPr>
              <w:t>(</w:t>
            </w:r>
            <w:r w:rsidRPr="003A1D64">
              <w:rPr>
                <w:rFonts w:ascii="Angsana New" w:hAnsi="Angsana New"/>
                <w:sz w:val="32"/>
                <w:szCs w:val="32"/>
              </w:rPr>
              <w:t>1</w:t>
            </w:r>
            <w:r w:rsidRPr="003A1D64">
              <w:rPr>
                <w:rFonts w:ascii="Angsana New" w:hAnsi="Angsana New"/>
                <w:sz w:val="32"/>
                <w:szCs w:val="32"/>
                <w:cs/>
                <w:lang w:val="en-GB"/>
              </w:rPr>
              <w:t>,</w:t>
            </w:r>
            <w:r w:rsidRPr="003A1D64">
              <w:rPr>
                <w:rFonts w:ascii="Angsana New" w:hAnsi="Angsana New"/>
                <w:sz w:val="32"/>
                <w:szCs w:val="32"/>
              </w:rPr>
              <w:t>484</w:t>
            </w:r>
            <w:r w:rsidRPr="003A1D64">
              <w:rPr>
                <w:rFonts w:ascii="Angsana New" w:hAnsi="Angsana New"/>
                <w:sz w:val="32"/>
                <w:szCs w:val="32"/>
                <w:cs/>
                <w:lang w:val="en-GB"/>
              </w:rPr>
              <w:t>)</w:t>
            </w:r>
          </w:p>
        </w:tc>
      </w:tr>
      <w:tr w:rsidR="00C90728" w:rsidRPr="003A1D64" w:rsidTr="0042338F">
        <w:tc>
          <w:tcPr>
            <w:tcW w:w="3618" w:type="dxa"/>
            <w:shd w:val="clear" w:color="auto" w:fill="auto"/>
            <w:vAlign w:val="bottom"/>
          </w:tcPr>
          <w:p w:rsidR="00C90728" w:rsidRPr="003A1D64" w:rsidRDefault="00C90728" w:rsidP="005059B9">
            <w:pPr>
              <w:spacing w:line="380" w:lineRule="exact"/>
              <w:ind w:right="-72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3A1D64">
              <w:rPr>
                <w:rFonts w:ascii="Angsana New" w:eastAsia="MS Mincho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395" w:type="dxa"/>
            <w:vAlign w:val="bottom"/>
          </w:tcPr>
          <w:p w:rsidR="00C90728" w:rsidRPr="003A1D64" w:rsidRDefault="00C90728" w:rsidP="005059B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A1D64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:rsidR="00C90728" w:rsidRPr="003A1D64" w:rsidRDefault="00C90728" w:rsidP="005059B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  <w:lang w:val="en-GB"/>
              </w:rPr>
              <w:t>(</w:t>
            </w:r>
            <w:r w:rsidRPr="003A1D64">
              <w:rPr>
                <w:rFonts w:ascii="Angsana New" w:hAnsi="Angsana New"/>
                <w:sz w:val="32"/>
                <w:szCs w:val="32"/>
              </w:rPr>
              <w:t>2</w:t>
            </w:r>
            <w:r w:rsidRPr="003A1D64">
              <w:rPr>
                <w:rFonts w:ascii="Angsana New" w:hAnsi="Angsana New"/>
                <w:sz w:val="32"/>
                <w:szCs w:val="32"/>
                <w:cs/>
                <w:lang w:val="en-GB"/>
              </w:rPr>
              <w:t>)</w:t>
            </w:r>
          </w:p>
        </w:tc>
        <w:tc>
          <w:tcPr>
            <w:tcW w:w="1395" w:type="dxa"/>
            <w:gridSpan w:val="2"/>
            <w:vAlign w:val="bottom"/>
          </w:tcPr>
          <w:p w:rsidR="00C90728" w:rsidRPr="003A1D64" w:rsidRDefault="00C90728" w:rsidP="005059B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A1D64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95" w:type="dxa"/>
            <w:vAlign w:val="bottom"/>
          </w:tcPr>
          <w:p w:rsidR="00C90728" w:rsidRPr="003A1D64" w:rsidRDefault="00C90728" w:rsidP="005059B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  <w:lang w:val="en-GB"/>
              </w:rPr>
              <w:t>-</w:t>
            </w:r>
          </w:p>
        </w:tc>
      </w:tr>
      <w:tr w:rsidR="00C90728" w:rsidRPr="003A1D64" w:rsidTr="0042338F">
        <w:tc>
          <w:tcPr>
            <w:tcW w:w="3618" w:type="dxa"/>
            <w:shd w:val="clear" w:color="auto" w:fill="auto"/>
            <w:vAlign w:val="bottom"/>
          </w:tcPr>
          <w:p w:rsidR="00C90728" w:rsidRPr="003A1D64" w:rsidRDefault="00C90728" w:rsidP="005059B9">
            <w:pPr>
              <w:spacing w:line="380" w:lineRule="exact"/>
              <w:ind w:right="-72"/>
              <w:rPr>
                <w:rFonts w:ascii="Angsana New" w:eastAsia="MS Mincho" w:hAnsi="Angsana New"/>
                <w:sz w:val="32"/>
                <w:szCs w:val="32"/>
              </w:rPr>
            </w:pPr>
            <w:r w:rsidRPr="003A1D64">
              <w:rPr>
                <w:rFonts w:ascii="Angsana New" w:eastAsia="MS Mincho" w:hAnsi="Angsana New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395" w:type="dxa"/>
            <w:vAlign w:val="bottom"/>
          </w:tcPr>
          <w:p w:rsidR="00C90728" w:rsidRPr="003A1D64" w:rsidRDefault="00C90728" w:rsidP="005059B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A1D64">
              <w:rPr>
                <w:rFonts w:ascii="Angsana New" w:hAnsi="Angsana New"/>
                <w:sz w:val="32"/>
                <w:szCs w:val="32"/>
                <w:lang w:val="en-GB"/>
              </w:rPr>
              <w:t>25,701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:rsidR="00C90728" w:rsidRPr="003A1D64" w:rsidRDefault="00C90728" w:rsidP="005059B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19</w:t>
            </w:r>
            <w:r w:rsidRPr="003A1D64">
              <w:rPr>
                <w:rFonts w:ascii="Angsana New" w:hAnsi="Angsana New"/>
                <w:sz w:val="32"/>
                <w:szCs w:val="32"/>
                <w:cs/>
                <w:lang w:val="en-GB"/>
              </w:rPr>
              <w:t>,</w:t>
            </w:r>
            <w:r w:rsidRPr="003A1D64">
              <w:rPr>
                <w:rFonts w:ascii="Angsana New" w:hAnsi="Angsana New"/>
                <w:sz w:val="32"/>
                <w:szCs w:val="32"/>
              </w:rPr>
              <w:t>855</w:t>
            </w:r>
          </w:p>
        </w:tc>
        <w:tc>
          <w:tcPr>
            <w:tcW w:w="1395" w:type="dxa"/>
            <w:gridSpan w:val="2"/>
            <w:vAlign w:val="bottom"/>
          </w:tcPr>
          <w:p w:rsidR="00C90728" w:rsidRPr="003A1D64" w:rsidRDefault="00C90728" w:rsidP="005059B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A1D64">
              <w:rPr>
                <w:rFonts w:ascii="Angsana New" w:hAnsi="Angsana New"/>
                <w:sz w:val="32"/>
                <w:szCs w:val="32"/>
                <w:lang w:val="en-GB"/>
              </w:rPr>
              <w:t>25,656</w:t>
            </w:r>
          </w:p>
        </w:tc>
        <w:tc>
          <w:tcPr>
            <w:tcW w:w="1395" w:type="dxa"/>
            <w:vAlign w:val="bottom"/>
          </w:tcPr>
          <w:p w:rsidR="00C90728" w:rsidRPr="003A1D64" w:rsidRDefault="00C90728" w:rsidP="005059B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19</w:t>
            </w:r>
            <w:r w:rsidRPr="003A1D64">
              <w:rPr>
                <w:rFonts w:ascii="Angsana New" w:hAnsi="Angsana New"/>
                <w:sz w:val="32"/>
                <w:szCs w:val="32"/>
                <w:cs/>
                <w:lang w:val="en-GB"/>
              </w:rPr>
              <w:t>,</w:t>
            </w:r>
            <w:r w:rsidRPr="003A1D64">
              <w:rPr>
                <w:rFonts w:ascii="Angsana New" w:hAnsi="Angsana New"/>
                <w:sz w:val="32"/>
                <w:szCs w:val="32"/>
              </w:rPr>
              <w:t>841</w:t>
            </w:r>
          </w:p>
        </w:tc>
      </w:tr>
    </w:tbl>
    <w:p w:rsidR="000B6314" w:rsidRPr="003A1D64" w:rsidRDefault="002A69C0" w:rsidP="005059B9">
      <w:pPr>
        <w:tabs>
          <w:tab w:val="left" w:pos="1440"/>
        </w:tabs>
        <w:spacing w:before="24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875431" w:rsidRPr="003A1D64">
        <w:rPr>
          <w:rFonts w:ascii="Angsana New" w:hAnsi="Angsana New"/>
          <w:b/>
          <w:bCs/>
          <w:sz w:val="32"/>
          <w:szCs w:val="32"/>
        </w:rPr>
        <w:t>.</w:t>
      </w:r>
      <w:r w:rsidR="00875431" w:rsidRPr="003A1D64">
        <w:rPr>
          <w:rFonts w:ascii="Angsana New" w:hAnsi="Angsana New"/>
          <w:b/>
          <w:bCs/>
          <w:sz w:val="32"/>
          <w:szCs w:val="32"/>
        </w:rPr>
        <w:tab/>
      </w:r>
      <w:r w:rsidR="00AC333B" w:rsidRPr="003A1D64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</w:t>
      </w:r>
      <w:r w:rsidR="000B6314" w:rsidRPr="003A1D64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:rsidR="005059B9" w:rsidRPr="005059B9" w:rsidRDefault="005059B9" w:rsidP="005059B9">
      <w:pPr>
        <w:tabs>
          <w:tab w:val="right" w:pos="7280"/>
          <w:tab w:val="right" w:pos="8540"/>
        </w:tabs>
        <w:spacing w:before="120" w:after="24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ณ วันที่</w:t>
      </w:r>
      <w:r w:rsidRPr="005059B9">
        <w:rPr>
          <w:rFonts w:ascii="Angsana New" w:hAnsi="Angsana New"/>
          <w:sz w:val="32"/>
          <w:szCs w:val="32"/>
        </w:rPr>
        <w:t> </w:t>
      </w:r>
      <w:r>
        <w:rPr>
          <w:rFonts w:ascii="Angsana New" w:hAnsi="Angsana New"/>
          <w:sz w:val="32"/>
          <w:szCs w:val="32"/>
        </w:rPr>
        <w:t>31</w:t>
      </w:r>
      <w:r w:rsidRPr="005059B9">
        <w:rPr>
          <w:rFonts w:ascii="Angsana New" w:hAnsi="Angsana New"/>
          <w:sz w:val="32"/>
          <w:szCs w:val="32"/>
        </w:rPr>
        <w:t> </w:t>
      </w:r>
      <w:r>
        <w:rPr>
          <w:rFonts w:ascii="Angsana New" w:hAnsi="Angsana New"/>
          <w:sz w:val="32"/>
          <w:szCs w:val="32"/>
          <w:cs/>
        </w:rPr>
        <w:t>ธันวาคม</w:t>
      </w:r>
      <w:r w:rsidRPr="005059B9">
        <w:rPr>
          <w:rFonts w:ascii="Angsana New" w:hAnsi="Angsana New"/>
          <w:sz w:val="32"/>
          <w:szCs w:val="32"/>
        </w:rPr>
        <w:t> </w:t>
      </w:r>
      <w:r>
        <w:rPr>
          <w:rFonts w:ascii="Angsana New" w:hAnsi="Angsana New"/>
          <w:sz w:val="32"/>
          <w:szCs w:val="32"/>
        </w:rPr>
        <w:t>2562</w:t>
      </w:r>
      <w:r w:rsidRPr="005059B9">
        <w:rPr>
          <w:rFonts w:ascii="Angsana New" w:hAnsi="Angsana New"/>
          <w:sz w:val="32"/>
          <w:szCs w:val="32"/>
        </w:rPr>
        <w:t> </w:t>
      </w:r>
      <w:r>
        <w:rPr>
          <w:rFonts w:ascii="Angsana New" w:hAnsi="Angsana New"/>
          <w:sz w:val="32"/>
          <w:szCs w:val="32"/>
          <w:cs/>
        </w:rPr>
        <w:t xml:space="preserve">บริษัทฯมีเงินกู้ยืมระยะสั้นในรูปตั๋วสัญญาใช้เงินจากสถาบันการเงินจำนวน </w:t>
      </w:r>
      <w:r>
        <w:rPr>
          <w:rFonts w:ascii="Angsana New" w:hAnsi="Angsana New"/>
          <w:sz w:val="32"/>
          <w:szCs w:val="32"/>
        </w:rPr>
        <w:t>400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ซึ่งกำหนดชำระคืนในเดือนมกราคม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และคิดดอกเบี้ยในอัตราร้อยละ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 xml:space="preserve">85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2.90</w:t>
      </w:r>
      <w:r>
        <w:rPr>
          <w:rFonts w:ascii="Angsana New" w:hAnsi="Angsana New" w:hint="cs"/>
          <w:sz w:val="32"/>
          <w:szCs w:val="32"/>
          <w:cs/>
        </w:rPr>
        <w:t xml:space="preserve"> ต่อปี บริษัทฯได้จ่ายชำระคืนเงินกู้ยืมระยะสั้นดังกล่าวแล้วในเดือนมกราคม </w:t>
      </w:r>
      <w:r>
        <w:rPr>
          <w:rFonts w:ascii="Angsana New" w:hAnsi="Angsana New"/>
          <w:sz w:val="32"/>
          <w:szCs w:val="32"/>
        </w:rPr>
        <w:t>2563</w:t>
      </w:r>
    </w:p>
    <w:p w:rsidR="00C90728" w:rsidRPr="003A1D64" w:rsidRDefault="00C90728" w:rsidP="005059B9">
      <w:pPr>
        <w:tabs>
          <w:tab w:val="right" w:pos="7280"/>
          <w:tab w:val="right" w:pos="8540"/>
        </w:tabs>
        <w:spacing w:before="120" w:after="240" w:line="400" w:lineRule="exact"/>
        <w:ind w:left="547" w:hanging="547"/>
        <w:jc w:val="thaiDistribute"/>
        <w:rPr>
          <w:rFonts w:ascii="Angsana New" w:hAnsi="Angsana New"/>
          <w:spacing w:val="-8"/>
          <w:sz w:val="32"/>
          <w:szCs w:val="32"/>
        </w:rPr>
      </w:pPr>
      <w:r w:rsidRPr="003A1D64">
        <w:rPr>
          <w:rFonts w:ascii="Angsana New" w:hAnsi="Angsana New"/>
          <w:sz w:val="32"/>
          <w:szCs w:val="32"/>
        </w:rPr>
        <w:tab/>
      </w:r>
      <w:r w:rsidRPr="003A1D6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A1D64">
        <w:rPr>
          <w:rFonts w:ascii="Angsana New" w:hAnsi="Angsana New"/>
          <w:sz w:val="32"/>
          <w:szCs w:val="32"/>
        </w:rPr>
        <w:t xml:space="preserve">31 </w:t>
      </w:r>
      <w:r w:rsidRPr="003A1D6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A1D64">
        <w:rPr>
          <w:rFonts w:ascii="Angsana New" w:hAnsi="Angsana New"/>
          <w:sz w:val="32"/>
          <w:szCs w:val="32"/>
        </w:rPr>
        <w:t xml:space="preserve">2562 </w:t>
      </w:r>
      <w:r w:rsidRPr="003A1D64">
        <w:rPr>
          <w:rFonts w:ascii="Angsana New" w:hAnsi="Angsana New"/>
          <w:sz w:val="32"/>
          <w:szCs w:val="32"/>
          <w:cs/>
        </w:rPr>
        <w:t xml:space="preserve">บริษัทฯมีวงเงินเบิกเกินบัญชีและเงินกู้ยืมเงินระยะสั้นจากธนาคารในประเทศจำนวน </w:t>
      </w:r>
      <w:r w:rsidR="00A30E62" w:rsidRPr="003A1D64">
        <w:rPr>
          <w:rFonts w:ascii="Angsana New" w:hAnsi="Angsana New"/>
          <w:sz w:val="32"/>
          <w:szCs w:val="32"/>
        </w:rPr>
        <w:t>345</w:t>
      </w:r>
      <w:r w:rsidRPr="003A1D64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3A1D64">
        <w:rPr>
          <w:rFonts w:ascii="Angsana New" w:hAnsi="Angsana New"/>
          <w:sz w:val="32"/>
          <w:szCs w:val="32"/>
        </w:rPr>
        <w:t>(2561: 545</w:t>
      </w:r>
      <w:r w:rsidRPr="003A1D64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3A1D64">
        <w:rPr>
          <w:rFonts w:ascii="Angsana New" w:hAnsi="Angsana New"/>
          <w:sz w:val="32"/>
          <w:szCs w:val="32"/>
        </w:rPr>
        <w:t xml:space="preserve">) </w:t>
      </w:r>
      <w:r w:rsidRPr="003A1D64">
        <w:rPr>
          <w:rFonts w:ascii="Angsana New" w:hAnsi="Angsana New"/>
          <w:sz w:val="32"/>
          <w:szCs w:val="32"/>
          <w:cs/>
        </w:rPr>
        <w:t xml:space="preserve">ซึ่งค้ำประกันโดยการจำนำเงินฝากธนาคารตามที่กล่าวไว้ในหมายเหตุ </w:t>
      </w:r>
      <w:r w:rsidR="002A69C0">
        <w:rPr>
          <w:rFonts w:ascii="Angsana New" w:hAnsi="Angsana New"/>
          <w:sz w:val="32"/>
          <w:szCs w:val="32"/>
        </w:rPr>
        <w:t>14</w:t>
      </w:r>
      <w:r w:rsidRPr="003A1D64">
        <w:rPr>
          <w:rFonts w:ascii="Angsana New" w:hAnsi="Angsana New"/>
          <w:sz w:val="32"/>
          <w:szCs w:val="32"/>
        </w:rPr>
        <w:t xml:space="preserve"> </w:t>
      </w:r>
      <w:r w:rsidRPr="003A1D64">
        <w:rPr>
          <w:rFonts w:ascii="Angsana New" w:hAnsi="Angsana New"/>
          <w:sz w:val="32"/>
          <w:szCs w:val="32"/>
          <w:cs/>
        </w:rPr>
        <w:t xml:space="preserve">และการจดจำนองที่ดินพร้อมสิ่งปลูกสร้างของบริษัทฯตามที่กล่าวในหมายเหตุ </w:t>
      </w:r>
      <w:r w:rsidR="002A69C0">
        <w:rPr>
          <w:rFonts w:ascii="Angsana New" w:hAnsi="Angsana New"/>
          <w:sz w:val="32"/>
          <w:szCs w:val="32"/>
        </w:rPr>
        <w:t>17</w:t>
      </w:r>
      <w:r w:rsidRPr="003A1D64">
        <w:rPr>
          <w:rFonts w:ascii="Angsana New" w:hAnsi="Angsana New"/>
          <w:sz w:val="32"/>
          <w:szCs w:val="32"/>
        </w:rPr>
        <w:t xml:space="preserve"> </w:t>
      </w:r>
      <w:r w:rsidRPr="003A1D64">
        <w:rPr>
          <w:rFonts w:ascii="Angsana New" w:hAnsi="Angsana New"/>
          <w:sz w:val="32"/>
          <w:szCs w:val="32"/>
          <w:cs/>
        </w:rPr>
        <w:t xml:space="preserve">และ </w:t>
      </w:r>
      <w:r w:rsidR="002A69C0">
        <w:rPr>
          <w:rFonts w:ascii="Angsana New" w:hAnsi="Angsana New"/>
          <w:sz w:val="32"/>
          <w:szCs w:val="32"/>
        </w:rPr>
        <w:t>18</w:t>
      </w:r>
      <w:r w:rsidRPr="003A1D64">
        <w:rPr>
          <w:rFonts w:ascii="Angsana New" w:hAnsi="Angsana New"/>
          <w:sz w:val="32"/>
          <w:szCs w:val="32"/>
        </w:rPr>
        <w:t xml:space="preserve"> </w:t>
      </w:r>
      <w:r w:rsidRPr="003A1D64">
        <w:rPr>
          <w:rFonts w:ascii="Angsana New" w:hAnsi="Angsana New"/>
          <w:sz w:val="32"/>
          <w:szCs w:val="32"/>
          <w:cs/>
        </w:rPr>
        <w:t>ภายใต้สัญญาเงินกู้ยืม บริษัทฯต้อง</w:t>
      </w:r>
      <w:proofErr w:type="spellStart"/>
      <w:r w:rsidRPr="003A1D64">
        <w:rPr>
          <w:rFonts w:ascii="Angsana New" w:hAnsi="Angsana New"/>
          <w:sz w:val="32"/>
          <w:szCs w:val="32"/>
          <w:cs/>
        </w:rPr>
        <w:t>ปฎิบั</w:t>
      </w:r>
      <w:proofErr w:type="spellEnd"/>
      <w:r w:rsidRPr="003A1D64">
        <w:rPr>
          <w:rFonts w:ascii="Angsana New" w:hAnsi="Angsana New"/>
          <w:sz w:val="32"/>
          <w:szCs w:val="32"/>
          <w:cs/>
        </w:rPr>
        <w:t>ติตามเงื่อนไขทางการเงินบางประการที่ระบุในสัญญา เช่น การดำรงอัตราส่วนหนี้สินเฉพาะส่วนที่มีดอกเบี้ยสุทธิต่อส่วนของผู้ถือหุ้น เป็นต้น</w:t>
      </w:r>
      <w:r w:rsidRPr="003A1D64">
        <w:rPr>
          <w:rFonts w:ascii="Angsana New" w:hAnsi="Angsana New"/>
          <w:spacing w:val="-8"/>
          <w:sz w:val="32"/>
          <w:szCs w:val="32"/>
        </w:rPr>
        <w:tab/>
      </w:r>
    </w:p>
    <w:p w:rsidR="000B6314" w:rsidRPr="003A1D64" w:rsidRDefault="002A69C0" w:rsidP="005059B9">
      <w:pPr>
        <w:tabs>
          <w:tab w:val="right" w:pos="7280"/>
          <w:tab w:val="right" w:pos="85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0B6314" w:rsidRPr="003A1D64">
        <w:rPr>
          <w:rFonts w:ascii="Angsana New" w:hAnsi="Angsana New"/>
          <w:b/>
          <w:bCs/>
          <w:sz w:val="32"/>
          <w:szCs w:val="32"/>
        </w:rPr>
        <w:t>.</w:t>
      </w:r>
      <w:r w:rsidR="000B6314" w:rsidRPr="003A1D64">
        <w:rPr>
          <w:rFonts w:ascii="Angsana New" w:hAnsi="Angsana New"/>
          <w:b/>
          <w:bCs/>
          <w:sz w:val="32"/>
          <w:szCs w:val="32"/>
        </w:rPr>
        <w:tab/>
      </w:r>
      <w:r w:rsidR="000B6314" w:rsidRPr="003A1D64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372"/>
        <w:gridCol w:w="1373"/>
        <w:gridCol w:w="1372"/>
        <w:gridCol w:w="1373"/>
      </w:tblGrid>
      <w:tr w:rsidR="000B6314" w:rsidRPr="003A1D64" w:rsidTr="007F025A">
        <w:trPr>
          <w:trHeight w:val="217"/>
        </w:trPr>
        <w:tc>
          <w:tcPr>
            <w:tcW w:w="3600" w:type="dxa"/>
            <w:vAlign w:val="bottom"/>
          </w:tcPr>
          <w:p w:rsidR="000B6314" w:rsidRPr="003A1D64" w:rsidRDefault="000B6314" w:rsidP="005059B9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3A1D64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3A1D64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745" w:type="dxa"/>
            <w:gridSpan w:val="2"/>
            <w:vAlign w:val="bottom"/>
          </w:tcPr>
          <w:p w:rsidR="000B6314" w:rsidRPr="003A1D64" w:rsidRDefault="000B6314" w:rsidP="005059B9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45" w:type="dxa"/>
            <w:gridSpan w:val="2"/>
            <w:vAlign w:val="bottom"/>
          </w:tcPr>
          <w:p w:rsidR="000B6314" w:rsidRPr="003A1D64" w:rsidRDefault="000B6314" w:rsidP="005059B9">
            <w:pPr>
              <w:spacing w:line="38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(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3A1D6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A1D6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B6314" w:rsidRPr="003A1D64" w:rsidTr="007F025A">
        <w:tc>
          <w:tcPr>
            <w:tcW w:w="3600" w:type="dxa"/>
            <w:vAlign w:val="bottom"/>
          </w:tcPr>
          <w:p w:rsidR="000B6314" w:rsidRPr="003A1D64" w:rsidRDefault="000B6314" w:rsidP="005059B9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45" w:type="dxa"/>
            <w:gridSpan w:val="2"/>
            <w:vAlign w:val="bottom"/>
          </w:tcPr>
          <w:p w:rsidR="000B6314" w:rsidRPr="003A1D64" w:rsidRDefault="000B6314" w:rsidP="005059B9">
            <w:pPr>
              <w:pBdr>
                <w:bottom w:val="single" w:sz="6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:rsidR="000B6314" w:rsidRPr="003A1D64" w:rsidRDefault="000B6314" w:rsidP="005059B9">
            <w:pPr>
              <w:pBdr>
                <w:bottom w:val="single" w:sz="6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E4CA5" w:rsidRPr="003A1D64" w:rsidTr="007F025A">
        <w:tc>
          <w:tcPr>
            <w:tcW w:w="3600" w:type="dxa"/>
            <w:vAlign w:val="bottom"/>
          </w:tcPr>
          <w:p w:rsidR="009E4CA5" w:rsidRPr="003A1D64" w:rsidRDefault="009E4CA5" w:rsidP="005059B9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72" w:type="dxa"/>
            <w:vAlign w:val="bottom"/>
          </w:tcPr>
          <w:p w:rsidR="009E4CA5" w:rsidRPr="003A1D64" w:rsidRDefault="005C243D" w:rsidP="005059B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A1D64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373" w:type="dxa"/>
            <w:vAlign w:val="bottom"/>
          </w:tcPr>
          <w:p w:rsidR="009E4CA5" w:rsidRPr="003A1D64" w:rsidRDefault="005C243D" w:rsidP="005059B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A1D64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372" w:type="dxa"/>
            <w:vAlign w:val="bottom"/>
          </w:tcPr>
          <w:p w:rsidR="009E4CA5" w:rsidRPr="003A1D64" w:rsidRDefault="005C243D" w:rsidP="005059B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A1D64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373" w:type="dxa"/>
            <w:vAlign w:val="bottom"/>
          </w:tcPr>
          <w:p w:rsidR="009E4CA5" w:rsidRPr="003A1D64" w:rsidRDefault="005C243D" w:rsidP="005059B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A1D64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C90728" w:rsidRPr="003A1D64" w:rsidTr="007F025A">
        <w:tc>
          <w:tcPr>
            <w:tcW w:w="3600" w:type="dxa"/>
            <w:vAlign w:val="bottom"/>
          </w:tcPr>
          <w:p w:rsidR="00C90728" w:rsidRPr="003A1D64" w:rsidRDefault="00C90728" w:rsidP="005059B9">
            <w:pPr>
              <w:spacing w:line="380" w:lineRule="exact"/>
              <w:ind w:right="-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372" w:type="dxa"/>
            <w:vAlign w:val="bottom"/>
          </w:tcPr>
          <w:p w:rsidR="00C90728" w:rsidRPr="003A1D64" w:rsidRDefault="00C90728" w:rsidP="005059B9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3" w:type="dxa"/>
            <w:vAlign w:val="bottom"/>
          </w:tcPr>
          <w:p w:rsidR="00C90728" w:rsidRPr="003A1D64" w:rsidRDefault="00C90728" w:rsidP="005059B9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2" w:type="dxa"/>
            <w:vAlign w:val="bottom"/>
          </w:tcPr>
          <w:p w:rsidR="00C90728" w:rsidRPr="003A1D64" w:rsidRDefault="00C90728" w:rsidP="005059B9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3" w:type="dxa"/>
            <w:vAlign w:val="bottom"/>
          </w:tcPr>
          <w:p w:rsidR="00C90728" w:rsidRPr="003A1D64" w:rsidRDefault="00C90728" w:rsidP="005059B9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90728" w:rsidRPr="003A1D64" w:rsidTr="007F025A">
        <w:tc>
          <w:tcPr>
            <w:tcW w:w="3600" w:type="dxa"/>
            <w:vAlign w:val="bottom"/>
          </w:tcPr>
          <w:p w:rsidR="00C90728" w:rsidRPr="003A1D64" w:rsidRDefault="00C90728" w:rsidP="005059B9">
            <w:pPr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72" w:type="dxa"/>
            <w:vAlign w:val="bottom"/>
          </w:tcPr>
          <w:p w:rsidR="00C90728" w:rsidRPr="003A1D64" w:rsidRDefault="00C90728" w:rsidP="005059B9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136</w:t>
            </w:r>
          </w:p>
        </w:tc>
        <w:tc>
          <w:tcPr>
            <w:tcW w:w="1373" w:type="dxa"/>
            <w:vAlign w:val="bottom"/>
          </w:tcPr>
          <w:p w:rsidR="00C90728" w:rsidRPr="003A1D64" w:rsidRDefault="00C90728" w:rsidP="005059B9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136</w:t>
            </w:r>
          </w:p>
        </w:tc>
        <w:tc>
          <w:tcPr>
            <w:tcW w:w="1372" w:type="dxa"/>
            <w:vAlign w:val="bottom"/>
          </w:tcPr>
          <w:p w:rsidR="00C90728" w:rsidRPr="003A1D64" w:rsidRDefault="00C90728" w:rsidP="005059B9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136</w:t>
            </w:r>
          </w:p>
        </w:tc>
        <w:tc>
          <w:tcPr>
            <w:tcW w:w="1373" w:type="dxa"/>
            <w:vAlign w:val="bottom"/>
          </w:tcPr>
          <w:p w:rsidR="00C90728" w:rsidRPr="003A1D64" w:rsidRDefault="00C90728" w:rsidP="005059B9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136</w:t>
            </w:r>
          </w:p>
        </w:tc>
      </w:tr>
      <w:tr w:rsidR="00C90728" w:rsidRPr="003A1D64" w:rsidTr="007F025A">
        <w:tc>
          <w:tcPr>
            <w:tcW w:w="3600" w:type="dxa"/>
            <w:vAlign w:val="bottom"/>
          </w:tcPr>
          <w:p w:rsidR="00C90728" w:rsidRPr="003A1D64" w:rsidRDefault="00C90728" w:rsidP="005059B9">
            <w:pPr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72" w:type="dxa"/>
            <w:vAlign w:val="bottom"/>
          </w:tcPr>
          <w:p w:rsidR="00C90728" w:rsidRPr="003A1D64" w:rsidRDefault="00CD4DA7" w:rsidP="005059B9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1,212,2</w:t>
            </w:r>
            <w:r w:rsidR="00300E73" w:rsidRPr="003A1D64">
              <w:rPr>
                <w:rFonts w:ascii="Angsana New" w:hAnsi="Angsana New"/>
                <w:sz w:val="32"/>
                <w:szCs w:val="32"/>
              </w:rPr>
              <w:t>5</w:t>
            </w:r>
            <w:r w:rsidRPr="003A1D64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73" w:type="dxa"/>
            <w:vAlign w:val="bottom"/>
          </w:tcPr>
          <w:p w:rsidR="00C90728" w:rsidRPr="003A1D64" w:rsidRDefault="00C90728" w:rsidP="005059B9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1,044,348</w:t>
            </w:r>
          </w:p>
        </w:tc>
        <w:tc>
          <w:tcPr>
            <w:tcW w:w="1372" w:type="dxa"/>
            <w:vAlign w:val="bottom"/>
          </w:tcPr>
          <w:p w:rsidR="00C90728" w:rsidRPr="003A1D64" w:rsidRDefault="00C90728" w:rsidP="005059B9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1,204,243</w:t>
            </w:r>
          </w:p>
        </w:tc>
        <w:tc>
          <w:tcPr>
            <w:tcW w:w="1373" w:type="dxa"/>
            <w:vAlign w:val="bottom"/>
          </w:tcPr>
          <w:p w:rsidR="00C90728" w:rsidRPr="003A1D64" w:rsidRDefault="00C90728" w:rsidP="005059B9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1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3A1D64">
              <w:rPr>
                <w:rFonts w:ascii="Angsana New" w:hAnsi="Angsana New"/>
                <w:sz w:val="32"/>
                <w:szCs w:val="32"/>
              </w:rPr>
              <w:t>027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3A1D64">
              <w:rPr>
                <w:rFonts w:ascii="Angsana New" w:hAnsi="Angsana New"/>
                <w:sz w:val="32"/>
                <w:szCs w:val="32"/>
              </w:rPr>
              <w:t>488</w:t>
            </w:r>
          </w:p>
        </w:tc>
      </w:tr>
      <w:tr w:rsidR="00C90728" w:rsidRPr="003A1D64" w:rsidTr="007F025A">
        <w:tc>
          <w:tcPr>
            <w:tcW w:w="3600" w:type="dxa"/>
            <w:vAlign w:val="bottom"/>
          </w:tcPr>
          <w:p w:rsidR="00C90728" w:rsidRPr="003A1D64" w:rsidRDefault="00C90728" w:rsidP="005059B9">
            <w:pPr>
              <w:spacing w:line="380" w:lineRule="exact"/>
              <w:ind w:right="-18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A1D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ต้นทุนงานก่อสร้างค้างจ่าย</w:t>
            </w:r>
          </w:p>
        </w:tc>
        <w:tc>
          <w:tcPr>
            <w:tcW w:w="1372" w:type="dxa"/>
            <w:vAlign w:val="bottom"/>
          </w:tcPr>
          <w:p w:rsidR="00C90728" w:rsidRPr="003A1D64" w:rsidRDefault="00C90728" w:rsidP="005059B9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:rsidR="00C90728" w:rsidRPr="003A1D64" w:rsidRDefault="00C90728" w:rsidP="005059B9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  <w:vAlign w:val="bottom"/>
          </w:tcPr>
          <w:p w:rsidR="00C90728" w:rsidRPr="003A1D64" w:rsidRDefault="00C90728" w:rsidP="005059B9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:rsidR="00C90728" w:rsidRPr="003A1D64" w:rsidRDefault="00C90728" w:rsidP="005059B9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90728" w:rsidRPr="003A1D64" w:rsidTr="007F025A">
        <w:tc>
          <w:tcPr>
            <w:tcW w:w="3600" w:type="dxa"/>
            <w:vAlign w:val="bottom"/>
          </w:tcPr>
          <w:p w:rsidR="00C90728" w:rsidRPr="003A1D64" w:rsidRDefault="00C90728" w:rsidP="005059B9">
            <w:pPr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72" w:type="dxa"/>
            <w:vAlign w:val="bottom"/>
          </w:tcPr>
          <w:p w:rsidR="00C90728" w:rsidRPr="003A1D64" w:rsidRDefault="00C90728" w:rsidP="005059B9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645,211</w:t>
            </w:r>
          </w:p>
        </w:tc>
        <w:tc>
          <w:tcPr>
            <w:tcW w:w="1373" w:type="dxa"/>
            <w:vAlign w:val="bottom"/>
          </w:tcPr>
          <w:p w:rsidR="00C90728" w:rsidRPr="003A1D64" w:rsidRDefault="00C90728" w:rsidP="005059B9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864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3A1D64">
              <w:rPr>
                <w:rFonts w:ascii="Angsana New" w:hAnsi="Angsana New"/>
                <w:sz w:val="32"/>
                <w:szCs w:val="32"/>
              </w:rPr>
              <w:t>970</w:t>
            </w:r>
          </w:p>
        </w:tc>
        <w:tc>
          <w:tcPr>
            <w:tcW w:w="1372" w:type="dxa"/>
            <w:vAlign w:val="bottom"/>
          </w:tcPr>
          <w:p w:rsidR="00C90728" w:rsidRPr="003A1D64" w:rsidRDefault="00C90728" w:rsidP="005059B9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644,695</w:t>
            </w:r>
          </w:p>
        </w:tc>
        <w:tc>
          <w:tcPr>
            <w:tcW w:w="1373" w:type="dxa"/>
            <w:vAlign w:val="bottom"/>
          </w:tcPr>
          <w:p w:rsidR="00C90728" w:rsidRPr="003A1D64" w:rsidRDefault="00C90728" w:rsidP="005059B9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861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3A1D64">
              <w:rPr>
                <w:rFonts w:ascii="Angsana New" w:hAnsi="Angsana New"/>
                <w:sz w:val="32"/>
                <w:szCs w:val="32"/>
              </w:rPr>
              <w:t>006</w:t>
            </w:r>
          </w:p>
        </w:tc>
      </w:tr>
      <w:tr w:rsidR="00C90728" w:rsidRPr="003A1D64" w:rsidTr="007F025A">
        <w:tc>
          <w:tcPr>
            <w:tcW w:w="3600" w:type="dxa"/>
            <w:vAlign w:val="bottom"/>
          </w:tcPr>
          <w:p w:rsidR="00C90728" w:rsidRPr="003A1D64" w:rsidRDefault="00C90728" w:rsidP="005059B9">
            <w:pPr>
              <w:spacing w:line="380" w:lineRule="exact"/>
              <w:ind w:right="-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372" w:type="dxa"/>
            <w:vAlign w:val="bottom"/>
          </w:tcPr>
          <w:p w:rsidR="00C90728" w:rsidRPr="003A1D64" w:rsidRDefault="00C90728" w:rsidP="005059B9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:rsidR="00C90728" w:rsidRPr="003A1D64" w:rsidRDefault="00C90728" w:rsidP="005059B9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  <w:vAlign w:val="bottom"/>
          </w:tcPr>
          <w:p w:rsidR="00C90728" w:rsidRPr="003A1D64" w:rsidRDefault="00C90728" w:rsidP="005059B9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:rsidR="00C90728" w:rsidRPr="003A1D64" w:rsidRDefault="00C90728" w:rsidP="005059B9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90728" w:rsidRPr="003A1D64" w:rsidTr="007F025A">
        <w:tc>
          <w:tcPr>
            <w:tcW w:w="3600" w:type="dxa"/>
            <w:vAlign w:val="bottom"/>
          </w:tcPr>
          <w:p w:rsidR="00C90728" w:rsidRPr="003A1D64" w:rsidRDefault="00C90728" w:rsidP="005059B9">
            <w:pPr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72" w:type="dxa"/>
            <w:vAlign w:val="bottom"/>
          </w:tcPr>
          <w:p w:rsidR="00C90728" w:rsidRPr="003A1D64" w:rsidRDefault="00C90728" w:rsidP="005059B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50,786</w:t>
            </w:r>
          </w:p>
        </w:tc>
        <w:tc>
          <w:tcPr>
            <w:tcW w:w="1373" w:type="dxa"/>
            <w:vAlign w:val="bottom"/>
          </w:tcPr>
          <w:p w:rsidR="00C90728" w:rsidRPr="003A1D64" w:rsidRDefault="00C90728" w:rsidP="005059B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63,371</w:t>
            </w:r>
          </w:p>
        </w:tc>
        <w:tc>
          <w:tcPr>
            <w:tcW w:w="1372" w:type="dxa"/>
            <w:vAlign w:val="bottom"/>
          </w:tcPr>
          <w:p w:rsidR="00C90728" w:rsidRPr="003A1D64" w:rsidRDefault="00C90728" w:rsidP="005059B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48,044</w:t>
            </w:r>
          </w:p>
        </w:tc>
        <w:tc>
          <w:tcPr>
            <w:tcW w:w="1373" w:type="dxa"/>
            <w:vAlign w:val="bottom"/>
          </w:tcPr>
          <w:p w:rsidR="00C90728" w:rsidRPr="003A1D64" w:rsidRDefault="00C90728" w:rsidP="005059B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60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3A1D64">
              <w:rPr>
                <w:rFonts w:ascii="Angsana New" w:hAnsi="Angsana New"/>
                <w:sz w:val="32"/>
                <w:szCs w:val="32"/>
              </w:rPr>
              <w:t>994</w:t>
            </w:r>
          </w:p>
        </w:tc>
      </w:tr>
      <w:tr w:rsidR="00C90728" w:rsidRPr="003A1D64" w:rsidTr="007F025A">
        <w:tc>
          <w:tcPr>
            <w:tcW w:w="3600" w:type="dxa"/>
            <w:vAlign w:val="bottom"/>
          </w:tcPr>
          <w:p w:rsidR="00C90728" w:rsidRPr="003A1D64" w:rsidRDefault="00C90728" w:rsidP="005059B9">
            <w:pPr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72" w:type="dxa"/>
            <w:vAlign w:val="bottom"/>
          </w:tcPr>
          <w:p w:rsidR="00C90728" w:rsidRPr="003A1D64" w:rsidRDefault="00C90728" w:rsidP="005059B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1,908,3</w:t>
            </w:r>
            <w:r w:rsidR="00300E73" w:rsidRPr="003A1D64">
              <w:rPr>
                <w:rFonts w:ascii="Angsana New" w:hAnsi="Angsana New"/>
                <w:sz w:val="32"/>
                <w:szCs w:val="32"/>
              </w:rPr>
              <w:t>8</w:t>
            </w:r>
            <w:r w:rsidRPr="003A1D64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73" w:type="dxa"/>
            <w:vAlign w:val="bottom"/>
          </w:tcPr>
          <w:p w:rsidR="00C90728" w:rsidRPr="003A1D64" w:rsidRDefault="00C90728" w:rsidP="005059B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1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3A1D64">
              <w:rPr>
                <w:rFonts w:ascii="Angsana New" w:hAnsi="Angsana New"/>
                <w:sz w:val="32"/>
                <w:szCs w:val="32"/>
              </w:rPr>
              <w:t>972,825</w:t>
            </w:r>
          </w:p>
        </w:tc>
        <w:tc>
          <w:tcPr>
            <w:tcW w:w="1372" w:type="dxa"/>
            <w:vAlign w:val="bottom"/>
          </w:tcPr>
          <w:p w:rsidR="00C90728" w:rsidRPr="003A1D64" w:rsidRDefault="00C90728" w:rsidP="005059B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1,897,118</w:t>
            </w:r>
          </w:p>
        </w:tc>
        <w:tc>
          <w:tcPr>
            <w:tcW w:w="1373" w:type="dxa"/>
            <w:vAlign w:val="bottom"/>
          </w:tcPr>
          <w:p w:rsidR="00C90728" w:rsidRPr="003A1D64" w:rsidRDefault="00C90728" w:rsidP="005059B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1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3A1D64">
              <w:rPr>
                <w:rFonts w:ascii="Angsana New" w:hAnsi="Angsana New"/>
                <w:sz w:val="32"/>
                <w:szCs w:val="32"/>
              </w:rPr>
              <w:t>949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3A1D64">
              <w:rPr>
                <w:rFonts w:ascii="Angsana New" w:hAnsi="Angsana New"/>
                <w:sz w:val="32"/>
                <w:szCs w:val="32"/>
              </w:rPr>
              <w:t>624</w:t>
            </w:r>
          </w:p>
        </w:tc>
      </w:tr>
    </w:tbl>
    <w:p w:rsidR="00EF157C" w:rsidRPr="003A1D64" w:rsidRDefault="002A69C0" w:rsidP="00827694">
      <w:pPr>
        <w:overflowPunct/>
        <w:autoSpaceDE/>
        <w:autoSpaceDN/>
        <w:adjustRightInd/>
        <w:spacing w:before="24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22</w:t>
      </w:r>
      <w:r w:rsidR="00EF157C" w:rsidRPr="003A1D64">
        <w:rPr>
          <w:rFonts w:ascii="Angsana New" w:hAnsi="Angsana New"/>
          <w:b/>
          <w:bCs/>
          <w:sz w:val="32"/>
          <w:szCs w:val="32"/>
        </w:rPr>
        <w:t>.</w:t>
      </w:r>
      <w:r w:rsidR="00EF157C" w:rsidRPr="003A1D64">
        <w:rPr>
          <w:rFonts w:ascii="Angsana New" w:hAnsi="Angsana New"/>
          <w:b/>
          <w:bCs/>
          <w:sz w:val="32"/>
          <w:szCs w:val="32"/>
        </w:rPr>
        <w:tab/>
      </w:r>
      <w:r w:rsidR="00EF157C" w:rsidRPr="003A1D64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หนี้สินตามสัญญาเช่าการเงิน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260"/>
        <w:gridCol w:w="1395"/>
        <w:gridCol w:w="1395"/>
      </w:tblGrid>
      <w:tr w:rsidR="00EF157C" w:rsidRPr="003A1D64" w:rsidTr="009E000C">
        <w:tc>
          <w:tcPr>
            <w:tcW w:w="3600" w:type="dxa"/>
            <w:vAlign w:val="bottom"/>
          </w:tcPr>
          <w:p w:rsidR="00EF157C" w:rsidRPr="003A1D64" w:rsidRDefault="00EF157C" w:rsidP="00827694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90" w:type="dxa"/>
            <w:gridSpan w:val="4"/>
            <w:vAlign w:val="bottom"/>
          </w:tcPr>
          <w:p w:rsidR="00EF157C" w:rsidRPr="003A1D64" w:rsidRDefault="00EF157C" w:rsidP="00827694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(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3A1D6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A1D6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F157C" w:rsidRPr="003A1D64" w:rsidTr="009E000C">
        <w:tc>
          <w:tcPr>
            <w:tcW w:w="3600" w:type="dxa"/>
            <w:vAlign w:val="bottom"/>
          </w:tcPr>
          <w:p w:rsidR="00EF157C" w:rsidRPr="003A1D64" w:rsidRDefault="00EF157C" w:rsidP="00827694">
            <w:pPr>
              <w:tabs>
                <w:tab w:val="left" w:pos="2070"/>
                <w:tab w:val="decimal" w:pos="77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EF157C" w:rsidRPr="003A1D64" w:rsidRDefault="00EF157C" w:rsidP="00827694">
            <w:pP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EF157C" w:rsidRPr="003A1D64" w:rsidRDefault="00EF157C" w:rsidP="0082769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  <w:r w:rsidRPr="003A1D64">
              <w:rPr>
                <w:rFonts w:ascii="Angsana New" w:hAnsi="Angsana New"/>
                <w:sz w:val="32"/>
                <w:szCs w:val="32"/>
              </w:rPr>
              <w:t xml:space="preserve">                  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E4CA5" w:rsidRPr="003A1D64" w:rsidTr="009E000C">
        <w:tc>
          <w:tcPr>
            <w:tcW w:w="3600" w:type="dxa"/>
            <w:vAlign w:val="bottom"/>
          </w:tcPr>
          <w:p w:rsidR="009E4CA5" w:rsidRPr="003A1D64" w:rsidRDefault="009E4CA5" w:rsidP="00827694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9E4CA5" w:rsidRPr="003A1D64" w:rsidRDefault="009E4CA5" w:rsidP="00827694">
            <w:pP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9E4CA5" w:rsidRPr="003A1D64" w:rsidRDefault="009E4CA5" w:rsidP="00827694">
            <w:pP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:rsidR="009E4CA5" w:rsidRPr="003A1D64" w:rsidRDefault="005C243D" w:rsidP="00827694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A1D64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395" w:type="dxa"/>
            <w:vAlign w:val="bottom"/>
          </w:tcPr>
          <w:p w:rsidR="009E4CA5" w:rsidRPr="003A1D64" w:rsidRDefault="005C243D" w:rsidP="00827694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A1D64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C90728" w:rsidRPr="003A1D64" w:rsidTr="009E000C">
        <w:tc>
          <w:tcPr>
            <w:tcW w:w="3600" w:type="dxa"/>
            <w:vAlign w:val="bottom"/>
          </w:tcPr>
          <w:p w:rsidR="00C90728" w:rsidRPr="003A1D64" w:rsidRDefault="00C90728" w:rsidP="00C90728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1440" w:type="dxa"/>
            <w:vAlign w:val="bottom"/>
          </w:tcPr>
          <w:p w:rsidR="00C90728" w:rsidRPr="003A1D64" w:rsidRDefault="00C90728" w:rsidP="00C90728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C90728" w:rsidRPr="003A1D64" w:rsidRDefault="00C90728" w:rsidP="00C90728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:rsidR="00C90728" w:rsidRPr="003A1D64" w:rsidRDefault="00C90728" w:rsidP="00C90728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A1D64">
              <w:rPr>
                <w:rFonts w:ascii="Angsana New" w:hAnsi="Angsana New"/>
                <w:sz w:val="32"/>
                <w:szCs w:val="32"/>
                <w:lang w:val="en-GB"/>
              </w:rPr>
              <w:t>307,497</w:t>
            </w:r>
          </w:p>
        </w:tc>
        <w:tc>
          <w:tcPr>
            <w:tcW w:w="1395" w:type="dxa"/>
            <w:vAlign w:val="bottom"/>
          </w:tcPr>
          <w:p w:rsidR="00C90728" w:rsidRPr="003A1D64" w:rsidRDefault="00C90728" w:rsidP="00C90728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337</w:t>
            </w:r>
            <w:r w:rsidRPr="003A1D64">
              <w:rPr>
                <w:rFonts w:ascii="Angsana New" w:hAnsi="Angsana New"/>
                <w:sz w:val="32"/>
                <w:szCs w:val="32"/>
                <w:cs/>
                <w:lang w:val="en-GB"/>
              </w:rPr>
              <w:t>,</w:t>
            </w:r>
            <w:r w:rsidRPr="003A1D64">
              <w:rPr>
                <w:rFonts w:ascii="Angsana New" w:hAnsi="Angsana New"/>
                <w:sz w:val="32"/>
                <w:szCs w:val="32"/>
              </w:rPr>
              <w:t>798</w:t>
            </w:r>
          </w:p>
        </w:tc>
      </w:tr>
      <w:tr w:rsidR="00C90728" w:rsidRPr="003A1D64" w:rsidTr="009E000C">
        <w:tc>
          <w:tcPr>
            <w:tcW w:w="3600" w:type="dxa"/>
            <w:vAlign w:val="bottom"/>
          </w:tcPr>
          <w:p w:rsidR="00C90728" w:rsidRPr="003A1D64" w:rsidRDefault="00C90728" w:rsidP="00C90728">
            <w:pPr>
              <w:tabs>
                <w:tab w:val="left" w:pos="2070"/>
                <w:tab w:val="decimal" w:pos="7740"/>
                <w:tab w:val="decimal" w:pos="882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หัก: ดอกเบี้ยรอการตัดจำหน่าย</w:t>
            </w:r>
          </w:p>
        </w:tc>
        <w:tc>
          <w:tcPr>
            <w:tcW w:w="1440" w:type="dxa"/>
            <w:vAlign w:val="bottom"/>
          </w:tcPr>
          <w:p w:rsidR="00C90728" w:rsidRPr="003A1D64" w:rsidRDefault="00C90728" w:rsidP="00C90728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C90728" w:rsidRPr="003A1D64" w:rsidRDefault="00C90728" w:rsidP="00C90728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:rsidR="00C90728" w:rsidRPr="003A1D64" w:rsidRDefault="00C90728" w:rsidP="00C9072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(11,964)</w:t>
            </w:r>
          </w:p>
        </w:tc>
        <w:tc>
          <w:tcPr>
            <w:tcW w:w="1395" w:type="dxa"/>
            <w:vAlign w:val="bottom"/>
          </w:tcPr>
          <w:p w:rsidR="00C90728" w:rsidRPr="003A1D64" w:rsidRDefault="00C90728" w:rsidP="00C9072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A1D64">
              <w:rPr>
                <w:rFonts w:ascii="Angsana New" w:hAnsi="Angsana New"/>
                <w:sz w:val="32"/>
                <w:szCs w:val="32"/>
              </w:rPr>
              <w:t>15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3A1D64">
              <w:rPr>
                <w:rFonts w:ascii="Angsana New" w:hAnsi="Angsana New"/>
                <w:sz w:val="32"/>
                <w:szCs w:val="32"/>
              </w:rPr>
              <w:t>336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C90728" w:rsidRPr="003A1D64" w:rsidTr="009E000C">
        <w:tc>
          <w:tcPr>
            <w:tcW w:w="3600" w:type="dxa"/>
            <w:vAlign w:val="bottom"/>
          </w:tcPr>
          <w:p w:rsidR="00C90728" w:rsidRPr="003A1D64" w:rsidRDefault="00C90728" w:rsidP="00C90728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C90728" w:rsidRPr="003A1D64" w:rsidRDefault="00C90728" w:rsidP="00C90728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:rsidR="00C90728" w:rsidRPr="003A1D64" w:rsidRDefault="00C90728" w:rsidP="00C90728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  <w:vAlign w:val="bottom"/>
          </w:tcPr>
          <w:p w:rsidR="00C90728" w:rsidRPr="003A1D64" w:rsidRDefault="00C90728" w:rsidP="00C90728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A1D64">
              <w:rPr>
                <w:rFonts w:ascii="Angsana New" w:hAnsi="Angsana New"/>
                <w:sz w:val="32"/>
                <w:szCs w:val="32"/>
                <w:lang w:val="en-GB"/>
              </w:rPr>
              <w:t>295,533</w:t>
            </w:r>
          </w:p>
        </w:tc>
        <w:tc>
          <w:tcPr>
            <w:tcW w:w="1395" w:type="dxa"/>
            <w:vAlign w:val="bottom"/>
          </w:tcPr>
          <w:p w:rsidR="00C90728" w:rsidRPr="003A1D64" w:rsidRDefault="00C90728" w:rsidP="00C90728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322</w:t>
            </w:r>
            <w:r w:rsidRPr="003A1D64">
              <w:rPr>
                <w:rFonts w:ascii="Angsana New" w:hAnsi="Angsana New"/>
                <w:sz w:val="32"/>
                <w:szCs w:val="32"/>
                <w:cs/>
                <w:lang w:val="en-GB"/>
              </w:rPr>
              <w:t>,</w:t>
            </w:r>
            <w:r w:rsidRPr="003A1D64">
              <w:rPr>
                <w:rFonts w:ascii="Angsana New" w:hAnsi="Angsana New"/>
                <w:sz w:val="32"/>
                <w:szCs w:val="32"/>
              </w:rPr>
              <w:t>462</w:t>
            </w:r>
          </w:p>
        </w:tc>
      </w:tr>
      <w:tr w:rsidR="00C90728" w:rsidRPr="003A1D64" w:rsidTr="009E000C">
        <w:tc>
          <w:tcPr>
            <w:tcW w:w="3600" w:type="dxa"/>
            <w:vAlign w:val="bottom"/>
          </w:tcPr>
          <w:p w:rsidR="00C90728" w:rsidRPr="003A1D64" w:rsidRDefault="00C90728" w:rsidP="00C90728">
            <w:pPr>
              <w:tabs>
                <w:tab w:val="left" w:pos="2070"/>
                <w:tab w:val="decimal" w:pos="7740"/>
                <w:tab w:val="decimal" w:pos="882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:rsidR="00C90728" w:rsidRPr="003A1D64" w:rsidRDefault="00C90728" w:rsidP="00C90728">
            <w:pPr>
              <w:tabs>
                <w:tab w:val="left" w:pos="2070"/>
                <w:tab w:val="decimal" w:pos="7740"/>
                <w:tab w:val="decimal" w:pos="882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:rsidR="00C90728" w:rsidRPr="003A1D64" w:rsidRDefault="00C90728" w:rsidP="00C90728">
            <w:pPr>
              <w:tabs>
                <w:tab w:val="left" w:pos="2070"/>
                <w:tab w:val="decimal" w:pos="7740"/>
                <w:tab w:val="decimal" w:pos="882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  <w:vAlign w:val="bottom"/>
          </w:tcPr>
          <w:p w:rsidR="00C90728" w:rsidRPr="003A1D64" w:rsidRDefault="00C90728" w:rsidP="00C9072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(136,302)</w:t>
            </w:r>
          </w:p>
        </w:tc>
        <w:tc>
          <w:tcPr>
            <w:tcW w:w="1395" w:type="dxa"/>
            <w:vAlign w:val="bottom"/>
          </w:tcPr>
          <w:p w:rsidR="00C90728" w:rsidRPr="003A1D64" w:rsidRDefault="00C90728" w:rsidP="00C9072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A1D64">
              <w:rPr>
                <w:rFonts w:ascii="Angsana New" w:hAnsi="Angsana New"/>
                <w:sz w:val="32"/>
                <w:szCs w:val="32"/>
              </w:rPr>
              <w:t>129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3A1D64">
              <w:rPr>
                <w:rFonts w:ascii="Angsana New" w:hAnsi="Angsana New"/>
                <w:sz w:val="32"/>
                <w:szCs w:val="32"/>
              </w:rPr>
              <w:t>767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C90728" w:rsidRPr="003A1D64" w:rsidTr="009E000C">
        <w:tc>
          <w:tcPr>
            <w:tcW w:w="3600" w:type="dxa"/>
            <w:vAlign w:val="bottom"/>
          </w:tcPr>
          <w:p w:rsidR="00C90728" w:rsidRPr="003A1D64" w:rsidRDefault="00C90728" w:rsidP="00C90728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1"/>
                <w:szCs w:val="31"/>
              </w:rPr>
            </w:pPr>
            <w:r w:rsidRPr="003A1D64">
              <w:rPr>
                <w:rFonts w:ascii="Angsana New" w:hAnsi="Angsana New"/>
                <w:sz w:val="31"/>
                <w:szCs w:val="31"/>
                <w:cs/>
              </w:rPr>
              <w:t>หนี้สินตามสัญญาเช่าการเงิน - สุทธิ</w:t>
            </w:r>
          </w:p>
        </w:tc>
        <w:tc>
          <w:tcPr>
            <w:tcW w:w="1440" w:type="dxa"/>
            <w:vAlign w:val="bottom"/>
          </w:tcPr>
          <w:p w:rsidR="00C90728" w:rsidRPr="003A1D64" w:rsidRDefault="00C90728" w:rsidP="00C90728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260" w:type="dxa"/>
            <w:vAlign w:val="bottom"/>
          </w:tcPr>
          <w:p w:rsidR="00C90728" w:rsidRPr="003A1D64" w:rsidRDefault="00C90728" w:rsidP="00C90728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395" w:type="dxa"/>
            <w:vAlign w:val="bottom"/>
          </w:tcPr>
          <w:p w:rsidR="00C90728" w:rsidRPr="003A1D64" w:rsidRDefault="00C90728" w:rsidP="00C9072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159,231</w:t>
            </w:r>
          </w:p>
        </w:tc>
        <w:tc>
          <w:tcPr>
            <w:tcW w:w="1395" w:type="dxa"/>
            <w:vAlign w:val="bottom"/>
          </w:tcPr>
          <w:p w:rsidR="00C90728" w:rsidRPr="003A1D64" w:rsidRDefault="00C90728" w:rsidP="00C9072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192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3A1D64">
              <w:rPr>
                <w:rFonts w:ascii="Angsana New" w:hAnsi="Angsana New"/>
                <w:sz w:val="32"/>
                <w:szCs w:val="32"/>
              </w:rPr>
              <w:t>695</w:t>
            </w:r>
          </w:p>
        </w:tc>
      </w:tr>
    </w:tbl>
    <w:p w:rsidR="000B6314" w:rsidRPr="003A1D64" w:rsidRDefault="00EF157C" w:rsidP="00827694">
      <w:pPr>
        <w:tabs>
          <w:tab w:val="left" w:pos="540"/>
          <w:tab w:val="left" w:pos="1440"/>
          <w:tab w:val="left" w:pos="2160"/>
          <w:tab w:val="left" w:pos="2880"/>
          <w:tab w:val="left" w:pos="6480"/>
        </w:tabs>
        <w:spacing w:before="240" w:after="120"/>
        <w:ind w:left="547"/>
        <w:jc w:val="thaiDistribute"/>
        <w:outlineLvl w:val="0"/>
        <w:rPr>
          <w:rFonts w:ascii="Angsana New" w:hAnsi="Angsana New"/>
          <w:spacing w:val="-2"/>
          <w:sz w:val="32"/>
          <w:szCs w:val="32"/>
          <w:lang w:val="en-GB"/>
        </w:rPr>
      </w:pPr>
      <w:r w:rsidRPr="003A1D64">
        <w:rPr>
          <w:rFonts w:ascii="Angsana New" w:hAnsi="Angsana New"/>
          <w:sz w:val="32"/>
          <w:szCs w:val="32"/>
          <w:cs/>
        </w:rPr>
        <w:t>บริษัทฯได้ทำสัญญาเช่าการเงินกับบริษัทลีสซี่งเพื่อเช่ายานพาหนะและเครื่องจักรเพื่อใช้ในการดำเนินงาน</w:t>
      </w:r>
      <w:r w:rsidRPr="003A1D64">
        <w:rPr>
          <w:rFonts w:ascii="Angsana New" w:hAnsi="Angsana New"/>
          <w:spacing w:val="-2"/>
          <w:sz w:val="32"/>
          <w:szCs w:val="32"/>
          <w:cs/>
        </w:rPr>
        <w:t xml:space="preserve">ของกิจการโดยมีกำหนดการชำระค่าเช่าเป็นรายเดือน อายุของสัญญามีระยะเวลาโดยเฉลี่ยประมาณ </w:t>
      </w:r>
      <w:r w:rsidR="00956DE6" w:rsidRPr="003A1D64">
        <w:rPr>
          <w:rFonts w:ascii="Angsana New" w:hAnsi="Angsana New"/>
          <w:spacing w:val="-2"/>
          <w:sz w:val="32"/>
          <w:szCs w:val="32"/>
        </w:rPr>
        <w:t>3</w:t>
      </w:r>
      <w:r w:rsidRPr="003A1D64">
        <w:rPr>
          <w:rFonts w:ascii="Angsana New" w:hAnsi="Angsana New"/>
          <w:spacing w:val="-2"/>
          <w:sz w:val="32"/>
          <w:szCs w:val="32"/>
          <w:cs/>
        </w:rPr>
        <w:t xml:space="preserve"> ถึง </w:t>
      </w:r>
      <w:r w:rsidR="00BF0D58" w:rsidRPr="003A1D64">
        <w:rPr>
          <w:rFonts w:ascii="Angsana New" w:hAnsi="Angsana New"/>
          <w:spacing w:val="-2"/>
          <w:sz w:val="32"/>
          <w:szCs w:val="32"/>
        </w:rPr>
        <w:t>4</w:t>
      </w:r>
      <w:r w:rsidRPr="003A1D64">
        <w:rPr>
          <w:rFonts w:ascii="Angsana New" w:hAnsi="Angsana New"/>
          <w:spacing w:val="-2"/>
          <w:sz w:val="32"/>
          <w:szCs w:val="32"/>
          <w:cs/>
        </w:rPr>
        <w:t xml:space="preserve"> ปี</w:t>
      </w:r>
    </w:p>
    <w:p w:rsidR="00EF157C" w:rsidRPr="003A1D64" w:rsidRDefault="00EF157C" w:rsidP="00827694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rtl/>
          <w:cs/>
        </w:rPr>
      </w:pPr>
      <w:r w:rsidRPr="003A1D64">
        <w:rPr>
          <w:rFonts w:ascii="Angsana New" w:hAnsi="Angsana New"/>
          <w:sz w:val="32"/>
          <w:szCs w:val="32"/>
          <w:cs/>
        </w:rPr>
        <w:t xml:space="preserve">บริษัทฯมีภาระผูกพันที่จะต้องจ่ายค่าเช่าขั้นต่ำตามสัญญาเช่าการเงินดังนี้ </w:t>
      </w: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5130"/>
        <w:gridCol w:w="1320"/>
        <w:gridCol w:w="1320"/>
        <w:gridCol w:w="1320"/>
      </w:tblGrid>
      <w:tr w:rsidR="00EF157C" w:rsidRPr="003A1D64" w:rsidTr="0042338F">
        <w:tc>
          <w:tcPr>
            <w:tcW w:w="5130" w:type="dxa"/>
            <w:vAlign w:val="bottom"/>
          </w:tcPr>
          <w:p w:rsidR="00EF157C" w:rsidRPr="003A1D64" w:rsidRDefault="00EF157C" w:rsidP="0082769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vAlign w:val="bottom"/>
          </w:tcPr>
          <w:p w:rsidR="00EF157C" w:rsidRPr="003A1D64" w:rsidRDefault="00EF157C" w:rsidP="00022DD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(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A1D6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EF157C" w:rsidRPr="003A1D64" w:rsidTr="0042338F">
        <w:tc>
          <w:tcPr>
            <w:tcW w:w="5130" w:type="dxa"/>
            <w:vAlign w:val="bottom"/>
          </w:tcPr>
          <w:p w:rsidR="00EF157C" w:rsidRPr="003A1D64" w:rsidRDefault="00EF157C" w:rsidP="0082769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vAlign w:val="bottom"/>
          </w:tcPr>
          <w:p w:rsidR="00EF157C" w:rsidRPr="003A1D64" w:rsidRDefault="00EF157C" w:rsidP="00022D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956DE6" w:rsidRPr="003A1D64">
              <w:rPr>
                <w:rFonts w:ascii="Angsana New" w:hAnsi="Angsana New"/>
                <w:sz w:val="28"/>
                <w:szCs w:val="28"/>
              </w:rPr>
              <w:t>31</w:t>
            </w:r>
            <w:r w:rsidR="009E4CA5" w:rsidRPr="003A1D64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5C243D" w:rsidRPr="003A1D6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E747A4" w:rsidRPr="003A1D64" w:rsidTr="0042338F">
        <w:tc>
          <w:tcPr>
            <w:tcW w:w="5130" w:type="dxa"/>
            <w:vAlign w:val="bottom"/>
          </w:tcPr>
          <w:p w:rsidR="00E747A4" w:rsidRPr="003A1D64" w:rsidRDefault="00E747A4" w:rsidP="0082769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:rsidR="00E747A4" w:rsidRPr="003A1D64" w:rsidRDefault="00E747A4" w:rsidP="00022D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3A1D64">
              <w:rPr>
                <w:rFonts w:ascii="Angsana New" w:hAnsi="Angsana New"/>
                <w:sz w:val="28"/>
                <w:szCs w:val="28"/>
              </w:rPr>
              <w:t>1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20" w:type="dxa"/>
            <w:vAlign w:val="bottom"/>
          </w:tcPr>
          <w:p w:rsidR="00E747A4" w:rsidRPr="003A1D64" w:rsidRDefault="00F403B5" w:rsidP="00022D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1 - 4</w:t>
            </w:r>
            <w:r w:rsidR="00E747A4" w:rsidRPr="003A1D6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747A4" w:rsidRPr="003A1D64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320" w:type="dxa"/>
            <w:vAlign w:val="bottom"/>
          </w:tcPr>
          <w:p w:rsidR="00E747A4" w:rsidRPr="003A1D64" w:rsidRDefault="00E747A4" w:rsidP="00022D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90728" w:rsidRPr="003A1D64" w:rsidTr="0042338F">
        <w:tc>
          <w:tcPr>
            <w:tcW w:w="5130" w:type="dxa"/>
            <w:vAlign w:val="bottom"/>
          </w:tcPr>
          <w:p w:rsidR="00C90728" w:rsidRPr="003A1D64" w:rsidRDefault="00C90728" w:rsidP="00C90728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320" w:type="dxa"/>
            <w:vAlign w:val="bottom"/>
          </w:tcPr>
          <w:p w:rsidR="00C90728" w:rsidRPr="003A1D64" w:rsidRDefault="00C90728" w:rsidP="00C9072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3A1D64">
              <w:rPr>
                <w:rFonts w:ascii="Angsana New" w:hAnsi="Angsana New"/>
                <w:caps/>
                <w:sz w:val="28"/>
                <w:szCs w:val="28"/>
              </w:rPr>
              <w:t>143,933</w:t>
            </w:r>
          </w:p>
        </w:tc>
        <w:tc>
          <w:tcPr>
            <w:tcW w:w="1320" w:type="dxa"/>
            <w:vAlign w:val="bottom"/>
          </w:tcPr>
          <w:p w:rsidR="00C90728" w:rsidRPr="003A1D64" w:rsidRDefault="00C90728" w:rsidP="00C9072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3A1D64">
              <w:rPr>
                <w:rFonts w:ascii="Angsana New" w:hAnsi="Angsana New"/>
                <w:caps/>
                <w:sz w:val="28"/>
                <w:szCs w:val="28"/>
              </w:rPr>
              <w:t>163,564</w:t>
            </w:r>
          </w:p>
        </w:tc>
        <w:tc>
          <w:tcPr>
            <w:tcW w:w="1320" w:type="dxa"/>
            <w:vAlign w:val="bottom"/>
          </w:tcPr>
          <w:p w:rsidR="00C90728" w:rsidRPr="003A1D64" w:rsidRDefault="00C90728" w:rsidP="00C9072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3A1D64">
              <w:rPr>
                <w:rFonts w:ascii="Angsana New" w:hAnsi="Angsana New"/>
                <w:caps/>
                <w:sz w:val="28"/>
                <w:szCs w:val="28"/>
              </w:rPr>
              <w:t>307,497</w:t>
            </w:r>
          </w:p>
        </w:tc>
      </w:tr>
      <w:tr w:rsidR="00C90728" w:rsidRPr="003A1D64" w:rsidTr="0042338F">
        <w:tc>
          <w:tcPr>
            <w:tcW w:w="5130" w:type="dxa"/>
            <w:vAlign w:val="bottom"/>
          </w:tcPr>
          <w:p w:rsidR="00C90728" w:rsidRPr="003A1D64" w:rsidRDefault="00C90728" w:rsidP="00C90728">
            <w:pPr>
              <w:tabs>
                <w:tab w:val="right" w:pos="25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ดอกเบี้ยตามสัญญาเช่าการเงินรอการตัดบัญชี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20" w:type="dxa"/>
            <w:vAlign w:val="bottom"/>
          </w:tcPr>
          <w:p w:rsidR="00C90728" w:rsidRPr="003A1D64" w:rsidRDefault="00C90728" w:rsidP="00C90728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3A1D64">
              <w:rPr>
                <w:rFonts w:ascii="Angsana New" w:hAnsi="Angsana New"/>
                <w:caps/>
                <w:sz w:val="28"/>
                <w:szCs w:val="28"/>
              </w:rPr>
              <w:t>(7,631)</w:t>
            </w:r>
          </w:p>
        </w:tc>
        <w:tc>
          <w:tcPr>
            <w:tcW w:w="1320" w:type="dxa"/>
            <w:vAlign w:val="bottom"/>
          </w:tcPr>
          <w:p w:rsidR="00C90728" w:rsidRPr="003A1D64" w:rsidRDefault="00C90728" w:rsidP="00C90728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3A1D64">
              <w:rPr>
                <w:rFonts w:ascii="Angsana New" w:hAnsi="Angsana New"/>
                <w:caps/>
                <w:sz w:val="28"/>
                <w:szCs w:val="28"/>
              </w:rPr>
              <w:t>(4,333)</w:t>
            </w:r>
          </w:p>
        </w:tc>
        <w:tc>
          <w:tcPr>
            <w:tcW w:w="1320" w:type="dxa"/>
            <w:vAlign w:val="bottom"/>
          </w:tcPr>
          <w:p w:rsidR="00C90728" w:rsidRPr="003A1D64" w:rsidRDefault="00C90728" w:rsidP="00C90728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3A1D64">
              <w:rPr>
                <w:rFonts w:ascii="Angsana New" w:hAnsi="Angsana New"/>
                <w:caps/>
                <w:sz w:val="28"/>
                <w:szCs w:val="28"/>
              </w:rPr>
              <w:t>(11,964)</w:t>
            </w:r>
          </w:p>
        </w:tc>
      </w:tr>
      <w:tr w:rsidR="00C90728" w:rsidRPr="003A1D64" w:rsidTr="0042338F">
        <w:tc>
          <w:tcPr>
            <w:tcW w:w="5130" w:type="dxa"/>
            <w:vAlign w:val="bottom"/>
          </w:tcPr>
          <w:p w:rsidR="00C90728" w:rsidRPr="003A1D64" w:rsidRDefault="00C90728" w:rsidP="00C9072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320" w:type="dxa"/>
            <w:vAlign w:val="bottom"/>
          </w:tcPr>
          <w:p w:rsidR="00C90728" w:rsidRPr="003A1D64" w:rsidRDefault="00C90728" w:rsidP="00C90728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3A1D64">
              <w:rPr>
                <w:rFonts w:ascii="Angsana New" w:hAnsi="Angsana New"/>
                <w:caps/>
                <w:sz w:val="28"/>
                <w:szCs w:val="28"/>
              </w:rPr>
              <w:t>136,302</w:t>
            </w:r>
          </w:p>
        </w:tc>
        <w:tc>
          <w:tcPr>
            <w:tcW w:w="1320" w:type="dxa"/>
            <w:vAlign w:val="bottom"/>
          </w:tcPr>
          <w:p w:rsidR="00C90728" w:rsidRPr="003A1D64" w:rsidRDefault="00C90728" w:rsidP="00C90728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3A1D64">
              <w:rPr>
                <w:rFonts w:ascii="Angsana New" w:hAnsi="Angsana New"/>
                <w:caps/>
                <w:sz w:val="28"/>
                <w:szCs w:val="28"/>
              </w:rPr>
              <w:t>159,231</w:t>
            </w:r>
          </w:p>
        </w:tc>
        <w:tc>
          <w:tcPr>
            <w:tcW w:w="1320" w:type="dxa"/>
            <w:vAlign w:val="bottom"/>
          </w:tcPr>
          <w:p w:rsidR="00C90728" w:rsidRPr="003A1D64" w:rsidRDefault="00C90728" w:rsidP="00C90728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3A1D64">
              <w:rPr>
                <w:rFonts w:ascii="Angsana New" w:hAnsi="Angsana New"/>
                <w:caps/>
                <w:sz w:val="28"/>
                <w:szCs w:val="28"/>
              </w:rPr>
              <w:t>295,533</w:t>
            </w:r>
          </w:p>
        </w:tc>
      </w:tr>
    </w:tbl>
    <w:p w:rsidR="00EF157C" w:rsidRPr="003A1D64" w:rsidRDefault="00EF157C" w:rsidP="00827694">
      <w:pPr>
        <w:ind w:left="547" w:right="-43"/>
        <w:jc w:val="thaiDistribute"/>
        <w:rPr>
          <w:rFonts w:ascii="Angsana New" w:hAnsi="Angsana New"/>
          <w:sz w:val="28"/>
          <w:szCs w:val="28"/>
        </w:rPr>
      </w:pP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5130"/>
        <w:gridCol w:w="1320"/>
        <w:gridCol w:w="1320"/>
        <w:gridCol w:w="1320"/>
      </w:tblGrid>
      <w:tr w:rsidR="00EF157C" w:rsidRPr="003A1D64" w:rsidTr="0042338F">
        <w:tc>
          <w:tcPr>
            <w:tcW w:w="5130" w:type="dxa"/>
            <w:vAlign w:val="bottom"/>
          </w:tcPr>
          <w:p w:rsidR="00EF157C" w:rsidRPr="003A1D64" w:rsidRDefault="00EF157C" w:rsidP="0082769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vAlign w:val="bottom"/>
          </w:tcPr>
          <w:p w:rsidR="00EF157C" w:rsidRPr="003A1D64" w:rsidRDefault="00EF157C" w:rsidP="00022DD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(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A1D6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E747A4" w:rsidRPr="003A1D64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EF157C" w:rsidRPr="003A1D64" w:rsidTr="0042338F">
        <w:tc>
          <w:tcPr>
            <w:tcW w:w="5130" w:type="dxa"/>
            <w:vAlign w:val="bottom"/>
          </w:tcPr>
          <w:p w:rsidR="00EF157C" w:rsidRPr="003A1D64" w:rsidRDefault="00EF157C" w:rsidP="0082769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vAlign w:val="bottom"/>
          </w:tcPr>
          <w:p w:rsidR="00EF157C" w:rsidRPr="003A1D64" w:rsidRDefault="00EF157C" w:rsidP="00022D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956DE6" w:rsidRPr="003A1D64">
              <w:rPr>
                <w:rFonts w:ascii="Angsana New" w:hAnsi="Angsana New"/>
                <w:sz w:val="28"/>
                <w:szCs w:val="28"/>
              </w:rPr>
              <w:t>31</w:t>
            </w:r>
            <w:r w:rsidR="009E4CA5" w:rsidRPr="003A1D64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5C243D" w:rsidRPr="003A1D6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E747A4" w:rsidRPr="003A1D64" w:rsidTr="0042338F">
        <w:tc>
          <w:tcPr>
            <w:tcW w:w="5130" w:type="dxa"/>
            <w:vAlign w:val="bottom"/>
          </w:tcPr>
          <w:p w:rsidR="00E747A4" w:rsidRPr="003A1D64" w:rsidRDefault="00E747A4" w:rsidP="0082769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:rsidR="00E747A4" w:rsidRPr="003A1D64" w:rsidRDefault="00E747A4" w:rsidP="00022D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3A1D64">
              <w:rPr>
                <w:rFonts w:ascii="Angsana New" w:hAnsi="Angsana New"/>
                <w:sz w:val="28"/>
                <w:szCs w:val="28"/>
              </w:rPr>
              <w:t>1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20" w:type="dxa"/>
            <w:vAlign w:val="bottom"/>
          </w:tcPr>
          <w:p w:rsidR="00E747A4" w:rsidRPr="003A1D64" w:rsidRDefault="00E747A4" w:rsidP="00022D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 xml:space="preserve">1 - </w:t>
            </w:r>
            <w:r w:rsidR="00F403B5" w:rsidRPr="003A1D64">
              <w:rPr>
                <w:rFonts w:ascii="Angsana New" w:hAnsi="Angsana New"/>
                <w:sz w:val="28"/>
                <w:szCs w:val="28"/>
              </w:rPr>
              <w:t>4</w:t>
            </w:r>
            <w:r w:rsidRPr="003A1D6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320" w:type="dxa"/>
            <w:vAlign w:val="bottom"/>
          </w:tcPr>
          <w:p w:rsidR="00E747A4" w:rsidRPr="003A1D64" w:rsidRDefault="00E747A4" w:rsidP="00022D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74C83" w:rsidRPr="003A1D64" w:rsidTr="0042338F">
        <w:tc>
          <w:tcPr>
            <w:tcW w:w="5130" w:type="dxa"/>
            <w:vAlign w:val="bottom"/>
          </w:tcPr>
          <w:p w:rsidR="00D74C83" w:rsidRPr="003A1D64" w:rsidRDefault="00D74C83" w:rsidP="00D74C83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320" w:type="dxa"/>
            <w:vAlign w:val="bottom"/>
          </w:tcPr>
          <w:p w:rsidR="00D74C83" w:rsidRPr="003A1D64" w:rsidRDefault="00D74C83" w:rsidP="00D74C8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3A1D64">
              <w:rPr>
                <w:rFonts w:ascii="Angsana New" w:hAnsi="Angsana New"/>
                <w:caps/>
                <w:sz w:val="28"/>
                <w:szCs w:val="28"/>
              </w:rPr>
              <w:t>138</w:t>
            </w:r>
            <w:r w:rsidRPr="003A1D64">
              <w:rPr>
                <w:rFonts w:ascii="Angsana New" w:hAnsi="Angsana New"/>
                <w:caps/>
                <w:sz w:val="28"/>
                <w:szCs w:val="28"/>
                <w:cs/>
              </w:rPr>
              <w:t>,</w:t>
            </w:r>
            <w:r w:rsidRPr="003A1D64">
              <w:rPr>
                <w:rFonts w:ascii="Angsana New" w:hAnsi="Angsana New"/>
                <w:caps/>
                <w:sz w:val="28"/>
                <w:szCs w:val="28"/>
              </w:rPr>
              <w:t>422</w:t>
            </w:r>
          </w:p>
        </w:tc>
        <w:tc>
          <w:tcPr>
            <w:tcW w:w="1320" w:type="dxa"/>
            <w:vAlign w:val="bottom"/>
          </w:tcPr>
          <w:p w:rsidR="00D74C83" w:rsidRPr="003A1D64" w:rsidRDefault="00D74C83" w:rsidP="00D74C8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3A1D64">
              <w:rPr>
                <w:rFonts w:ascii="Angsana New" w:hAnsi="Angsana New"/>
                <w:caps/>
                <w:sz w:val="28"/>
                <w:szCs w:val="28"/>
              </w:rPr>
              <w:t>199</w:t>
            </w:r>
            <w:r w:rsidRPr="003A1D64">
              <w:rPr>
                <w:rFonts w:ascii="Angsana New" w:hAnsi="Angsana New"/>
                <w:caps/>
                <w:sz w:val="28"/>
                <w:szCs w:val="28"/>
                <w:cs/>
              </w:rPr>
              <w:t>,</w:t>
            </w:r>
            <w:r w:rsidRPr="003A1D64">
              <w:rPr>
                <w:rFonts w:ascii="Angsana New" w:hAnsi="Angsana New"/>
                <w:caps/>
                <w:sz w:val="28"/>
                <w:szCs w:val="28"/>
              </w:rPr>
              <w:t>376</w:t>
            </w:r>
          </w:p>
        </w:tc>
        <w:tc>
          <w:tcPr>
            <w:tcW w:w="1320" w:type="dxa"/>
            <w:vAlign w:val="bottom"/>
          </w:tcPr>
          <w:p w:rsidR="00D74C83" w:rsidRPr="003A1D64" w:rsidRDefault="00D74C83" w:rsidP="00D74C8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3A1D64">
              <w:rPr>
                <w:rFonts w:ascii="Angsana New" w:hAnsi="Angsana New"/>
                <w:caps/>
                <w:sz w:val="28"/>
                <w:szCs w:val="28"/>
              </w:rPr>
              <w:t>337</w:t>
            </w:r>
            <w:r w:rsidRPr="003A1D64">
              <w:rPr>
                <w:rFonts w:ascii="Angsana New" w:hAnsi="Angsana New"/>
                <w:caps/>
                <w:sz w:val="28"/>
                <w:szCs w:val="28"/>
                <w:cs/>
              </w:rPr>
              <w:t>,</w:t>
            </w:r>
            <w:r w:rsidRPr="003A1D64">
              <w:rPr>
                <w:rFonts w:ascii="Angsana New" w:hAnsi="Angsana New"/>
                <w:caps/>
                <w:sz w:val="28"/>
                <w:szCs w:val="28"/>
              </w:rPr>
              <w:t>798</w:t>
            </w:r>
          </w:p>
        </w:tc>
      </w:tr>
      <w:tr w:rsidR="00D74C83" w:rsidRPr="003A1D64" w:rsidTr="0042338F">
        <w:tc>
          <w:tcPr>
            <w:tcW w:w="5130" w:type="dxa"/>
            <w:vAlign w:val="bottom"/>
          </w:tcPr>
          <w:p w:rsidR="00D74C83" w:rsidRPr="003A1D64" w:rsidRDefault="00D74C83" w:rsidP="00D74C83">
            <w:pPr>
              <w:tabs>
                <w:tab w:val="right" w:pos="25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ดอกเบี้ยตามสัญญาเช่าการเงินรอการตัดบัญชี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20" w:type="dxa"/>
            <w:vAlign w:val="bottom"/>
          </w:tcPr>
          <w:p w:rsidR="00D74C83" w:rsidRPr="003A1D64" w:rsidRDefault="00D74C83" w:rsidP="00D74C83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3A1D64">
              <w:rPr>
                <w:rFonts w:ascii="Angsana New" w:hAnsi="Angsana New"/>
                <w:caps/>
                <w:sz w:val="28"/>
                <w:szCs w:val="28"/>
                <w:cs/>
              </w:rPr>
              <w:t>(</w:t>
            </w:r>
            <w:r w:rsidRPr="003A1D64">
              <w:rPr>
                <w:rFonts w:ascii="Angsana New" w:hAnsi="Angsana New"/>
                <w:caps/>
                <w:sz w:val="28"/>
                <w:szCs w:val="28"/>
              </w:rPr>
              <w:t>8</w:t>
            </w:r>
            <w:r w:rsidRPr="003A1D64">
              <w:rPr>
                <w:rFonts w:ascii="Angsana New" w:hAnsi="Angsana New"/>
                <w:caps/>
                <w:sz w:val="28"/>
                <w:szCs w:val="28"/>
                <w:cs/>
              </w:rPr>
              <w:t>,</w:t>
            </w:r>
            <w:r w:rsidRPr="003A1D64">
              <w:rPr>
                <w:rFonts w:ascii="Angsana New" w:hAnsi="Angsana New"/>
                <w:caps/>
                <w:sz w:val="28"/>
                <w:szCs w:val="28"/>
              </w:rPr>
              <w:t>655</w:t>
            </w:r>
            <w:r w:rsidRPr="003A1D64">
              <w:rPr>
                <w:rFonts w:ascii="Angsana New" w:hAnsi="Angsana New"/>
                <w:caps/>
                <w:sz w:val="28"/>
                <w:szCs w:val="28"/>
                <w:cs/>
              </w:rPr>
              <w:t>)</w:t>
            </w:r>
          </w:p>
        </w:tc>
        <w:tc>
          <w:tcPr>
            <w:tcW w:w="1320" w:type="dxa"/>
            <w:vAlign w:val="bottom"/>
          </w:tcPr>
          <w:p w:rsidR="00D74C83" w:rsidRPr="003A1D64" w:rsidRDefault="00D74C83" w:rsidP="00D74C83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3A1D64">
              <w:rPr>
                <w:rFonts w:ascii="Angsana New" w:hAnsi="Angsana New"/>
                <w:caps/>
                <w:sz w:val="28"/>
                <w:szCs w:val="28"/>
                <w:cs/>
              </w:rPr>
              <w:t>(</w:t>
            </w:r>
            <w:r w:rsidRPr="003A1D64">
              <w:rPr>
                <w:rFonts w:ascii="Angsana New" w:hAnsi="Angsana New"/>
                <w:caps/>
                <w:sz w:val="28"/>
                <w:szCs w:val="28"/>
              </w:rPr>
              <w:t>6</w:t>
            </w:r>
            <w:r w:rsidRPr="003A1D64">
              <w:rPr>
                <w:rFonts w:ascii="Angsana New" w:hAnsi="Angsana New"/>
                <w:caps/>
                <w:sz w:val="28"/>
                <w:szCs w:val="28"/>
                <w:cs/>
              </w:rPr>
              <w:t>,</w:t>
            </w:r>
            <w:r w:rsidRPr="003A1D64">
              <w:rPr>
                <w:rFonts w:ascii="Angsana New" w:hAnsi="Angsana New"/>
                <w:caps/>
                <w:sz w:val="28"/>
                <w:szCs w:val="28"/>
              </w:rPr>
              <w:t>681</w:t>
            </w:r>
            <w:r w:rsidRPr="003A1D64">
              <w:rPr>
                <w:rFonts w:ascii="Angsana New" w:hAnsi="Angsana New"/>
                <w:caps/>
                <w:sz w:val="28"/>
                <w:szCs w:val="28"/>
                <w:cs/>
              </w:rPr>
              <w:t>)</w:t>
            </w:r>
          </w:p>
        </w:tc>
        <w:tc>
          <w:tcPr>
            <w:tcW w:w="1320" w:type="dxa"/>
            <w:vAlign w:val="bottom"/>
          </w:tcPr>
          <w:p w:rsidR="00D74C83" w:rsidRPr="003A1D64" w:rsidRDefault="00D74C83" w:rsidP="00D74C83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3A1D64">
              <w:rPr>
                <w:rFonts w:ascii="Angsana New" w:hAnsi="Angsana New"/>
                <w:caps/>
                <w:sz w:val="28"/>
                <w:szCs w:val="28"/>
                <w:cs/>
              </w:rPr>
              <w:t>(</w:t>
            </w:r>
            <w:r w:rsidRPr="003A1D64">
              <w:rPr>
                <w:rFonts w:ascii="Angsana New" w:hAnsi="Angsana New"/>
                <w:caps/>
                <w:sz w:val="28"/>
                <w:szCs w:val="28"/>
              </w:rPr>
              <w:t>15</w:t>
            </w:r>
            <w:r w:rsidRPr="003A1D64">
              <w:rPr>
                <w:rFonts w:ascii="Angsana New" w:hAnsi="Angsana New"/>
                <w:caps/>
                <w:sz w:val="28"/>
                <w:szCs w:val="28"/>
                <w:cs/>
              </w:rPr>
              <w:t>,</w:t>
            </w:r>
            <w:r w:rsidRPr="003A1D64">
              <w:rPr>
                <w:rFonts w:ascii="Angsana New" w:hAnsi="Angsana New"/>
                <w:caps/>
                <w:sz w:val="28"/>
                <w:szCs w:val="28"/>
              </w:rPr>
              <w:t>336</w:t>
            </w:r>
            <w:r w:rsidRPr="003A1D64">
              <w:rPr>
                <w:rFonts w:ascii="Angsana New" w:hAnsi="Angsana New"/>
                <w:caps/>
                <w:sz w:val="28"/>
                <w:szCs w:val="28"/>
                <w:cs/>
              </w:rPr>
              <w:t>)</w:t>
            </w:r>
          </w:p>
        </w:tc>
      </w:tr>
      <w:tr w:rsidR="00D74C83" w:rsidRPr="003A1D64" w:rsidTr="0042338F">
        <w:tc>
          <w:tcPr>
            <w:tcW w:w="5130" w:type="dxa"/>
            <w:vAlign w:val="bottom"/>
          </w:tcPr>
          <w:p w:rsidR="00D74C83" w:rsidRPr="003A1D64" w:rsidRDefault="00D74C83" w:rsidP="00D74C83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320" w:type="dxa"/>
            <w:vAlign w:val="bottom"/>
          </w:tcPr>
          <w:p w:rsidR="00D74C83" w:rsidRPr="003A1D64" w:rsidRDefault="00D74C83" w:rsidP="00D74C83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3A1D64">
              <w:rPr>
                <w:rFonts w:ascii="Angsana New" w:hAnsi="Angsana New"/>
                <w:caps/>
                <w:sz w:val="28"/>
                <w:szCs w:val="28"/>
              </w:rPr>
              <w:t>129</w:t>
            </w:r>
            <w:r w:rsidRPr="003A1D64">
              <w:rPr>
                <w:rFonts w:ascii="Angsana New" w:hAnsi="Angsana New"/>
                <w:caps/>
                <w:sz w:val="28"/>
                <w:szCs w:val="28"/>
                <w:cs/>
              </w:rPr>
              <w:t>,</w:t>
            </w:r>
            <w:r w:rsidRPr="003A1D64">
              <w:rPr>
                <w:rFonts w:ascii="Angsana New" w:hAnsi="Angsana New"/>
                <w:caps/>
                <w:sz w:val="28"/>
                <w:szCs w:val="28"/>
              </w:rPr>
              <w:t>767</w:t>
            </w:r>
          </w:p>
        </w:tc>
        <w:tc>
          <w:tcPr>
            <w:tcW w:w="1320" w:type="dxa"/>
            <w:vAlign w:val="bottom"/>
          </w:tcPr>
          <w:p w:rsidR="00D74C83" w:rsidRPr="003A1D64" w:rsidRDefault="00D74C83" w:rsidP="00D74C83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3A1D64">
              <w:rPr>
                <w:rFonts w:ascii="Angsana New" w:hAnsi="Angsana New"/>
                <w:caps/>
                <w:sz w:val="28"/>
                <w:szCs w:val="28"/>
              </w:rPr>
              <w:t>192</w:t>
            </w:r>
            <w:r w:rsidRPr="003A1D64">
              <w:rPr>
                <w:rFonts w:ascii="Angsana New" w:hAnsi="Angsana New"/>
                <w:caps/>
                <w:sz w:val="28"/>
                <w:szCs w:val="28"/>
                <w:cs/>
              </w:rPr>
              <w:t>,</w:t>
            </w:r>
            <w:r w:rsidRPr="003A1D64">
              <w:rPr>
                <w:rFonts w:ascii="Angsana New" w:hAnsi="Angsana New"/>
                <w:caps/>
                <w:sz w:val="28"/>
                <w:szCs w:val="28"/>
              </w:rPr>
              <w:t>695</w:t>
            </w:r>
          </w:p>
        </w:tc>
        <w:tc>
          <w:tcPr>
            <w:tcW w:w="1320" w:type="dxa"/>
            <w:vAlign w:val="bottom"/>
          </w:tcPr>
          <w:p w:rsidR="00D74C83" w:rsidRPr="003A1D64" w:rsidRDefault="00D74C83" w:rsidP="00D74C83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3A1D64">
              <w:rPr>
                <w:rFonts w:ascii="Angsana New" w:hAnsi="Angsana New"/>
                <w:caps/>
                <w:sz w:val="28"/>
                <w:szCs w:val="28"/>
              </w:rPr>
              <w:t>322</w:t>
            </w:r>
            <w:r w:rsidRPr="003A1D64">
              <w:rPr>
                <w:rFonts w:ascii="Angsana New" w:hAnsi="Angsana New"/>
                <w:caps/>
                <w:sz w:val="28"/>
                <w:szCs w:val="28"/>
                <w:cs/>
              </w:rPr>
              <w:t>,</w:t>
            </w:r>
            <w:r w:rsidRPr="003A1D64">
              <w:rPr>
                <w:rFonts w:ascii="Angsana New" w:hAnsi="Angsana New"/>
                <w:caps/>
                <w:sz w:val="28"/>
                <w:szCs w:val="28"/>
              </w:rPr>
              <w:t>462</w:t>
            </w:r>
          </w:p>
        </w:tc>
      </w:tr>
    </w:tbl>
    <w:p w:rsidR="001805CE" w:rsidRPr="003A1D64" w:rsidRDefault="001805CE" w:rsidP="00827694">
      <w:pPr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453FA5" w:rsidRPr="003A1D64" w:rsidRDefault="001805CE" w:rsidP="001805CE">
      <w:pPr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3A1D64">
        <w:rPr>
          <w:rFonts w:ascii="Angsana New" w:hAnsi="Angsana New"/>
          <w:b/>
          <w:bCs/>
          <w:sz w:val="32"/>
          <w:szCs w:val="32"/>
        </w:rPr>
        <w:br w:type="page"/>
      </w:r>
      <w:r w:rsidR="002A69C0">
        <w:rPr>
          <w:rFonts w:ascii="Angsana New" w:hAnsi="Angsana New"/>
          <w:b/>
          <w:bCs/>
          <w:sz w:val="32"/>
          <w:szCs w:val="32"/>
        </w:rPr>
        <w:lastRenderedPageBreak/>
        <w:t>23</w:t>
      </w:r>
      <w:r w:rsidR="00453FA5" w:rsidRPr="003A1D64">
        <w:rPr>
          <w:rFonts w:ascii="Angsana New" w:hAnsi="Angsana New"/>
          <w:b/>
          <w:bCs/>
          <w:sz w:val="32"/>
          <w:szCs w:val="32"/>
        </w:rPr>
        <w:t>.</w:t>
      </w:r>
      <w:r w:rsidR="00453FA5" w:rsidRPr="003A1D64">
        <w:rPr>
          <w:rFonts w:ascii="Angsana New" w:hAnsi="Angsana New"/>
          <w:sz w:val="32"/>
          <w:szCs w:val="32"/>
        </w:rPr>
        <w:tab/>
      </w:r>
      <w:r w:rsidR="00453FA5" w:rsidRPr="003A1D64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10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16"/>
        <w:gridCol w:w="994"/>
        <w:gridCol w:w="1440"/>
        <w:gridCol w:w="3330"/>
        <w:gridCol w:w="1314"/>
        <w:gridCol w:w="1314"/>
      </w:tblGrid>
      <w:tr w:rsidR="000202EF" w:rsidRPr="003A1D64" w:rsidTr="00D74C83">
        <w:trPr>
          <w:tblHeader/>
        </w:trPr>
        <w:tc>
          <w:tcPr>
            <w:tcW w:w="9108" w:type="dxa"/>
            <w:gridSpan w:val="6"/>
          </w:tcPr>
          <w:p w:rsidR="000202EF" w:rsidRPr="003A1D64" w:rsidRDefault="000202EF" w:rsidP="001805C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(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5A067C" w:rsidRPr="003A1D64" w:rsidTr="00D74C83">
        <w:trPr>
          <w:trHeight w:val="80"/>
          <w:tblHeader/>
        </w:trPr>
        <w:tc>
          <w:tcPr>
            <w:tcW w:w="716" w:type="dxa"/>
            <w:vAlign w:val="bottom"/>
          </w:tcPr>
          <w:p w:rsidR="005A067C" w:rsidRPr="003A1D64" w:rsidRDefault="005A067C" w:rsidP="001805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994" w:type="dxa"/>
            <w:vAlign w:val="bottom"/>
          </w:tcPr>
          <w:p w:rsidR="005A067C" w:rsidRPr="003A1D64" w:rsidRDefault="005A067C" w:rsidP="001805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วงเงิน</w:t>
            </w:r>
          </w:p>
        </w:tc>
        <w:tc>
          <w:tcPr>
            <w:tcW w:w="1440" w:type="dxa"/>
            <w:vAlign w:val="bottom"/>
          </w:tcPr>
          <w:p w:rsidR="005A067C" w:rsidRPr="003A1D64" w:rsidRDefault="005A067C" w:rsidP="001805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3330" w:type="dxa"/>
            <w:vAlign w:val="bottom"/>
          </w:tcPr>
          <w:p w:rsidR="005A067C" w:rsidRPr="003A1D64" w:rsidRDefault="005A067C" w:rsidP="001805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2628" w:type="dxa"/>
            <w:gridSpan w:val="2"/>
            <w:vAlign w:val="bottom"/>
          </w:tcPr>
          <w:p w:rsidR="005A067C" w:rsidRPr="003A1D64" w:rsidRDefault="005A067C" w:rsidP="001805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</w:t>
            </w:r>
            <w:r w:rsidR="00A62E37" w:rsidRPr="003A1D64">
              <w:rPr>
                <w:rFonts w:ascii="Angsana New" w:hAnsi="Angsana New"/>
                <w:sz w:val="28"/>
                <w:szCs w:val="28"/>
              </w:rPr>
              <w:t xml:space="preserve">                                  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067C" w:rsidRPr="003A1D64" w:rsidTr="00D74C83">
        <w:trPr>
          <w:trHeight w:val="80"/>
          <w:tblHeader/>
        </w:trPr>
        <w:tc>
          <w:tcPr>
            <w:tcW w:w="716" w:type="dxa"/>
          </w:tcPr>
          <w:p w:rsidR="005A067C" w:rsidRPr="003A1D64" w:rsidRDefault="005A067C" w:rsidP="001805C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4" w:type="dxa"/>
          </w:tcPr>
          <w:p w:rsidR="005A067C" w:rsidRPr="003A1D64" w:rsidRDefault="000568E2" w:rsidP="001805C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(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440" w:type="dxa"/>
            <w:shd w:val="clear" w:color="auto" w:fill="auto"/>
          </w:tcPr>
          <w:p w:rsidR="005A067C" w:rsidRPr="003A1D64" w:rsidRDefault="005A067C" w:rsidP="001805CE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(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3330" w:type="dxa"/>
          </w:tcPr>
          <w:p w:rsidR="005A067C" w:rsidRPr="003A1D64" w:rsidRDefault="005A067C" w:rsidP="001805CE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shd w:val="clear" w:color="auto" w:fill="auto"/>
          </w:tcPr>
          <w:p w:rsidR="005A067C" w:rsidRPr="003A1D64" w:rsidRDefault="005C243D" w:rsidP="001805CE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A1D64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314" w:type="dxa"/>
          </w:tcPr>
          <w:p w:rsidR="005A067C" w:rsidRPr="003A1D64" w:rsidRDefault="005C243D" w:rsidP="001805CE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A1D64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C90728" w:rsidRPr="003A1D64" w:rsidTr="00D74C83">
        <w:trPr>
          <w:trHeight w:val="80"/>
        </w:trPr>
        <w:tc>
          <w:tcPr>
            <w:tcW w:w="716" w:type="dxa"/>
          </w:tcPr>
          <w:p w:rsidR="00C90728" w:rsidRPr="003A1D64" w:rsidRDefault="00C90728" w:rsidP="00C90728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1.</w:t>
            </w:r>
          </w:p>
        </w:tc>
        <w:tc>
          <w:tcPr>
            <w:tcW w:w="994" w:type="dxa"/>
          </w:tcPr>
          <w:p w:rsidR="00C90728" w:rsidRPr="003A1D64" w:rsidRDefault="00C90728" w:rsidP="00C90728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160</w:t>
            </w:r>
          </w:p>
        </w:tc>
        <w:tc>
          <w:tcPr>
            <w:tcW w:w="1440" w:type="dxa"/>
            <w:shd w:val="clear" w:color="auto" w:fill="auto"/>
          </w:tcPr>
          <w:p w:rsidR="00C90728" w:rsidRPr="003A1D64" w:rsidRDefault="00C90728" w:rsidP="00C90728">
            <w:pPr>
              <w:ind w:left="-18" w:right="-43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BIBOR + 2.625</w:t>
            </w:r>
          </w:p>
        </w:tc>
        <w:tc>
          <w:tcPr>
            <w:tcW w:w="3330" w:type="dxa"/>
          </w:tcPr>
          <w:p w:rsidR="00C90728" w:rsidRPr="003A1D64" w:rsidRDefault="00C90728" w:rsidP="00C90728">
            <w:pPr>
              <w:ind w:left="165" w:right="-108" w:hanging="165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 xml:space="preserve">จ่ายชำระรายเดือน งวดละ </w:t>
            </w:r>
            <w:r w:rsidRPr="003A1D64">
              <w:rPr>
                <w:rFonts w:ascii="Angsana New" w:hAnsi="Angsana New"/>
                <w:sz w:val="28"/>
                <w:szCs w:val="28"/>
              </w:rPr>
              <w:t>1.9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 xml:space="preserve"> ล้านบาท ชำระงวดแรกในวันครบกำหนด </w:t>
            </w:r>
            <w:r w:rsidRPr="003A1D64">
              <w:rPr>
                <w:rFonts w:ascii="Angsana New" w:hAnsi="Angsana New"/>
                <w:sz w:val="28"/>
                <w:szCs w:val="28"/>
              </w:rPr>
              <w:t>13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 xml:space="preserve"> เดือน นับจากวันเบิกเงินกู้ครั้งแรก (</w:t>
            </w:r>
            <w:r w:rsidRPr="003A1D64">
              <w:rPr>
                <w:rFonts w:ascii="Angsana New" w:hAnsi="Angsana New"/>
                <w:sz w:val="28"/>
                <w:szCs w:val="28"/>
              </w:rPr>
              <w:t>23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 xml:space="preserve"> สิงหาคม </w:t>
            </w:r>
            <w:r w:rsidRPr="003A1D64">
              <w:rPr>
                <w:rFonts w:ascii="Angsana New" w:hAnsi="Angsana New"/>
                <w:sz w:val="28"/>
                <w:szCs w:val="28"/>
              </w:rPr>
              <w:t>2556)</w:t>
            </w:r>
          </w:p>
        </w:tc>
        <w:tc>
          <w:tcPr>
            <w:tcW w:w="1314" w:type="dxa"/>
            <w:shd w:val="clear" w:color="auto" w:fill="auto"/>
            <w:vAlign w:val="bottom"/>
          </w:tcPr>
          <w:p w:rsidR="00C90728" w:rsidRPr="003A1D64" w:rsidRDefault="00C90728" w:rsidP="00C9072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3A1D64">
              <w:rPr>
                <w:rFonts w:ascii="Angsana New" w:hAnsi="Angsana New"/>
                <w:caps/>
                <w:sz w:val="28"/>
                <w:szCs w:val="28"/>
              </w:rPr>
              <w:t>38,400</w:t>
            </w:r>
          </w:p>
        </w:tc>
        <w:tc>
          <w:tcPr>
            <w:tcW w:w="1314" w:type="dxa"/>
            <w:vAlign w:val="bottom"/>
          </w:tcPr>
          <w:p w:rsidR="00C90728" w:rsidRPr="003A1D64" w:rsidRDefault="00C90728" w:rsidP="00C9072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3A1D64">
              <w:rPr>
                <w:rFonts w:ascii="Angsana New" w:hAnsi="Angsana New"/>
                <w:caps/>
                <w:sz w:val="28"/>
                <w:szCs w:val="28"/>
              </w:rPr>
              <w:t>61,200</w:t>
            </w:r>
          </w:p>
        </w:tc>
      </w:tr>
      <w:tr w:rsidR="00C90728" w:rsidRPr="003A1D64" w:rsidTr="00D74C83">
        <w:trPr>
          <w:trHeight w:val="80"/>
        </w:trPr>
        <w:tc>
          <w:tcPr>
            <w:tcW w:w="716" w:type="dxa"/>
          </w:tcPr>
          <w:p w:rsidR="00C90728" w:rsidRPr="003A1D64" w:rsidRDefault="00C90728" w:rsidP="00C90728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2.</w:t>
            </w:r>
          </w:p>
        </w:tc>
        <w:tc>
          <w:tcPr>
            <w:tcW w:w="994" w:type="dxa"/>
          </w:tcPr>
          <w:p w:rsidR="00C90728" w:rsidRPr="003A1D64" w:rsidRDefault="00C90728" w:rsidP="00C90728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280</w:t>
            </w:r>
          </w:p>
        </w:tc>
        <w:tc>
          <w:tcPr>
            <w:tcW w:w="1440" w:type="dxa"/>
            <w:shd w:val="clear" w:color="auto" w:fill="auto"/>
          </w:tcPr>
          <w:p w:rsidR="00C90728" w:rsidRPr="003A1D64" w:rsidRDefault="00C90728" w:rsidP="00C90728">
            <w:pPr>
              <w:ind w:left="-18" w:right="-43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BIBOR + 2.625</w:t>
            </w:r>
          </w:p>
        </w:tc>
        <w:tc>
          <w:tcPr>
            <w:tcW w:w="3330" w:type="dxa"/>
          </w:tcPr>
          <w:p w:rsidR="00C90728" w:rsidRPr="003A1D64" w:rsidRDefault="00C90728" w:rsidP="00C90728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 xml:space="preserve">จ่ายชำระรายเดือน งวดละ </w:t>
            </w:r>
            <w:r w:rsidRPr="003A1D64">
              <w:rPr>
                <w:rFonts w:ascii="Angsana New" w:hAnsi="Angsana New"/>
                <w:sz w:val="28"/>
                <w:szCs w:val="28"/>
              </w:rPr>
              <w:t>3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 xml:space="preserve"> ล้านบาท ชำระงวดแรกในวันครบกำหนด </w:t>
            </w:r>
            <w:r w:rsidRPr="003A1D64">
              <w:rPr>
                <w:rFonts w:ascii="Angsana New" w:hAnsi="Angsana New"/>
                <w:sz w:val="28"/>
                <w:szCs w:val="28"/>
              </w:rPr>
              <w:t xml:space="preserve">13 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เดือนนับจากวันเบิกเงินกู้ครั้งแรก</w:t>
            </w:r>
            <w:r w:rsidRPr="003A1D64">
              <w:rPr>
                <w:rFonts w:ascii="Angsana New" w:hAnsi="Angsana New"/>
                <w:sz w:val="28"/>
                <w:szCs w:val="28"/>
              </w:rPr>
              <w:t xml:space="preserve"> (25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 xml:space="preserve"> กันยายน </w:t>
            </w:r>
            <w:r w:rsidRPr="003A1D64">
              <w:rPr>
                <w:rFonts w:ascii="Angsana New" w:hAnsi="Angsana New"/>
                <w:sz w:val="28"/>
                <w:szCs w:val="28"/>
              </w:rPr>
              <w:t>2556)</w:t>
            </w:r>
          </w:p>
        </w:tc>
        <w:tc>
          <w:tcPr>
            <w:tcW w:w="1314" w:type="dxa"/>
            <w:shd w:val="clear" w:color="auto" w:fill="auto"/>
            <w:vAlign w:val="bottom"/>
          </w:tcPr>
          <w:p w:rsidR="00C90728" w:rsidRPr="003A1D64" w:rsidRDefault="00C90728" w:rsidP="00C90728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3A1D64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:rsidR="00C90728" w:rsidRPr="003A1D64" w:rsidRDefault="00C90728" w:rsidP="00C90728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3A1D64">
              <w:rPr>
                <w:rFonts w:ascii="Angsana New" w:hAnsi="Angsana New"/>
                <w:caps/>
                <w:sz w:val="28"/>
                <w:szCs w:val="28"/>
              </w:rPr>
              <w:t>6,760</w:t>
            </w:r>
          </w:p>
        </w:tc>
      </w:tr>
      <w:tr w:rsidR="00C90728" w:rsidRPr="003A1D64" w:rsidTr="00D74C83">
        <w:trPr>
          <w:trHeight w:val="80"/>
        </w:trPr>
        <w:tc>
          <w:tcPr>
            <w:tcW w:w="6480" w:type="dxa"/>
            <w:gridSpan w:val="4"/>
          </w:tcPr>
          <w:p w:rsidR="00C90728" w:rsidRPr="003A1D64" w:rsidRDefault="00C90728" w:rsidP="00C90728">
            <w:pPr>
              <w:tabs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รวมเงินกู้ยืมระยะยาว</w:t>
            </w:r>
          </w:p>
        </w:tc>
        <w:tc>
          <w:tcPr>
            <w:tcW w:w="1314" w:type="dxa"/>
            <w:vAlign w:val="bottom"/>
          </w:tcPr>
          <w:p w:rsidR="00C90728" w:rsidRPr="003A1D64" w:rsidRDefault="00C90728" w:rsidP="00C90728">
            <w:pPr>
              <w:tabs>
                <w:tab w:val="decimal" w:pos="97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38,400</w:t>
            </w:r>
          </w:p>
        </w:tc>
        <w:tc>
          <w:tcPr>
            <w:tcW w:w="1314" w:type="dxa"/>
            <w:vAlign w:val="bottom"/>
          </w:tcPr>
          <w:p w:rsidR="00C90728" w:rsidRPr="003A1D64" w:rsidRDefault="00C90728" w:rsidP="00C90728">
            <w:pPr>
              <w:tabs>
                <w:tab w:val="decimal" w:pos="97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67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A1D64">
              <w:rPr>
                <w:rFonts w:ascii="Angsana New" w:hAnsi="Angsana New"/>
                <w:sz w:val="28"/>
                <w:szCs w:val="28"/>
              </w:rPr>
              <w:t>960</w:t>
            </w:r>
          </w:p>
        </w:tc>
      </w:tr>
      <w:tr w:rsidR="00C90728" w:rsidRPr="003A1D64" w:rsidTr="00D74C83">
        <w:trPr>
          <w:trHeight w:val="369"/>
        </w:trPr>
        <w:tc>
          <w:tcPr>
            <w:tcW w:w="6480" w:type="dxa"/>
            <w:gridSpan w:val="4"/>
          </w:tcPr>
          <w:p w:rsidR="00C90728" w:rsidRPr="003A1D64" w:rsidRDefault="00C90728" w:rsidP="00C90728">
            <w:pPr>
              <w:tabs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3A1D64">
              <w:rPr>
                <w:rFonts w:ascii="Angsana New" w:hAnsi="Angsana New"/>
                <w:sz w:val="28"/>
                <w:szCs w:val="28"/>
              </w:rPr>
              <w:t>: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14" w:type="dxa"/>
            <w:vAlign w:val="bottom"/>
          </w:tcPr>
          <w:p w:rsidR="00C90728" w:rsidRPr="003A1D64" w:rsidRDefault="00C90728" w:rsidP="00C90728">
            <w:pPr>
              <w:tabs>
                <w:tab w:val="decimal" w:pos="97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(</w:t>
            </w:r>
            <w:r w:rsidR="00202FAA">
              <w:rPr>
                <w:rFonts w:ascii="Angsana New" w:hAnsi="Angsana New"/>
                <w:sz w:val="28"/>
                <w:szCs w:val="28"/>
              </w:rPr>
              <w:t>38,400</w:t>
            </w:r>
            <w:r w:rsidRPr="003A1D6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14" w:type="dxa"/>
            <w:vAlign w:val="bottom"/>
          </w:tcPr>
          <w:p w:rsidR="00C90728" w:rsidRPr="003A1D64" w:rsidRDefault="00C90728" w:rsidP="00C90728">
            <w:pPr>
              <w:tabs>
                <w:tab w:val="decimal" w:pos="97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A1D64">
              <w:rPr>
                <w:rFonts w:ascii="Angsana New" w:hAnsi="Angsana New"/>
                <w:sz w:val="28"/>
                <w:szCs w:val="28"/>
              </w:rPr>
              <w:t>29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A1D64">
              <w:rPr>
                <w:rFonts w:ascii="Angsana New" w:hAnsi="Angsana New"/>
                <w:sz w:val="28"/>
                <w:szCs w:val="28"/>
              </w:rPr>
              <w:t>560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C90728" w:rsidRPr="003A1D64" w:rsidTr="00D74C83">
        <w:trPr>
          <w:trHeight w:val="80"/>
        </w:trPr>
        <w:tc>
          <w:tcPr>
            <w:tcW w:w="6480" w:type="dxa"/>
            <w:gridSpan w:val="4"/>
          </w:tcPr>
          <w:p w:rsidR="00C90728" w:rsidRPr="003A1D64" w:rsidRDefault="00C90728" w:rsidP="00C90728">
            <w:pPr>
              <w:tabs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 - สุทธิ</w:t>
            </w:r>
          </w:p>
        </w:tc>
        <w:tc>
          <w:tcPr>
            <w:tcW w:w="1314" w:type="dxa"/>
            <w:vAlign w:val="bottom"/>
          </w:tcPr>
          <w:p w:rsidR="00C90728" w:rsidRPr="003A1D64" w:rsidRDefault="00202FAA" w:rsidP="00C907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:rsidR="00C90728" w:rsidRPr="003A1D64" w:rsidRDefault="00C90728" w:rsidP="00C907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A1D64">
              <w:rPr>
                <w:rFonts w:ascii="Angsana New" w:hAnsi="Angsana New"/>
                <w:sz w:val="28"/>
                <w:szCs w:val="28"/>
              </w:rPr>
              <w:t>38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A1D64">
              <w:rPr>
                <w:rFonts w:ascii="Angsana New" w:hAnsi="Angsana New"/>
                <w:sz w:val="28"/>
                <w:szCs w:val="28"/>
              </w:rPr>
              <w:t>400</w:t>
            </w:r>
          </w:p>
        </w:tc>
      </w:tr>
    </w:tbl>
    <w:p w:rsidR="00EF157C" w:rsidRPr="003A1D64" w:rsidRDefault="000B6835" w:rsidP="001805CE">
      <w:pPr>
        <w:spacing w:before="240" w:after="120"/>
        <w:ind w:left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3A1D64">
        <w:rPr>
          <w:rFonts w:ascii="Angsana New" w:hAnsi="Angsana New"/>
          <w:sz w:val="32"/>
          <w:szCs w:val="32"/>
          <w:cs/>
        </w:rPr>
        <w:t xml:space="preserve">เงินกู้ยืมระยะยาวของบริษัทฯค้ำประกันโดยการจดจำนองที่ดินพร้อมสิ่งปลูกสร้างบางส่วนของบริษัทฯ ตามที่กล่าวไว้ในหมายเหตุ </w:t>
      </w:r>
      <w:r w:rsidR="002A69C0">
        <w:rPr>
          <w:rFonts w:ascii="Angsana New" w:hAnsi="Angsana New"/>
          <w:sz w:val="32"/>
          <w:szCs w:val="32"/>
        </w:rPr>
        <w:t>18</w:t>
      </w:r>
      <w:r w:rsidRPr="003A1D64">
        <w:rPr>
          <w:rFonts w:ascii="Angsana New" w:hAnsi="Angsana New"/>
          <w:sz w:val="32"/>
          <w:szCs w:val="32"/>
        </w:rPr>
        <w:t xml:space="preserve"> </w:t>
      </w:r>
      <w:r w:rsidRPr="003A1D64">
        <w:rPr>
          <w:rFonts w:ascii="Angsana New" w:hAnsi="Angsana New"/>
          <w:sz w:val="32"/>
          <w:szCs w:val="32"/>
          <w:cs/>
        </w:rPr>
        <w:t>ภายใต้สัญญาเงินกู้ยืม บริษัทฯต้อง</w:t>
      </w:r>
      <w:proofErr w:type="spellStart"/>
      <w:r w:rsidRPr="003A1D64">
        <w:rPr>
          <w:rFonts w:ascii="Angsana New" w:hAnsi="Angsana New"/>
          <w:sz w:val="32"/>
          <w:szCs w:val="32"/>
          <w:cs/>
        </w:rPr>
        <w:t>ปฎิบั</w:t>
      </w:r>
      <w:proofErr w:type="spellEnd"/>
      <w:r w:rsidRPr="003A1D64">
        <w:rPr>
          <w:rFonts w:ascii="Angsana New" w:hAnsi="Angsana New"/>
          <w:sz w:val="32"/>
          <w:szCs w:val="32"/>
          <w:cs/>
        </w:rPr>
        <w:t>ติตามเงื่อนไขทางการเงินบางประการที่ระบุในสัญญา เช่น การดำรงอัตราส่วนหนี้สินเฉพาะส่วนที่มีดอกเบี้ยสุทธิต่อส่วนของผู้ถือหุ้น และอัตราส่วนความสามารถในการชำระหนี้</w:t>
      </w:r>
      <w:r w:rsidR="009348B1" w:rsidRPr="003A1D64">
        <w:rPr>
          <w:rFonts w:ascii="Angsana New" w:hAnsi="Angsana New"/>
          <w:sz w:val="32"/>
          <w:szCs w:val="32"/>
          <w:cs/>
        </w:rPr>
        <w:t>ให้เป็นไปตามอัตราที่กำหนดในสัญญา</w:t>
      </w:r>
      <w:r w:rsidRPr="003A1D64">
        <w:rPr>
          <w:rFonts w:ascii="Angsana New" w:hAnsi="Angsana New"/>
          <w:sz w:val="32"/>
          <w:szCs w:val="32"/>
          <w:cs/>
        </w:rPr>
        <w:t xml:space="preserve"> เป็นต้น</w:t>
      </w:r>
    </w:p>
    <w:p w:rsidR="00DE65C6" w:rsidRDefault="00F108F5" w:rsidP="00DE65C6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</w:rPr>
        <w:tab/>
      </w:r>
      <w:r w:rsidR="00DE65C6" w:rsidRPr="00DE65C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E65C6">
        <w:rPr>
          <w:rFonts w:ascii="Angsana New" w:hAnsi="Angsana New"/>
          <w:sz w:val="32"/>
          <w:szCs w:val="32"/>
        </w:rPr>
        <w:t xml:space="preserve">31 </w:t>
      </w:r>
      <w:r w:rsidR="00DE65C6" w:rsidRPr="00DE65C6">
        <w:rPr>
          <w:rFonts w:ascii="Angsana New" w:hAnsi="Angsana New"/>
          <w:sz w:val="32"/>
          <w:szCs w:val="32"/>
          <w:cs/>
        </w:rPr>
        <w:t xml:space="preserve">ธันวาคม </w:t>
      </w:r>
      <w:r w:rsidR="00DE65C6">
        <w:rPr>
          <w:rFonts w:ascii="Angsana New" w:hAnsi="Angsana New"/>
          <w:sz w:val="32"/>
          <w:szCs w:val="32"/>
        </w:rPr>
        <w:t xml:space="preserve">2562 </w:t>
      </w:r>
      <w:r w:rsidR="00DE65C6" w:rsidRPr="00DE65C6">
        <w:rPr>
          <w:rFonts w:ascii="Angsana New" w:hAnsi="Angsana New"/>
          <w:sz w:val="32"/>
          <w:szCs w:val="32"/>
          <w:cs/>
        </w:rPr>
        <w:t xml:space="preserve">บริษัทฯ จัดประเภทเงินกู้ยืมส่วนที่ยังไม่ถึงกำหนดชำระภายในหนึ่งปีจำนวน </w:t>
      </w:r>
      <w:r w:rsidR="00DE65C6">
        <w:rPr>
          <w:rFonts w:ascii="Angsana New" w:hAnsi="Angsana New"/>
          <w:sz w:val="32"/>
          <w:szCs w:val="32"/>
        </w:rPr>
        <w:t xml:space="preserve">15.6 </w:t>
      </w:r>
      <w:r w:rsidR="00DE65C6" w:rsidRPr="00DE65C6">
        <w:rPr>
          <w:rFonts w:ascii="Angsana New" w:hAnsi="Angsana New"/>
          <w:sz w:val="32"/>
          <w:szCs w:val="32"/>
          <w:cs/>
        </w:rPr>
        <w:t>ล้านบาท ไปไว้ในส่วนที่ถึงกำหนดชำระภายในหนึ่งปี เนื่องจากอัตราส่วนทางการเงินของบริษัทฯบางรายการไม่เป็นไปตามที่กำหนดไว้ในสัญญาเงินกู้กับธนาคาร ทำให้เงินกู้ยืมส่วนดังกล่าวเป็นหนี้สินที่ต้องจ่ายคืนเมื่อทวงถามทันที</w:t>
      </w:r>
    </w:p>
    <w:p w:rsidR="00F108F5" w:rsidRPr="003A1D64" w:rsidRDefault="00647EE0" w:rsidP="001805CE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F108F5" w:rsidRPr="003A1D6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E4CA5" w:rsidRPr="003A1D64">
        <w:rPr>
          <w:rFonts w:ascii="Angsana New" w:hAnsi="Angsana New"/>
          <w:sz w:val="32"/>
          <w:szCs w:val="32"/>
        </w:rPr>
        <w:t xml:space="preserve">31 </w:t>
      </w:r>
      <w:r w:rsidR="009E4CA5" w:rsidRPr="003A1D64">
        <w:rPr>
          <w:rFonts w:ascii="Angsana New" w:hAnsi="Angsana New"/>
          <w:sz w:val="32"/>
          <w:szCs w:val="32"/>
          <w:cs/>
        </w:rPr>
        <w:t xml:space="preserve">ธันวาคม </w:t>
      </w:r>
      <w:r w:rsidR="005C243D" w:rsidRPr="003A1D64">
        <w:rPr>
          <w:rFonts w:ascii="Angsana New" w:hAnsi="Angsana New"/>
          <w:sz w:val="32"/>
          <w:szCs w:val="32"/>
        </w:rPr>
        <w:t>2562</w:t>
      </w:r>
      <w:r w:rsidR="00F108F5" w:rsidRPr="003A1D64">
        <w:rPr>
          <w:rFonts w:ascii="Angsana New" w:hAnsi="Angsana New"/>
          <w:sz w:val="32"/>
          <w:szCs w:val="32"/>
        </w:rPr>
        <w:t xml:space="preserve"> </w:t>
      </w:r>
      <w:r w:rsidR="00F108F5" w:rsidRPr="003A1D64">
        <w:rPr>
          <w:rFonts w:ascii="Angsana New" w:hAnsi="Angsana New"/>
          <w:sz w:val="32"/>
          <w:szCs w:val="32"/>
          <w:cs/>
        </w:rPr>
        <w:t>บริษัทฯมีวงเงินกู้ยืมระยะยาวตามสัญญาเงินกู้ที่ยังมิได้เบิกใช้เป็นจำนวน</w:t>
      </w:r>
      <w:r w:rsidR="00F23C7F" w:rsidRPr="003A1D64">
        <w:rPr>
          <w:rFonts w:ascii="Angsana New" w:hAnsi="Angsana New"/>
          <w:sz w:val="32"/>
          <w:szCs w:val="32"/>
        </w:rPr>
        <w:t xml:space="preserve"> </w:t>
      </w:r>
      <w:r w:rsidR="00C90728" w:rsidRPr="003A1D64">
        <w:rPr>
          <w:rFonts w:ascii="Angsana New" w:hAnsi="Angsana New"/>
          <w:sz w:val="32"/>
          <w:szCs w:val="32"/>
        </w:rPr>
        <w:t>120</w:t>
      </w:r>
      <w:r w:rsidR="00F108F5" w:rsidRPr="003A1D64">
        <w:rPr>
          <w:rFonts w:ascii="Angsana New" w:hAnsi="Angsana New"/>
          <w:sz w:val="32"/>
          <w:szCs w:val="32"/>
        </w:rPr>
        <w:t xml:space="preserve"> </w:t>
      </w:r>
      <w:r w:rsidR="00F108F5" w:rsidRPr="003A1D64">
        <w:rPr>
          <w:rFonts w:ascii="Angsana New" w:hAnsi="Angsana New"/>
          <w:sz w:val="32"/>
          <w:szCs w:val="32"/>
          <w:cs/>
        </w:rPr>
        <w:t xml:space="preserve">ล้านบาท </w:t>
      </w:r>
      <w:r w:rsidR="009C3AA9" w:rsidRPr="003A1D64">
        <w:rPr>
          <w:rFonts w:ascii="Angsana New" w:hAnsi="Angsana New"/>
          <w:sz w:val="32"/>
          <w:szCs w:val="32"/>
          <w:cs/>
        </w:rPr>
        <w:t>(</w:t>
      </w:r>
      <w:r w:rsidR="005C243D" w:rsidRPr="003A1D64">
        <w:rPr>
          <w:rFonts w:ascii="Angsana New" w:hAnsi="Angsana New"/>
          <w:sz w:val="32"/>
          <w:szCs w:val="32"/>
        </w:rPr>
        <w:t>2561:</w:t>
      </w:r>
      <w:r w:rsidR="00F108F5" w:rsidRPr="003A1D64">
        <w:rPr>
          <w:rFonts w:ascii="Angsana New" w:hAnsi="Angsana New"/>
          <w:sz w:val="32"/>
          <w:szCs w:val="32"/>
        </w:rPr>
        <w:t xml:space="preserve"> </w:t>
      </w:r>
      <w:r w:rsidR="009E4CA5" w:rsidRPr="003A1D64">
        <w:rPr>
          <w:rFonts w:ascii="Angsana New" w:hAnsi="Angsana New"/>
          <w:sz w:val="32"/>
          <w:szCs w:val="32"/>
        </w:rPr>
        <w:t>120</w:t>
      </w:r>
      <w:r w:rsidR="00F108F5" w:rsidRPr="003A1D64">
        <w:rPr>
          <w:rFonts w:ascii="Angsana New" w:hAnsi="Angsana New"/>
          <w:sz w:val="32"/>
          <w:szCs w:val="32"/>
          <w:cs/>
        </w:rPr>
        <w:t xml:space="preserve"> ล้านบาท)</w:t>
      </w:r>
    </w:p>
    <w:p w:rsidR="000B6835" w:rsidRPr="003A1D64" w:rsidRDefault="001805CE" w:rsidP="00E86D56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3A1D64">
        <w:rPr>
          <w:rFonts w:ascii="Angsana New" w:hAnsi="Angsana New"/>
          <w:b/>
          <w:bCs/>
          <w:sz w:val="32"/>
          <w:szCs w:val="32"/>
        </w:rPr>
        <w:br w:type="page"/>
      </w:r>
      <w:r w:rsidR="002A69C0">
        <w:rPr>
          <w:rFonts w:ascii="Angsana New" w:hAnsi="Angsana New"/>
          <w:b/>
          <w:bCs/>
          <w:sz w:val="32"/>
          <w:szCs w:val="32"/>
        </w:rPr>
        <w:lastRenderedPageBreak/>
        <w:t>24</w:t>
      </w:r>
      <w:r w:rsidR="000B6835" w:rsidRPr="003A1D64">
        <w:rPr>
          <w:rFonts w:ascii="Angsana New" w:hAnsi="Angsana New"/>
          <w:b/>
          <w:bCs/>
          <w:sz w:val="32"/>
          <w:szCs w:val="32"/>
        </w:rPr>
        <w:t>.</w:t>
      </w:r>
      <w:r w:rsidR="000B6835" w:rsidRPr="003A1D64">
        <w:rPr>
          <w:rFonts w:ascii="Angsana New" w:hAnsi="Angsana New"/>
          <w:b/>
          <w:bCs/>
          <w:sz w:val="32"/>
          <w:szCs w:val="32"/>
        </w:rPr>
        <w:tab/>
      </w:r>
      <w:r w:rsidR="000B6835" w:rsidRPr="003A1D64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:rsidR="00F620DC" w:rsidRPr="003A1D64" w:rsidRDefault="00F620DC" w:rsidP="00E86D56">
      <w:pPr>
        <w:tabs>
          <w:tab w:val="left" w:pos="900"/>
          <w:tab w:val="left" w:pos="2160"/>
          <w:tab w:val="left" w:pos="2880"/>
        </w:tabs>
        <w:ind w:left="540" w:right="-43"/>
        <w:jc w:val="thaiDistribute"/>
        <w:rPr>
          <w:rFonts w:ascii="Angsana New" w:hAnsi="Angsana New"/>
          <w:i/>
          <w:iCs/>
          <w:sz w:val="32"/>
          <w:szCs w:val="32"/>
        </w:rPr>
      </w:pPr>
      <w:r w:rsidRPr="003A1D64">
        <w:rPr>
          <w:rFonts w:ascii="Angsana New" w:hAnsi="Angsana New"/>
          <w:sz w:val="32"/>
          <w:szCs w:val="32"/>
          <w:cs/>
        </w:rPr>
        <w:t xml:space="preserve">จำนวนเงินสำรองผลประโยชน์ระยะยาวของพนักงานซึ่งเป็นเงินชดเชยพนักงานเมื่อออกจากงานแสดงได้ดังนี้ </w:t>
      </w:r>
      <w:r w:rsidRPr="003A1D64">
        <w:rPr>
          <w:rFonts w:ascii="Angsana New" w:hAnsi="Angsana New"/>
          <w:sz w:val="32"/>
          <w:szCs w:val="32"/>
        </w:rPr>
        <w:t xml:space="preserve"> </w:t>
      </w:r>
    </w:p>
    <w:tbl>
      <w:tblPr>
        <w:tblW w:w="919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318"/>
        <w:gridCol w:w="1440"/>
        <w:gridCol w:w="1440"/>
      </w:tblGrid>
      <w:tr w:rsidR="00F620DC" w:rsidRPr="003A1D64" w:rsidTr="00AE6D25">
        <w:tc>
          <w:tcPr>
            <w:tcW w:w="6318" w:type="dxa"/>
          </w:tcPr>
          <w:p w:rsidR="00F620DC" w:rsidRPr="003A1D64" w:rsidRDefault="00F620DC" w:rsidP="00E86D5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:rsidR="00F620DC" w:rsidRPr="003A1D64" w:rsidRDefault="00F620DC" w:rsidP="00E86D56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Pr="003A1D64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หน่วย</w:t>
            </w:r>
            <w:r w:rsidRPr="003A1D64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3A1D64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620DC" w:rsidRPr="003A1D64" w:rsidTr="00AE6D25">
        <w:tc>
          <w:tcPr>
            <w:tcW w:w="6318" w:type="dxa"/>
          </w:tcPr>
          <w:p w:rsidR="00F620DC" w:rsidRPr="003A1D64" w:rsidRDefault="00F620DC" w:rsidP="00E86D5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:rsidR="00F620DC" w:rsidRPr="003A1D64" w:rsidRDefault="00F620DC" w:rsidP="00E86D5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                    งบการเงินเฉพาะกิจการ</w:t>
            </w:r>
          </w:p>
        </w:tc>
      </w:tr>
      <w:tr w:rsidR="00F620DC" w:rsidRPr="003A1D64" w:rsidTr="00AE6D25">
        <w:tc>
          <w:tcPr>
            <w:tcW w:w="6318" w:type="dxa"/>
          </w:tcPr>
          <w:p w:rsidR="00F620DC" w:rsidRPr="003A1D64" w:rsidRDefault="00F620DC" w:rsidP="00E86D5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F620DC" w:rsidRPr="003A1D64" w:rsidRDefault="005C243D" w:rsidP="00E86D56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A1D64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440" w:type="dxa"/>
          </w:tcPr>
          <w:p w:rsidR="00F620DC" w:rsidRPr="003A1D64" w:rsidRDefault="005C243D" w:rsidP="00E86D56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A1D64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2561</w:t>
            </w:r>
          </w:p>
        </w:tc>
      </w:tr>
      <w:tr w:rsidR="00D74C83" w:rsidRPr="003A1D64" w:rsidTr="00AE6D25">
        <w:tc>
          <w:tcPr>
            <w:tcW w:w="6318" w:type="dxa"/>
          </w:tcPr>
          <w:p w:rsidR="00D74C83" w:rsidRPr="003A1D64" w:rsidRDefault="00D74C83" w:rsidP="00E86D56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440" w:type="dxa"/>
          </w:tcPr>
          <w:p w:rsidR="00D74C83" w:rsidRPr="003A1D64" w:rsidRDefault="00CD4DA7" w:rsidP="00E86D56">
            <w:pPr>
              <w:tabs>
                <w:tab w:val="decimal" w:pos="997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124,244</w:t>
            </w:r>
          </w:p>
        </w:tc>
        <w:tc>
          <w:tcPr>
            <w:tcW w:w="1440" w:type="dxa"/>
          </w:tcPr>
          <w:p w:rsidR="00D74C83" w:rsidRPr="003A1D64" w:rsidRDefault="00D74C83" w:rsidP="00E86D56">
            <w:pPr>
              <w:tabs>
                <w:tab w:val="decimal" w:pos="997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119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3A1D64">
              <w:rPr>
                <w:rFonts w:ascii="Angsana New" w:hAnsi="Angsana New"/>
                <w:sz w:val="32"/>
                <w:szCs w:val="32"/>
              </w:rPr>
              <w:t>696</w:t>
            </w:r>
          </w:p>
        </w:tc>
      </w:tr>
      <w:tr w:rsidR="00C90728" w:rsidRPr="003A1D64" w:rsidTr="00AE6D25">
        <w:trPr>
          <w:trHeight w:val="189"/>
        </w:trPr>
        <w:tc>
          <w:tcPr>
            <w:tcW w:w="6318" w:type="dxa"/>
          </w:tcPr>
          <w:p w:rsidR="00C90728" w:rsidRPr="003A1D64" w:rsidRDefault="00C90728" w:rsidP="00E86D56">
            <w:pPr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ส่วนที่รับรู้ในงบกำไรขาดทุน</w:t>
            </w:r>
            <w:r w:rsidRPr="003A1D64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440" w:type="dxa"/>
          </w:tcPr>
          <w:p w:rsidR="00C90728" w:rsidRPr="003A1D64" w:rsidRDefault="00C90728" w:rsidP="00E86D56">
            <w:pPr>
              <w:tabs>
                <w:tab w:val="decimal" w:pos="997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C90728" w:rsidRPr="003A1D64" w:rsidRDefault="00C90728" w:rsidP="00E86D56">
            <w:pPr>
              <w:tabs>
                <w:tab w:val="decimal" w:pos="997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90728" w:rsidRPr="003A1D64" w:rsidTr="00AE6D25">
        <w:tc>
          <w:tcPr>
            <w:tcW w:w="6318" w:type="dxa"/>
          </w:tcPr>
          <w:p w:rsidR="00C90728" w:rsidRPr="003A1D64" w:rsidRDefault="00C90728" w:rsidP="00E86D56">
            <w:pPr>
              <w:ind w:left="162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 xml:space="preserve">ต้นทุนบริการในปัจจุบัน </w:t>
            </w:r>
          </w:p>
        </w:tc>
        <w:tc>
          <w:tcPr>
            <w:tcW w:w="1440" w:type="dxa"/>
          </w:tcPr>
          <w:p w:rsidR="00C90728" w:rsidRPr="003A1D64" w:rsidRDefault="00CD4DA7" w:rsidP="00E86D56">
            <w:pPr>
              <w:tabs>
                <w:tab w:val="decimal" w:pos="997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14,</w:t>
            </w:r>
            <w:r w:rsidR="00A30E62" w:rsidRPr="003A1D64">
              <w:rPr>
                <w:rFonts w:ascii="Angsana New" w:hAnsi="Angsana New"/>
                <w:sz w:val="32"/>
                <w:szCs w:val="32"/>
              </w:rPr>
              <w:t>539</w:t>
            </w:r>
          </w:p>
        </w:tc>
        <w:tc>
          <w:tcPr>
            <w:tcW w:w="1440" w:type="dxa"/>
          </w:tcPr>
          <w:p w:rsidR="00C90728" w:rsidRPr="003A1D64" w:rsidRDefault="00C90728" w:rsidP="00E86D56">
            <w:pPr>
              <w:tabs>
                <w:tab w:val="decimal" w:pos="997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13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3A1D64">
              <w:rPr>
                <w:rFonts w:ascii="Angsana New" w:hAnsi="Angsana New"/>
                <w:sz w:val="32"/>
                <w:szCs w:val="32"/>
              </w:rPr>
              <w:t>215</w:t>
            </w:r>
          </w:p>
        </w:tc>
      </w:tr>
      <w:tr w:rsidR="00C90728" w:rsidRPr="003A1D64" w:rsidTr="00AE6D25">
        <w:tc>
          <w:tcPr>
            <w:tcW w:w="6318" w:type="dxa"/>
          </w:tcPr>
          <w:p w:rsidR="00C90728" w:rsidRPr="003A1D64" w:rsidRDefault="00C90728" w:rsidP="00E86D56">
            <w:pPr>
              <w:ind w:left="162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440" w:type="dxa"/>
          </w:tcPr>
          <w:p w:rsidR="00C90728" w:rsidRPr="003A1D64" w:rsidRDefault="00A30E62" w:rsidP="00E86D56">
            <w:pPr>
              <w:tabs>
                <w:tab w:val="decimal" w:pos="997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3,955</w:t>
            </w:r>
          </w:p>
        </w:tc>
        <w:tc>
          <w:tcPr>
            <w:tcW w:w="1440" w:type="dxa"/>
          </w:tcPr>
          <w:p w:rsidR="00C90728" w:rsidRPr="003A1D64" w:rsidRDefault="00C90728" w:rsidP="00E86D56">
            <w:pPr>
              <w:tabs>
                <w:tab w:val="decimal" w:pos="997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2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3A1D64">
              <w:rPr>
                <w:rFonts w:ascii="Angsana New" w:hAnsi="Angsana New"/>
                <w:sz w:val="32"/>
                <w:szCs w:val="32"/>
              </w:rPr>
              <w:t>943</w:t>
            </w:r>
          </w:p>
        </w:tc>
      </w:tr>
      <w:tr w:rsidR="00C90728" w:rsidRPr="003A1D64" w:rsidTr="00AE6D25">
        <w:tc>
          <w:tcPr>
            <w:tcW w:w="6318" w:type="dxa"/>
          </w:tcPr>
          <w:p w:rsidR="00C90728" w:rsidRPr="003A1D64" w:rsidRDefault="00C90728" w:rsidP="00E86D56">
            <w:pPr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โอนกลับระหว่างปี</w:t>
            </w:r>
          </w:p>
        </w:tc>
        <w:tc>
          <w:tcPr>
            <w:tcW w:w="1440" w:type="dxa"/>
          </w:tcPr>
          <w:p w:rsidR="00C90728" w:rsidRPr="003A1D64" w:rsidRDefault="00A96E67" w:rsidP="00E86D56">
            <w:pPr>
              <w:tabs>
                <w:tab w:val="decimal" w:pos="997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</w:tcPr>
          <w:p w:rsidR="00C90728" w:rsidRPr="003A1D64" w:rsidRDefault="00C90728" w:rsidP="00E86D56">
            <w:pPr>
              <w:tabs>
                <w:tab w:val="decimal" w:pos="997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A1D64">
              <w:rPr>
                <w:rFonts w:ascii="Angsana New" w:hAnsi="Angsana New"/>
                <w:sz w:val="32"/>
                <w:szCs w:val="32"/>
              </w:rPr>
              <w:t>7,514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C90728" w:rsidRPr="003A1D64" w:rsidTr="00CD4DA7">
        <w:tc>
          <w:tcPr>
            <w:tcW w:w="6318" w:type="dxa"/>
          </w:tcPr>
          <w:p w:rsidR="00C90728" w:rsidRPr="003A1D64" w:rsidRDefault="00C90728" w:rsidP="00E86D56">
            <w:pPr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ต้นทุนบริการในอดีต</w:t>
            </w:r>
          </w:p>
        </w:tc>
        <w:tc>
          <w:tcPr>
            <w:tcW w:w="1440" w:type="dxa"/>
            <w:vAlign w:val="bottom"/>
          </w:tcPr>
          <w:p w:rsidR="00C90728" w:rsidRPr="003A1D64" w:rsidRDefault="00CD4DA7" w:rsidP="00E86D56">
            <w:pPr>
              <w:tabs>
                <w:tab w:val="decimal" w:pos="997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30,352</w:t>
            </w:r>
          </w:p>
        </w:tc>
        <w:tc>
          <w:tcPr>
            <w:tcW w:w="1440" w:type="dxa"/>
            <w:vAlign w:val="bottom"/>
          </w:tcPr>
          <w:p w:rsidR="00C90728" w:rsidRPr="003A1D64" w:rsidRDefault="00CD4DA7" w:rsidP="00E86D56">
            <w:pPr>
              <w:tabs>
                <w:tab w:val="decimal" w:pos="997"/>
              </w:tabs>
              <w:ind w:right="12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90728" w:rsidRPr="003A1D64" w:rsidTr="00AE6D25">
        <w:tc>
          <w:tcPr>
            <w:tcW w:w="6318" w:type="dxa"/>
          </w:tcPr>
          <w:p w:rsidR="00C90728" w:rsidRPr="003A1D64" w:rsidRDefault="00C90728" w:rsidP="00E86D56">
            <w:pPr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ส่วนที่รับรู้ในกำไรขาดทุนเบ็ดเสร็จอื่น</w:t>
            </w:r>
            <w:r w:rsidRPr="003A1D64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440" w:type="dxa"/>
          </w:tcPr>
          <w:p w:rsidR="00C90728" w:rsidRPr="003A1D64" w:rsidRDefault="00C90728" w:rsidP="00E86D56">
            <w:pPr>
              <w:tabs>
                <w:tab w:val="decimal" w:pos="997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C90728" w:rsidRPr="003A1D64" w:rsidRDefault="00C90728" w:rsidP="00E86D56">
            <w:pPr>
              <w:tabs>
                <w:tab w:val="decimal" w:pos="997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90728" w:rsidRPr="003A1D64" w:rsidTr="007D1BAC">
        <w:tc>
          <w:tcPr>
            <w:tcW w:w="6318" w:type="dxa"/>
          </w:tcPr>
          <w:p w:rsidR="00C90728" w:rsidRPr="003A1D64" w:rsidRDefault="00C90728" w:rsidP="00E86D56">
            <w:pPr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440" w:type="dxa"/>
          </w:tcPr>
          <w:p w:rsidR="00C90728" w:rsidRPr="003A1D64" w:rsidRDefault="00C90728" w:rsidP="00E86D56">
            <w:pPr>
              <w:tabs>
                <w:tab w:val="decimal" w:pos="997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C90728" w:rsidRPr="003A1D64" w:rsidRDefault="00C90728" w:rsidP="00E86D56">
            <w:pPr>
              <w:tabs>
                <w:tab w:val="decimal" w:pos="997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90728" w:rsidRPr="003A1D64" w:rsidTr="007D1BAC">
        <w:tc>
          <w:tcPr>
            <w:tcW w:w="6318" w:type="dxa"/>
          </w:tcPr>
          <w:p w:rsidR="00C90728" w:rsidRPr="003A1D64" w:rsidRDefault="00C90728" w:rsidP="00E86D56">
            <w:pPr>
              <w:ind w:left="342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ส่วนที่เกิดจากการเปลี่ยนแปลงข้อสมมติทางการเงิน</w:t>
            </w:r>
            <w:r w:rsidRPr="003A1D64">
              <w:rPr>
                <w:rFonts w:ascii="Angsana New" w:hAnsi="Angsana New"/>
                <w:sz w:val="32"/>
                <w:szCs w:val="32"/>
              </w:rPr>
              <w:t> </w:t>
            </w:r>
          </w:p>
        </w:tc>
        <w:tc>
          <w:tcPr>
            <w:tcW w:w="1440" w:type="dxa"/>
            <w:vAlign w:val="bottom"/>
          </w:tcPr>
          <w:p w:rsidR="00C90728" w:rsidRPr="003A1D64" w:rsidRDefault="00C90728" w:rsidP="00E86D56">
            <w:pPr>
              <w:tabs>
                <w:tab w:val="decimal" w:pos="997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:rsidR="00C90728" w:rsidRPr="003A1D64" w:rsidRDefault="00C90728" w:rsidP="00E86D56">
            <w:pPr>
              <w:tabs>
                <w:tab w:val="decimal" w:pos="997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(1,085)</w:t>
            </w:r>
          </w:p>
        </w:tc>
      </w:tr>
      <w:tr w:rsidR="00C90728" w:rsidRPr="003A1D64" w:rsidTr="00AE6D25">
        <w:tc>
          <w:tcPr>
            <w:tcW w:w="6318" w:type="dxa"/>
          </w:tcPr>
          <w:p w:rsidR="00C90728" w:rsidRPr="003A1D64" w:rsidRDefault="00C90728" w:rsidP="00E86D56">
            <w:pPr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ผลประโยชน์ที่จ่ายในระหว่างปี</w:t>
            </w:r>
          </w:p>
        </w:tc>
        <w:tc>
          <w:tcPr>
            <w:tcW w:w="1440" w:type="dxa"/>
            <w:vAlign w:val="bottom"/>
          </w:tcPr>
          <w:p w:rsidR="00C90728" w:rsidRPr="003A1D64" w:rsidRDefault="00C90728" w:rsidP="00E86D56">
            <w:pPr>
              <w:pBdr>
                <w:bottom w:val="single" w:sz="4" w:space="1" w:color="auto"/>
              </w:pBdr>
              <w:tabs>
                <w:tab w:val="decimal" w:pos="997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(</w:t>
            </w:r>
            <w:r w:rsidR="00A96E67">
              <w:rPr>
                <w:rFonts w:ascii="Angsana New" w:hAnsi="Angsana New"/>
                <w:sz w:val="32"/>
                <w:szCs w:val="32"/>
              </w:rPr>
              <w:t>10,925</w:t>
            </w:r>
            <w:r w:rsidRPr="003A1D6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</w:tcPr>
          <w:p w:rsidR="00C90728" w:rsidRPr="003A1D64" w:rsidRDefault="00C90728" w:rsidP="00E86D56">
            <w:pPr>
              <w:pBdr>
                <w:bottom w:val="single" w:sz="4" w:space="1" w:color="auto"/>
              </w:pBdr>
              <w:tabs>
                <w:tab w:val="decimal" w:pos="997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A1D64">
              <w:rPr>
                <w:rFonts w:ascii="Angsana New" w:hAnsi="Angsana New"/>
                <w:sz w:val="32"/>
                <w:szCs w:val="32"/>
              </w:rPr>
              <w:t>3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3A1D64">
              <w:rPr>
                <w:rFonts w:ascii="Angsana New" w:hAnsi="Angsana New"/>
                <w:sz w:val="32"/>
                <w:szCs w:val="32"/>
              </w:rPr>
              <w:t>011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C90728" w:rsidRPr="003A1D64" w:rsidTr="00AE6D25">
        <w:tc>
          <w:tcPr>
            <w:tcW w:w="6318" w:type="dxa"/>
          </w:tcPr>
          <w:p w:rsidR="00C90728" w:rsidRPr="003A1D64" w:rsidRDefault="00C90728" w:rsidP="00E86D56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440" w:type="dxa"/>
            <w:vAlign w:val="bottom"/>
          </w:tcPr>
          <w:p w:rsidR="00C90728" w:rsidRPr="003A1D64" w:rsidRDefault="00C90728" w:rsidP="00E86D56">
            <w:pPr>
              <w:pBdr>
                <w:bottom w:val="double" w:sz="4" w:space="1" w:color="auto"/>
              </w:pBdr>
              <w:tabs>
                <w:tab w:val="decimal" w:pos="997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162,165</w:t>
            </w:r>
          </w:p>
        </w:tc>
        <w:tc>
          <w:tcPr>
            <w:tcW w:w="1440" w:type="dxa"/>
            <w:vAlign w:val="bottom"/>
          </w:tcPr>
          <w:p w:rsidR="00C90728" w:rsidRPr="003A1D64" w:rsidRDefault="00C90728" w:rsidP="00E86D56">
            <w:pPr>
              <w:pBdr>
                <w:bottom w:val="double" w:sz="4" w:space="1" w:color="auto"/>
              </w:pBdr>
              <w:tabs>
                <w:tab w:val="decimal" w:pos="997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124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3A1D64">
              <w:rPr>
                <w:rFonts w:ascii="Angsana New" w:hAnsi="Angsana New"/>
                <w:sz w:val="32"/>
                <w:szCs w:val="32"/>
              </w:rPr>
              <w:t>244</w:t>
            </w:r>
          </w:p>
        </w:tc>
      </w:tr>
    </w:tbl>
    <w:p w:rsidR="00C90728" w:rsidRPr="003A1D64" w:rsidRDefault="00F620DC" w:rsidP="00E86D56">
      <w:pPr>
        <w:tabs>
          <w:tab w:val="left" w:pos="540"/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</w:rPr>
        <w:tab/>
      </w:r>
      <w:r w:rsidR="00C90728" w:rsidRPr="003A1D64">
        <w:rPr>
          <w:rFonts w:ascii="Angsana New" w:hAnsi="Angsana New"/>
          <w:sz w:val="32"/>
          <w:szCs w:val="32"/>
          <w:cs/>
        </w:rPr>
        <w:t xml:space="preserve">บริษัทฯคาดว่าจะจ่ายชำระผลประโยชน์ระยะยาวของพนักงานภายใน </w:t>
      </w:r>
      <w:r w:rsidR="00C90728" w:rsidRPr="003A1D64">
        <w:rPr>
          <w:rFonts w:ascii="Angsana New" w:hAnsi="Angsana New"/>
          <w:sz w:val="32"/>
          <w:szCs w:val="32"/>
        </w:rPr>
        <w:t>1</w:t>
      </w:r>
      <w:r w:rsidR="00C90728" w:rsidRPr="003A1D64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เป็นจำนวนประมาณ </w:t>
      </w:r>
      <w:r w:rsidR="00C90728" w:rsidRPr="003A1D64">
        <w:rPr>
          <w:rFonts w:ascii="Angsana New" w:hAnsi="Angsana New"/>
          <w:sz w:val="32"/>
          <w:szCs w:val="32"/>
        </w:rPr>
        <w:t xml:space="preserve">9.7 </w:t>
      </w:r>
      <w:r w:rsidR="00C90728" w:rsidRPr="003A1D64">
        <w:rPr>
          <w:rFonts w:ascii="Angsana New" w:hAnsi="Angsana New"/>
          <w:sz w:val="32"/>
          <w:szCs w:val="32"/>
          <w:cs/>
        </w:rPr>
        <w:t>ล้านบาท (</w:t>
      </w:r>
      <w:r w:rsidR="00C90728" w:rsidRPr="003A1D64">
        <w:rPr>
          <w:rFonts w:ascii="Angsana New" w:hAnsi="Angsana New"/>
          <w:sz w:val="32"/>
          <w:szCs w:val="32"/>
        </w:rPr>
        <w:t xml:space="preserve">2561: </w:t>
      </w:r>
      <w:r w:rsidR="00C90728" w:rsidRPr="003A1D64">
        <w:rPr>
          <w:rFonts w:ascii="Angsana New" w:hAnsi="Angsana New"/>
          <w:sz w:val="32"/>
          <w:szCs w:val="32"/>
          <w:cs/>
        </w:rPr>
        <w:t xml:space="preserve">จำนวน </w:t>
      </w:r>
      <w:r w:rsidR="00C90728" w:rsidRPr="003A1D64">
        <w:rPr>
          <w:rFonts w:ascii="Angsana New" w:hAnsi="Angsana New"/>
          <w:sz w:val="32"/>
          <w:szCs w:val="32"/>
        </w:rPr>
        <w:t xml:space="preserve">7.4 </w:t>
      </w:r>
      <w:r w:rsidR="00C90728" w:rsidRPr="003A1D64">
        <w:rPr>
          <w:rFonts w:ascii="Angsana New" w:hAnsi="Angsana New"/>
          <w:sz w:val="32"/>
          <w:szCs w:val="32"/>
          <w:cs/>
        </w:rPr>
        <w:t xml:space="preserve">ล้านบาท) </w:t>
      </w:r>
    </w:p>
    <w:p w:rsidR="00C90728" w:rsidRPr="003A1D64" w:rsidRDefault="00C90728" w:rsidP="00E86D5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</w:rPr>
        <w:tab/>
      </w:r>
      <w:r w:rsidRPr="003A1D6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A1D64">
        <w:rPr>
          <w:rFonts w:ascii="Angsana New" w:hAnsi="Angsana New"/>
          <w:sz w:val="32"/>
          <w:szCs w:val="32"/>
        </w:rPr>
        <w:t>31</w:t>
      </w:r>
      <w:r w:rsidRPr="003A1D6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A1D64">
        <w:rPr>
          <w:rFonts w:ascii="Angsana New" w:hAnsi="Angsana New"/>
          <w:sz w:val="32"/>
          <w:szCs w:val="32"/>
        </w:rPr>
        <w:t>2562</w:t>
      </w:r>
      <w:r w:rsidRPr="003A1D64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E66710">
        <w:rPr>
          <w:rFonts w:ascii="Angsana New" w:hAnsi="Angsana New"/>
          <w:sz w:val="32"/>
          <w:szCs w:val="32"/>
          <w:cs/>
        </w:rPr>
        <w:t>กลุ่มบริษัท</w:t>
      </w:r>
      <w:r w:rsidRPr="003A1D64">
        <w:rPr>
          <w:rFonts w:ascii="Angsana New" w:hAnsi="Angsana New"/>
          <w:sz w:val="32"/>
          <w:szCs w:val="32"/>
          <w:cs/>
        </w:rPr>
        <w:t>ประมาณ</w:t>
      </w:r>
      <w:r w:rsidRPr="003A1D64">
        <w:rPr>
          <w:rFonts w:ascii="Angsana New" w:hAnsi="Angsana New"/>
          <w:sz w:val="32"/>
          <w:szCs w:val="32"/>
        </w:rPr>
        <w:t xml:space="preserve"> 15.8 </w:t>
      </w:r>
      <w:r w:rsidRPr="003A1D64">
        <w:rPr>
          <w:rFonts w:ascii="Angsana New" w:hAnsi="Angsana New"/>
          <w:sz w:val="32"/>
          <w:szCs w:val="32"/>
          <w:cs/>
        </w:rPr>
        <w:t>ปี (</w:t>
      </w:r>
      <w:r w:rsidRPr="003A1D64">
        <w:rPr>
          <w:rFonts w:ascii="Angsana New" w:hAnsi="Angsana New"/>
          <w:sz w:val="32"/>
          <w:szCs w:val="32"/>
        </w:rPr>
        <w:t xml:space="preserve">2561: 15.8 </w:t>
      </w:r>
      <w:r w:rsidRPr="003A1D64">
        <w:rPr>
          <w:rFonts w:ascii="Angsana New" w:hAnsi="Angsana New"/>
          <w:sz w:val="32"/>
          <w:szCs w:val="32"/>
          <w:cs/>
        </w:rPr>
        <w:t xml:space="preserve">ปี) </w:t>
      </w:r>
    </w:p>
    <w:p w:rsidR="00F620DC" w:rsidRPr="003A1D64" w:rsidRDefault="00C90728" w:rsidP="005E29A1">
      <w:pPr>
        <w:tabs>
          <w:tab w:val="left" w:pos="540"/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</w:rPr>
        <w:tab/>
      </w:r>
      <w:r w:rsidR="00F620DC" w:rsidRPr="003A1D64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5760"/>
        <w:gridCol w:w="1665"/>
        <w:gridCol w:w="1665"/>
      </w:tblGrid>
      <w:tr w:rsidR="00F620DC" w:rsidRPr="003A1D64" w:rsidTr="00022DDD">
        <w:tc>
          <w:tcPr>
            <w:tcW w:w="5760" w:type="dxa"/>
            <w:shd w:val="clear" w:color="auto" w:fill="auto"/>
            <w:vAlign w:val="bottom"/>
          </w:tcPr>
          <w:p w:rsidR="00F620DC" w:rsidRPr="003A1D64" w:rsidRDefault="00F620DC" w:rsidP="0082769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  <w:shd w:val="clear" w:color="auto" w:fill="auto"/>
            <w:vAlign w:val="bottom"/>
          </w:tcPr>
          <w:p w:rsidR="00F620DC" w:rsidRPr="003A1D64" w:rsidRDefault="00F620DC" w:rsidP="008276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3A1D64">
              <w:rPr>
                <w:rFonts w:ascii="Angsana New" w:eastAsia="MS Mincho" w:hAnsi="Angsana New"/>
                <w:sz w:val="32"/>
                <w:szCs w:val="32"/>
              </w:rPr>
              <w:t>(</w:t>
            </w:r>
            <w:r w:rsidRPr="003A1D64">
              <w:rPr>
                <w:rFonts w:ascii="Angsana New" w:eastAsia="MS Mincho" w:hAnsi="Angsana New"/>
                <w:sz w:val="32"/>
                <w:szCs w:val="32"/>
                <w:cs/>
              </w:rPr>
              <w:t>หน่วย</w:t>
            </w:r>
            <w:r w:rsidRPr="003A1D64">
              <w:rPr>
                <w:rFonts w:ascii="Angsana New" w:eastAsia="MS Mincho" w:hAnsi="Angsana New"/>
                <w:sz w:val="32"/>
                <w:szCs w:val="32"/>
              </w:rPr>
              <w:t xml:space="preserve">: </w:t>
            </w:r>
            <w:r w:rsidRPr="003A1D64">
              <w:rPr>
                <w:rFonts w:ascii="Angsana New" w:eastAsia="MS Mincho" w:hAnsi="Angsana New"/>
                <w:sz w:val="32"/>
                <w:szCs w:val="32"/>
                <w:cs/>
              </w:rPr>
              <w:t>ร้อยละต่อปี)</w:t>
            </w:r>
          </w:p>
        </w:tc>
      </w:tr>
      <w:tr w:rsidR="00F620DC" w:rsidRPr="003A1D64" w:rsidTr="00022DDD">
        <w:tc>
          <w:tcPr>
            <w:tcW w:w="5760" w:type="dxa"/>
            <w:shd w:val="clear" w:color="auto" w:fill="auto"/>
            <w:vAlign w:val="bottom"/>
          </w:tcPr>
          <w:p w:rsidR="00F620DC" w:rsidRPr="003A1D64" w:rsidRDefault="00F620DC" w:rsidP="0082769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  <w:shd w:val="clear" w:color="auto" w:fill="auto"/>
            <w:vAlign w:val="bottom"/>
          </w:tcPr>
          <w:p w:rsidR="00F620DC" w:rsidRPr="003A1D64" w:rsidRDefault="00F620DC" w:rsidP="0082769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3A1D64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งบการเงินรวมและ                               งบการเงินเฉพาะกิจการ</w:t>
            </w:r>
          </w:p>
        </w:tc>
      </w:tr>
      <w:tr w:rsidR="00F620DC" w:rsidRPr="003A1D64" w:rsidTr="00022DDD">
        <w:tc>
          <w:tcPr>
            <w:tcW w:w="5760" w:type="dxa"/>
            <w:shd w:val="clear" w:color="auto" w:fill="auto"/>
            <w:vAlign w:val="bottom"/>
          </w:tcPr>
          <w:p w:rsidR="00F620DC" w:rsidRPr="003A1D64" w:rsidRDefault="00F620DC" w:rsidP="0082769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:rsidR="00F620DC" w:rsidRPr="003A1D64" w:rsidRDefault="005C243D" w:rsidP="00827694">
            <w:pPr>
              <w:tabs>
                <w:tab w:val="left" w:pos="1440"/>
              </w:tabs>
              <w:jc w:val="center"/>
              <w:rPr>
                <w:rFonts w:ascii="Angsana New" w:eastAsia="MS Mincho" w:hAnsi="Angsana New"/>
                <w:sz w:val="32"/>
                <w:szCs w:val="32"/>
                <w:u w:val="single"/>
              </w:rPr>
            </w:pPr>
            <w:r w:rsidRPr="003A1D64">
              <w:rPr>
                <w:rFonts w:ascii="Angsana New" w:eastAsia="MS Mincho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F620DC" w:rsidRPr="003A1D64" w:rsidRDefault="005C243D" w:rsidP="00827694">
            <w:pPr>
              <w:tabs>
                <w:tab w:val="left" w:pos="1440"/>
              </w:tabs>
              <w:jc w:val="center"/>
              <w:rPr>
                <w:rFonts w:ascii="Angsana New" w:eastAsia="MS Mincho" w:hAnsi="Angsana New"/>
                <w:sz w:val="32"/>
                <w:szCs w:val="32"/>
                <w:u w:val="single"/>
              </w:rPr>
            </w:pPr>
            <w:r w:rsidRPr="003A1D64">
              <w:rPr>
                <w:rFonts w:ascii="Angsana New" w:eastAsia="MS Mincho" w:hAnsi="Angsana New"/>
                <w:spacing w:val="-4"/>
                <w:sz w:val="32"/>
                <w:szCs w:val="32"/>
                <w:u w:val="single"/>
              </w:rPr>
              <w:t>2561</w:t>
            </w:r>
          </w:p>
        </w:tc>
      </w:tr>
      <w:tr w:rsidR="00C90728" w:rsidRPr="003A1D64" w:rsidTr="00022DDD">
        <w:tc>
          <w:tcPr>
            <w:tcW w:w="5760" w:type="dxa"/>
            <w:shd w:val="clear" w:color="auto" w:fill="auto"/>
            <w:vAlign w:val="bottom"/>
          </w:tcPr>
          <w:p w:rsidR="00C90728" w:rsidRPr="003A1D64" w:rsidRDefault="00C90728" w:rsidP="00C90728">
            <w:pPr>
              <w:ind w:left="6" w:right="-50"/>
              <w:rPr>
                <w:rFonts w:ascii="Angsana New" w:eastAsia="MS Mincho" w:hAnsi="Angsana New"/>
                <w:sz w:val="32"/>
                <w:szCs w:val="32"/>
              </w:rPr>
            </w:pPr>
            <w:r w:rsidRPr="003A1D64">
              <w:rPr>
                <w:rFonts w:ascii="Angsana New" w:eastAsia="MS Mincho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C90728" w:rsidRPr="003A1D64" w:rsidRDefault="00C90728" w:rsidP="00C90728">
            <w:pPr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3A1D64">
              <w:rPr>
                <w:rFonts w:ascii="Angsana New" w:eastAsia="MS Mincho" w:hAnsi="Angsana New"/>
                <w:sz w:val="32"/>
                <w:szCs w:val="32"/>
              </w:rPr>
              <w:t>1.8 -</w:t>
            </w:r>
            <w:r w:rsidRPr="003A1D64">
              <w:rPr>
                <w:rFonts w:ascii="Angsana New" w:eastAsia="MS Mincho" w:hAnsi="Angsana New"/>
                <w:sz w:val="32"/>
                <w:szCs w:val="32"/>
                <w:cs/>
              </w:rPr>
              <w:t xml:space="preserve"> </w:t>
            </w:r>
            <w:r w:rsidRPr="003A1D64">
              <w:rPr>
                <w:rFonts w:ascii="Angsana New" w:eastAsia="MS Mincho" w:hAnsi="Angsana New"/>
                <w:sz w:val="32"/>
                <w:szCs w:val="32"/>
              </w:rPr>
              <w:t>4.3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C90728" w:rsidRPr="003A1D64" w:rsidRDefault="00C90728" w:rsidP="00C90728">
            <w:pPr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3A1D64">
              <w:rPr>
                <w:rFonts w:ascii="Angsana New" w:eastAsia="MS Mincho" w:hAnsi="Angsana New"/>
                <w:sz w:val="32"/>
                <w:szCs w:val="32"/>
              </w:rPr>
              <w:t>1.8 - 4.3</w:t>
            </w:r>
          </w:p>
        </w:tc>
      </w:tr>
      <w:tr w:rsidR="00C90728" w:rsidRPr="003A1D64" w:rsidTr="00022DDD">
        <w:tc>
          <w:tcPr>
            <w:tcW w:w="5760" w:type="dxa"/>
            <w:shd w:val="clear" w:color="auto" w:fill="auto"/>
            <w:vAlign w:val="bottom"/>
          </w:tcPr>
          <w:p w:rsidR="00C90728" w:rsidRPr="003A1D64" w:rsidRDefault="00C90728" w:rsidP="00C90728">
            <w:pPr>
              <w:ind w:left="6" w:right="-215"/>
              <w:rPr>
                <w:rFonts w:ascii="Angsana New" w:eastAsia="MS Mincho" w:hAnsi="Angsana New"/>
                <w:sz w:val="32"/>
                <w:szCs w:val="32"/>
              </w:rPr>
            </w:pPr>
            <w:r w:rsidRPr="003A1D64">
              <w:rPr>
                <w:rFonts w:ascii="Angsana New" w:eastAsia="MS Mincho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3A1D64">
              <w:rPr>
                <w:rFonts w:ascii="Angsana New" w:eastAsia="MS Mincho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C90728" w:rsidRPr="003A1D64" w:rsidRDefault="00C90728" w:rsidP="00C90728">
            <w:pPr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3A1D64">
              <w:rPr>
                <w:rFonts w:ascii="Angsana New" w:eastAsia="MS Mincho" w:hAnsi="Angsana New"/>
                <w:sz w:val="32"/>
                <w:szCs w:val="32"/>
              </w:rPr>
              <w:t>3.0 - 8.0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C90728" w:rsidRPr="003A1D64" w:rsidRDefault="00C90728" w:rsidP="00C90728">
            <w:pPr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3A1D64">
              <w:rPr>
                <w:rFonts w:ascii="Angsana New" w:eastAsia="MS Mincho" w:hAnsi="Angsana New"/>
                <w:sz w:val="32"/>
                <w:szCs w:val="32"/>
              </w:rPr>
              <w:t>3.0 - 8.0</w:t>
            </w:r>
          </w:p>
        </w:tc>
      </w:tr>
      <w:tr w:rsidR="00C90728" w:rsidRPr="003A1D64" w:rsidTr="00022DDD">
        <w:tc>
          <w:tcPr>
            <w:tcW w:w="5760" w:type="dxa"/>
            <w:shd w:val="clear" w:color="auto" w:fill="auto"/>
            <w:vAlign w:val="bottom"/>
          </w:tcPr>
          <w:p w:rsidR="00C90728" w:rsidRPr="003A1D64" w:rsidRDefault="00C90728" w:rsidP="00C90728">
            <w:pPr>
              <w:ind w:left="6" w:right="-50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3A1D64">
              <w:rPr>
                <w:rFonts w:ascii="Angsana New" w:eastAsia="MS Mincho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C90728" w:rsidRPr="003A1D64" w:rsidRDefault="00C90728" w:rsidP="00C90728">
            <w:pPr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3A1D64">
              <w:rPr>
                <w:rFonts w:ascii="Angsana New" w:eastAsia="MS Mincho" w:hAnsi="Angsana New"/>
                <w:sz w:val="32"/>
                <w:szCs w:val="32"/>
              </w:rPr>
              <w:t>0.0 - 18.0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C90728" w:rsidRPr="003A1D64" w:rsidRDefault="00C90728" w:rsidP="00C90728">
            <w:pPr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3A1D64">
              <w:rPr>
                <w:rFonts w:ascii="Angsana New" w:eastAsia="MS Mincho" w:hAnsi="Angsana New"/>
                <w:sz w:val="32"/>
                <w:szCs w:val="32"/>
              </w:rPr>
              <w:t>0.0 - 18.0</w:t>
            </w:r>
          </w:p>
        </w:tc>
      </w:tr>
    </w:tbl>
    <w:p w:rsidR="00F620DC" w:rsidRPr="003A1D64" w:rsidRDefault="00F620DC" w:rsidP="0082769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</w:rPr>
        <w:lastRenderedPageBreak/>
        <w:tab/>
      </w:r>
      <w:r w:rsidRPr="003A1D64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3A1D64">
        <w:rPr>
          <w:rFonts w:ascii="Angsana New" w:hAnsi="Angsana New"/>
          <w:sz w:val="32"/>
          <w:szCs w:val="32"/>
        </w:rPr>
        <w:t xml:space="preserve"> </w:t>
      </w:r>
      <w:r w:rsidRPr="003A1D6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A1D64">
        <w:rPr>
          <w:rFonts w:ascii="Angsana New" w:hAnsi="Angsana New"/>
          <w:sz w:val="32"/>
          <w:szCs w:val="32"/>
        </w:rPr>
        <w:t xml:space="preserve">31 </w:t>
      </w:r>
      <w:r w:rsidR="009C3AA9" w:rsidRPr="003A1D64">
        <w:rPr>
          <w:rFonts w:ascii="Angsana New" w:hAnsi="Angsana New"/>
          <w:sz w:val="32"/>
          <w:szCs w:val="32"/>
          <w:cs/>
        </w:rPr>
        <w:t xml:space="preserve">ธันวาคม </w:t>
      </w:r>
      <w:r w:rsidR="005C243D" w:rsidRPr="003A1D64">
        <w:rPr>
          <w:rFonts w:ascii="Angsana New" w:hAnsi="Angsana New"/>
          <w:sz w:val="32"/>
          <w:szCs w:val="32"/>
        </w:rPr>
        <w:t>2562</w:t>
      </w:r>
      <w:r w:rsidRPr="003A1D64">
        <w:rPr>
          <w:rFonts w:ascii="Angsana New" w:hAnsi="Angsana New"/>
          <w:sz w:val="32"/>
          <w:szCs w:val="32"/>
          <w:cs/>
        </w:rPr>
        <w:t xml:space="preserve"> </w:t>
      </w:r>
      <w:r w:rsidR="00D20A67" w:rsidRPr="003A1D64">
        <w:rPr>
          <w:rFonts w:ascii="Angsana New" w:hAnsi="Angsana New"/>
          <w:sz w:val="32"/>
          <w:szCs w:val="32"/>
          <w:cs/>
        </w:rPr>
        <w:t xml:space="preserve">และ </w:t>
      </w:r>
      <w:r w:rsidR="005C243D" w:rsidRPr="003A1D64">
        <w:rPr>
          <w:rFonts w:ascii="Angsana New" w:hAnsi="Angsana New"/>
          <w:sz w:val="32"/>
          <w:szCs w:val="32"/>
        </w:rPr>
        <w:t>2561</w:t>
      </w:r>
      <w:r w:rsidR="00D20A67" w:rsidRPr="003A1D64">
        <w:rPr>
          <w:rFonts w:ascii="Angsana New" w:hAnsi="Angsana New"/>
          <w:sz w:val="32"/>
          <w:szCs w:val="32"/>
        </w:rPr>
        <w:t xml:space="preserve"> </w:t>
      </w:r>
      <w:r w:rsidRPr="003A1D64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D20A67" w:rsidRPr="003A1D64" w:rsidRDefault="00D20A67" w:rsidP="00D20A67">
      <w:pPr>
        <w:tabs>
          <w:tab w:val="left" w:pos="900"/>
        </w:tabs>
        <w:spacing w:before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</w:rPr>
        <w:tab/>
        <w:t xml:space="preserve">     (</w:t>
      </w:r>
      <w:r w:rsidRPr="003A1D64">
        <w:rPr>
          <w:rFonts w:ascii="Angsana New" w:hAnsi="Angsana New"/>
          <w:sz w:val="32"/>
          <w:szCs w:val="32"/>
          <w:cs/>
        </w:rPr>
        <w:t>หน่วย: พันบาท)</w:t>
      </w:r>
    </w:p>
    <w:tbl>
      <w:tblPr>
        <w:tblW w:w="914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96"/>
        <w:gridCol w:w="1296"/>
        <w:gridCol w:w="1296"/>
        <w:gridCol w:w="1296"/>
      </w:tblGrid>
      <w:tr w:rsidR="002A69C0" w:rsidRPr="003A1D64" w:rsidTr="00BC3BF2">
        <w:tc>
          <w:tcPr>
            <w:tcW w:w="3960" w:type="dxa"/>
            <w:vAlign w:val="bottom"/>
          </w:tcPr>
          <w:p w:rsidR="002A69C0" w:rsidRPr="003A1D64" w:rsidRDefault="002A69C0" w:rsidP="00BC3BF2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84" w:type="dxa"/>
            <w:gridSpan w:val="4"/>
            <w:vAlign w:val="bottom"/>
          </w:tcPr>
          <w:p w:rsidR="002A69C0" w:rsidRPr="003A1D64" w:rsidRDefault="002A69C0" w:rsidP="00BC3BF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A1D64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992A5B" w:rsidRPr="003A1D64" w:rsidTr="00992A5B">
        <w:tc>
          <w:tcPr>
            <w:tcW w:w="3960" w:type="dxa"/>
            <w:vAlign w:val="bottom"/>
          </w:tcPr>
          <w:p w:rsidR="00992A5B" w:rsidRPr="003A1D64" w:rsidRDefault="00992A5B" w:rsidP="00992A5B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992A5B" w:rsidRPr="003A1D64" w:rsidRDefault="005C243D" w:rsidP="00992A5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3A1D64">
              <w:rPr>
                <w:rFonts w:ascii="Angsana New" w:eastAsia="MS Mincho" w:hAnsi="Angsana New"/>
                <w:sz w:val="32"/>
                <w:szCs w:val="32"/>
              </w:rPr>
              <w:t>2562</w:t>
            </w:r>
          </w:p>
        </w:tc>
        <w:tc>
          <w:tcPr>
            <w:tcW w:w="2592" w:type="dxa"/>
            <w:gridSpan w:val="2"/>
            <w:vAlign w:val="bottom"/>
          </w:tcPr>
          <w:p w:rsidR="00992A5B" w:rsidRPr="003A1D64" w:rsidRDefault="005C243D" w:rsidP="00992A5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3A1D64">
              <w:rPr>
                <w:rFonts w:ascii="Angsana New" w:eastAsia="MS Mincho" w:hAnsi="Angsana New"/>
                <w:sz w:val="32"/>
                <w:szCs w:val="32"/>
              </w:rPr>
              <w:t>2561</w:t>
            </w:r>
          </w:p>
        </w:tc>
      </w:tr>
      <w:tr w:rsidR="00183ABB" w:rsidRPr="003A1D64" w:rsidTr="00992A5B">
        <w:trPr>
          <w:trHeight w:val="293"/>
        </w:trPr>
        <w:tc>
          <w:tcPr>
            <w:tcW w:w="3960" w:type="dxa"/>
            <w:vAlign w:val="bottom"/>
          </w:tcPr>
          <w:p w:rsidR="00183ABB" w:rsidRPr="003A1D64" w:rsidRDefault="00183ABB" w:rsidP="00183ABB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vAlign w:val="bottom"/>
          </w:tcPr>
          <w:p w:rsidR="00183ABB" w:rsidRPr="003A1D64" w:rsidRDefault="00183ABB" w:rsidP="00183ABB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3A1D64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เพิ่มขึ้น </w:t>
            </w:r>
            <w:r w:rsidRPr="003A1D64">
              <w:rPr>
                <w:rFonts w:ascii="Angsana New" w:eastAsia="MS Mincho" w:hAnsi="Angsana New"/>
                <w:sz w:val="32"/>
                <w:szCs w:val="32"/>
              </w:rPr>
              <w:t>1%</w:t>
            </w:r>
          </w:p>
        </w:tc>
        <w:tc>
          <w:tcPr>
            <w:tcW w:w="1296" w:type="dxa"/>
            <w:vAlign w:val="bottom"/>
          </w:tcPr>
          <w:p w:rsidR="00183ABB" w:rsidRPr="003A1D64" w:rsidRDefault="00183ABB" w:rsidP="00183ABB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3A1D64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ลดลง </w:t>
            </w:r>
            <w:r w:rsidRPr="003A1D64">
              <w:rPr>
                <w:rFonts w:ascii="Angsana New" w:eastAsia="MS Mincho" w:hAnsi="Angsana New"/>
                <w:sz w:val="32"/>
                <w:szCs w:val="32"/>
              </w:rPr>
              <w:t>1%</w:t>
            </w:r>
          </w:p>
        </w:tc>
        <w:tc>
          <w:tcPr>
            <w:tcW w:w="1296" w:type="dxa"/>
            <w:vAlign w:val="bottom"/>
          </w:tcPr>
          <w:p w:rsidR="00183ABB" w:rsidRPr="003A1D64" w:rsidRDefault="00183ABB" w:rsidP="00183ABB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3A1D64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เพิ่มขึ้น </w:t>
            </w:r>
            <w:r w:rsidRPr="003A1D64">
              <w:rPr>
                <w:rFonts w:ascii="Angsana New" w:eastAsia="MS Mincho" w:hAnsi="Angsana New"/>
                <w:sz w:val="32"/>
                <w:szCs w:val="32"/>
              </w:rPr>
              <w:t>1%</w:t>
            </w:r>
          </w:p>
        </w:tc>
        <w:tc>
          <w:tcPr>
            <w:tcW w:w="1296" w:type="dxa"/>
            <w:vAlign w:val="bottom"/>
          </w:tcPr>
          <w:p w:rsidR="00183ABB" w:rsidRPr="003A1D64" w:rsidRDefault="00183ABB" w:rsidP="00183ABB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3A1D64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ลดลง </w:t>
            </w:r>
            <w:r w:rsidRPr="003A1D64">
              <w:rPr>
                <w:rFonts w:ascii="Angsana New" w:eastAsia="MS Mincho" w:hAnsi="Angsana New"/>
                <w:sz w:val="32"/>
                <w:szCs w:val="32"/>
              </w:rPr>
              <w:t>1%</w:t>
            </w:r>
          </w:p>
        </w:tc>
      </w:tr>
      <w:tr w:rsidR="00C90728" w:rsidRPr="003A1D64" w:rsidTr="00992A5B">
        <w:tc>
          <w:tcPr>
            <w:tcW w:w="3960" w:type="dxa"/>
            <w:shd w:val="clear" w:color="auto" w:fill="auto"/>
            <w:vAlign w:val="bottom"/>
          </w:tcPr>
          <w:p w:rsidR="00C90728" w:rsidRPr="003A1D64" w:rsidRDefault="00C90728" w:rsidP="00C90728">
            <w:pPr>
              <w:ind w:left="6" w:right="-50"/>
              <w:rPr>
                <w:rFonts w:ascii="Angsana New" w:eastAsia="MS Mincho" w:hAnsi="Angsana New"/>
                <w:sz w:val="32"/>
                <w:szCs w:val="32"/>
              </w:rPr>
            </w:pPr>
            <w:r w:rsidRPr="003A1D64">
              <w:rPr>
                <w:rFonts w:ascii="Angsana New" w:eastAsia="MS Mincho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90728" w:rsidRPr="003A1D64" w:rsidRDefault="00C90728" w:rsidP="00C90728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(14,438)</w:t>
            </w:r>
          </w:p>
        </w:tc>
        <w:tc>
          <w:tcPr>
            <w:tcW w:w="1296" w:type="dxa"/>
            <w:vAlign w:val="bottom"/>
          </w:tcPr>
          <w:p w:rsidR="00C90728" w:rsidRPr="003A1D64" w:rsidRDefault="00C90728" w:rsidP="00C90728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16,677</w:t>
            </w:r>
          </w:p>
        </w:tc>
        <w:tc>
          <w:tcPr>
            <w:tcW w:w="1296" w:type="dxa"/>
            <w:vAlign w:val="bottom"/>
          </w:tcPr>
          <w:p w:rsidR="00C90728" w:rsidRPr="003A1D64" w:rsidRDefault="00C90728" w:rsidP="00C90728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(10,893)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90728" w:rsidRPr="003A1D64" w:rsidRDefault="00C90728" w:rsidP="00C90728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12,575</w:t>
            </w:r>
          </w:p>
        </w:tc>
      </w:tr>
      <w:tr w:rsidR="00C90728" w:rsidRPr="003A1D64" w:rsidTr="00992A5B">
        <w:tc>
          <w:tcPr>
            <w:tcW w:w="3960" w:type="dxa"/>
            <w:shd w:val="clear" w:color="auto" w:fill="auto"/>
            <w:vAlign w:val="bottom"/>
          </w:tcPr>
          <w:p w:rsidR="00C90728" w:rsidRPr="003A1D64" w:rsidRDefault="00C90728" w:rsidP="00C90728">
            <w:pPr>
              <w:ind w:left="6" w:right="-215"/>
              <w:rPr>
                <w:rFonts w:ascii="Angsana New" w:eastAsia="MS Mincho" w:hAnsi="Angsana New"/>
                <w:sz w:val="32"/>
                <w:szCs w:val="32"/>
              </w:rPr>
            </w:pPr>
            <w:r w:rsidRPr="003A1D64">
              <w:rPr>
                <w:rFonts w:ascii="Angsana New" w:eastAsia="MS Mincho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3A1D64">
              <w:rPr>
                <w:rFonts w:ascii="Angsana New" w:eastAsia="MS Mincho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90728" w:rsidRPr="003A1D64" w:rsidRDefault="00C90728" w:rsidP="00C90728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19,653</w:t>
            </w:r>
          </w:p>
        </w:tc>
        <w:tc>
          <w:tcPr>
            <w:tcW w:w="1296" w:type="dxa"/>
            <w:vAlign w:val="bottom"/>
          </w:tcPr>
          <w:p w:rsidR="00C90728" w:rsidRPr="003A1D64" w:rsidRDefault="00C90728" w:rsidP="00C90728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(17,190)</w:t>
            </w:r>
          </w:p>
        </w:tc>
        <w:tc>
          <w:tcPr>
            <w:tcW w:w="1296" w:type="dxa"/>
            <w:vAlign w:val="bottom"/>
          </w:tcPr>
          <w:p w:rsidR="00C90728" w:rsidRPr="003A1D64" w:rsidRDefault="00C90728" w:rsidP="00C90728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13,506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90728" w:rsidRPr="003A1D64" w:rsidRDefault="00C90728" w:rsidP="00C90728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(11,892)</w:t>
            </w:r>
          </w:p>
        </w:tc>
      </w:tr>
      <w:tr w:rsidR="00C90728" w:rsidRPr="003A1D64" w:rsidTr="00992A5B">
        <w:tc>
          <w:tcPr>
            <w:tcW w:w="3960" w:type="dxa"/>
            <w:shd w:val="clear" w:color="auto" w:fill="auto"/>
            <w:vAlign w:val="bottom"/>
          </w:tcPr>
          <w:p w:rsidR="00C90728" w:rsidRPr="003A1D64" w:rsidRDefault="00C90728" w:rsidP="00C90728">
            <w:pPr>
              <w:pStyle w:val="BodyText2"/>
              <w:spacing w:after="0" w:line="240" w:lineRule="auto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C90728" w:rsidRPr="003A1D64" w:rsidRDefault="00C90728" w:rsidP="00C90728">
            <w:pPr>
              <w:pBdr>
                <w:bottom w:val="single" w:sz="4" w:space="1" w:color="auto"/>
              </w:pBdr>
              <w:spacing w:before="120"/>
              <w:ind w:left="-14" w:right="-58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3A1D64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เพิ่มขึ้น </w:t>
            </w:r>
            <w:r w:rsidRPr="003A1D64">
              <w:rPr>
                <w:rFonts w:ascii="Angsana New" w:eastAsia="MS Mincho" w:hAnsi="Angsana New"/>
                <w:sz w:val="32"/>
                <w:szCs w:val="32"/>
              </w:rPr>
              <w:t>20%</w:t>
            </w:r>
          </w:p>
        </w:tc>
        <w:tc>
          <w:tcPr>
            <w:tcW w:w="1296" w:type="dxa"/>
            <w:vAlign w:val="bottom"/>
          </w:tcPr>
          <w:p w:rsidR="00C90728" w:rsidRPr="003A1D64" w:rsidRDefault="00C90728" w:rsidP="00C90728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3A1D64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ลดลง </w:t>
            </w:r>
            <w:r w:rsidRPr="003A1D64">
              <w:rPr>
                <w:rFonts w:ascii="Angsana New" w:eastAsia="MS Mincho" w:hAnsi="Angsana New"/>
                <w:sz w:val="32"/>
                <w:szCs w:val="32"/>
              </w:rPr>
              <w:t>20%</w:t>
            </w:r>
          </w:p>
        </w:tc>
        <w:tc>
          <w:tcPr>
            <w:tcW w:w="1296" w:type="dxa"/>
            <w:vAlign w:val="bottom"/>
          </w:tcPr>
          <w:p w:rsidR="00C90728" w:rsidRPr="003A1D64" w:rsidRDefault="00C90728" w:rsidP="00C90728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3A1D64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เพิ่มขึ้น </w:t>
            </w:r>
            <w:r w:rsidRPr="003A1D64">
              <w:rPr>
                <w:rFonts w:ascii="Angsana New" w:eastAsia="MS Mincho" w:hAnsi="Angsana New"/>
                <w:sz w:val="32"/>
                <w:szCs w:val="32"/>
              </w:rPr>
              <w:t>20%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90728" w:rsidRPr="003A1D64" w:rsidRDefault="00C90728" w:rsidP="00C90728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3A1D64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ลดลง </w:t>
            </w:r>
            <w:r w:rsidRPr="003A1D64">
              <w:rPr>
                <w:rFonts w:ascii="Angsana New" w:eastAsia="MS Mincho" w:hAnsi="Angsana New"/>
                <w:sz w:val="32"/>
                <w:szCs w:val="32"/>
              </w:rPr>
              <w:t>20%</w:t>
            </w:r>
          </w:p>
        </w:tc>
      </w:tr>
      <w:tr w:rsidR="00C90728" w:rsidRPr="003A1D64" w:rsidTr="00992A5B">
        <w:tc>
          <w:tcPr>
            <w:tcW w:w="3960" w:type="dxa"/>
            <w:shd w:val="clear" w:color="auto" w:fill="auto"/>
            <w:vAlign w:val="bottom"/>
          </w:tcPr>
          <w:p w:rsidR="00C90728" w:rsidRPr="003A1D64" w:rsidRDefault="00C90728" w:rsidP="00C90728">
            <w:pPr>
              <w:ind w:left="6" w:right="-50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3A1D64">
              <w:rPr>
                <w:rFonts w:ascii="Angsana New" w:eastAsia="MS Mincho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90728" w:rsidRPr="003A1D64" w:rsidRDefault="00C90728" w:rsidP="00C90728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(9,796)</w:t>
            </w:r>
          </w:p>
        </w:tc>
        <w:tc>
          <w:tcPr>
            <w:tcW w:w="1296" w:type="dxa"/>
            <w:vAlign w:val="bottom"/>
          </w:tcPr>
          <w:p w:rsidR="00C90728" w:rsidRPr="003A1D64" w:rsidRDefault="00C90728" w:rsidP="00C90728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11,287</w:t>
            </w:r>
          </w:p>
        </w:tc>
        <w:tc>
          <w:tcPr>
            <w:tcW w:w="1296" w:type="dxa"/>
            <w:vAlign w:val="bottom"/>
          </w:tcPr>
          <w:p w:rsidR="00C90728" w:rsidRPr="003A1D64" w:rsidRDefault="00C90728" w:rsidP="00C90728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(6,510)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90728" w:rsidRPr="003A1D64" w:rsidRDefault="00C90728" w:rsidP="00C90728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7,429</w:t>
            </w:r>
          </w:p>
        </w:tc>
      </w:tr>
    </w:tbl>
    <w:p w:rsidR="00C90728" w:rsidRPr="003A1D64" w:rsidRDefault="00C90728" w:rsidP="00C9072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3A1D64">
        <w:rPr>
          <w:rFonts w:ascii="Angsana New" w:hAnsi="Angsana New"/>
          <w:sz w:val="32"/>
          <w:szCs w:val="32"/>
        </w:rPr>
        <w:t xml:space="preserve">5 </w:t>
      </w:r>
      <w:r w:rsidRPr="003A1D64">
        <w:rPr>
          <w:rFonts w:ascii="Angsana New" w:hAnsi="Angsana New"/>
          <w:sz w:val="32"/>
          <w:szCs w:val="32"/>
          <w:cs/>
        </w:rPr>
        <w:t xml:space="preserve">เมษายน </w:t>
      </w:r>
      <w:r w:rsidRPr="003A1D64">
        <w:rPr>
          <w:rFonts w:ascii="Angsana New" w:hAnsi="Angsana New"/>
          <w:sz w:val="32"/>
          <w:szCs w:val="32"/>
        </w:rPr>
        <w:t xml:space="preserve">2562 </w:t>
      </w:r>
      <w:r w:rsidRPr="003A1D64">
        <w:rPr>
          <w:rFonts w:ascii="Angsana New" w:hAnsi="Angsana New"/>
          <w:sz w:val="32"/>
          <w:szCs w:val="32"/>
          <w:cs/>
        </w:rPr>
        <w:t xml:space="preserve">พระราชบัญญัติคุ้มครองแรงงาน (ฉบับที่ </w:t>
      </w:r>
      <w:r w:rsidRPr="003A1D64">
        <w:rPr>
          <w:rFonts w:ascii="Angsana New" w:hAnsi="Angsana New"/>
          <w:sz w:val="32"/>
          <w:szCs w:val="32"/>
        </w:rPr>
        <w:t xml:space="preserve">7) </w:t>
      </w:r>
      <w:r w:rsidRPr="003A1D64">
        <w:rPr>
          <w:rFonts w:ascii="Angsana New" w:hAnsi="Angsana New"/>
          <w:sz w:val="32"/>
          <w:szCs w:val="32"/>
          <w:cs/>
        </w:rPr>
        <w:t xml:space="preserve">พ.ศ. </w:t>
      </w:r>
      <w:r w:rsidRPr="003A1D64">
        <w:rPr>
          <w:rFonts w:ascii="Angsana New" w:hAnsi="Angsana New"/>
          <w:sz w:val="32"/>
          <w:szCs w:val="32"/>
        </w:rPr>
        <w:t xml:space="preserve">2562 </w:t>
      </w:r>
      <w:r w:rsidRPr="003A1D64">
        <w:rPr>
          <w:rFonts w:ascii="Angsana New" w:hAnsi="Angsana New"/>
          <w:sz w:val="32"/>
          <w:szCs w:val="32"/>
          <w:cs/>
        </w:rPr>
        <w:t>ได้ประกาศลงใน              ราชกิจจา</w:t>
      </w:r>
      <w:proofErr w:type="spellStart"/>
      <w:r w:rsidRPr="003A1D64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3A1D64">
        <w:rPr>
          <w:rFonts w:ascii="Angsana New" w:hAnsi="Angsana New"/>
          <w:sz w:val="32"/>
          <w:szCs w:val="32"/>
          <w:cs/>
        </w:rPr>
        <w:t xml:space="preserve">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3A1D64">
        <w:rPr>
          <w:rFonts w:ascii="Angsana New" w:hAnsi="Angsana New"/>
          <w:sz w:val="32"/>
          <w:szCs w:val="32"/>
        </w:rPr>
        <w:t xml:space="preserve">20 </w:t>
      </w:r>
      <w:r w:rsidRPr="003A1D64">
        <w:rPr>
          <w:rFonts w:ascii="Angsana New" w:hAnsi="Angsana New"/>
          <w:sz w:val="32"/>
          <w:szCs w:val="32"/>
          <w:cs/>
        </w:rPr>
        <w:t xml:space="preserve">ปีขึ้นไปให้มีสิทธิได้รับค่าชดเชยไม่น้อยกว่าค่าจ้างอัตราสุดท้าย </w:t>
      </w:r>
      <w:r w:rsidRPr="003A1D64">
        <w:rPr>
          <w:rFonts w:ascii="Angsana New" w:hAnsi="Angsana New"/>
          <w:sz w:val="32"/>
          <w:szCs w:val="32"/>
        </w:rPr>
        <w:t xml:space="preserve">400 </w:t>
      </w:r>
      <w:r w:rsidRPr="003A1D64">
        <w:rPr>
          <w:rFonts w:ascii="Angsana New" w:hAnsi="Angsana New"/>
          <w:sz w:val="32"/>
          <w:szCs w:val="32"/>
          <w:cs/>
        </w:rPr>
        <w:t xml:space="preserve">วัน กฎหมายดังกล่าวมีผลบังคับใช้ตั้งแต่วันที่ </w:t>
      </w:r>
      <w:r w:rsidRPr="003A1D64">
        <w:rPr>
          <w:rFonts w:ascii="Angsana New" w:hAnsi="Angsana New"/>
          <w:sz w:val="32"/>
          <w:szCs w:val="32"/>
        </w:rPr>
        <w:t xml:space="preserve">5 </w:t>
      </w:r>
      <w:r w:rsidRPr="003A1D64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3A1D64">
        <w:rPr>
          <w:rFonts w:ascii="Angsana New" w:hAnsi="Angsana New"/>
          <w:sz w:val="32"/>
          <w:szCs w:val="32"/>
        </w:rPr>
        <w:t xml:space="preserve">2562 </w:t>
      </w:r>
      <w:r w:rsidRPr="003A1D64">
        <w:rPr>
          <w:rFonts w:ascii="Angsana New" w:hAnsi="Angsana New"/>
          <w:sz w:val="32"/>
          <w:szCs w:val="32"/>
          <w:cs/>
        </w:rPr>
        <w:t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และมีผลกระทบให้กลุ่มบริษัทมีหนี้สินสำรองผลประโยชน์ระยะยาวของพนักงานเพิ่มขึ้น</w:t>
      </w:r>
      <w:r w:rsidR="002A69C0">
        <w:rPr>
          <w:rFonts w:ascii="Angsana New" w:hAnsi="Angsana New" w:hint="cs"/>
          <w:sz w:val="32"/>
          <w:szCs w:val="32"/>
          <w:cs/>
        </w:rPr>
        <w:t>จำนวนประมาณ</w:t>
      </w:r>
      <w:r w:rsidRPr="003A1D64">
        <w:rPr>
          <w:rFonts w:ascii="Angsana New" w:hAnsi="Angsana New"/>
          <w:sz w:val="32"/>
          <w:szCs w:val="32"/>
          <w:cs/>
        </w:rPr>
        <w:t xml:space="preserve"> </w:t>
      </w:r>
      <w:r w:rsidRPr="003A1D64">
        <w:rPr>
          <w:rFonts w:ascii="Angsana New" w:hAnsi="Angsana New"/>
          <w:sz w:val="32"/>
          <w:szCs w:val="32"/>
        </w:rPr>
        <w:t xml:space="preserve">30 </w:t>
      </w:r>
      <w:r w:rsidRPr="003A1D64">
        <w:rPr>
          <w:rFonts w:ascii="Angsana New" w:hAnsi="Angsana New"/>
          <w:sz w:val="32"/>
          <w:szCs w:val="32"/>
          <w:cs/>
        </w:rPr>
        <w:t xml:space="preserve">ล้านบาท (เฉพาะของบริษัทฯ: </w:t>
      </w:r>
      <w:r w:rsidRPr="003A1D64">
        <w:rPr>
          <w:rFonts w:ascii="Angsana New" w:hAnsi="Angsana New"/>
          <w:sz w:val="32"/>
          <w:szCs w:val="32"/>
        </w:rPr>
        <w:t>30</w:t>
      </w:r>
      <w:r w:rsidRPr="003A1D64">
        <w:rPr>
          <w:rFonts w:ascii="Angsana New" w:hAnsi="Angsana New"/>
          <w:sz w:val="32"/>
          <w:szCs w:val="32"/>
          <w:cs/>
        </w:rPr>
        <w:t xml:space="preserve"> ล้านบาท) บริษัท</w:t>
      </w:r>
      <w:r w:rsidR="00EC1115">
        <w:rPr>
          <w:rFonts w:ascii="Angsana New" w:hAnsi="Angsana New" w:hint="cs"/>
          <w:sz w:val="32"/>
          <w:szCs w:val="32"/>
          <w:cs/>
        </w:rPr>
        <w:t>ฯ</w:t>
      </w:r>
      <w:r w:rsidRPr="003A1D64">
        <w:rPr>
          <w:rFonts w:ascii="Angsana New" w:hAnsi="Angsana New"/>
          <w:sz w:val="32"/>
          <w:szCs w:val="32"/>
          <w:cs/>
        </w:rPr>
        <w:t>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ของปีปัจจุบัน</w:t>
      </w:r>
    </w:p>
    <w:p w:rsidR="00672F36" w:rsidRPr="003A1D64" w:rsidRDefault="002A69C0" w:rsidP="005E29A1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25</w:t>
      </w:r>
      <w:r w:rsidR="00672F36" w:rsidRPr="003A1D64">
        <w:rPr>
          <w:rFonts w:ascii="Angsana New" w:hAnsi="Angsana New"/>
          <w:b/>
          <w:bCs/>
          <w:sz w:val="32"/>
          <w:szCs w:val="32"/>
        </w:rPr>
        <w:t>.</w:t>
      </w:r>
      <w:r w:rsidR="00672F36" w:rsidRPr="003A1D64">
        <w:rPr>
          <w:rFonts w:ascii="Angsana New" w:hAnsi="Angsana New"/>
          <w:b/>
          <w:bCs/>
          <w:sz w:val="32"/>
          <w:szCs w:val="32"/>
        </w:rPr>
        <w:tab/>
      </w:r>
      <w:r w:rsidR="00672F36" w:rsidRPr="003A1D64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:rsidR="008C16C0" w:rsidRPr="003A1D64" w:rsidRDefault="00183ABB" w:rsidP="005E29A1">
      <w:pPr>
        <w:overflowPunct/>
        <w:autoSpaceDE/>
        <w:autoSpaceDN/>
        <w:adjustRightInd/>
        <w:spacing w:before="120" w:after="120" w:line="400" w:lineRule="exact"/>
        <w:ind w:left="547" w:hanging="547"/>
        <w:jc w:val="thaiDistribute"/>
        <w:textAlignment w:val="auto"/>
        <w:rPr>
          <w:rFonts w:ascii="Angsana New" w:hAnsi="Angsana New"/>
          <w:spacing w:val="-2"/>
          <w:sz w:val="32"/>
          <w:szCs w:val="32"/>
        </w:rPr>
      </w:pPr>
      <w:r w:rsidRPr="003A1D64">
        <w:rPr>
          <w:rFonts w:ascii="Angsana New" w:hAnsi="Angsana New"/>
          <w:b/>
          <w:bCs/>
          <w:sz w:val="32"/>
          <w:szCs w:val="32"/>
        </w:rPr>
        <w:tab/>
      </w:r>
      <w:r w:rsidR="008C16C0" w:rsidRPr="003A1D6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8C16C0" w:rsidRPr="003A1D64">
        <w:rPr>
          <w:rFonts w:ascii="Angsana New" w:hAnsi="Angsana New"/>
          <w:sz w:val="32"/>
          <w:szCs w:val="32"/>
        </w:rPr>
        <w:t xml:space="preserve">24 </w:t>
      </w:r>
      <w:r w:rsidR="008C16C0" w:rsidRPr="003A1D64">
        <w:rPr>
          <w:rFonts w:ascii="Angsana New" w:hAnsi="Angsana New"/>
          <w:sz w:val="32"/>
          <w:szCs w:val="32"/>
          <w:cs/>
        </w:rPr>
        <w:t xml:space="preserve">เมษายน </w:t>
      </w:r>
      <w:r w:rsidR="008C16C0" w:rsidRPr="003A1D64">
        <w:rPr>
          <w:rFonts w:ascii="Angsana New" w:hAnsi="Angsana New"/>
          <w:sz w:val="32"/>
          <w:szCs w:val="32"/>
        </w:rPr>
        <w:t xml:space="preserve">2561 </w:t>
      </w:r>
      <w:r w:rsidR="008C16C0" w:rsidRPr="003A1D64">
        <w:rPr>
          <w:rFonts w:ascii="Angsana New" w:hAnsi="Angsana New"/>
          <w:sz w:val="32"/>
          <w:szCs w:val="32"/>
          <w:cs/>
        </w:rPr>
        <w:t>ที่ประชุมสามัญประจำปีผู้ถือหุ้น</w:t>
      </w:r>
      <w:r w:rsidR="00F93884" w:rsidRPr="003A1D64">
        <w:rPr>
          <w:rFonts w:ascii="Angsana New" w:hAnsi="Angsana New"/>
          <w:sz w:val="32"/>
          <w:szCs w:val="32"/>
          <w:cs/>
        </w:rPr>
        <w:t>ของบริษัทฯ</w:t>
      </w:r>
      <w:r w:rsidR="008C16C0" w:rsidRPr="003A1D64">
        <w:rPr>
          <w:rFonts w:ascii="Angsana New" w:hAnsi="Angsana New"/>
          <w:sz w:val="32"/>
          <w:szCs w:val="32"/>
          <w:cs/>
        </w:rPr>
        <w:t xml:space="preserve">ครั้งที่ </w:t>
      </w:r>
      <w:r w:rsidR="008C16C0" w:rsidRPr="003A1D64">
        <w:rPr>
          <w:rFonts w:ascii="Angsana New" w:hAnsi="Angsana New"/>
          <w:sz w:val="32"/>
          <w:szCs w:val="32"/>
        </w:rPr>
        <w:t xml:space="preserve">85 </w:t>
      </w:r>
      <w:r w:rsidR="008C16C0" w:rsidRPr="003A1D64">
        <w:rPr>
          <w:rFonts w:ascii="Angsana New" w:hAnsi="Angsana New"/>
          <w:sz w:val="32"/>
          <w:szCs w:val="32"/>
          <w:cs/>
        </w:rPr>
        <w:t xml:space="preserve">ได้มีมติอนุมัติ                        การเปลี่ยนแปลงทุนจดทะเบียนของบริษัทฯจาก </w:t>
      </w:r>
      <w:r w:rsidR="008C16C0" w:rsidRPr="003A1D64">
        <w:rPr>
          <w:rFonts w:ascii="Angsana New" w:hAnsi="Angsana New"/>
          <w:sz w:val="32"/>
          <w:szCs w:val="32"/>
        </w:rPr>
        <w:t xml:space="preserve">1,102,904,144 </w:t>
      </w:r>
      <w:r w:rsidR="008C16C0" w:rsidRPr="003A1D64">
        <w:rPr>
          <w:rFonts w:ascii="Angsana New" w:hAnsi="Angsana New"/>
          <w:sz w:val="32"/>
          <w:szCs w:val="32"/>
          <w:cs/>
        </w:rPr>
        <w:t xml:space="preserve">บาท (หุ้นสามัญ </w:t>
      </w:r>
      <w:r w:rsidR="008C16C0" w:rsidRPr="003A1D64">
        <w:rPr>
          <w:rFonts w:ascii="Angsana New" w:hAnsi="Angsana New"/>
          <w:sz w:val="32"/>
          <w:szCs w:val="32"/>
        </w:rPr>
        <w:t>1,102,904,144</w:t>
      </w:r>
      <w:r w:rsidR="008C16C0" w:rsidRPr="003A1D64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="008C16C0" w:rsidRPr="003A1D64">
        <w:rPr>
          <w:rFonts w:ascii="Angsana New" w:hAnsi="Angsana New"/>
          <w:sz w:val="32"/>
          <w:szCs w:val="32"/>
        </w:rPr>
        <w:t>1</w:t>
      </w:r>
      <w:r w:rsidR="008C16C0" w:rsidRPr="003A1D64">
        <w:rPr>
          <w:rFonts w:ascii="Angsana New" w:hAnsi="Angsana New"/>
          <w:sz w:val="32"/>
          <w:szCs w:val="32"/>
          <w:cs/>
        </w:rPr>
        <w:t xml:space="preserve"> บาท) เป็น </w:t>
      </w:r>
      <w:r w:rsidR="008C16C0" w:rsidRPr="003A1D64">
        <w:rPr>
          <w:rFonts w:ascii="Angsana New" w:hAnsi="Angsana New"/>
          <w:sz w:val="32"/>
          <w:szCs w:val="32"/>
        </w:rPr>
        <w:t>1,027,904,144</w:t>
      </w:r>
      <w:r w:rsidR="008C16C0" w:rsidRPr="003A1D64">
        <w:rPr>
          <w:rFonts w:ascii="Angsana New" w:hAnsi="Angsana New"/>
          <w:sz w:val="32"/>
          <w:szCs w:val="32"/>
          <w:cs/>
        </w:rPr>
        <w:t xml:space="preserve">  บาท (หุ้นสามัญ </w:t>
      </w:r>
      <w:r w:rsidR="008C16C0" w:rsidRPr="003A1D64">
        <w:rPr>
          <w:rFonts w:ascii="Angsana New" w:hAnsi="Angsana New"/>
          <w:sz w:val="32"/>
          <w:szCs w:val="32"/>
        </w:rPr>
        <w:t>1,027,904,144</w:t>
      </w:r>
      <w:r w:rsidR="008C16C0" w:rsidRPr="003A1D64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="008C16C0" w:rsidRPr="003A1D64">
        <w:rPr>
          <w:rFonts w:ascii="Angsana New" w:hAnsi="Angsana New"/>
          <w:sz w:val="32"/>
          <w:szCs w:val="32"/>
        </w:rPr>
        <w:t>1</w:t>
      </w:r>
      <w:r w:rsidR="008C16C0" w:rsidRPr="003A1D64">
        <w:rPr>
          <w:rFonts w:ascii="Angsana New" w:hAnsi="Angsana New"/>
          <w:sz w:val="32"/>
          <w:szCs w:val="32"/>
          <w:cs/>
        </w:rPr>
        <w:t xml:space="preserve"> บาท) โดยยกเลิก                    หุ้นสามัญจดทะเบียนที่ยังไม่ได้ออกจำหน่ายจำนวน </w:t>
      </w:r>
      <w:r w:rsidR="008C16C0" w:rsidRPr="003A1D64">
        <w:rPr>
          <w:rFonts w:ascii="Angsana New" w:hAnsi="Angsana New"/>
          <w:sz w:val="32"/>
          <w:szCs w:val="32"/>
        </w:rPr>
        <w:t xml:space="preserve">75,000,000 </w:t>
      </w:r>
      <w:r w:rsidR="008C16C0" w:rsidRPr="003A1D64">
        <w:rPr>
          <w:rFonts w:ascii="Angsana New" w:hAnsi="Angsana New"/>
          <w:sz w:val="32"/>
          <w:szCs w:val="32"/>
          <w:cs/>
        </w:rPr>
        <w:t xml:space="preserve">หุ้น และมีมติอนุมัติให้เพิ่มทุนจดทะเบียนจาก </w:t>
      </w:r>
      <w:r w:rsidR="008C16C0" w:rsidRPr="003A1D64">
        <w:rPr>
          <w:rFonts w:ascii="Angsana New" w:hAnsi="Angsana New"/>
          <w:sz w:val="32"/>
          <w:szCs w:val="32"/>
        </w:rPr>
        <w:t>1,027,904,144</w:t>
      </w:r>
      <w:r w:rsidR="008C16C0" w:rsidRPr="003A1D64">
        <w:rPr>
          <w:rFonts w:ascii="Angsana New" w:hAnsi="Angsana New"/>
          <w:sz w:val="32"/>
          <w:szCs w:val="32"/>
          <w:cs/>
        </w:rPr>
        <w:t xml:space="preserve"> บาท (หุ้นสามัญ </w:t>
      </w:r>
      <w:r w:rsidR="008C16C0" w:rsidRPr="003A1D64">
        <w:rPr>
          <w:rFonts w:ascii="Angsana New" w:hAnsi="Angsana New"/>
          <w:sz w:val="32"/>
          <w:szCs w:val="32"/>
        </w:rPr>
        <w:t>1,027,904,144</w:t>
      </w:r>
      <w:r w:rsidR="008C16C0" w:rsidRPr="003A1D64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="008C16C0" w:rsidRPr="003A1D64">
        <w:rPr>
          <w:rFonts w:ascii="Angsana New" w:hAnsi="Angsana New"/>
          <w:sz w:val="32"/>
          <w:szCs w:val="32"/>
        </w:rPr>
        <w:t>1</w:t>
      </w:r>
      <w:r w:rsidR="008C16C0" w:rsidRPr="003A1D64">
        <w:rPr>
          <w:rFonts w:ascii="Angsana New" w:hAnsi="Angsana New"/>
          <w:sz w:val="32"/>
          <w:szCs w:val="32"/>
          <w:cs/>
        </w:rPr>
        <w:t xml:space="preserve"> บาท) เป็น </w:t>
      </w:r>
      <w:r w:rsidR="008C16C0" w:rsidRPr="003A1D64">
        <w:rPr>
          <w:rFonts w:ascii="Angsana New" w:hAnsi="Angsana New"/>
          <w:sz w:val="32"/>
          <w:szCs w:val="32"/>
        </w:rPr>
        <w:t>1,102,904,144</w:t>
      </w:r>
      <w:r w:rsidR="008C16C0" w:rsidRPr="003A1D64">
        <w:rPr>
          <w:rFonts w:ascii="Angsana New" w:hAnsi="Angsana New"/>
          <w:sz w:val="32"/>
          <w:szCs w:val="32"/>
          <w:cs/>
        </w:rPr>
        <w:t xml:space="preserve"> บาท       (หุ้นสามัญ </w:t>
      </w:r>
      <w:r w:rsidR="008C16C0" w:rsidRPr="003A1D64">
        <w:rPr>
          <w:rFonts w:ascii="Angsana New" w:hAnsi="Angsana New"/>
          <w:sz w:val="32"/>
          <w:szCs w:val="32"/>
        </w:rPr>
        <w:t>1,102,904,144</w:t>
      </w:r>
      <w:r w:rsidR="008C16C0" w:rsidRPr="003A1D64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="008C16C0" w:rsidRPr="003A1D64">
        <w:rPr>
          <w:rFonts w:ascii="Angsana New" w:hAnsi="Angsana New"/>
          <w:sz w:val="32"/>
          <w:szCs w:val="32"/>
        </w:rPr>
        <w:t>1</w:t>
      </w:r>
      <w:r w:rsidR="008C16C0" w:rsidRPr="003A1D64">
        <w:rPr>
          <w:rFonts w:ascii="Angsana New" w:hAnsi="Angsana New"/>
          <w:sz w:val="32"/>
          <w:szCs w:val="32"/>
          <w:cs/>
        </w:rPr>
        <w:t xml:space="preserve"> บาท) โดยออกจำหน่ายหุ้นสามัญใหม่ซึ่งเป็นแบบมอบอำนาจทั่วไป</w:t>
      </w:r>
      <w:r w:rsidR="008C16C0" w:rsidRPr="003A1D64">
        <w:rPr>
          <w:rFonts w:ascii="Angsana New" w:hAnsi="Angsana New"/>
          <w:sz w:val="32"/>
          <w:szCs w:val="32"/>
        </w:rPr>
        <w:t xml:space="preserve"> (General Mandate) </w:t>
      </w:r>
      <w:r w:rsidR="008C16C0" w:rsidRPr="003A1D64">
        <w:rPr>
          <w:rFonts w:ascii="Angsana New" w:hAnsi="Angsana New"/>
          <w:sz w:val="32"/>
          <w:szCs w:val="32"/>
          <w:cs/>
        </w:rPr>
        <w:t xml:space="preserve">เพื่อเสนอขายให้แก่บุคคลในวงจำกัด จำนวน </w:t>
      </w:r>
      <w:r w:rsidR="008C16C0" w:rsidRPr="003A1D64">
        <w:rPr>
          <w:rFonts w:ascii="Angsana New" w:hAnsi="Angsana New"/>
          <w:sz w:val="32"/>
          <w:szCs w:val="32"/>
        </w:rPr>
        <w:t>75,000,000</w:t>
      </w:r>
      <w:r w:rsidR="008C16C0" w:rsidRPr="003A1D64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="008C16C0" w:rsidRPr="003A1D64">
        <w:rPr>
          <w:rFonts w:ascii="Angsana New" w:hAnsi="Angsana New"/>
          <w:sz w:val="32"/>
          <w:szCs w:val="32"/>
        </w:rPr>
        <w:t>1</w:t>
      </w:r>
      <w:r w:rsidR="008C16C0" w:rsidRPr="003A1D64">
        <w:rPr>
          <w:rFonts w:ascii="Angsana New" w:hAnsi="Angsana New"/>
          <w:sz w:val="32"/>
          <w:szCs w:val="32"/>
          <w:cs/>
        </w:rPr>
        <w:t xml:space="preserve"> บาท </w:t>
      </w:r>
      <w:r w:rsidR="008C16C0" w:rsidRPr="003A1D64">
        <w:rPr>
          <w:rFonts w:ascii="Angsana New" w:hAnsi="Angsana New"/>
          <w:spacing w:val="-2"/>
          <w:sz w:val="32"/>
          <w:szCs w:val="32"/>
          <w:cs/>
        </w:rPr>
        <w:t xml:space="preserve">บริษัทฯได้จดทะเบียนเปลี่ยนแปลงทุนจดทะเบียนดังกล่าวกับกระทรวงพาณิชย์เมื่อวันที่ </w:t>
      </w:r>
      <w:r w:rsidR="008C16C0" w:rsidRPr="003A1D64">
        <w:rPr>
          <w:rFonts w:ascii="Angsana New" w:hAnsi="Angsana New"/>
          <w:spacing w:val="-2"/>
          <w:sz w:val="32"/>
          <w:szCs w:val="32"/>
        </w:rPr>
        <w:t>22</w:t>
      </w:r>
      <w:r w:rsidR="008C16C0" w:rsidRPr="003A1D64">
        <w:rPr>
          <w:rFonts w:ascii="Angsana New" w:hAnsi="Angsana New"/>
          <w:spacing w:val="-2"/>
          <w:sz w:val="32"/>
          <w:szCs w:val="32"/>
          <w:cs/>
        </w:rPr>
        <w:t xml:space="preserve"> พฤษภาคม </w:t>
      </w:r>
      <w:r w:rsidR="008C16C0" w:rsidRPr="003A1D64">
        <w:rPr>
          <w:rFonts w:ascii="Angsana New" w:hAnsi="Angsana New"/>
          <w:spacing w:val="-2"/>
          <w:sz w:val="32"/>
          <w:szCs w:val="32"/>
        </w:rPr>
        <w:t>2561</w:t>
      </w:r>
    </w:p>
    <w:p w:rsidR="005E29A1" w:rsidRDefault="005E29A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C90728" w:rsidRPr="003A1D64" w:rsidRDefault="00C90728" w:rsidP="005E29A1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</w:rPr>
        <w:lastRenderedPageBreak/>
        <w:tab/>
      </w:r>
      <w:r w:rsidRPr="003A1D6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A1D64">
        <w:rPr>
          <w:rFonts w:ascii="Angsana New" w:hAnsi="Angsana New"/>
          <w:sz w:val="32"/>
          <w:szCs w:val="32"/>
        </w:rPr>
        <w:t xml:space="preserve">22 </w:t>
      </w:r>
      <w:r w:rsidRPr="003A1D64">
        <w:rPr>
          <w:rFonts w:ascii="Angsana New" w:hAnsi="Angsana New"/>
          <w:sz w:val="32"/>
          <w:szCs w:val="32"/>
          <w:cs/>
        </w:rPr>
        <w:t xml:space="preserve">เมษายน </w:t>
      </w:r>
      <w:r w:rsidRPr="003A1D64">
        <w:rPr>
          <w:rFonts w:ascii="Angsana New" w:hAnsi="Angsana New"/>
          <w:sz w:val="32"/>
          <w:szCs w:val="32"/>
        </w:rPr>
        <w:t xml:space="preserve">2562 </w:t>
      </w:r>
      <w:r w:rsidRPr="003A1D64">
        <w:rPr>
          <w:rFonts w:ascii="Angsana New" w:hAnsi="Angsana New"/>
          <w:sz w:val="32"/>
          <w:szCs w:val="32"/>
          <w:cs/>
        </w:rPr>
        <w:t xml:space="preserve">ที่ประชุมสามัญประจำปีผู้ถือหุ้นครั้งที่ </w:t>
      </w:r>
      <w:r w:rsidRPr="003A1D64">
        <w:rPr>
          <w:rFonts w:ascii="Angsana New" w:hAnsi="Angsana New"/>
          <w:sz w:val="32"/>
          <w:szCs w:val="32"/>
        </w:rPr>
        <w:t xml:space="preserve">86 </w:t>
      </w:r>
      <w:r w:rsidRPr="003A1D64">
        <w:rPr>
          <w:rFonts w:ascii="Angsana New" w:hAnsi="Angsana New"/>
          <w:sz w:val="32"/>
          <w:szCs w:val="32"/>
          <w:cs/>
        </w:rPr>
        <w:t xml:space="preserve">ของบริษัทฯได้มีมติอนุมัติการเปลี่ยนแปลงทุนจดทะเบียนของบริษัทฯจาก </w:t>
      </w:r>
      <w:r w:rsidRPr="003A1D64">
        <w:rPr>
          <w:rFonts w:ascii="Angsana New" w:hAnsi="Angsana New"/>
          <w:sz w:val="32"/>
          <w:szCs w:val="32"/>
        </w:rPr>
        <w:t>1,102,904,144</w:t>
      </w:r>
      <w:r w:rsidRPr="003A1D64">
        <w:rPr>
          <w:rFonts w:ascii="Angsana New" w:hAnsi="Angsana New"/>
          <w:sz w:val="32"/>
          <w:szCs w:val="32"/>
          <w:cs/>
        </w:rPr>
        <w:t xml:space="preserve">  บาท (หุ้นสามัญ </w:t>
      </w:r>
      <w:r w:rsidRPr="003A1D64">
        <w:rPr>
          <w:rFonts w:ascii="Angsana New" w:hAnsi="Angsana New"/>
          <w:sz w:val="32"/>
          <w:szCs w:val="32"/>
        </w:rPr>
        <w:t>1,102,904,144</w:t>
      </w:r>
      <w:r w:rsidRPr="003A1D64">
        <w:rPr>
          <w:rFonts w:ascii="Angsana New" w:hAnsi="Angsana New"/>
          <w:sz w:val="32"/>
          <w:szCs w:val="32"/>
          <w:cs/>
        </w:rPr>
        <w:t xml:space="preserve"> หุ้น มูลค่า</w:t>
      </w:r>
      <w:r w:rsidR="002A69C0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3A1D64">
        <w:rPr>
          <w:rFonts w:ascii="Angsana New" w:hAnsi="Angsana New"/>
          <w:sz w:val="32"/>
          <w:szCs w:val="32"/>
          <w:cs/>
        </w:rPr>
        <w:t xml:space="preserve">หุ้นละ </w:t>
      </w:r>
      <w:r w:rsidRPr="003A1D64">
        <w:rPr>
          <w:rFonts w:ascii="Angsana New" w:hAnsi="Angsana New"/>
          <w:sz w:val="32"/>
          <w:szCs w:val="32"/>
        </w:rPr>
        <w:t>1</w:t>
      </w:r>
      <w:r w:rsidRPr="003A1D64">
        <w:rPr>
          <w:rFonts w:ascii="Angsana New" w:hAnsi="Angsana New"/>
          <w:sz w:val="32"/>
          <w:szCs w:val="32"/>
          <w:cs/>
        </w:rPr>
        <w:t xml:space="preserve"> บาท) เป็น </w:t>
      </w:r>
      <w:r w:rsidRPr="003A1D64">
        <w:rPr>
          <w:rFonts w:ascii="Angsana New" w:hAnsi="Angsana New"/>
          <w:sz w:val="32"/>
          <w:szCs w:val="32"/>
        </w:rPr>
        <w:t>1,027,904,144</w:t>
      </w:r>
      <w:r w:rsidRPr="003A1D64">
        <w:rPr>
          <w:rFonts w:ascii="Angsana New" w:hAnsi="Angsana New"/>
          <w:sz w:val="32"/>
          <w:szCs w:val="32"/>
          <w:cs/>
        </w:rPr>
        <w:t xml:space="preserve">  บาท (หุ้นสามัญ </w:t>
      </w:r>
      <w:r w:rsidRPr="003A1D64">
        <w:rPr>
          <w:rFonts w:ascii="Angsana New" w:hAnsi="Angsana New"/>
          <w:sz w:val="32"/>
          <w:szCs w:val="32"/>
        </w:rPr>
        <w:t>1,027,904,144</w:t>
      </w:r>
      <w:r w:rsidRPr="003A1D64">
        <w:rPr>
          <w:rFonts w:ascii="Angsana New" w:hAnsi="Angsana New"/>
          <w:sz w:val="32"/>
          <w:szCs w:val="32"/>
          <w:cs/>
        </w:rPr>
        <w:t xml:space="preserve">  หุ้น มูลค่าหุ้นละ </w:t>
      </w:r>
      <w:r w:rsidRPr="003A1D64">
        <w:rPr>
          <w:rFonts w:ascii="Angsana New" w:hAnsi="Angsana New"/>
          <w:sz w:val="32"/>
          <w:szCs w:val="32"/>
        </w:rPr>
        <w:t>1</w:t>
      </w:r>
      <w:r w:rsidRPr="003A1D64">
        <w:rPr>
          <w:rFonts w:ascii="Angsana New" w:hAnsi="Angsana New"/>
          <w:sz w:val="32"/>
          <w:szCs w:val="32"/>
          <w:cs/>
        </w:rPr>
        <w:t xml:space="preserve"> บาท) โดยยกเลิกหุ้นสามัญจดทะเบียนที่ยังไม่ได้ออกจำหน่ายจำนวน </w:t>
      </w:r>
      <w:r w:rsidRPr="003A1D64">
        <w:rPr>
          <w:rFonts w:ascii="Angsana New" w:hAnsi="Angsana New"/>
          <w:sz w:val="32"/>
          <w:szCs w:val="32"/>
        </w:rPr>
        <w:t>75,000,000</w:t>
      </w:r>
      <w:r w:rsidRPr="003A1D64">
        <w:rPr>
          <w:rFonts w:ascii="Angsana New" w:hAnsi="Angsana New"/>
          <w:sz w:val="32"/>
          <w:szCs w:val="32"/>
          <w:cs/>
        </w:rPr>
        <w:t xml:space="preserve"> หุ้น และมีมติอนุมัติให้เพิ่มทุนจดทะเบียนจาก </w:t>
      </w:r>
      <w:r w:rsidRPr="003A1D64">
        <w:rPr>
          <w:rFonts w:ascii="Angsana New" w:hAnsi="Angsana New"/>
          <w:sz w:val="32"/>
          <w:szCs w:val="32"/>
        </w:rPr>
        <w:t>1,027,904,144</w:t>
      </w:r>
      <w:r w:rsidRPr="003A1D64">
        <w:rPr>
          <w:rFonts w:ascii="Angsana New" w:hAnsi="Angsana New"/>
          <w:sz w:val="32"/>
          <w:szCs w:val="32"/>
          <w:cs/>
        </w:rPr>
        <w:t xml:space="preserve">  บาท (หุ้นสามัญ </w:t>
      </w:r>
      <w:r w:rsidRPr="003A1D64">
        <w:rPr>
          <w:rFonts w:ascii="Angsana New" w:hAnsi="Angsana New"/>
          <w:sz w:val="32"/>
          <w:szCs w:val="32"/>
        </w:rPr>
        <w:t>1,027,904,144</w:t>
      </w:r>
      <w:r w:rsidRPr="003A1D64">
        <w:rPr>
          <w:rFonts w:ascii="Angsana New" w:hAnsi="Angsana New"/>
          <w:sz w:val="32"/>
          <w:szCs w:val="32"/>
          <w:cs/>
        </w:rPr>
        <w:t xml:space="preserve">  หุ้น มูลค่าหุ้นละ </w:t>
      </w:r>
      <w:r w:rsidRPr="003A1D64">
        <w:rPr>
          <w:rFonts w:ascii="Angsana New" w:hAnsi="Angsana New"/>
          <w:sz w:val="32"/>
          <w:szCs w:val="32"/>
        </w:rPr>
        <w:t>1</w:t>
      </w:r>
      <w:r w:rsidRPr="003A1D64">
        <w:rPr>
          <w:rFonts w:ascii="Angsana New" w:hAnsi="Angsana New"/>
          <w:sz w:val="32"/>
          <w:szCs w:val="32"/>
          <w:cs/>
        </w:rPr>
        <w:t xml:space="preserve"> บาท) เป็น </w:t>
      </w:r>
      <w:r w:rsidRPr="003A1D64">
        <w:rPr>
          <w:rFonts w:ascii="Angsana New" w:hAnsi="Angsana New"/>
          <w:sz w:val="32"/>
          <w:szCs w:val="32"/>
        </w:rPr>
        <w:t>1,102,904,144</w:t>
      </w:r>
      <w:r w:rsidRPr="003A1D64">
        <w:rPr>
          <w:rFonts w:ascii="Angsana New" w:hAnsi="Angsana New"/>
          <w:sz w:val="32"/>
          <w:szCs w:val="32"/>
          <w:cs/>
        </w:rPr>
        <w:t xml:space="preserve"> บาท (หุ้นสามัญ </w:t>
      </w:r>
      <w:r w:rsidRPr="003A1D64">
        <w:rPr>
          <w:rFonts w:ascii="Angsana New" w:hAnsi="Angsana New"/>
          <w:sz w:val="32"/>
          <w:szCs w:val="32"/>
        </w:rPr>
        <w:t>1,102,904,144</w:t>
      </w:r>
      <w:r w:rsidRPr="003A1D64">
        <w:rPr>
          <w:rFonts w:ascii="Angsana New" w:hAnsi="Angsana New"/>
          <w:sz w:val="32"/>
          <w:szCs w:val="32"/>
          <w:cs/>
        </w:rPr>
        <w:t xml:space="preserve"> หุ้น มูลค่าหุ้นละ</w:t>
      </w:r>
      <w:r w:rsidRPr="003A1D64">
        <w:rPr>
          <w:rFonts w:ascii="Angsana New" w:hAnsi="Angsana New"/>
          <w:sz w:val="32"/>
          <w:szCs w:val="32"/>
        </w:rPr>
        <w:t xml:space="preserve"> 1</w:t>
      </w:r>
      <w:r w:rsidRPr="003A1D64">
        <w:rPr>
          <w:rFonts w:ascii="Angsana New" w:hAnsi="Angsana New"/>
          <w:sz w:val="32"/>
          <w:szCs w:val="32"/>
          <w:cs/>
        </w:rPr>
        <w:t xml:space="preserve"> บาท) โดยออกจำหน่ายหุ้นสามัญใหม่ซึ่งเป็นแบบมอบอำนาจทั่วไป (</w:t>
      </w:r>
      <w:r w:rsidRPr="003A1D64">
        <w:rPr>
          <w:rFonts w:ascii="Angsana New" w:hAnsi="Angsana New"/>
          <w:sz w:val="32"/>
          <w:szCs w:val="32"/>
        </w:rPr>
        <w:t xml:space="preserve">General Mandate) </w:t>
      </w:r>
      <w:r w:rsidRPr="003A1D64">
        <w:rPr>
          <w:rFonts w:ascii="Angsana New" w:hAnsi="Angsana New"/>
          <w:sz w:val="32"/>
          <w:szCs w:val="32"/>
          <w:cs/>
        </w:rPr>
        <w:t xml:space="preserve">เพื่อเสนอขายให้แก่บุคคลในวงจำกัดจำนวน </w:t>
      </w:r>
      <w:r w:rsidRPr="003A1D64">
        <w:rPr>
          <w:rFonts w:ascii="Angsana New" w:hAnsi="Angsana New"/>
          <w:sz w:val="32"/>
          <w:szCs w:val="32"/>
        </w:rPr>
        <w:t>75,000,000</w:t>
      </w:r>
      <w:r w:rsidRPr="003A1D64">
        <w:rPr>
          <w:rFonts w:ascii="Angsana New" w:hAnsi="Angsana New"/>
          <w:sz w:val="32"/>
          <w:szCs w:val="32"/>
          <w:cs/>
        </w:rPr>
        <w:t xml:space="preserve"> หุ้น  มูลค่าหุ้นละ </w:t>
      </w:r>
      <w:r w:rsidRPr="003A1D64">
        <w:rPr>
          <w:rFonts w:ascii="Angsana New" w:hAnsi="Angsana New"/>
          <w:sz w:val="32"/>
          <w:szCs w:val="32"/>
        </w:rPr>
        <w:t>1</w:t>
      </w:r>
      <w:r w:rsidRPr="003A1D64">
        <w:rPr>
          <w:rFonts w:ascii="Angsana New" w:hAnsi="Angsana New"/>
          <w:sz w:val="32"/>
          <w:szCs w:val="32"/>
          <w:cs/>
        </w:rPr>
        <w:t xml:space="preserve"> บาท บริษัทฯได้จดทะเบียนเปลี่ยนแปลงทุนจดทะเบียนดังกล่าวกับกระทรวงพาณิชย์เมื่อวันที่ </w:t>
      </w:r>
      <w:r w:rsidRPr="003A1D64">
        <w:rPr>
          <w:rFonts w:ascii="Angsana New" w:hAnsi="Angsana New"/>
          <w:sz w:val="32"/>
          <w:szCs w:val="32"/>
        </w:rPr>
        <w:t>7</w:t>
      </w:r>
      <w:r w:rsidRPr="003A1D64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3A1D64">
        <w:rPr>
          <w:rFonts w:ascii="Angsana New" w:hAnsi="Angsana New"/>
          <w:sz w:val="32"/>
          <w:szCs w:val="32"/>
        </w:rPr>
        <w:t>2562</w:t>
      </w:r>
    </w:p>
    <w:p w:rsidR="007362FC" w:rsidRPr="003A1D64" w:rsidRDefault="002A69C0" w:rsidP="005E29A1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26</w:t>
      </w:r>
      <w:r w:rsidR="007362FC" w:rsidRPr="003A1D64">
        <w:rPr>
          <w:rFonts w:ascii="Angsana New" w:hAnsi="Angsana New"/>
          <w:b/>
          <w:bCs/>
          <w:sz w:val="32"/>
          <w:szCs w:val="32"/>
        </w:rPr>
        <w:t>.</w:t>
      </w:r>
      <w:r w:rsidR="007362FC" w:rsidRPr="003A1D64">
        <w:rPr>
          <w:rFonts w:ascii="Angsana New" w:hAnsi="Angsana New"/>
          <w:b/>
          <w:bCs/>
          <w:sz w:val="32"/>
          <w:szCs w:val="32"/>
        </w:rPr>
        <w:tab/>
      </w:r>
      <w:r w:rsidR="007362FC" w:rsidRPr="003A1D64">
        <w:rPr>
          <w:rFonts w:ascii="Angsana New" w:hAnsi="Angsana New"/>
          <w:b/>
          <w:bCs/>
          <w:sz w:val="32"/>
          <w:szCs w:val="32"/>
          <w:cs/>
        </w:rPr>
        <w:t>ส่วนเกินทุนจากการตีราคาสินทรัพย์</w:t>
      </w:r>
    </w:p>
    <w:p w:rsidR="007362FC" w:rsidRPr="003A1D64" w:rsidRDefault="007362FC" w:rsidP="005E29A1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</w:rPr>
        <w:tab/>
      </w:r>
      <w:r w:rsidRPr="003A1D64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 คือส่วนเกินทุนจากการตีราคา</w:t>
      </w:r>
      <w:r w:rsidR="00E86D56" w:rsidRPr="003A1D64">
        <w:rPr>
          <w:rFonts w:ascii="Angsana New" w:hAnsi="Angsana New"/>
          <w:sz w:val="32"/>
          <w:szCs w:val="32"/>
          <w:cs/>
        </w:rPr>
        <w:t>ที่ดินและ</w:t>
      </w:r>
      <w:r w:rsidRPr="003A1D64">
        <w:rPr>
          <w:rFonts w:ascii="Angsana New" w:hAnsi="Angsana New"/>
          <w:sz w:val="32"/>
          <w:szCs w:val="32"/>
          <w:cs/>
        </w:rPr>
        <w:t>อาคาร ส่วนเกินทุนจากการตีราคา</w:t>
      </w:r>
      <w:r w:rsidR="002A69C0">
        <w:rPr>
          <w:rFonts w:ascii="Angsana New" w:hAnsi="Angsana New" w:hint="cs"/>
          <w:sz w:val="32"/>
          <w:szCs w:val="32"/>
          <w:cs/>
        </w:rPr>
        <w:t>อาคาร</w:t>
      </w:r>
      <w:r w:rsidRPr="003A1D64">
        <w:rPr>
          <w:rFonts w:ascii="Angsana New" w:hAnsi="Angsana New"/>
          <w:sz w:val="32"/>
          <w:szCs w:val="32"/>
          <w:cs/>
        </w:rPr>
        <w:t>จะทยอยตัดจำหน่ายโดยใช้วิธีเส้นตรงตามอายุการ</w:t>
      </w:r>
      <w:r w:rsidR="00F403B5" w:rsidRPr="003A1D64">
        <w:rPr>
          <w:rFonts w:ascii="Angsana New" w:hAnsi="Angsana New"/>
          <w:sz w:val="32"/>
          <w:szCs w:val="32"/>
          <w:cs/>
        </w:rPr>
        <w:t>ให้ประโยชน์</w:t>
      </w:r>
      <w:r w:rsidRPr="003A1D64">
        <w:rPr>
          <w:rFonts w:ascii="Angsana New" w:hAnsi="Angsana New"/>
          <w:sz w:val="32"/>
          <w:szCs w:val="32"/>
          <w:cs/>
        </w:rPr>
        <w:t>ที่เหลืออยู่ของ</w:t>
      </w:r>
      <w:r w:rsidR="002A69C0">
        <w:rPr>
          <w:rFonts w:ascii="Angsana New" w:hAnsi="Angsana New" w:hint="cs"/>
          <w:sz w:val="32"/>
          <w:szCs w:val="32"/>
          <w:cs/>
        </w:rPr>
        <w:t>อาคาร</w:t>
      </w:r>
      <w:r w:rsidRPr="003A1D64">
        <w:rPr>
          <w:rFonts w:ascii="Angsana New" w:hAnsi="Angsana New"/>
          <w:sz w:val="32"/>
          <w:szCs w:val="32"/>
          <w:cs/>
        </w:rPr>
        <w:t>นั้น และบันทึกโอนไปยังกำไรสะสมโดยตรง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7362FC" w:rsidRPr="003A1D64" w:rsidTr="007F025A">
        <w:tc>
          <w:tcPr>
            <w:tcW w:w="6480" w:type="dxa"/>
          </w:tcPr>
          <w:p w:rsidR="007362FC" w:rsidRPr="003A1D64" w:rsidRDefault="007362FC" w:rsidP="005E29A1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7362FC" w:rsidRPr="003A1D64" w:rsidRDefault="007362FC" w:rsidP="005E29A1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(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3A1D6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A1D6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362FC" w:rsidRPr="003A1D64" w:rsidTr="007F025A">
        <w:tc>
          <w:tcPr>
            <w:tcW w:w="6480" w:type="dxa"/>
          </w:tcPr>
          <w:p w:rsidR="007362FC" w:rsidRPr="003A1D64" w:rsidRDefault="007362FC" w:rsidP="005E29A1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7362FC" w:rsidRPr="003A1D64" w:rsidRDefault="007362FC" w:rsidP="005E29A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  <w:r w:rsidR="004D1F3F" w:rsidRPr="003A1D64">
              <w:rPr>
                <w:rFonts w:ascii="Angsana New" w:hAnsi="Angsana New"/>
                <w:sz w:val="32"/>
                <w:szCs w:val="32"/>
              </w:rPr>
              <w:t xml:space="preserve">                                         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E4CA5" w:rsidRPr="003A1D64" w:rsidTr="007F025A">
        <w:tc>
          <w:tcPr>
            <w:tcW w:w="6480" w:type="dxa"/>
          </w:tcPr>
          <w:p w:rsidR="009E4CA5" w:rsidRPr="003A1D64" w:rsidRDefault="009E4CA5" w:rsidP="005E29A1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9E4CA5" w:rsidRPr="003A1D64" w:rsidRDefault="005C243D" w:rsidP="005E29A1">
            <w:pPr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A1D64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350" w:type="dxa"/>
            <w:vAlign w:val="bottom"/>
          </w:tcPr>
          <w:p w:rsidR="009E4CA5" w:rsidRPr="003A1D64" w:rsidRDefault="005C243D" w:rsidP="005E29A1">
            <w:pPr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A1D64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C90728" w:rsidRPr="003A1D64" w:rsidTr="007F025A">
        <w:tc>
          <w:tcPr>
            <w:tcW w:w="6480" w:type="dxa"/>
          </w:tcPr>
          <w:p w:rsidR="00C90728" w:rsidRPr="003A1D64" w:rsidRDefault="00C90728" w:rsidP="005E29A1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350" w:type="dxa"/>
          </w:tcPr>
          <w:p w:rsidR="00C90728" w:rsidRPr="003A1D64" w:rsidRDefault="00C90728" w:rsidP="005E29A1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25,401</w:t>
            </w:r>
          </w:p>
        </w:tc>
        <w:tc>
          <w:tcPr>
            <w:tcW w:w="1350" w:type="dxa"/>
          </w:tcPr>
          <w:p w:rsidR="00C90728" w:rsidRPr="003A1D64" w:rsidRDefault="00C90728" w:rsidP="005E29A1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27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3A1D64">
              <w:rPr>
                <w:rFonts w:ascii="Angsana New" w:hAnsi="Angsana New"/>
                <w:sz w:val="32"/>
                <w:szCs w:val="32"/>
              </w:rPr>
              <w:t>112</w:t>
            </w:r>
          </w:p>
        </w:tc>
      </w:tr>
      <w:tr w:rsidR="00C90728" w:rsidRPr="003A1D64" w:rsidTr="007F025A">
        <w:tc>
          <w:tcPr>
            <w:tcW w:w="6480" w:type="dxa"/>
          </w:tcPr>
          <w:p w:rsidR="00C90728" w:rsidRPr="003A1D64" w:rsidRDefault="00C90728" w:rsidP="005E29A1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1350" w:type="dxa"/>
          </w:tcPr>
          <w:p w:rsidR="00C90728" w:rsidRPr="003A1D64" w:rsidRDefault="00CE670D" w:rsidP="005E29A1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565,705</w:t>
            </w:r>
          </w:p>
        </w:tc>
        <w:tc>
          <w:tcPr>
            <w:tcW w:w="1350" w:type="dxa"/>
          </w:tcPr>
          <w:p w:rsidR="00C90728" w:rsidRPr="003A1D64" w:rsidRDefault="00C90728" w:rsidP="005E29A1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C90728" w:rsidRPr="003A1D64" w:rsidTr="007F025A">
        <w:tc>
          <w:tcPr>
            <w:tcW w:w="6480" w:type="dxa"/>
          </w:tcPr>
          <w:p w:rsidR="00C90728" w:rsidRPr="003A1D64" w:rsidRDefault="00C90728" w:rsidP="005E29A1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3A1D6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>ตัดจำหน่ายระหว่างปี</w:t>
            </w:r>
          </w:p>
        </w:tc>
        <w:tc>
          <w:tcPr>
            <w:tcW w:w="1350" w:type="dxa"/>
          </w:tcPr>
          <w:p w:rsidR="00C90728" w:rsidRPr="003A1D64" w:rsidRDefault="00C90728" w:rsidP="005E29A1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(1,325)</w:t>
            </w:r>
          </w:p>
        </w:tc>
        <w:tc>
          <w:tcPr>
            <w:tcW w:w="1350" w:type="dxa"/>
          </w:tcPr>
          <w:p w:rsidR="00C90728" w:rsidRPr="003A1D64" w:rsidRDefault="00C90728" w:rsidP="005E29A1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(1,711)</w:t>
            </w:r>
          </w:p>
        </w:tc>
      </w:tr>
      <w:tr w:rsidR="00C90728" w:rsidRPr="003A1D64" w:rsidTr="007F025A">
        <w:tc>
          <w:tcPr>
            <w:tcW w:w="6480" w:type="dxa"/>
          </w:tcPr>
          <w:p w:rsidR="00C90728" w:rsidRPr="003A1D64" w:rsidRDefault="00C90728" w:rsidP="005E29A1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350" w:type="dxa"/>
          </w:tcPr>
          <w:p w:rsidR="00C90728" w:rsidRPr="003A1D64" w:rsidRDefault="00CE670D" w:rsidP="005E29A1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589,781</w:t>
            </w:r>
          </w:p>
        </w:tc>
        <w:tc>
          <w:tcPr>
            <w:tcW w:w="1350" w:type="dxa"/>
          </w:tcPr>
          <w:p w:rsidR="00C90728" w:rsidRPr="003A1D64" w:rsidRDefault="00C90728" w:rsidP="005E29A1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25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3A1D64">
              <w:rPr>
                <w:rFonts w:ascii="Angsana New" w:hAnsi="Angsana New"/>
                <w:sz w:val="32"/>
                <w:szCs w:val="32"/>
              </w:rPr>
              <w:t>401</w:t>
            </w:r>
          </w:p>
        </w:tc>
      </w:tr>
    </w:tbl>
    <w:p w:rsidR="007362FC" w:rsidRPr="003A1D64" w:rsidRDefault="007362FC" w:rsidP="005E29A1">
      <w:pPr>
        <w:tabs>
          <w:tab w:val="left" w:pos="2160"/>
          <w:tab w:val="center" w:pos="6840"/>
          <w:tab w:val="center" w:pos="82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22"/>
          <w:szCs w:val="22"/>
        </w:rPr>
      </w:pPr>
      <w:r w:rsidRPr="003A1D64">
        <w:rPr>
          <w:rFonts w:ascii="Angsana New" w:hAnsi="Angsana New"/>
          <w:sz w:val="32"/>
          <w:szCs w:val="32"/>
        </w:rPr>
        <w:tab/>
      </w:r>
      <w:r w:rsidRPr="003A1D64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ดังกล่าวไม่สามารถนำมาหักกับขาดทุนสะสมและไม่สามารถจ่ายเป็นเงินปันผลได้</w:t>
      </w:r>
    </w:p>
    <w:p w:rsidR="00672F36" w:rsidRPr="003A1D64" w:rsidRDefault="002A69C0" w:rsidP="005E29A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27</w:t>
      </w:r>
      <w:r w:rsidR="00672F36" w:rsidRPr="003A1D64">
        <w:rPr>
          <w:rFonts w:ascii="Angsana New" w:hAnsi="Angsana New"/>
          <w:b/>
          <w:bCs/>
          <w:sz w:val="32"/>
          <w:szCs w:val="32"/>
        </w:rPr>
        <w:t>.</w:t>
      </w:r>
      <w:r w:rsidR="00672F36" w:rsidRPr="003A1D64">
        <w:rPr>
          <w:rFonts w:ascii="Angsana New" w:hAnsi="Angsana New"/>
          <w:b/>
          <w:bCs/>
          <w:sz w:val="32"/>
          <w:szCs w:val="32"/>
        </w:rPr>
        <w:tab/>
      </w:r>
      <w:r w:rsidR="00672F36" w:rsidRPr="003A1D64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:rsidR="00672F36" w:rsidRPr="003A1D64" w:rsidRDefault="00672F36" w:rsidP="005E29A1">
      <w:pPr>
        <w:spacing w:before="120" w:after="120"/>
        <w:ind w:left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Pr="003A1D64">
        <w:rPr>
          <w:rFonts w:ascii="Angsana New" w:hAnsi="Angsana New"/>
          <w:sz w:val="32"/>
          <w:szCs w:val="32"/>
        </w:rPr>
        <w:t xml:space="preserve">116 </w:t>
      </w:r>
      <w:r w:rsidRPr="003A1D64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3A1D64">
        <w:rPr>
          <w:rFonts w:ascii="Angsana New" w:hAnsi="Angsana New"/>
          <w:sz w:val="32"/>
          <w:szCs w:val="32"/>
        </w:rPr>
        <w:t>2535</w:t>
      </w:r>
      <w:r w:rsidRPr="003A1D64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956DE6" w:rsidRPr="003A1D64">
        <w:rPr>
          <w:rFonts w:ascii="Angsana New" w:hAnsi="Angsana New"/>
          <w:sz w:val="32"/>
          <w:szCs w:val="32"/>
        </w:rPr>
        <w:t>5</w:t>
      </w:r>
      <w:r w:rsidRPr="003A1D64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3A1D64">
        <w:rPr>
          <w:rFonts w:ascii="Angsana New" w:hAnsi="Angsana New"/>
          <w:sz w:val="32"/>
          <w:szCs w:val="32"/>
        </w:rPr>
        <w:t xml:space="preserve">10 </w:t>
      </w:r>
      <w:r w:rsidRPr="003A1D64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Pr="003A1D64">
        <w:rPr>
          <w:rFonts w:ascii="Angsana New" w:hAnsi="Angsana New"/>
          <w:sz w:val="32"/>
          <w:szCs w:val="32"/>
        </w:rPr>
        <w:t xml:space="preserve"> </w:t>
      </w:r>
    </w:p>
    <w:p w:rsidR="00CF048A" w:rsidRPr="003A1D64" w:rsidRDefault="00CF048A" w:rsidP="005E29A1">
      <w:pPr>
        <w:spacing w:before="120" w:after="120"/>
        <w:ind w:left="547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3A1D64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3A1D64">
        <w:rPr>
          <w:rFonts w:ascii="Angsana New" w:hAnsi="Angsana New"/>
          <w:sz w:val="32"/>
          <w:szCs w:val="32"/>
        </w:rPr>
        <w:t xml:space="preserve">2562 </w:t>
      </w:r>
      <w:r w:rsidRPr="003A1D64">
        <w:rPr>
          <w:rFonts w:ascii="Angsana New" w:hAnsi="Angsana New"/>
          <w:sz w:val="32"/>
          <w:szCs w:val="32"/>
          <w:cs/>
        </w:rPr>
        <w:t xml:space="preserve">บริษัทฯได้จัดสรรสำรองตามกฎหมายเป็นจำนวนเงิน </w:t>
      </w:r>
      <w:r w:rsidRPr="003A1D64">
        <w:rPr>
          <w:rFonts w:ascii="Angsana New" w:hAnsi="Angsana New"/>
          <w:sz w:val="32"/>
          <w:szCs w:val="32"/>
        </w:rPr>
        <w:t xml:space="preserve">4.5 </w:t>
      </w:r>
      <w:r w:rsidRPr="003A1D64">
        <w:rPr>
          <w:rFonts w:ascii="Angsana New" w:hAnsi="Angsana New"/>
          <w:sz w:val="32"/>
          <w:szCs w:val="32"/>
          <w:cs/>
        </w:rPr>
        <w:t>ล้านบาท</w:t>
      </w:r>
    </w:p>
    <w:p w:rsidR="005E29A1" w:rsidRDefault="005E29A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672F36" w:rsidRPr="003A1D64" w:rsidRDefault="002A69C0" w:rsidP="005E29A1">
      <w:pPr>
        <w:tabs>
          <w:tab w:val="left" w:pos="900"/>
          <w:tab w:val="left" w:pos="1440"/>
          <w:tab w:val="left" w:pos="1800"/>
          <w:tab w:val="decimal" w:pos="7740"/>
        </w:tabs>
        <w:spacing w:before="120" w:after="120"/>
        <w:ind w:left="562" w:hanging="562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28</w:t>
      </w:r>
      <w:r w:rsidR="00672F36" w:rsidRPr="003A1D64">
        <w:rPr>
          <w:rFonts w:ascii="Angsana New" w:hAnsi="Angsana New"/>
          <w:b/>
          <w:bCs/>
          <w:sz w:val="32"/>
          <w:szCs w:val="32"/>
        </w:rPr>
        <w:t>.</w:t>
      </w:r>
      <w:r w:rsidR="00672F36" w:rsidRPr="003A1D64">
        <w:rPr>
          <w:rFonts w:ascii="Angsana New" w:hAnsi="Angsana New"/>
          <w:b/>
          <w:bCs/>
          <w:sz w:val="32"/>
          <w:szCs w:val="32"/>
        </w:rPr>
        <w:tab/>
      </w:r>
      <w:r w:rsidR="00672F36" w:rsidRPr="003A1D64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:rsidR="00672F36" w:rsidRPr="003A1D64" w:rsidRDefault="00672F36" w:rsidP="005E29A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3A1D64">
        <w:rPr>
          <w:rFonts w:ascii="Angsana New" w:hAnsi="Angsana New"/>
          <w:sz w:val="32"/>
          <w:szCs w:val="32"/>
        </w:rPr>
        <w:tab/>
      </w:r>
      <w:r w:rsidRPr="003A1D64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  <w:r w:rsidRPr="003A1D64">
        <w:rPr>
          <w:rFonts w:ascii="Angsana New" w:hAnsi="Angsana New"/>
          <w:sz w:val="28"/>
          <w:szCs w:val="28"/>
        </w:rPr>
        <w:t xml:space="preserve">     </w:t>
      </w:r>
    </w:p>
    <w:p w:rsidR="00672F36" w:rsidRPr="003A1D64" w:rsidRDefault="00672F36" w:rsidP="005E29A1">
      <w:pPr>
        <w:tabs>
          <w:tab w:val="left" w:pos="900"/>
        </w:tabs>
        <w:spacing w:before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28"/>
          <w:szCs w:val="28"/>
        </w:rPr>
        <w:tab/>
      </w:r>
      <w:r w:rsidRPr="003A1D64">
        <w:rPr>
          <w:rFonts w:ascii="Angsana New" w:hAnsi="Angsana New"/>
          <w:sz w:val="28"/>
          <w:szCs w:val="28"/>
        </w:rPr>
        <w:tab/>
      </w:r>
      <w:r w:rsidRPr="003A1D64">
        <w:rPr>
          <w:rFonts w:ascii="Angsana New" w:hAnsi="Angsana New"/>
          <w:sz w:val="28"/>
          <w:szCs w:val="28"/>
        </w:rPr>
        <w:tab/>
      </w:r>
      <w:r w:rsidRPr="003A1D64">
        <w:rPr>
          <w:rFonts w:ascii="Angsana New" w:hAnsi="Angsana New"/>
          <w:sz w:val="28"/>
          <w:szCs w:val="28"/>
        </w:rPr>
        <w:tab/>
      </w:r>
      <w:r w:rsidRPr="003A1D64">
        <w:rPr>
          <w:rFonts w:ascii="Angsana New" w:hAnsi="Angsana New"/>
          <w:sz w:val="28"/>
          <w:szCs w:val="28"/>
        </w:rPr>
        <w:tab/>
      </w:r>
      <w:r w:rsidRPr="003A1D64">
        <w:rPr>
          <w:rFonts w:ascii="Angsana New" w:hAnsi="Angsana New"/>
          <w:sz w:val="28"/>
          <w:szCs w:val="28"/>
        </w:rPr>
        <w:tab/>
      </w:r>
      <w:r w:rsidRPr="003A1D64">
        <w:rPr>
          <w:rFonts w:ascii="Angsana New" w:hAnsi="Angsana New"/>
          <w:sz w:val="28"/>
          <w:szCs w:val="28"/>
        </w:rPr>
        <w:tab/>
      </w:r>
      <w:r w:rsidRPr="003A1D64">
        <w:rPr>
          <w:rFonts w:ascii="Angsana New" w:hAnsi="Angsana New"/>
          <w:sz w:val="28"/>
          <w:szCs w:val="28"/>
        </w:rPr>
        <w:tab/>
      </w:r>
      <w:r w:rsidRPr="003A1D64">
        <w:rPr>
          <w:rFonts w:ascii="Angsana New" w:hAnsi="Angsana New"/>
          <w:sz w:val="28"/>
          <w:szCs w:val="28"/>
        </w:rPr>
        <w:tab/>
      </w:r>
      <w:r w:rsidRPr="003A1D64">
        <w:rPr>
          <w:rFonts w:ascii="Angsana New" w:hAnsi="Angsana New"/>
          <w:sz w:val="28"/>
          <w:szCs w:val="28"/>
        </w:rPr>
        <w:tab/>
      </w:r>
      <w:r w:rsidRPr="003A1D64">
        <w:rPr>
          <w:rFonts w:ascii="Angsana New" w:hAnsi="Angsana New"/>
          <w:sz w:val="32"/>
          <w:szCs w:val="32"/>
        </w:rPr>
        <w:tab/>
        <w:t xml:space="preserve">     (</w:t>
      </w:r>
      <w:r w:rsidRPr="003A1D64">
        <w:rPr>
          <w:rFonts w:ascii="Angsana New" w:hAnsi="Angsana New"/>
          <w:sz w:val="32"/>
          <w:szCs w:val="32"/>
          <w:cs/>
        </w:rPr>
        <w:t>หน่วย: พันบาท)</w:t>
      </w:r>
    </w:p>
    <w:tbl>
      <w:tblPr>
        <w:tblW w:w="914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96"/>
        <w:gridCol w:w="1296"/>
        <w:gridCol w:w="1296"/>
        <w:gridCol w:w="1296"/>
      </w:tblGrid>
      <w:tr w:rsidR="00672F36" w:rsidRPr="003A1D64" w:rsidTr="007F025A">
        <w:tc>
          <w:tcPr>
            <w:tcW w:w="3960" w:type="dxa"/>
            <w:vAlign w:val="bottom"/>
          </w:tcPr>
          <w:p w:rsidR="00672F36" w:rsidRPr="003A1D64" w:rsidRDefault="00672F36" w:rsidP="005E29A1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672F36" w:rsidRPr="003A1D64" w:rsidRDefault="00672F36" w:rsidP="005E29A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672F36" w:rsidRPr="003A1D64" w:rsidRDefault="00672F36" w:rsidP="005E29A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40C57" w:rsidRPr="003A1D64" w:rsidTr="007F025A">
        <w:trPr>
          <w:trHeight w:val="293"/>
        </w:trPr>
        <w:tc>
          <w:tcPr>
            <w:tcW w:w="3960" w:type="dxa"/>
            <w:vAlign w:val="bottom"/>
          </w:tcPr>
          <w:p w:rsidR="00E40C57" w:rsidRPr="003A1D64" w:rsidRDefault="00E40C57" w:rsidP="005E29A1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vAlign w:val="bottom"/>
          </w:tcPr>
          <w:p w:rsidR="00E40C57" w:rsidRPr="003A1D64" w:rsidRDefault="005C243D" w:rsidP="005E29A1">
            <w:pPr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A1D64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296" w:type="dxa"/>
            <w:vAlign w:val="bottom"/>
          </w:tcPr>
          <w:p w:rsidR="00E40C57" w:rsidRPr="003A1D64" w:rsidRDefault="005C243D" w:rsidP="005E29A1">
            <w:pPr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A1D64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296" w:type="dxa"/>
            <w:vAlign w:val="bottom"/>
          </w:tcPr>
          <w:p w:rsidR="00E40C57" w:rsidRPr="003A1D64" w:rsidRDefault="005C243D" w:rsidP="005E29A1">
            <w:pPr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A1D64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296" w:type="dxa"/>
            <w:vAlign w:val="bottom"/>
          </w:tcPr>
          <w:p w:rsidR="00E40C57" w:rsidRPr="003A1D64" w:rsidRDefault="005C243D" w:rsidP="005E29A1">
            <w:pPr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A1D64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2A69C0" w:rsidRPr="003A1D64" w:rsidTr="007F025A">
        <w:trPr>
          <w:trHeight w:val="293"/>
        </w:trPr>
        <w:tc>
          <w:tcPr>
            <w:tcW w:w="3960" w:type="dxa"/>
            <w:vAlign w:val="bottom"/>
          </w:tcPr>
          <w:p w:rsidR="002A69C0" w:rsidRPr="003A1D64" w:rsidRDefault="002A69C0" w:rsidP="002A69C0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vAlign w:val="bottom"/>
          </w:tcPr>
          <w:p w:rsidR="002A69C0" w:rsidRPr="003A1D64" w:rsidRDefault="002A69C0" w:rsidP="002A69C0">
            <w:pPr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96" w:type="dxa"/>
            <w:vAlign w:val="bottom"/>
          </w:tcPr>
          <w:p w:rsidR="002A69C0" w:rsidRPr="002A69C0" w:rsidRDefault="002A69C0" w:rsidP="002A69C0">
            <w:pPr>
              <w:ind w:left="-145" w:right="-13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(ปรับปรุงใหม่)</w:t>
            </w:r>
          </w:p>
        </w:tc>
        <w:tc>
          <w:tcPr>
            <w:tcW w:w="1296" w:type="dxa"/>
            <w:vAlign w:val="bottom"/>
          </w:tcPr>
          <w:p w:rsidR="002A69C0" w:rsidRPr="003A1D64" w:rsidRDefault="002A69C0" w:rsidP="002A69C0">
            <w:pPr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96" w:type="dxa"/>
            <w:vAlign w:val="bottom"/>
          </w:tcPr>
          <w:p w:rsidR="002A69C0" w:rsidRPr="002A69C0" w:rsidRDefault="002A69C0" w:rsidP="002A69C0">
            <w:pPr>
              <w:ind w:left="-145" w:right="-13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(ปรับปรุงใหม่)</w:t>
            </w:r>
          </w:p>
        </w:tc>
      </w:tr>
      <w:tr w:rsidR="002A69C0" w:rsidRPr="003A1D64" w:rsidTr="007F025A">
        <w:tc>
          <w:tcPr>
            <w:tcW w:w="3960" w:type="dxa"/>
            <w:shd w:val="clear" w:color="auto" w:fill="auto"/>
          </w:tcPr>
          <w:p w:rsidR="002A69C0" w:rsidRPr="003A1D64" w:rsidRDefault="002A69C0" w:rsidP="002A69C0">
            <w:pPr>
              <w:ind w:left="162" w:right="7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ค่าจ้างผู้รับเหมาช่วง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2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3A1D64">
              <w:rPr>
                <w:rFonts w:ascii="Angsana New" w:hAnsi="Angsana New"/>
                <w:sz w:val="32"/>
                <w:szCs w:val="32"/>
              </w:rPr>
              <w:t>869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3A1D64">
              <w:rPr>
                <w:rFonts w:ascii="Angsana New" w:hAnsi="Angsana New"/>
                <w:sz w:val="32"/>
                <w:szCs w:val="32"/>
              </w:rPr>
              <w:t>632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2,872,692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2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3A1D64">
              <w:rPr>
                <w:rFonts w:ascii="Angsana New" w:hAnsi="Angsana New"/>
                <w:sz w:val="32"/>
                <w:szCs w:val="32"/>
              </w:rPr>
              <w:t>867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3A1D64">
              <w:rPr>
                <w:rFonts w:ascii="Angsana New" w:hAnsi="Angsana New"/>
                <w:sz w:val="32"/>
                <w:szCs w:val="32"/>
              </w:rPr>
              <w:t>107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2,865,590</w:t>
            </w:r>
          </w:p>
        </w:tc>
      </w:tr>
      <w:tr w:rsidR="002A69C0" w:rsidRPr="003A1D64" w:rsidTr="007F025A">
        <w:tc>
          <w:tcPr>
            <w:tcW w:w="3960" w:type="dxa"/>
            <w:shd w:val="clear" w:color="auto" w:fill="auto"/>
          </w:tcPr>
          <w:p w:rsidR="002A69C0" w:rsidRPr="003A1D64" w:rsidRDefault="002A69C0" w:rsidP="002A69C0">
            <w:pPr>
              <w:ind w:left="162" w:right="7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ค่าวัสดุก่อสร้าง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1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3A1D64">
              <w:rPr>
                <w:rFonts w:ascii="Angsana New" w:hAnsi="Angsana New"/>
                <w:sz w:val="32"/>
                <w:szCs w:val="32"/>
              </w:rPr>
              <w:t>844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3A1D64">
              <w:rPr>
                <w:rFonts w:ascii="Angsana New" w:hAnsi="Angsana New"/>
                <w:sz w:val="32"/>
                <w:szCs w:val="32"/>
              </w:rPr>
              <w:t>532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1,731,748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1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3A1D64">
              <w:rPr>
                <w:rFonts w:ascii="Angsana New" w:hAnsi="Angsana New"/>
                <w:sz w:val="32"/>
                <w:szCs w:val="32"/>
              </w:rPr>
              <w:t>838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3A1D64">
              <w:rPr>
                <w:rFonts w:ascii="Angsana New" w:hAnsi="Angsana New"/>
                <w:sz w:val="32"/>
                <w:szCs w:val="32"/>
              </w:rPr>
              <w:t>541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1,646,814</w:t>
            </w:r>
          </w:p>
        </w:tc>
      </w:tr>
      <w:tr w:rsidR="002A69C0" w:rsidRPr="003A1D64" w:rsidTr="007F025A">
        <w:tc>
          <w:tcPr>
            <w:tcW w:w="3960" w:type="dxa"/>
            <w:shd w:val="clear" w:color="auto" w:fill="auto"/>
          </w:tcPr>
          <w:p w:rsidR="002A69C0" w:rsidRPr="003A1D64" w:rsidRDefault="002A69C0" w:rsidP="002A69C0">
            <w:pPr>
              <w:ind w:left="162" w:right="7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เงินเดือนและค่าแรงและผลประโยชน์อื่น</w:t>
            </w:r>
            <w:r w:rsidRPr="003A1D64"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>ของพนักงาน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1,685,850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1,569,994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1,674,716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1,545,096</w:t>
            </w:r>
          </w:p>
        </w:tc>
      </w:tr>
      <w:tr w:rsidR="002A69C0" w:rsidRPr="003A1D64" w:rsidTr="007F025A">
        <w:tc>
          <w:tcPr>
            <w:tcW w:w="3960" w:type="dxa"/>
            <w:shd w:val="clear" w:color="auto" w:fill="auto"/>
          </w:tcPr>
          <w:p w:rsidR="002A69C0" w:rsidRPr="003A1D64" w:rsidRDefault="002A69C0" w:rsidP="002A69C0">
            <w:pPr>
              <w:ind w:left="162" w:right="7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ค่าเสื่อมราคาและตัดจำหน่าย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216,329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224,985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214,779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224,194</w:t>
            </w:r>
          </w:p>
        </w:tc>
      </w:tr>
      <w:tr w:rsidR="002A69C0" w:rsidRPr="003A1D64" w:rsidTr="007F025A">
        <w:tc>
          <w:tcPr>
            <w:tcW w:w="3960" w:type="dxa"/>
            <w:shd w:val="clear" w:color="auto" w:fill="auto"/>
          </w:tcPr>
          <w:p w:rsidR="002A69C0" w:rsidRPr="003A1D64" w:rsidRDefault="002A69C0" w:rsidP="002A69C0">
            <w:pPr>
              <w:ind w:left="162" w:right="7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หนี้สงสัยจะสูญ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213,180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A69C0" w:rsidRPr="003A1D64" w:rsidRDefault="002A69C0" w:rsidP="002A69C0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213,180</w:t>
            </w:r>
          </w:p>
        </w:tc>
      </w:tr>
    </w:tbl>
    <w:p w:rsidR="00C52303" w:rsidRPr="003A1D64" w:rsidRDefault="002A69C0" w:rsidP="005E29A1">
      <w:pPr>
        <w:tabs>
          <w:tab w:val="left" w:pos="90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29</w:t>
      </w:r>
      <w:r w:rsidR="00C52303" w:rsidRPr="003A1D64">
        <w:rPr>
          <w:rFonts w:ascii="Angsana New" w:hAnsi="Angsana New"/>
          <w:b/>
          <w:bCs/>
          <w:sz w:val="32"/>
          <w:szCs w:val="32"/>
        </w:rPr>
        <w:t>.</w:t>
      </w:r>
      <w:r w:rsidR="00C52303" w:rsidRPr="003A1D64">
        <w:rPr>
          <w:rFonts w:ascii="Angsana New" w:hAnsi="Angsana New"/>
          <w:b/>
          <w:bCs/>
          <w:sz w:val="32"/>
          <w:szCs w:val="32"/>
        </w:rPr>
        <w:tab/>
      </w:r>
      <w:r w:rsidR="00C52303" w:rsidRPr="003A1D64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C52303" w:rsidRPr="003A1D64" w:rsidRDefault="00C52303" w:rsidP="00D74C83">
      <w:pPr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3A1D64">
        <w:rPr>
          <w:rFonts w:ascii="Angsana New" w:hAnsi="Angsana New"/>
          <w:b/>
          <w:bCs/>
          <w:sz w:val="32"/>
          <w:szCs w:val="32"/>
        </w:rPr>
        <w:tab/>
      </w:r>
      <w:r w:rsidR="00F93884" w:rsidRPr="003A1D64">
        <w:rPr>
          <w:rFonts w:ascii="Angsana New" w:hAnsi="Angsana New"/>
          <w:sz w:val="32"/>
          <w:szCs w:val="32"/>
          <w:cs/>
        </w:rPr>
        <w:t>ค่าใช้จ่าย</w:t>
      </w:r>
      <w:r w:rsidRPr="003A1D64">
        <w:rPr>
          <w:rFonts w:ascii="Angsana New" w:hAnsi="Angsana New"/>
          <w:sz w:val="32"/>
          <w:szCs w:val="32"/>
          <w:cs/>
        </w:rPr>
        <w:t>ภาษีเงินได้สำหรับปีสิ้นสุดวันที่</w:t>
      </w:r>
      <w:r w:rsidRPr="003A1D64">
        <w:rPr>
          <w:rFonts w:ascii="Angsana New" w:hAnsi="Angsana New"/>
          <w:sz w:val="32"/>
          <w:szCs w:val="32"/>
        </w:rPr>
        <w:t xml:space="preserve"> </w:t>
      </w:r>
      <w:r w:rsidR="009E4CA5" w:rsidRPr="003A1D64">
        <w:rPr>
          <w:rFonts w:ascii="Angsana New" w:hAnsi="Angsana New"/>
          <w:sz w:val="32"/>
          <w:szCs w:val="32"/>
        </w:rPr>
        <w:t xml:space="preserve">31 </w:t>
      </w:r>
      <w:r w:rsidR="009E4CA5" w:rsidRPr="003A1D64">
        <w:rPr>
          <w:rFonts w:ascii="Angsana New" w:hAnsi="Angsana New"/>
          <w:sz w:val="32"/>
          <w:szCs w:val="32"/>
          <w:cs/>
        </w:rPr>
        <w:t xml:space="preserve">ธันวาคม </w:t>
      </w:r>
      <w:r w:rsidR="005C243D" w:rsidRPr="003A1D64">
        <w:rPr>
          <w:rFonts w:ascii="Angsana New" w:hAnsi="Angsana New"/>
          <w:sz w:val="32"/>
          <w:szCs w:val="32"/>
        </w:rPr>
        <w:t>2562</w:t>
      </w:r>
      <w:r w:rsidR="009E4CA5" w:rsidRPr="003A1D64">
        <w:rPr>
          <w:rFonts w:ascii="Angsana New" w:hAnsi="Angsana New"/>
          <w:sz w:val="32"/>
          <w:szCs w:val="32"/>
        </w:rPr>
        <w:t xml:space="preserve"> </w:t>
      </w:r>
      <w:r w:rsidR="009E4CA5" w:rsidRPr="003A1D64">
        <w:rPr>
          <w:rFonts w:ascii="Angsana New" w:hAnsi="Angsana New"/>
          <w:sz w:val="32"/>
          <w:szCs w:val="32"/>
          <w:cs/>
        </w:rPr>
        <w:t xml:space="preserve">และ </w:t>
      </w:r>
      <w:r w:rsidR="005C243D" w:rsidRPr="003A1D64">
        <w:rPr>
          <w:rFonts w:ascii="Angsana New" w:hAnsi="Angsana New"/>
          <w:sz w:val="32"/>
          <w:szCs w:val="32"/>
        </w:rPr>
        <w:t>2561</w:t>
      </w:r>
      <w:r w:rsidRPr="003A1D64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C52303" w:rsidRPr="003A1D64" w:rsidTr="007F025A">
        <w:tc>
          <w:tcPr>
            <w:tcW w:w="9180" w:type="dxa"/>
            <w:gridSpan w:val="5"/>
            <w:vAlign w:val="bottom"/>
          </w:tcPr>
          <w:p w:rsidR="00C52303" w:rsidRPr="003A1D64" w:rsidRDefault="00C52303" w:rsidP="00D74C83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(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3A1D6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A1D6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52303" w:rsidRPr="003A1D64" w:rsidTr="007F025A">
        <w:tc>
          <w:tcPr>
            <w:tcW w:w="3960" w:type="dxa"/>
            <w:vAlign w:val="bottom"/>
          </w:tcPr>
          <w:p w:rsidR="00C52303" w:rsidRPr="003A1D64" w:rsidRDefault="00C52303" w:rsidP="00D74C83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C52303" w:rsidRPr="003A1D64" w:rsidRDefault="00C52303" w:rsidP="00D74C83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C52303" w:rsidRPr="003A1D64" w:rsidRDefault="00C52303" w:rsidP="00D74C83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E4CA5" w:rsidRPr="003A1D64" w:rsidTr="007F025A">
        <w:tc>
          <w:tcPr>
            <w:tcW w:w="3960" w:type="dxa"/>
            <w:vAlign w:val="bottom"/>
          </w:tcPr>
          <w:p w:rsidR="009E4CA5" w:rsidRPr="003A1D64" w:rsidRDefault="009E4CA5" w:rsidP="00D74C83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  <w:vAlign w:val="bottom"/>
          </w:tcPr>
          <w:p w:rsidR="009E4CA5" w:rsidRPr="003A1D64" w:rsidRDefault="005C243D" w:rsidP="00D74C83">
            <w:pPr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A1D64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305" w:type="dxa"/>
            <w:vAlign w:val="bottom"/>
          </w:tcPr>
          <w:p w:rsidR="009E4CA5" w:rsidRPr="003A1D64" w:rsidRDefault="005C243D" w:rsidP="00D74C83">
            <w:pPr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A1D64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305" w:type="dxa"/>
            <w:vAlign w:val="bottom"/>
          </w:tcPr>
          <w:p w:rsidR="009E4CA5" w:rsidRPr="003A1D64" w:rsidRDefault="005C243D" w:rsidP="00D74C83">
            <w:pPr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A1D64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305" w:type="dxa"/>
            <w:vAlign w:val="bottom"/>
          </w:tcPr>
          <w:p w:rsidR="009E4CA5" w:rsidRPr="003A1D64" w:rsidRDefault="005C243D" w:rsidP="00D74C83">
            <w:pPr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A1D64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2A69C0" w:rsidRPr="003A1D64" w:rsidTr="007F025A">
        <w:tc>
          <w:tcPr>
            <w:tcW w:w="3960" w:type="dxa"/>
            <w:vAlign w:val="bottom"/>
          </w:tcPr>
          <w:p w:rsidR="002A69C0" w:rsidRPr="003A1D64" w:rsidRDefault="002A69C0" w:rsidP="002A69C0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  <w:vAlign w:val="bottom"/>
          </w:tcPr>
          <w:p w:rsidR="002A69C0" w:rsidRPr="003A1D64" w:rsidRDefault="002A69C0" w:rsidP="002A69C0">
            <w:pPr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05" w:type="dxa"/>
            <w:vAlign w:val="bottom"/>
          </w:tcPr>
          <w:p w:rsidR="002A69C0" w:rsidRPr="002A69C0" w:rsidRDefault="002A69C0" w:rsidP="002A69C0">
            <w:pPr>
              <w:ind w:left="-145" w:right="-13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(ปรับปรุงใหม่)</w:t>
            </w:r>
          </w:p>
        </w:tc>
        <w:tc>
          <w:tcPr>
            <w:tcW w:w="1305" w:type="dxa"/>
            <w:vAlign w:val="bottom"/>
          </w:tcPr>
          <w:p w:rsidR="002A69C0" w:rsidRPr="003A1D64" w:rsidRDefault="002A69C0" w:rsidP="002A69C0">
            <w:pPr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05" w:type="dxa"/>
            <w:vAlign w:val="bottom"/>
          </w:tcPr>
          <w:p w:rsidR="002A69C0" w:rsidRPr="002A69C0" w:rsidRDefault="002A69C0" w:rsidP="002A69C0">
            <w:pPr>
              <w:ind w:left="-145" w:right="-13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(ปรับปรุงใหม่)</w:t>
            </w:r>
          </w:p>
        </w:tc>
      </w:tr>
      <w:tr w:rsidR="002A69C0" w:rsidRPr="003A1D64" w:rsidTr="007F025A">
        <w:tc>
          <w:tcPr>
            <w:tcW w:w="3960" w:type="dxa"/>
            <w:vAlign w:val="bottom"/>
          </w:tcPr>
          <w:p w:rsidR="002A69C0" w:rsidRPr="003A1D64" w:rsidRDefault="002A69C0" w:rsidP="002A69C0">
            <w:pPr>
              <w:ind w:right="-4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</w:p>
        </w:tc>
        <w:tc>
          <w:tcPr>
            <w:tcW w:w="1305" w:type="dxa"/>
            <w:vAlign w:val="bottom"/>
          </w:tcPr>
          <w:p w:rsidR="002A69C0" w:rsidRPr="003A1D64" w:rsidRDefault="002A69C0" w:rsidP="002A69C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2A69C0" w:rsidRPr="003A1D64" w:rsidRDefault="002A69C0" w:rsidP="002A69C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2A69C0" w:rsidRPr="003A1D64" w:rsidRDefault="002A69C0" w:rsidP="002A69C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2A69C0" w:rsidRPr="003A1D64" w:rsidRDefault="002A69C0" w:rsidP="002A69C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A69C0" w:rsidRPr="003A1D64" w:rsidTr="007F025A">
        <w:tc>
          <w:tcPr>
            <w:tcW w:w="3960" w:type="dxa"/>
            <w:vAlign w:val="bottom"/>
          </w:tcPr>
          <w:p w:rsidR="002A69C0" w:rsidRPr="003A1D64" w:rsidRDefault="002A69C0" w:rsidP="002A69C0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305" w:type="dxa"/>
            <w:vAlign w:val="bottom"/>
          </w:tcPr>
          <w:p w:rsidR="002A69C0" w:rsidRPr="003A1D64" w:rsidRDefault="002A69C0" w:rsidP="002A69C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:rsidR="002A69C0" w:rsidRPr="003A1D64" w:rsidRDefault="002A69C0" w:rsidP="002A69C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:rsidR="002A69C0" w:rsidRPr="003A1D64" w:rsidRDefault="002A69C0" w:rsidP="002A69C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:rsidR="002A69C0" w:rsidRPr="003A1D64" w:rsidRDefault="002A69C0" w:rsidP="002A69C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A69C0" w:rsidRPr="003A1D64" w:rsidTr="00356214">
        <w:tc>
          <w:tcPr>
            <w:tcW w:w="3960" w:type="dxa"/>
            <w:vAlign w:val="bottom"/>
          </w:tcPr>
          <w:p w:rsidR="002A69C0" w:rsidRPr="003A1D64" w:rsidRDefault="002A69C0" w:rsidP="002A69C0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รายการปรับปรุงค่าใช้จ่ายภาษีเงินได้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นิติบุคคลของปีก่อน</w:t>
            </w:r>
          </w:p>
        </w:tc>
        <w:tc>
          <w:tcPr>
            <w:tcW w:w="1305" w:type="dxa"/>
            <w:vAlign w:val="bottom"/>
          </w:tcPr>
          <w:p w:rsidR="002A69C0" w:rsidRPr="003A1D64" w:rsidRDefault="002A69C0" w:rsidP="002A69C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(457)</w:t>
            </w:r>
          </w:p>
        </w:tc>
        <w:tc>
          <w:tcPr>
            <w:tcW w:w="1305" w:type="dxa"/>
            <w:vAlign w:val="bottom"/>
          </w:tcPr>
          <w:p w:rsidR="002A69C0" w:rsidRPr="003A1D64" w:rsidRDefault="002A69C0" w:rsidP="002A69C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:rsidR="002A69C0" w:rsidRPr="003A1D64" w:rsidRDefault="002A69C0" w:rsidP="002A69C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:rsidR="002A69C0" w:rsidRPr="003A1D64" w:rsidRDefault="002A69C0" w:rsidP="002A69C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A69C0" w:rsidRPr="003A1D64" w:rsidTr="007F025A">
        <w:tc>
          <w:tcPr>
            <w:tcW w:w="3960" w:type="dxa"/>
            <w:vAlign w:val="bottom"/>
          </w:tcPr>
          <w:p w:rsidR="002A69C0" w:rsidRPr="003A1D64" w:rsidRDefault="002A69C0" w:rsidP="002A69C0">
            <w:pPr>
              <w:ind w:right="-4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305" w:type="dxa"/>
            <w:vAlign w:val="bottom"/>
          </w:tcPr>
          <w:p w:rsidR="002A69C0" w:rsidRPr="003A1D64" w:rsidRDefault="002A69C0" w:rsidP="002A69C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2A69C0" w:rsidRPr="003A1D64" w:rsidRDefault="002A69C0" w:rsidP="002A69C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2A69C0" w:rsidRPr="003A1D64" w:rsidRDefault="002A69C0" w:rsidP="002A69C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2A69C0" w:rsidRPr="003A1D64" w:rsidRDefault="002A69C0" w:rsidP="002A69C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A69C0" w:rsidRPr="003A1D64" w:rsidTr="007F025A">
        <w:trPr>
          <w:trHeight w:val="89"/>
        </w:trPr>
        <w:tc>
          <w:tcPr>
            <w:tcW w:w="3960" w:type="dxa"/>
            <w:vAlign w:val="bottom"/>
          </w:tcPr>
          <w:p w:rsidR="002A69C0" w:rsidRPr="003A1D64" w:rsidRDefault="002A69C0" w:rsidP="002A69C0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                   ผลแตกต่างชั่วคราวและกลับรายการ                     ผลแตกต่างชั่วคราว</w:t>
            </w:r>
          </w:p>
        </w:tc>
        <w:tc>
          <w:tcPr>
            <w:tcW w:w="1305" w:type="dxa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15,306</w:t>
            </w:r>
          </w:p>
        </w:tc>
        <w:tc>
          <w:tcPr>
            <w:tcW w:w="1305" w:type="dxa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35,807</w:t>
            </w:r>
          </w:p>
        </w:tc>
        <w:tc>
          <w:tcPr>
            <w:tcW w:w="1305" w:type="dxa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15,306</w:t>
            </w:r>
          </w:p>
        </w:tc>
        <w:tc>
          <w:tcPr>
            <w:tcW w:w="1305" w:type="dxa"/>
            <w:vAlign w:val="bottom"/>
          </w:tcPr>
          <w:p w:rsidR="002A69C0" w:rsidRPr="003A1D64" w:rsidRDefault="002A69C0" w:rsidP="002A69C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30,347</w:t>
            </w:r>
          </w:p>
        </w:tc>
      </w:tr>
      <w:tr w:rsidR="002A69C0" w:rsidRPr="003A1D64" w:rsidTr="007F025A">
        <w:tc>
          <w:tcPr>
            <w:tcW w:w="3960" w:type="dxa"/>
            <w:vAlign w:val="bottom"/>
          </w:tcPr>
          <w:p w:rsidR="002A69C0" w:rsidRPr="003A1D64" w:rsidRDefault="002A69C0" w:rsidP="002A69C0">
            <w:pPr>
              <w:ind w:left="162" w:right="-43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</w:t>
            </w:r>
            <w:r w:rsidRPr="003A1D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ภาษีเงินได้ที่แสดงอยู่ใน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              </w:t>
            </w:r>
            <w:r w:rsidRPr="003A1D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งบกำไรขาดทุน</w:t>
            </w:r>
          </w:p>
        </w:tc>
        <w:tc>
          <w:tcPr>
            <w:tcW w:w="1305" w:type="dxa"/>
            <w:vAlign w:val="bottom"/>
          </w:tcPr>
          <w:p w:rsidR="002A69C0" w:rsidRPr="003A1D64" w:rsidRDefault="002A69C0" w:rsidP="002A69C0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14,849</w:t>
            </w:r>
          </w:p>
        </w:tc>
        <w:tc>
          <w:tcPr>
            <w:tcW w:w="1305" w:type="dxa"/>
            <w:vAlign w:val="bottom"/>
          </w:tcPr>
          <w:p w:rsidR="002A69C0" w:rsidRPr="003A1D64" w:rsidRDefault="002A69C0" w:rsidP="002A69C0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35,807</w:t>
            </w:r>
          </w:p>
        </w:tc>
        <w:tc>
          <w:tcPr>
            <w:tcW w:w="1305" w:type="dxa"/>
            <w:vAlign w:val="bottom"/>
          </w:tcPr>
          <w:p w:rsidR="002A69C0" w:rsidRPr="003A1D64" w:rsidRDefault="002A69C0" w:rsidP="002A69C0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15,306</w:t>
            </w:r>
          </w:p>
        </w:tc>
        <w:tc>
          <w:tcPr>
            <w:tcW w:w="1305" w:type="dxa"/>
            <w:vAlign w:val="bottom"/>
          </w:tcPr>
          <w:p w:rsidR="002A69C0" w:rsidRPr="003A1D64" w:rsidRDefault="002A69C0" w:rsidP="002A69C0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30,347</w:t>
            </w:r>
          </w:p>
        </w:tc>
      </w:tr>
    </w:tbl>
    <w:p w:rsidR="005E29A1" w:rsidRDefault="005E29A1" w:rsidP="00C9072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:rsidR="005E29A1" w:rsidRDefault="005E29A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902046" w:rsidRPr="003A1D64" w:rsidRDefault="00902046" w:rsidP="00C9072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</w:t>
      </w:r>
      <w:r w:rsidRPr="003A1D64">
        <w:rPr>
          <w:rFonts w:ascii="Angsana New" w:hAnsi="Angsana New"/>
          <w:sz w:val="32"/>
          <w:szCs w:val="32"/>
        </w:rPr>
        <w:t xml:space="preserve"> </w:t>
      </w:r>
      <w:r w:rsidR="009E4CA5" w:rsidRPr="003A1D64">
        <w:rPr>
          <w:rFonts w:ascii="Angsana New" w:hAnsi="Angsana New"/>
          <w:sz w:val="32"/>
          <w:szCs w:val="32"/>
        </w:rPr>
        <w:t xml:space="preserve">31 </w:t>
      </w:r>
      <w:r w:rsidR="009E4CA5" w:rsidRPr="003A1D64">
        <w:rPr>
          <w:rFonts w:ascii="Angsana New" w:hAnsi="Angsana New"/>
          <w:sz w:val="32"/>
          <w:szCs w:val="32"/>
          <w:cs/>
        </w:rPr>
        <w:t xml:space="preserve">ธันวาคม </w:t>
      </w:r>
      <w:r w:rsidR="005C243D" w:rsidRPr="003A1D64">
        <w:rPr>
          <w:rFonts w:ascii="Angsana New" w:hAnsi="Angsana New"/>
          <w:sz w:val="32"/>
          <w:szCs w:val="32"/>
        </w:rPr>
        <w:t>2562</w:t>
      </w:r>
      <w:r w:rsidR="009E4CA5" w:rsidRPr="003A1D64">
        <w:rPr>
          <w:rFonts w:ascii="Angsana New" w:hAnsi="Angsana New"/>
          <w:sz w:val="32"/>
          <w:szCs w:val="32"/>
        </w:rPr>
        <w:t xml:space="preserve"> </w:t>
      </w:r>
      <w:r w:rsidR="009E4CA5" w:rsidRPr="003A1D64">
        <w:rPr>
          <w:rFonts w:ascii="Angsana New" w:hAnsi="Angsana New"/>
          <w:sz w:val="32"/>
          <w:szCs w:val="32"/>
          <w:cs/>
        </w:rPr>
        <w:t xml:space="preserve">และ </w:t>
      </w:r>
      <w:r w:rsidR="005C243D" w:rsidRPr="003A1D64">
        <w:rPr>
          <w:rFonts w:ascii="Angsana New" w:hAnsi="Angsana New"/>
          <w:sz w:val="32"/>
          <w:szCs w:val="32"/>
        </w:rPr>
        <w:t>2561</w:t>
      </w:r>
      <w:r w:rsidRPr="003A1D64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60"/>
        <w:gridCol w:w="1305"/>
        <w:gridCol w:w="1305"/>
        <w:gridCol w:w="1305"/>
        <w:gridCol w:w="1305"/>
      </w:tblGrid>
      <w:tr w:rsidR="00902046" w:rsidRPr="003A1D64" w:rsidTr="007F025A">
        <w:tc>
          <w:tcPr>
            <w:tcW w:w="9180" w:type="dxa"/>
            <w:gridSpan w:val="5"/>
            <w:vAlign w:val="bottom"/>
          </w:tcPr>
          <w:p w:rsidR="00902046" w:rsidRPr="003A1D64" w:rsidRDefault="00902046" w:rsidP="00C9072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(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3A1D6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A1D6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02046" w:rsidRPr="003A1D64" w:rsidTr="007F025A">
        <w:tc>
          <w:tcPr>
            <w:tcW w:w="3960" w:type="dxa"/>
            <w:vAlign w:val="bottom"/>
          </w:tcPr>
          <w:p w:rsidR="00902046" w:rsidRPr="003A1D64" w:rsidRDefault="00902046" w:rsidP="00C9072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902046" w:rsidRPr="003A1D64" w:rsidRDefault="00902046" w:rsidP="00C9072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902046" w:rsidRPr="003A1D64" w:rsidRDefault="00902046" w:rsidP="00C9072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E53F9" w:rsidRPr="003A1D64" w:rsidTr="007F025A">
        <w:tc>
          <w:tcPr>
            <w:tcW w:w="3960" w:type="dxa"/>
            <w:vAlign w:val="bottom"/>
          </w:tcPr>
          <w:p w:rsidR="001E53F9" w:rsidRPr="003A1D64" w:rsidRDefault="001E53F9" w:rsidP="00C9072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1E53F9" w:rsidRPr="003A1D64" w:rsidRDefault="005C243D" w:rsidP="00C90728">
            <w:pPr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A1D64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305" w:type="dxa"/>
            <w:vAlign w:val="bottom"/>
          </w:tcPr>
          <w:p w:rsidR="001E53F9" w:rsidRPr="003A1D64" w:rsidRDefault="005C243D" w:rsidP="00C90728">
            <w:pPr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A1D64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305" w:type="dxa"/>
            <w:vAlign w:val="bottom"/>
          </w:tcPr>
          <w:p w:rsidR="001E53F9" w:rsidRPr="003A1D64" w:rsidRDefault="005C243D" w:rsidP="00C90728">
            <w:pPr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A1D64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305" w:type="dxa"/>
            <w:vAlign w:val="bottom"/>
          </w:tcPr>
          <w:p w:rsidR="001E53F9" w:rsidRPr="003A1D64" w:rsidRDefault="005C243D" w:rsidP="00C90728">
            <w:pPr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A1D64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D74C83" w:rsidRPr="003A1D64" w:rsidTr="007F025A">
        <w:tc>
          <w:tcPr>
            <w:tcW w:w="3960" w:type="dxa"/>
            <w:vAlign w:val="bottom"/>
          </w:tcPr>
          <w:p w:rsidR="00D74C83" w:rsidRPr="003A1D64" w:rsidRDefault="00D74C83" w:rsidP="00C90728">
            <w:pPr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 xml:space="preserve">ภาษีเงินได้รอการตัดบัญชีที่เกี่ยวข้องกับ                </w:t>
            </w:r>
          </w:p>
        </w:tc>
        <w:tc>
          <w:tcPr>
            <w:tcW w:w="1305" w:type="dxa"/>
            <w:vAlign w:val="bottom"/>
          </w:tcPr>
          <w:p w:rsidR="00D74C83" w:rsidRPr="003A1D64" w:rsidRDefault="00D74C83" w:rsidP="00CF048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D74C83" w:rsidRPr="003A1D64" w:rsidRDefault="00D74C83" w:rsidP="00CF048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D74C83" w:rsidRPr="003A1D64" w:rsidRDefault="00D74C83" w:rsidP="00CF048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D74C83" w:rsidRPr="003A1D64" w:rsidRDefault="00D74C83" w:rsidP="00CF048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F048A" w:rsidRPr="003A1D64" w:rsidTr="007F025A">
        <w:tc>
          <w:tcPr>
            <w:tcW w:w="3960" w:type="dxa"/>
            <w:vAlign w:val="bottom"/>
          </w:tcPr>
          <w:p w:rsidR="00CF048A" w:rsidRPr="003A1D64" w:rsidRDefault="00CF048A" w:rsidP="00C90728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ab/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305" w:type="dxa"/>
            <w:vAlign w:val="bottom"/>
          </w:tcPr>
          <w:p w:rsidR="00CF048A" w:rsidRPr="003A1D64" w:rsidRDefault="00CF048A" w:rsidP="00CF048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113,141</w:t>
            </w:r>
          </w:p>
        </w:tc>
        <w:tc>
          <w:tcPr>
            <w:tcW w:w="1305" w:type="dxa"/>
            <w:vAlign w:val="bottom"/>
          </w:tcPr>
          <w:p w:rsidR="00CF048A" w:rsidRPr="003A1D64" w:rsidRDefault="00CF048A" w:rsidP="00CF048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:rsidR="00CF048A" w:rsidRPr="003A1D64" w:rsidRDefault="00CF048A" w:rsidP="00CF048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113,141</w:t>
            </w:r>
          </w:p>
        </w:tc>
        <w:tc>
          <w:tcPr>
            <w:tcW w:w="1305" w:type="dxa"/>
            <w:vAlign w:val="bottom"/>
          </w:tcPr>
          <w:p w:rsidR="00CF048A" w:rsidRPr="003A1D64" w:rsidRDefault="00CF048A" w:rsidP="00CF048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F048A" w:rsidRPr="003A1D64" w:rsidTr="007F025A">
        <w:tc>
          <w:tcPr>
            <w:tcW w:w="3960" w:type="dxa"/>
            <w:vAlign w:val="bottom"/>
          </w:tcPr>
          <w:p w:rsidR="00CF048A" w:rsidRPr="003A1D64" w:rsidRDefault="00CF048A" w:rsidP="002A69C0">
            <w:pPr>
              <w:ind w:left="343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ผลกำไรจากการประมาณการตาม                หลักคณิตศาสตร์ประกันภัย</w:t>
            </w:r>
          </w:p>
        </w:tc>
        <w:tc>
          <w:tcPr>
            <w:tcW w:w="1305" w:type="dxa"/>
            <w:vAlign w:val="bottom"/>
          </w:tcPr>
          <w:p w:rsidR="00CF048A" w:rsidRPr="003A1D64" w:rsidRDefault="00CF048A" w:rsidP="00C90728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:rsidR="00CF048A" w:rsidRPr="003A1D64" w:rsidRDefault="00CF048A" w:rsidP="00C90728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217</w:t>
            </w:r>
          </w:p>
        </w:tc>
        <w:tc>
          <w:tcPr>
            <w:tcW w:w="1305" w:type="dxa"/>
            <w:vAlign w:val="bottom"/>
          </w:tcPr>
          <w:p w:rsidR="00CF048A" w:rsidRPr="003A1D64" w:rsidRDefault="00CF048A" w:rsidP="00C90728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:rsidR="00CF048A" w:rsidRPr="003A1D64" w:rsidRDefault="00CF048A" w:rsidP="00C90728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217</w:t>
            </w:r>
          </w:p>
        </w:tc>
      </w:tr>
      <w:tr w:rsidR="00D74C83" w:rsidRPr="003A1D64" w:rsidTr="007F025A">
        <w:tc>
          <w:tcPr>
            <w:tcW w:w="3960" w:type="dxa"/>
            <w:vAlign w:val="bottom"/>
          </w:tcPr>
          <w:p w:rsidR="00D74C83" w:rsidRPr="003A1D64" w:rsidRDefault="00D74C83" w:rsidP="00C90728">
            <w:pPr>
              <w:ind w:left="162" w:right="-19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:rsidR="00D74C83" w:rsidRPr="003A1D64" w:rsidRDefault="00CF048A" w:rsidP="00C90728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113,141</w:t>
            </w:r>
          </w:p>
        </w:tc>
        <w:tc>
          <w:tcPr>
            <w:tcW w:w="1305" w:type="dxa"/>
            <w:vAlign w:val="bottom"/>
          </w:tcPr>
          <w:p w:rsidR="00D74C83" w:rsidRPr="003A1D64" w:rsidRDefault="00D74C83" w:rsidP="00C90728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217</w:t>
            </w:r>
          </w:p>
        </w:tc>
        <w:tc>
          <w:tcPr>
            <w:tcW w:w="1305" w:type="dxa"/>
            <w:vAlign w:val="bottom"/>
          </w:tcPr>
          <w:p w:rsidR="00D74C83" w:rsidRPr="003A1D64" w:rsidRDefault="00CF048A" w:rsidP="00C90728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113,141</w:t>
            </w:r>
          </w:p>
        </w:tc>
        <w:tc>
          <w:tcPr>
            <w:tcW w:w="1305" w:type="dxa"/>
            <w:vAlign w:val="bottom"/>
          </w:tcPr>
          <w:p w:rsidR="00D74C83" w:rsidRPr="003A1D64" w:rsidRDefault="00D74C83" w:rsidP="00C90728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217</w:t>
            </w:r>
          </w:p>
        </w:tc>
      </w:tr>
    </w:tbl>
    <w:p w:rsidR="00902046" w:rsidRPr="003A1D64" w:rsidRDefault="00902046" w:rsidP="00C90728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  <w:cs/>
        </w:rPr>
        <w:t>รายการ</w:t>
      </w:r>
      <w:r w:rsidRPr="003A1D64">
        <w:rPr>
          <w:rFonts w:ascii="Angsana New" w:hAnsi="Angsana New"/>
          <w:sz w:val="32"/>
          <w:szCs w:val="32"/>
          <w:cs/>
          <w:lang w:val="th-TH"/>
        </w:rPr>
        <w:t>กระทบยอดระหว่าง</w:t>
      </w:r>
      <w:r w:rsidR="002D1956" w:rsidRPr="003A1D64">
        <w:rPr>
          <w:rFonts w:ascii="Angsana New" w:hAnsi="Angsana New"/>
          <w:sz w:val="32"/>
          <w:szCs w:val="32"/>
          <w:cs/>
          <w:lang w:val="th-TH"/>
        </w:rPr>
        <w:t>กำไรทางบัญชีกับ</w:t>
      </w:r>
      <w:r w:rsidR="00F93884" w:rsidRPr="003A1D64">
        <w:rPr>
          <w:rFonts w:ascii="Angsana New" w:hAnsi="Angsana New"/>
          <w:sz w:val="32"/>
          <w:szCs w:val="32"/>
          <w:cs/>
        </w:rPr>
        <w:t>ค่าใช้จ่าย</w:t>
      </w:r>
      <w:r w:rsidRPr="003A1D64">
        <w:rPr>
          <w:rFonts w:ascii="Angsana New" w:hAnsi="Angsana New"/>
          <w:sz w:val="32"/>
          <w:szCs w:val="32"/>
          <w:cs/>
          <w:lang w:val="th-TH"/>
        </w:rPr>
        <w:t>ภาษีเงินได้</w:t>
      </w:r>
      <w:r w:rsidR="002D1956" w:rsidRPr="003A1D64">
        <w:rPr>
          <w:rFonts w:ascii="Angsana New" w:hAnsi="Angsana New"/>
          <w:sz w:val="32"/>
          <w:szCs w:val="32"/>
          <w:cs/>
          <w:lang w:val="th-TH"/>
        </w:rPr>
        <w:t>มี</w:t>
      </w:r>
      <w:r w:rsidRPr="003A1D64">
        <w:rPr>
          <w:rFonts w:ascii="Angsana New" w:hAnsi="Angsana New"/>
          <w:sz w:val="32"/>
          <w:szCs w:val="32"/>
          <w:cs/>
          <w:lang w:val="th-TH"/>
        </w:rPr>
        <w:t>ดังนี้</w:t>
      </w:r>
    </w:p>
    <w:tbl>
      <w:tblPr>
        <w:tblW w:w="94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90"/>
        <w:gridCol w:w="1215"/>
        <w:gridCol w:w="1215"/>
        <w:gridCol w:w="1215"/>
        <w:gridCol w:w="1215"/>
      </w:tblGrid>
      <w:tr w:rsidR="00902046" w:rsidRPr="003A1D64" w:rsidTr="00C51D07">
        <w:tc>
          <w:tcPr>
            <w:tcW w:w="9450" w:type="dxa"/>
            <w:gridSpan w:val="5"/>
          </w:tcPr>
          <w:p w:rsidR="00902046" w:rsidRPr="003A1D64" w:rsidRDefault="00902046" w:rsidP="00C9072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(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3A1D6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A1D6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02046" w:rsidRPr="003A1D64" w:rsidTr="00C51D07">
        <w:tc>
          <w:tcPr>
            <w:tcW w:w="4590" w:type="dxa"/>
          </w:tcPr>
          <w:p w:rsidR="00902046" w:rsidRPr="003A1D64" w:rsidRDefault="00902046" w:rsidP="00C9072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:rsidR="00902046" w:rsidRPr="003A1D64" w:rsidRDefault="00902046" w:rsidP="00C9072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902046" w:rsidRPr="003A1D64" w:rsidRDefault="00902046" w:rsidP="00C9072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E53F9" w:rsidRPr="003A1D64" w:rsidTr="00C51D07">
        <w:tc>
          <w:tcPr>
            <w:tcW w:w="4590" w:type="dxa"/>
          </w:tcPr>
          <w:p w:rsidR="001E53F9" w:rsidRPr="003A1D64" w:rsidRDefault="001E53F9" w:rsidP="00C9072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:rsidR="001E53F9" w:rsidRPr="003A1D64" w:rsidRDefault="005C243D" w:rsidP="00C90728">
            <w:pPr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A1D64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215" w:type="dxa"/>
            <w:vAlign w:val="bottom"/>
          </w:tcPr>
          <w:p w:rsidR="001E53F9" w:rsidRPr="003A1D64" w:rsidRDefault="005C243D" w:rsidP="00C90728">
            <w:pPr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A1D64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215" w:type="dxa"/>
            <w:vAlign w:val="bottom"/>
          </w:tcPr>
          <w:p w:rsidR="001E53F9" w:rsidRPr="003A1D64" w:rsidRDefault="005C243D" w:rsidP="00C90728">
            <w:pPr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A1D64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215" w:type="dxa"/>
            <w:vAlign w:val="bottom"/>
          </w:tcPr>
          <w:p w:rsidR="001E53F9" w:rsidRPr="003A1D64" w:rsidRDefault="005C243D" w:rsidP="00C90728">
            <w:pPr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A1D64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2A69C0" w:rsidRPr="003A1D64" w:rsidTr="00C51D07">
        <w:tc>
          <w:tcPr>
            <w:tcW w:w="4590" w:type="dxa"/>
          </w:tcPr>
          <w:p w:rsidR="002A69C0" w:rsidRPr="003A1D64" w:rsidRDefault="002A69C0" w:rsidP="002A69C0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:rsidR="002A69C0" w:rsidRPr="003A1D64" w:rsidRDefault="002A69C0" w:rsidP="002A69C0">
            <w:pPr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15" w:type="dxa"/>
            <w:vAlign w:val="bottom"/>
          </w:tcPr>
          <w:p w:rsidR="002A69C0" w:rsidRPr="002A69C0" w:rsidRDefault="002A69C0" w:rsidP="002A69C0">
            <w:pPr>
              <w:ind w:left="-145" w:right="-133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2A69C0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(ปรับปรุงใหม่)</w:t>
            </w:r>
          </w:p>
        </w:tc>
        <w:tc>
          <w:tcPr>
            <w:tcW w:w="1215" w:type="dxa"/>
            <w:vAlign w:val="bottom"/>
          </w:tcPr>
          <w:p w:rsidR="002A69C0" w:rsidRPr="002A69C0" w:rsidRDefault="002A69C0" w:rsidP="002A69C0">
            <w:pPr>
              <w:ind w:left="-41" w:right="5"/>
              <w:jc w:val="center"/>
              <w:rPr>
                <w:rFonts w:ascii="Angsana New" w:hAnsi="Angsana New"/>
                <w:spacing w:val="-6"/>
                <w:sz w:val="32"/>
                <w:szCs w:val="32"/>
                <w:u w:val="single"/>
              </w:rPr>
            </w:pPr>
          </w:p>
        </w:tc>
        <w:tc>
          <w:tcPr>
            <w:tcW w:w="1215" w:type="dxa"/>
            <w:vAlign w:val="bottom"/>
          </w:tcPr>
          <w:p w:rsidR="002A69C0" w:rsidRPr="002A69C0" w:rsidRDefault="002A69C0" w:rsidP="002A69C0">
            <w:pPr>
              <w:ind w:left="-145" w:right="-133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2A69C0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(ปรับปรุงใหม่)</w:t>
            </w:r>
          </w:p>
        </w:tc>
      </w:tr>
      <w:tr w:rsidR="002A69C0" w:rsidRPr="003A1D64" w:rsidTr="00C51D07">
        <w:tc>
          <w:tcPr>
            <w:tcW w:w="4590" w:type="dxa"/>
            <w:vAlign w:val="bottom"/>
          </w:tcPr>
          <w:p w:rsidR="002A69C0" w:rsidRPr="003A1D64" w:rsidRDefault="002A69C0" w:rsidP="002A69C0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กำไร(ขาดทุน)ทางบัญชีก่อนภาษีเงินได้นิติบุคคล</w:t>
            </w:r>
          </w:p>
        </w:tc>
        <w:tc>
          <w:tcPr>
            <w:tcW w:w="1215" w:type="dxa"/>
            <w:vAlign w:val="bottom"/>
          </w:tcPr>
          <w:p w:rsidR="002A69C0" w:rsidRPr="00B81B74" w:rsidRDefault="002A69C0" w:rsidP="002A69C0">
            <w:pPr>
              <w:pBdr>
                <w:bottom w:val="double" w:sz="4" w:space="1" w:color="auto"/>
              </w:pBdr>
              <w:tabs>
                <w:tab w:val="decimal" w:pos="887"/>
              </w:tabs>
              <w:ind w:left="77" w:right="1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1B74">
              <w:rPr>
                <w:rFonts w:ascii="Angsana New" w:hAnsi="Angsana New"/>
                <w:sz w:val="32"/>
                <w:szCs w:val="32"/>
              </w:rPr>
              <w:t>85,296</w:t>
            </w:r>
          </w:p>
        </w:tc>
        <w:tc>
          <w:tcPr>
            <w:tcW w:w="1215" w:type="dxa"/>
            <w:vAlign w:val="bottom"/>
          </w:tcPr>
          <w:p w:rsidR="002A69C0" w:rsidRPr="00B81B74" w:rsidRDefault="002A69C0" w:rsidP="002A69C0">
            <w:pPr>
              <w:pBdr>
                <w:bottom w:val="double" w:sz="4" w:space="1" w:color="auto"/>
              </w:pBdr>
              <w:tabs>
                <w:tab w:val="decimal" w:pos="887"/>
              </w:tabs>
              <w:ind w:left="77" w:right="1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1B74">
              <w:rPr>
                <w:rFonts w:ascii="Angsana New" w:hAnsi="Angsana New"/>
                <w:sz w:val="32"/>
                <w:szCs w:val="32"/>
              </w:rPr>
              <w:t>(332,913)</w:t>
            </w:r>
          </w:p>
        </w:tc>
        <w:tc>
          <w:tcPr>
            <w:tcW w:w="1215" w:type="dxa"/>
            <w:vAlign w:val="bottom"/>
          </w:tcPr>
          <w:p w:rsidR="002A69C0" w:rsidRPr="00B81B74" w:rsidRDefault="002A69C0" w:rsidP="002A69C0">
            <w:pPr>
              <w:pBdr>
                <w:bottom w:val="double" w:sz="4" w:space="1" w:color="auto"/>
              </w:pBdr>
              <w:tabs>
                <w:tab w:val="decimal" w:pos="887"/>
              </w:tabs>
              <w:ind w:left="77" w:right="1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1B74">
              <w:rPr>
                <w:rFonts w:ascii="Angsana New" w:hAnsi="Angsana New"/>
                <w:sz w:val="32"/>
                <w:szCs w:val="32"/>
              </w:rPr>
              <w:t>104,311</w:t>
            </w:r>
          </w:p>
        </w:tc>
        <w:tc>
          <w:tcPr>
            <w:tcW w:w="1215" w:type="dxa"/>
            <w:vAlign w:val="bottom"/>
          </w:tcPr>
          <w:p w:rsidR="002A69C0" w:rsidRPr="00B81B74" w:rsidRDefault="002A69C0" w:rsidP="002A69C0">
            <w:pPr>
              <w:pBdr>
                <w:bottom w:val="double" w:sz="4" w:space="1" w:color="auto"/>
              </w:pBdr>
              <w:tabs>
                <w:tab w:val="decimal" w:pos="887"/>
              </w:tabs>
              <w:ind w:left="77" w:right="1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1B7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B81B74">
              <w:rPr>
                <w:rFonts w:ascii="Angsana New" w:hAnsi="Angsana New"/>
                <w:sz w:val="32"/>
                <w:szCs w:val="32"/>
              </w:rPr>
              <w:t>349,857</w:t>
            </w:r>
            <w:r w:rsidRPr="00B81B7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2A69C0" w:rsidRPr="003A1D64" w:rsidTr="00D45E8E">
        <w:trPr>
          <w:trHeight w:val="153"/>
        </w:trPr>
        <w:tc>
          <w:tcPr>
            <w:tcW w:w="4590" w:type="dxa"/>
            <w:vAlign w:val="bottom"/>
          </w:tcPr>
          <w:p w:rsidR="002A69C0" w:rsidRPr="003A1D64" w:rsidRDefault="002A69C0" w:rsidP="002A69C0">
            <w:pPr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15" w:type="dxa"/>
            <w:vAlign w:val="bottom"/>
          </w:tcPr>
          <w:p w:rsidR="002A69C0" w:rsidRPr="00B81B74" w:rsidRDefault="002A69C0" w:rsidP="002A69C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:rsidR="002A69C0" w:rsidRPr="00B81B74" w:rsidRDefault="002A69C0" w:rsidP="002A69C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:rsidR="002A69C0" w:rsidRPr="00B81B74" w:rsidRDefault="002A69C0" w:rsidP="002A69C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:rsidR="002A69C0" w:rsidRPr="00B81B74" w:rsidRDefault="002A69C0" w:rsidP="002A69C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A69C0" w:rsidRPr="003A1D64" w:rsidTr="00C51D07">
        <w:tc>
          <w:tcPr>
            <w:tcW w:w="4590" w:type="dxa"/>
            <w:vAlign w:val="bottom"/>
          </w:tcPr>
          <w:p w:rsidR="002A69C0" w:rsidRPr="003A1D64" w:rsidRDefault="002A69C0" w:rsidP="002A69C0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215" w:type="dxa"/>
            <w:vAlign w:val="bottom"/>
          </w:tcPr>
          <w:p w:rsidR="002A69C0" w:rsidRPr="00B81B74" w:rsidRDefault="002A69C0" w:rsidP="002A69C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1B74">
              <w:rPr>
                <w:rFonts w:ascii="Angsana New" w:hAnsi="Angsana New"/>
                <w:sz w:val="32"/>
                <w:szCs w:val="32"/>
              </w:rPr>
              <w:t>20%, 25%</w:t>
            </w:r>
          </w:p>
        </w:tc>
        <w:tc>
          <w:tcPr>
            <w:tcW w:w="1215" w:type="dxa"/>
            <w:vAlign w:val="bottom"/>
          </w:tcPr>
          <w:p w:rsidR="002A69C0" w:rsidRPr="00B81B74" w:rsidRDefault="002A69C0" w:rsidP="002A69C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1B74">
              <w:rPr>
                <w:rFonts w:ascii="Angsana New" w:hAnsi="Angsana New"/>
                <w:sz w:val="32"/>
                <w:szCs w:val="32"/>
              </w:rPr>
              <w:t>20%, 25%</w:t>
            </w:r>
          </w:p>
        </w:tc>
        <w:tc>
          <w:tcPr>
            <w:tcW w:w="1215" w:type="dxa"/>
            <w:vAlign w:val="bottom"/>
          </w:tcPr>
          <w:p w:rsidR="002A69C0" w:rsidRPr="00B81B74" w:rsidRDefault="002A69C0" w:rsidP="002A69C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1B74">
              <w:rPr>
                <w:rFonts w:ascii="Angsana New" w:hAnsi="Angsana New"/>
                <w:sz w:val="32"/>
                <w:szCs w:val="32"/>
              </w:rPr>
              <w:t>20%</w:t>
            </w:r>
          </w:p>
        </w:tc>
        <w:tc>
          <w:tcPr>
            <w:tcW w:w="1215" w:type="dxa"/>
            <w:vAlign w:val="bottom"/>
          </w:tcPr>
          <w:p w:rsidR="002A69C0" w:rsidRPr="00B81B74" w:rsidRDefault="002A69C0" w:rsidP="002A69C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1B74">
              <w:rPr>
                <w:rFonts w:ascii="Angsana New" w:hAnsi="Angsana New"/>
                <w:sz w:val="32"/>
                <w:szCs w:val="32"/>
              </w:rPr>
              <w:t>20%</w:t>
            </w:r>
          </w:p>
        </w:tc>
      </w:tr>
      <w:tr w:rsidR="002A69C0" w:rsidRPr="003A1D64" w:rsidTr="00C51D07">
        <w:tc>
          <w:tcPr>
            <w:tcW w:w="4590" w:type="dxa"/>
            <w:vAlign w:val="bottom"/>
          </w:tcPr>
          <w:p w:rsidR="002A69C0" w:rsidRPr="003A1D64" w:rsidRDefault="002A69C0" w:rsidP="002A69C0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 w:rsidRPr="003A1D64">
              <w:rPr>
                <w:rFonts w:ascii="Angsana New" w:hAnsi="Angsana New"/>
                <w:sz w:val="32"/>
                <w:szCs w:val="32"/>
              </w:rPr>
              <w:t>(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>ขาดทุน)ทางบัญชีก่อนภาษีเงินได้นิติบุคคลคูณอัตราภาษี</w:t>
            </w:r>
          </w:p>
        </w:tc>
        <w:tc>
          <w:tcPr>
            <w:tcW w:w="1215" w:type="dxa"/>
            <w:vAlign w:val="bottom"/>
          </w:tcPr>
          <w:p w:rsidR="002A69C0" w:rsidRPr="00B81B74" w:rsidRDefault="002A69C0" w:rsidP="002A69C0">
            <w:pPr>
              <w:tabs>
                <w:tab w:val="decimal" w:pos="887"/>
              </w:tabs>
              <w:ind w:left="77" w:right="1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1B74">
              <w:rPr>
                <w:rFonts w:ascii="Angsana New" w:hAnsi="Angsana New"/>
                <w:sz w:val="32"/>
                <w:szCs w:val="32"/>
              </w:rPr>
              <w:t>16,946</w:t>
            </w:r>
          </w:p>
        </w:tc>
        <w:tc>
          <w:tcPr>
            <w:tcW w:w="1215" w:type="dxa"/>
            <w:vAlign w:val="bottom"/>
          </w:tcPr>
          <w:p w:rsidR="002A69C0" w:rsidRPr="00B81B74" w:rsidRDefault="002A69C0" w:rsidP="002A69C0">
            <w:pPr>
              <w:tabs>
                <w:tab w:val="decimal" w:pos="887"/>
              </w:tabs>
              <w:ind w:left="77" w:right="1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1B74">
              <w:rPr>
                <w:rFonts w:ascii="Angsana New" w:hAnsi="Angsana New"/>
                <w:sz w:val="32"/>
                <w:szCs w:val="32"/>
              </w:rPr>
              <w:t>(66,687)</w:t>
            </w:r>
          </w:p>
        </w:tc>
        <w:tc>
          <w:tcPr>
            <w:tcW w:w="1215" w:type="dxa"/>
            <w:vAlign w:val="bottom"/>
          </w:tcPr>
          <w:p w:rsidR="002A69C0" w:rsidRPr="00B81B74" w:rsidRDefault="002A69C0" w:rsidP="002A69C0">
            <w:pPr>
              <w:tabs>
                <w:tab w:val="decimal" w:pos="887"/>
              </w:tabs>
              <w:ind w:left="77" w:right="1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1B74">
              <w:rPr>
                <w:rFonts w:ascii="Angsana New" w:hAnsi="Angsana New"/>
                <w:sz w:val="32"/>
                <w:szCs w:val="32"/>
              </w:rPr>
              <w:t>20,862</w:t>
            </w:r>
          </w:p>
        </w:tc>
        <w:tc>
          <w:tcPr>
            <w:tcW w:w="1215" w:type="dxa"/>
            <w:vAlign w:val="bottom"/>
          </w:tcPr>
          <w:p w:rsidR="002A69C0" w:rsidRPr="00B81B74" w:rsidRDefault="002A69C0" w:rsidP="002A69C0">
            <w:pPr>
              <w:tabs>
                <w:tab w:val="decimal" w:pos="887"/>
              </w:tabs>
              <w:ind w:left="77" w:right="1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1B74">
              <w:rPr>
                <w:rFonts w:ascii="Angsana New" w:hAnsi="Angsana New"/>
                <w:sz w:val="32"/>
                <w:szCs w:val="32"/>
              </w:rPr>
              <w:t>(69,971)</w:t>
            </w:r>
          </w:p>
        </w:tc>
      </w:tr>
      <w:tr w:rsidR="002A69C0" w:rsidRPr="003A1D64" w:rsidTr="00C51D07">
        <w:tc>
          <w:tcPr>
            <w:tcW w:w="4590" w:type="dxa"/>
            <w:vAlign w:val="bottom"/>
          </w:tcPr>
          <w:p w:rsidR="002A69C0" w:rsidRPr="003A1D64" w:rsidRDefault="002A69C0" w:rsidP="002A69C0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ผลกระทบทางภาษีสำหรับ</w:t>
            </w:r>
            <w:r w:rsidRPr="003A1D64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215" w:type="dxa"/>
            <w:vAlign w:val="bottom"/>
          </w:tcPr>
          <w:p w:rsidR="002A69C0" w:rsidRPr="00B81B74" w:rsidRDefault="002A69C0" w:rsidP="002A69C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:rsidR="002A69C0" w:rsidRPr="00B81B74" w:rsidRDefault="002A69C0" w:rsidP="002A69C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:rsidR="002A69C0" w:rsidRPr="00B81B74" w:rsidRDefault="002A69C0" w:rsidP="002A69C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:rsidR="002A69C0" w:rsidRPr="00B81B74" w:rsidRDefault="002A69C0" w:rsidP="002A69C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A69C0" w:rsidRPr="003A1D64" w:rsidTr="00C51D07">
        <w:tc>
          <w:tcPr>
            <w:tcW w:w="4590" w:type="dxa"/>
            <w:vAlign w:val="bottom"/>
          </w:tcPr>
          <w:p w:rsidR="002A69C0" w:rsidRPr="003A1D64" w:rsidRDefault="002A69C0" w:rsidP="002A69C0">
            <w:pPr>
              <w:ind w:left="342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215" w:type="dxa"/>
            <w:vAlign w:val="bottom"/>
          </w:tcPr>
          <w:p w:rsidR="002A69C0" w:rsidRPr="00B81B74" w:rsidRDefault="002A69C0" w:rsidP="002A69C0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7"/>
              </w:tabs>
              <w:ind w:left="77" w:right="1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1B74">
              <w:rPr>
                <w:rFonts w:ascii="Angsana New" w:hAnsi="Angsana New"/>
                <w:sz w:val="32"/>
                <w:szCs w:val="32"/>
              </w:rPr>
              <w:t>234</w:t>
            </w:r>
          </w:p>
        </w:tc>
        <w:tc>
          <w:tcPr>
            <w:tcW w:w="1215" w:type="dxa"/>
            <w:vAlign w:val="bottom"/>
          </w:tcPr>
          <w:p w:rsidR="002A69C0" w:rsidRPr="00B81B74" w:rsidRDefault="002A69C0" w:rsidP="002A69C0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7"/>
              </w:tabs>
              <w:ind w:left="77" w:right="1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1B74">
              <w:rPr>
                <w:rFonts w:ascii="Angsana New" w:hAnsi="Angsana New"/>
                <w:sz w:val="32"/>
                <w:szCs w:val="32"/>
              </w:rPr>
              <w:t>316</w:t>
            </w:r>
          </w:p>
        </w:tc>
        <w:tc>
          <w:tcPr>
            <w:tcW w:w="1215" w:type="dxa"/>
            <w:vAlign w:val="bottom"/>
          </w:tcPr>
          <w:p w:rsidR="002A69C0" w:rsidRPr="00B81B74" w:rsidRDefault="002A69C0" w:rsidP="002A69C0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7"/>
              </w:tabs>
              <w:ind w:left="77" w:right="1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1B74">
              <w:rPr>
                <w:rFonts w:ascii="Angsana New" w:hAnsi="Angsana New"/>
                <w:sz w:val="32"/>
                <w:szCs w:val="32"/>
              </w:rPr>
              <w:t>227</w:t>
            </w:r>
          </w:p>
        </w:tc>
        <w:tc>
          <w:tcPr>
            <w:tcW w:w="1215" w:type="dxa"/>
            <w:vAlign w:val="bottom"/>
          </w:tcPr>
          <w:p w:rsidR="002A69C0" w:rsidRPr="00B81B74" w:rsidRDefault="002A69C0" w:rsidP="002A69C0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7"/>
              </w:tabs>
              <w:ind w:left="77" w:right="1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1B74">
              <w:rPr>
                <w:rFonts w:ascii="Angsana New" w:hAnsi="Angsana New"/>
                <w:sz w:val="32"/>
                <w:szCs w:val="32"/>
              </w:rPr>
              <w:t>172</w:t>
            </w:r>
          </w:p>
        </w:tc>
      </w:tr>
      <w:tr w:rsidR="002A69C0" w:rsidRPr="003A1D64" w:rsidTr="00C51D07">
        <w:tc>
          <w:tcPr>
            <w:tcW w:w="4590" w:type="dxa"/>
            <w:vAlign w:val="bottom"/>
          </w:tcPr>
          <w:p w:rsidR="002A69C0" w:rsidRPr="003A1D64" w:rsidRDefault="002A69C0" w:rsidP="002A69C0">
            <w:pPr>
              <w:ind w:left="342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15" w:type="dxa"/>
            <w:vAlign w:val="bottom"/>
          </w:tcPr>
          <w:p w:rsidR="002A69C0" w:rsidRPr="00B81B74" w:rsidRDefault="002A69C0" w:rsidP="002A69C0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7"/>
              </w:tabs>
              <w:ind w:left="77" w:right="1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1B74">
              <w:rPr>
                <w:rFonts w:ascii="Angsana New" w:hAnsi="Angsana New"/>
                <w:sz w:val="32"/>
                <w:szCs w:val="32"/>
              </w:rPr>
              <w:t>(9,833)</w:t>
            </w:r>
          </w:p>
        </w:tc>
        <w:tc>
          <w:tcPr>
            <w:tcW w:w="1215" w:type="dxa"/>
            <w:vAlign w:val="bottom"/>
          </w:tcPr>
          <w:p w:rsidR="002A69C0" w:rsidRPr="00B81B74" w:rsidRDefault="002A69C0" w:rsidP="002A69C0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7"/>
              </w:tabs>
              <w:ind w:left="77" w:right="1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1B74">
              <w:rPr>
                <w:rFonts w:ascii="Angsana New" w:hAnsi="Angsana New"/>
                <w:sz w:val="32"/>
                <w:szCs w:val="32"/>
              </w:rPr>
              <w:t>(15,558)</w:t>
            </w:r>
          </w:p>
        </w:tc>
        <w:tc>
          <w:tcPr>
            <w:tcW w:w="1215" w:type="dxa"/>
            <w:vAlign w:val="bottom"/>
          </w:tcPr>
          <w:p w:rsidR="002A69C0" w:rsidRPr="00B81B74" w:rsidRDefault="002A69C0" w:rsidP="002A69C0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7"/>
              </w:tabs>
              <w:ind w:left="77" w:right="1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1B74">
              <w:rPr>
                <w:rFonts w:ascii="Angsana New" w:hAnsi="Angsana New"/>
                <w:sz w:val="32"/>
                <w:szCs w:val="32"/>
              </w:rPr>
              <w:t>(9,833)</w:t>
            </w:r>
          </w:p>
        </w:tc>
        <w:tc>
          <w:tcPr>
            <w:tcW w:w="1215" w:type="dxa"/>
            <w:vAlign w:val="bottom"/>
          </w:tcPr>
          <w:p w:rsidR="002A69C0" w:rsidRPr="00B81B74" w:rsidRDefault="002A69C0" w:rsidP="002A69C0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7"/>
              </w:tabs>
              <w:ind w:left="77" w:right="1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1B74">
              <w:rPr>
                <w:rFonts w:ascii="Angsana New" w:hAnsi="Angsana New"/>
                <w:sz w:val="32"/>
                <w:szCs w:val="32"/>
              </w:rPr>
              <w:t>(15,810)</w:t>
            </w:r>
          </w:p>
        </w:tc>
      </w:tr>
      <w:tr w:rsidR="002A69C0" w:rsidRPr="003A1D64" w:rsidTr="00C51D07">
        <w:tc>
          <w:tcPr>
            <w:tcW w:w="4590" w:type="dxa"/>
            <w:vAlign w:val="bottom"/>
          </w:tcPr>
          <w:p w:rsidR="002A69C0" w:rsidRPr="003A1D64" w:rsidRDefault="002A69C0" w:rsidP="002A69C0">
            <w:pPr>
              <w:ind w:left="342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รายได้ที่ไม่ต้องเสียภาษี</w:t>
            </w:r>
          </w:p>
        </w:tc>
        <w:tc>
          <w:tcPr>
            <w:tcW w:w="1215" w:type="dxa"/>
            <w:vAlign w:val="bottom"/>
          </w:tcPr>
          <w:p w:rsidR="002A69C0" w:rsidRPr="00B81B74" w:rsidRDefault="002A69C0" w:rsidP="002A69C0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7"/>
              </w:tabs>
              <w:ind w:left="77" w:right="1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1B74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215" w:type="dxa"/>
            <w:vAlign w:val="bottom"/>
          </w:tcPr>
          <w:p w:rsidR="002A69C0" w:rsidRPr="00B81B74" w:rsidRDefault="002A69C0" w:rsidP="002A69C0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7"/>
              </w:tabs>
              <w:ind w:left="77" w:right="1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1B7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:rsidR="002A69C0" w:rsidRPr="00B81B74" w:rsidRDefault="002A69C0" w:rsidP="002A69C0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7"/>
              </w:tabs>
              <w:ind w:left="77" w:right="1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1B74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215" w:type="dxa"/>
            <w:vAlign w:val="bottom"/>
          </w:tcPr>
          <w:p w:rsidR="002A69C0" w:rsidRPr="00B81B74" w:rsidRDefault="002A69C0" w:rsidP="002A69C0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7"/>
              </w:tabs>
              <w:ind w:left="77" w:right="1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1B7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A69C0" w:rsidRPr="003A1D64" w:rsidTr="000947AD">
        <w:tc>
          <w:tcPr>
            <w:tcW w:w="4590" w:type="dxa"/>
            <w:vAlign w:val="bottom"/>
          </w:tcPr>
          <w:p w:rsidR="002A69C0" w:rsidRPr="003A1D64" w:rsidRDefault="002A69C0" w:rsidP="002A69C0">
            <w:pPr>
              <w:ind w:left="342" w:right="-108" w:hanging="180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A1D64">
              <w:rPr>
                <w:rFonts w:ascii="Angsana New" w:hAnsi="Angsana New"/>
                <w:spacing w:val="-4"/>
                <w:sz w:val="32"/>
                <w:szCs w:val="32"/>
                <w:cs/>
              </w:rPr>
              <w:t>ผลแตกต่างชั่วคราวที่ใช้หักภาษีและขาดทุน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                         </w:t>
            </w:r>
            <w:r w:rsidRPr="003A1D64">
              <w:rPr>
                <w:rFonts w:ascii="Angsana New" w:hAnsi="Angsana New"/>
                <w:spacing w:val="-4"/>
                <w:sz w:val="32"/>
                <w:szCs w:val="32"/>
                <w:cs/>
              </w:rPr>
              <w:t>ทางภาษีที่ยังไม่ได้ใช้ที่ไม่ได้รับรู้</w:t>
            </w:r>
          </w:p>
        </w:tc>
        <w:tc>
          <w:tcPr>
            <w:tcW w:w="1215" w:type="dxa"/>
            <w:vAlign w:val="bottom"/>
          </w:tcPr>
          <w:p w:rsidR="002A69C0" w:rsidRPr="00B81B74" w:rsidRDefault="002A69C0" w:rsidP="002A69C0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7"/>
              </w:tabs>
              <w:ind w:left="77" w:right="1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</w:t>
            </w:r>
            <w:r w:rsidRPr="00B81B74">
              <w:rPr>
                <w:rFonts w:ascii="Angsana New" w:hAnsi="Angsana New"/>
                <w:sz w:val="32"/>
                <w:szCs w:val="32"/>
              </w:rPr>
              <w:t>7,486</w:t>
            </w:r>
          </w:p>
        </w:tc>
        <w:tc>
          <w:tcPr>
            <w:tcW w:w="1215" w:type="dxa"/>
            <w:vAlign w:val="bottom"/>
          </w:tcPr>
          <w:p w:rsidR="002A69C0" w:rsidRPr="00B81B74" w:rsidRDefault="002A69C0" w:rsidP="002A69C0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7"/>
              </w:tabs>
              <w:ind w:left="77" w:right="1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Pr="00B81B74">
              <w:rPr>
                <w:rFonts w:ascii="Angsana New" w:hAnsi="Angsana New"/>
                <w:sz w:val="32"/>
                <w:szCs w:val="32"/>
              </w:rPr>
              <w:t>117,736</w:t>
            </w:r>
          </w:p>
        </w:tc>
        <w:tc>
          <w:tcPr>
            <w:tcW w:w="1215" w:type="dxa"/>
            <w:vAlign w:val="bottom"/>
          </w:tcPr>
          <w:p w:rsidR="002A69C0" w:rsidRPr="00B81B74" w:rsidRDefault="002A69C0" w:rsidP="002A69C0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7"/>
              </w:tabs>
              <w:ind w:left="77" w:right="1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</w:t>
            </w:r>
            <w:r w:rsidRPr="00B81B74">
              <w:rPr>
                <w:rFonts w:ascii="Angsana New" w:hAnsi="Angsana New"/>
                <w:sz w:val="32"/>
                <w:szCs w:val="32"/>
              </w:rPr>
              <w:t>4,034</w:t>
            </w:r>
          </w:p>
        </w:tc>
        <w:tc>
          <w:tcPr>
            <w:tcW w:w="1215" w:type="dxa"/>
            <w:vAlign w:val="bottom"/>
          </w:tcPr>
          <w:p w:rsidR="002A69C0" w:rsidRPr="00B81B74" w:rsidRDefault="002A69C0" w:rsidP="002A69C0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7"/>
              </w:tabs>
              <w:ind w:left="77" w:right="1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Pr="00B81B74">
              <w:rPr>
                <w:rFonts w:ascii="Angsana New" w:hAnsi="Angsana New"/>
                <w:sz w:val="32"/>
                <w:szCs w:val="32"/>
              </w:rPr>
              <w:t>115,956</w:t>
            </w:r>
          </w:p>
        </w:tc>
      </w:tr>
      <w:tr w:rsidR="002A69C0" w:rsidRPr="003A1D64" w:rsidTr="00C51D07">
        <w:tc>
          <w:tcPr>
            <w:tcW w:w="4590" w:type="dxa"/>
            <w:vAlign w:val="bottom"/>
          </w:tcPr>
          <w:p w:rsidR="002A69C0" w:rsidRPr="003A1D64" w:rsidRDefault="002A69C0" w:rsidP="002A69C0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:rsidR="002A69C0" w:rsidRPr="00B81B74" w:rsidRDefault="002A69C0" w:rsidP="002A69C0">
            <w:pPr>
              <w:pBdr>
                <w:bottom w:val="single" w:sz="2" w:space="1" w:color="auto"/>
              </w:pBdr>
              <w:tabs>
                <w:tab w:val="decimal" w:pos="887"/>
              </w:tabs>
              <w:ind w:left="77" w:right="1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1B74">
              <w:rPr>
                <w:rFonts w:ascii="Angsana New" w:hAnsi="Angsana New"/>
                <w:sz w:val="32"/>
                <w:szCs w:val="32"/>
              </w:rPr>
              <w:t>(2,097)</w:t>
            </w:r>
          </w:p>
        </w:tc>
        <w:tc>
          <w:tcPr>
            <w:tcW w:w="1215" w:type="dxa"/>
            <w:vAlign w:val="bottom"/>
          </w:tcPr>
          <w:p w:rsidR="002A69C0" w:rsidRPr="00B81B74" w:rsidRDefault="002A69C0" w:rsidP="002A69C0">
            <w:pPr>
              <w:pBdr>
                <w:bottom w:val="single" w:sz="2" w:space="1" w:color="auto"/>
              </w:pBdr>
              <w:tabs>
                <w:tab w:val="decimal" w:pos="887"/>
              </w:tabs>
              <w:ind w:left="77" w:right="1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1B74">
              <w:rPr>
                <w:rFonts w:ascii="Angsana New" w:hAnsi="Angsana New"/>
                <w:sz w:val="32"/>
                <w:szCs w:val="32"/>
              </w:rPr>
              <w:t>102,494</w:t>
            </w:r>
          </w:p>
        </w:tc>
        <w:tc>
          <w:tcPr>
            <w:tcW w:w="1215" w:type="dxa"/>
            <w:vAlign w:val="bottom"/>
          </w:tcPr>
          <w:p w:rsidR="002A69C0" w:rsidRPr="00B81B74" w:rsidRDefault="002A69C0" w:rsidP="002A69C0">
            <w:pPr>
              <w:pBdr>
                <w:bottom w:val="single" w:sz="2" w:space="1" w:color="auto"/>
              </w:pBdr>
              <w:tabs>
                <w:tab w:val="decimal" w:pos="887"/>
              </w:tabs>
              <w:ind w:left="77" w:right="1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1B74">
              <w:rPr>
                <w:rFonts w:ascii="Angsana New" w:hAnsi="Angsana New"/>
                <w:sz w:val="32"/>
                <w:szCs w:val="32"/>
              </w:rPr>
              <w:t>(5,556)</w:t>
            </w:r>
          </w:p>
        </w:tc>
        <w:tc>
          <w:tcPr>
            <w:tcW w:w="1215" w:type="dxa"/>
            <w:vAlign w:val="bottom"/>
          </w:tcPr>
          <w:p w:rsidR="002A69C0" w:rsidRPr="00B81B74" w:rsidRDefault="002A69C0" w:rsidP="002A69C0">
            <w:pPr>
              <w:pBdr>
                <w:bottom w:val="single" w:sz="2" w:space="1" w:color="auto"/>
              </w:pBdr>
              <w:tabs>
                <w:tab w:val="decimal" w:pos="887"/>
              </w:tabs>
              <w:ind w:left="77" w:right="1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1B74">
              <w:rPr>
                <w:rFonts w:ascii="Angsana New" w:hAnsi="Angsana New"/>
                <w:sz w:val="32"/>
                <w:szCs w:val="32"/>
              </w:rPr>
              <w:t>100,318</w:t>
            </w:r>
          </w:p>
        </w:tc>
      </w:tr>
      <w:tr w:rsidR="002A69C0" w:rsidRPr="003A1D64" w:rsidTr="00C51D07">
        <w:tc>
          <w:tcPr>
            <w:tcW w:w="4590" w:type="dxa"/>
            <w:vAlign w:val="bottom"/>
          </w:tcPr>
          <w:p w:rsidR="002A69C0" w:rsidRPr="003A1D64" w:rsidRDefault="002A69C0" w:rsidP="002A69C0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215" w:type="dxa"/>
            <w:vAlign w:val="bottom"/>
          </w:tcPr>
          <w:p w:rsidR="002A69C0" w:rsidRPr="00B81B74" w:rsidRDefault="002A69C0" w:rsidP="002A69C0">
            <w:pPr>
              <w:pBdr>
                <w:bottom w:val="double" w:sz="4" w:space="1" w:color="auto"/>
              </w:pBdr>
              <w:tabs>
                <w:tab w:val="decimal" w:pos="887"/>
              </w:tabs>
              <w:ind w:left="77" w:right="1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1B74">
              <w:rPr>
                <w:rFonts w:ascii="Angsana New" w:hAnsi="Angsana New"/>
                <w:sz w:val="32"/>
                <w:szCs w:val="32"/>
              </w:rPr>
              <w:t>14,849</w:t>
            </w:r>
          </w:p>
        </w:tc>
        <w:tc>
          <w:tcPr>
            <w:tcW w:w="1215" w:type="dxa"/>
            <w:vAlign w:val="bottom"/>
          </w:tcPr>
          <w:p w:rsidR="002A69C0" w:rsidRPr="00B81B74" w:rsidRDefault="002A69C0" w:rsidP="002A69C0">
            <w:pPr>
              <w:pBdr>
                <w:bottom w:val="double" w:sz="4" w:space="1" w:color="auto"/>
              </w:pBdr>
              <w:tabs>
                <w:tab w:val="decimal" w:pos="887"/>
              </w:tabs>
              <w:ind w:left="77" w:right="1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1B74">
              <w:rPr>
                <w:rFonts w:ascii="Angsana New" w:hAnsi="Angsana New"/>
                <w:sz w:val="32"/>
                <w:szCs w:val="32"/>
              </w:rPr>
              <w:t>35,807</w:t>
            </w:r>
          </w:p>
        </w:tc>
        <w:tc>
          <w:tcPr>
            <w:tcW w:w="1215" w:type="dxa"/>
            <w:vAlign w:val="bottom"/>
          </w:tcPr>
          <w:p w:rsidR="002A69C0" w:rsidRPr="00B81B74" w:rsidRDefault="002A69C0" w:rsidP="002A69C0">
            <w:pPr>
              <w:pBdr>
                <w:bottom w:val="double" w:sz="4" w:space="1" w:color="auto"/>
              </w:pBdr>
              <w:tabs>
                <w:tab w:val="decimal" w:pos="887"/>
              </w:tabs>
              <w:ind w:left="77" w:right="1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1B74">
              <w:rPr>
                <w:rFonts w:ascii="Angsana New" w:hAnsi="Angsana New"/>
                <w:sz w:val="32"/>
                <w:szCs w:val="32"/>
              </w:rPr>
              <w:t>15,306</w:t>
            </w:r>
          </w:p>
        </w:tc>
        <w:tc>
          <w:tcPr>
            <w:tcW w:w="1215" w:type="dxa"/>
            <w:vAlign w:val="bottom"/>
          </w:tcPr>
          <w:p w:rsidR="002A69C0" w:rsidRPr="00B81B74" w:rsidRDefault="002A69C0" w:rsidP="002A69C0">
            <w:pPr>
              <w:pBdr>
                <w:bottom w:val="double" w:sz="4" w:space="1" w:color="auto"/>
              </w:pBdr>
              <w:tabs>
                <w:tab w:val="decimal" w:pos="887"/>
              </w:tabs>
              <w:ind w:left="77" w:right="1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1B74">
              <w:rPr>
                <w:rFonts w:ascii="Angsana New" w:hAnsi="Angsana New"/>
                <w:sz w:val="32"/>
                <w:szCs w:val="32"/>
              </w:rPr>
              <w:t>30,347</w:t>
            </w:r>
          </w:p>
        </w:tc>
      </w:tr>
    </w:tbl>
    <w:p w:rsidR="00C90728" w:rsidRPr="003A1D64" w:rsidRDefault="00C90728" w:rsidP="00C90728">
      <w:pPr>
        <w:tabs>
          <w:tab w:val="left" w:pos="567"/>
          <w:tab w:val="left" w:pos="1134"/>
          <w:tab w:val="left" w:pos="1701"/>
        </w:tabs>
        <w:spacing w:before="240" w:after="120"/>
        <w:ind w:left="562"/>
        <w:jc w:val="thaiDistribute"/>
        <w:rPr>
          <w:rFonts w:ascii="Angsana New" w:hAnsi="Angsana New"/>
          <w:sz w:val="32"/>
          <w:szCs w:val="32"/>
          <w:cs/>
        </w:rPr>
      </w:pPr>
    </w:p>
    <w:p w:rsidR="00C90728" w:rsidRPr="003A1D64" w:rsidRDefault="00C9072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3A1D64">
        <w:rPr>
          <w:rFonts w:ascii="Angsana New" w:hAnsi="Angsana New"/>
          <w:sz w:val="32"/>
          <w:szCs w:val="32"/>
          <w:cs/>
        </w:rPr>
        <w:br w:type="page"/>
      </w:r>
    </w:p>
    <w:p w:rsidR="00D45E8E" w:rsidRPr="003A1D64" w:rsidRDefault="00D45E8E" w:rsidP="00B84421">
      <w:pPr>
        <w:tabs>
          <w:tab w:val="left" w:pos="567"/>
          <w:tab w:val="left" w:pos="1134"/>
          <w:tab w:val="left" w:pos="1701"/>
        </w:tabs>
        <w:spacing w:before="24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90"/>
        <w:gridCol w:w="1215"/>
        <w:gridCol w:w="1215"/>
        <w:gridCol w:w="1215"/>
        <w:gridCol w:w="1215"/>
      </w:tblGrid>
      <w:tr w:rsidR="00022004" w:rsidRPr="003A1D64" w:rsidTr="00C51D0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5E8E" w:rsidRPr="003A1D64" w:rsidRDefault="00D45E8E" w:rsidP="00B8442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2004" w:rsidRPr="003A1D64" w:rsidRDefault="00022004" w:rsidP="00B84421">
            <w:pPr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(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3A1D6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A1D6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22004" w:rsidRPr="003A1D64" w:rsidTr="00C51D0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2004" w:rsidRPr="003A1D64" w:rsidRDefault="00022004" w:rsidP="00B8442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:rsidR="00022004" w:rsidRPr="003A1D64" w:rsidRDefault="00022004" w:rsidP="00B84421">
            <w:pPr>
              <w:pBdr>
                <w:bottom w:val="single" w:sz="4" w:space="1" w:color="auto"/>
              </w:pBdr>
              <w:ind w:left="-16" w:right="72" w:hanging="1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งบแสดงฐานะการเงิน</w:t>
            </w:r>
            <w:r w:rsidR="00527B9B" w:rsidRPr="003A1D6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27B9B" w:rsidRPr="003A1D6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956DE6" w:rsidRPr="003A1D64">
              <w:rPr>
                <w:rFonts w:ascii="Angsana New" w:hAnsi="Angsana New"/>
                <w:sz w:val="32"/>
                <w:szCs w:val="32"/>
              </w:rPr>
              <w:t>31</w:t>
            </w:r>
            <w:r w:rsidR="00527B9B" w:rsidRPr="003A1D64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</w:p>
        </w:tc>
      </w:tr>
      <w:tr w:rsidR="00022004" w:rsidRPr="003A1D64" w:rsidTr="00C51D0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2004" w:rsidRPr="003A1D64" w:rsidRDefault="00022004" w:rsidP="00B8442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022004" w:rsidRPr="003A1D64" w:rsidRDefault="00022004" w:rsidP="00B84421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:rsidR="00022004" w:rsidRPr="003A1D64" w:rsidRDefault="00022004" w:rsidP="00B84421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959D9" w:rsidRPr="003A1D64" w:rsidTr="00C51D0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59D9" w:rsidRPr="003A1D64" w:rsidRDefault="00E959D9" w:rsidP="00B8442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:rsidR="00E959D9" w:rsidRPr="003A1D64" w:rsidRDefault="005C243D" w:rsidP="00B84421">
            <w:pPr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A1D64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E959D9" w:rsidRPr="003A1D64" w:rsidRDefault="005C243D" w:rsidP="00B84421">
            <w:pPr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A1D64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215" w:type="dxa"/>
            <w:vAlign w:val="bottom"/>
          </w:tcPr>
          <w:p w:rsidR="00E959D9" w:rsidRPr="003A1D64" w:rsidRDefault="005C243D" w:rsidP="00B84421">
            <w:pPr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A1D64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215" w:type="dxa"/>
            <w:vAlign w:val="bottom"/>
          </w:tcPr>
          <w:p w:rsidR="00E959D9" w:rsidRPr="003A1D64" w:rsidRDefault="005C243D" w:rsidP="00B84421">
            <w:pPr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A1D64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2A69C0" w:rsidRPr="003A1D64" w:rsidTr="00C51D0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69C0" w:rsidRPr="003A1D64" w:rsidRDefault="002A69C0" w:rsidP="00B8442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:rsidR="002A69C0" w:rsidRPr="003A1D64" w:rsidRDefault="002A69C0" w:rsidP="00B84421">
            <w:pPr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2A69C0" w:rsidRPr="002A69C0" w:rsidRDefault="002A69C0" w:rsidP="00B84421">
            <w:pPr>
              <w:ind w:left="-145" w:right="-133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2A69C0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(ปรับปรุงใหม่)</w:t>
            </w:r>
          </w:p>
        </w:tc>
        <w:tc>
          <w:tcPr>
            <w:tcW w:w="1215" w:type="dxa"/>
            <w:vAlign w:val="bottom"/>
          </w:tcPr>
          <w:p w:rsidR="002A69C0" w:rsidRPr="002A69C0" w:rsidRDefault="002A69C0" w:rsidP="00B84421">
            <w:pPr>
              <w:ind w:left="-41" w:right="5"/>
              <w:jc w:val="center"/>
              <w:rPr>
                <w:rFonts w:ascii="Angsana New" w:hAnsi="Angsana New"/>
                <w:spacing w:val="-6"/>
                <w:sz w:val="32"/>
                <w:szCs w:val="32"/>
                <w:u w:val="single"/>
              </w:rPr>
            </w:pPr>
          </w:p>
        </w:tc>
        <w:tc>
          <w:tcPr>
            <w:tcW w:w="1215" w:type="dxa"/>
            <w:vAlign w:val="bottom"/>
          </w:tcPr>
          <w:p w:rsidR="002A69C0" w:rsidRPr="002A69C0" w:rsidRDefault="002A69C0" w:rsidP="00B84421">
            <w:pPr>
              <w:ind w:left="-145" w:right="-133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2A69C0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(ปรับปรุงใหม่)</w:t>
            </w:r>
          </w:p>
        </w:tc>
      </w:tr>
      <w:tr w:rsidR="002A69C0" w:rsidRPr="003A1D64" w:rsidTr="00C51D0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69C0" w:rsidRPr="003A1D64" w:rsidRDefault="002A69C0" w:rsidP="00B8442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A1D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:rsidR="002A69C0" w:rsidRPr="003A1D64" w:rsidRDefault="002A69C0" w:rsidP="00B84421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2A69C0" w:rsidRPr="003A1D64" w:rsidRDefault="002A69C0" w:rsidP="00B84421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:rsidR="002A69C0" w:rsidRPr="003A1D64" w:rsidRDefault="002A69C0" w:rsidP="00B84421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:rsidR="002A69C0" w:rsidRPr="003A1D64" w:rsidRDefault="002A69C0" w:rsidP="00B84421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2A69C0" w:rsidRPr="003A1D64" w:rsidTr="00C51D0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69C0" w:rsidRPr="003A1D64" w:rsidRDefault="002A69C0" w:rsidP="00B84421">
            <w:pPr>
              <w:ind w:left="-18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ประมาณการค่าใช้จ่ายสำหรับโครงการ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:rsidR="002A69C0" w:rsidRPr="003A1D64" w:rsidRDefault="002A69C0" w:rsidP="00B84421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A1D64">
              <w:rPr>
                <w:rFonts w:ascii="Angsana New" w:hAnsi="Angsana New"/>
                <w:spacing w:val="-4"/>
                <w:sz w:val="32"/>
                <w:szCs w:val="32"/>
              </w:rPr>
              <w:t>38,597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2A69C0" w:rsidRPr="003A1D64" w:rsidRDefault="002A69C0" w:rsidP="00B84421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A1D64">
              <w:rPr>
                <w:rFonts w:ascii="Angsana New" w:hAnsi="Angsana New"/>
                <w:spacing w:val="-4"/>
                <w:sz w:val="32"/>
                <w:szCs w:val="32"/>
              </w:rPr>
              <w:t>47,746</w:t>
            </w:r>
          </w:p>
        </w:tc>
        <w:tc>
          <w:tcPr>
            <w:tcW w:w="1215" w:type="dxa"/>
            <w:vAlign w:val="bottom"/>
          </w:tcPr>
          <w:p w:rsidR="002A69C0" w:rsidRPr="003A1D64" w:rsidRDefault="002A69C0" w:rsidP="00B84421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A1D64">
              <w:rPr>
                <w:rFonts w:ascii="Angsana New" w:hAnsi="Angsana New"/>
                <w:spacing w:val="-4"/>
                <w:sz w:val="32"/>
                <w:szCs w:val="32"/>
              </w:rPr>
              <w:t>38,597</w:t>
            </w:r>
          </w:p>
        </w:tc>
        <w:tc>
          <w:tcPr>
            <w:tcW w:w="1215" w:type="dxa"/>
            <w:vAlign w:val="bottom"/>
          </w:tcPr>
          <w:p w:rsidR="002A69C0" w:rsidRPr="003A1D64" w:rsidRDefault="002A69C0" w:rsidP="00B84421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A1D64">
              <w:rPr>
                <w:rFonts w:ascii="Angsana New" w:hAnsi="Angsana New"/>
                <w:spacing w:val="-4"/>
                <w:sz w:val="32"/>
                <w:szCs w:val="32"/>
              </w:rPr>
              <w:t>47,746</w:t>
            </w:r>
          </w:p>
        </w:tc>
      </w:tr>
      <w:tr w:rsidR="002A69C0" w:rsidRPr="003A1D64" w:rsidTr="00C51D0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69C0" w:rsidRPr="003A1D64" w:rsidRDefault="002A69C0" w:rsidP="00B84421">
            <w:pPr>
              <w:ind w:left="-18" w:right="-43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:rsidR="002A69C0" w:rsidRPr="003A1D64" w:rsidRDefault="002A69C0" w:rsidP="00B84421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A1D64">
              <w:rPr>
                <w:rFonts w:ascii="Angsana New" w:hAnsi="Angsana New"/>
                <w:spacing w:val="-4"/>
                <w:sz w:val="32"/>
                <w:szCs w:val="32"/>
              </w:rPr>
              <w:t>32,433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2A69C0" w:rsidRPr="003A1D64" w:rsidRDefault="002A69C0" w:rsidP="00B84421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A1D64">
              <w:rPr>
                <w:rFonts w:ascii="Angsana New" w:hAnsi="Angsana New"/>
                <w:spacing w:val="-4"/>
                <w:sz w:val="32"/>
                <w:szCs w:val="32"/>
              </w:rPr>
              <w:t>24,849</w:t>
            </w:r>
          </w:p>
        </w:tc>
        <w:tc>
          <w:tcPr>
            <w:tcW w:w="1215" w:type="dxa"/>
            <w:vAlign w:val="bottom"/>
          </w:tcPr>
          <w:p w:rsidR="002A69C0" w:rsidRPr="003A1D64" w:rsidRDefault="002A69C0" w:rsidP="00B84421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A1D64">
              <w:rPr>
                <w:rFonts w:ascii="Angsana New" w:hAnsi="Angsana New"/>
                <w:spacing w:val="-4"/>
                <w:sz w:val="32"/>
                <w:szCs w:val="32"/>
              </w:rPr>
              <w:t>32,433</w:t>
            </w:r>
          </w:p>
        </w:tc>
        <w:tc>
          <w:tcPr>
            <w:tcW w:w="1215" w:type="dxa"/>
            <w:vAlign w:val="bottom"/>
          </w:tcPr>
          <w:p w:rsidR="002A69C0" w:rsidRPr="003A1D64" w:rsidRDefault="002A69C0" w:rsidP="00B84421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A1D64">
              <w:rPr>
                <w:rFonts w:ascii="Angsana New" w:hAnsi="Angsana New"/>
                <w:spacing w:val="-4"/>
                <w:sz w:val="32"/>
                <w:szCs w:val="32"/>
              </w:rPr>
              <w:t>24,849</w:t>
            </w:r>
          </w:p>
        </w:tc>
      </w:tr>
      <w:tr w:rsidR="002A69C0" w:rsidRPr="003A1D64" w:rsidTr="00C51D0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69C0" w:rsidRPr="003A1D64" w:rsidRDefault="002A69C0" w:rsidP="00B84421">
            <w:pPr>
              <w:ind w:left="-18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ขาดทุนทางภาษีที่ยังไม่ได้ใช้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:rsidR="002A69C0" w:rsidRPr="00B81B74" w:rsidRDefault="002A69C0" w:rsidP="00B84421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1B74">
              <w:rPr>
                <w:rFonts w:ascii="Angsana New" w:hAnsi="Angsana New"/>
                <w:spacing w:val="-4"/>
                <w:sz w:val="32"/>
                <w:szCs w:val="32"/>
              </w:rPr>
              <w:t>37,7</w:t>
            </w:r>
            <w:r w:rsidR="00B8442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5</w:t>
            </w:r>
            <w:r w:rsidRPr="00B81B74">
              <w:rPr>
                <w:rFonts w:ascii="Angsana New" w:hAnsi="Angsana New"/>
                <w:spacing w:val="-4"/>
                <w:sz w:val="32"/>
                <w:szCs w:val="32"/>
              </w:rPr>
              <w:t>8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2A69C0" w:rsidRPr="00B81B74" w:rsidRDefault="002A69C0" w:rsidP="00B84421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1B74">
              <w:rPr>
                <w:rFonts w:ascii="Angsana New" w:hAnsi="Angsana New"/>
                <w:spacing w:val="-4"/>
                <w:sz w:val="32"/>
                <w:szCs w:val="32"/>
              </w:rPr>
              <w:t>37,758</w:t>
            </w:r>
          </w:p>
        </w:tc>
        <w:tc>
          <w:tcPr>
            <w:tcW w:w="1215" w:type="dxa"/>
            <w:vAlign w:val="bottom"/>
          </w:tcPr>
          <w:p w:rsidR="002A69C0" w:rsidRPr="00B81B74" w:rsidRDefault="002A69C0" w:rsidP="00B84421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1B74">
              <w:rPr>
                <w:rFonts w:ascii="Angsana New" w:hAnsi="Angsana New"/>
                <w:spacing w:val="-4"/>
                <w:sz w:val="32"/>
                <w:szCs w:val="32"/>
              </w:rPr>
              <w:t>37,758</w:t>
            </w:r>
          </w:p>
        </w:tc>
        <w:tc>
          <w:tcPr>
            <w:tcW w:w="1215" w:type="dxa"/>
            <w:vAlign w:val="bottom"/>
          </w:tcPr>
          <w:p w:rsidR="002A69C0" w:rsidRPr="00B81B74" w:rsidRDefault="002A69C0" w:rsidP="00B84421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1B74">
              <w:rPr>
                <w:rFonts w:ascii="Angsana New" w:hAnsi="Angsana New"/>
                <w:spacing w:val="-4"/>
                <w:sz w:val="32"/>
                <w:szCs w:val="32"/>
              </w:rPr>
              <w:t>37,758</w:t>
            </w:r>
          </w:p>
        </w:tc>
      </w:tr>
      <w:tr w:rsidR="002A69C0" w:rsidRPr="003A1D64" w:rsidTr="00C51D0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69C0" w:rsidRPr="003A1D64" w:rsidRDefault="002A69C0" w:rsidP="00B84421">
            <w:pPr>
              <w:ind w:left="-18" w:right="-43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:rsidR="002A69C0" w:rsidRPr="00B81B74" w:rsidRDefault="002A69C0" w:rsidP="00B8442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1B74">
              <w:rPr>
                <w:rFonts w:ascii="Angsana New" w:hAnsi="Angsana New"/>
                <w:spacing w:val="-4"/>
                <w:sz w:val="32"/>
                <w:szCs w:val="32"/>
              </w:rPr>
              <w:t>4,6</w:t>
            </w:r>
            <w:r w:rsidR="00B8442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2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8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2A69C0" w:rsidRPr="00B81B74" w:rsidRDefault="002A69C0" w:rsidP="00B8442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1B74">
              <w:rPr>
                <w:rFonts w:ascii="Angsana New" w:hAnsi="Angsana New"/>
                <w:spacing w:val="-4"/>
                <w:sz w:val="32"/>
                <w:szCs w:val="32"/>
              </w:rPr>
              <w:t>6,431</w:t>
            </w:r>
          </w:p>
        </w:tc>
        <w:tc>
          <w:tcPr>
            <w:tcW w:w="1215" w:type="dxa"/>
            <w:vAlign w:val="bottom"/>
          </w:tcPr>
          <w:p w:rsidR="002A69C0" w:rsidRPr="00B81B74" w:rsidRDefault="002A69C0" w:rsidP="00B8442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1B74">
              <w:rPr>
                <w:rFonts w:ascii="Angsana New" w:hAnsi="Angsana New"/>
                <w:spacing w:val="-4"/>
                <w:sz w:val="32"/>
                <w:szCs w:val="32"/>
              </w:rPr>
              <w:t>4,628</w:t>
            </w:r>
          </w:p>
        </w:tc>
        <w:tc>
          <w:tcPr>
            <w:tcW w:w="1215" w:type="dxa"/>
            <w:vAlign w:val="bottom"/>
          </w:tcPr>
          <w:p w:rsidR="002A69C0" w:rsidRPr="00B81B74" w:rsidRDefault="002A69C0" w:rsidP="00B8442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1B74">
              <w:rPr>
                <w:rFonts w:ascii="Angsana New" w:hAnsi="Angsana New"/>
                <w:spacing w:val="-4"/>
                <w:sz w:val="32"/>
                <w:szCs w:val="32"/>
              </w:rPr>
              <w:t>6,431</w:t>
            </w:r>
          </w:p>
        </w:tc>
      </w:tr>
      <w:tr w:rsidR="002A69C0" w:rsidRPr="003A1D64" w:rsidTr="00C51D0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69C0" w:rsidRPr="003A1D64" w:rsidRDefault="002A69C0" w:rsidP="00B84421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:rsidR="002A69C0" w:rsidRPr="00B81B74" w:rsidRDefault="002A69C0" w:rsidP="00B8442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1B74">
              <w:rPr>
                <w:rFonts w:ascii="Angsana New" w:hAnsi="Angsana New"/>
                <w:spacing w:val="-4"/>
                <w:sz w:val="32"/>
                <w:szCs w:val="32"/>
              </w:rPr>
              <w:t>113,416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2A69C0" w:rsidRPr="00B81B74" w:rsidRDefault="002A69C0" w:rsidP="00B8442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1B74">
              <w:rPr>
                <w:rFonts w:ascii="Angsana New" w:hAnsi="Angsana New"/>
                <w:spacing w:val="-4"/>
                <w:sz w:val="32"/>
                <w:szCs w:val="32"/>
              </w:rPr>
              <w:t>116,784</w:t>
            </w:r>
          </w:p>
        </w:tc>
        <w:tc>
          <w:tcPr>
            <w:tcW w:w="1215" w:type="dxa"/>
            <w:vAlign w:val="bottom"/>
          </w:tcPr>
          <w:p w:rsidR="002A69C0" w:rsidRPr="00B81B74" w:rsidRDefault="002A69C0" w:rsidP="00B8442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1B74">
              <w:rPr>
                <w:rFonts w:ascii="Angsana New" w:hAnsi="Angsana New"/>
                <w:spacing w:val="-4"/>
                <w:sz w:val="32"/>
                <w:szCs w:val="32"/>
              </w:rPr>
              <w:t>113,416</w:t>
            </w:r>
          </w:p>
        </w:tc>
        <w:tc>
          <w:tcPr>
            <w:tcW w:w="1215" w:type="dxa"/>
            <w:vAlign w:val="bottom"/>
          </w:tcPr>
          <w:p w:rsidR="002A69C0" w:rsidRPr="00B81B74" w:rsidRDefault="002A69C0" w:rsidP="00B8442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1B74">
              <w:rPr>
                <w:rFonts w:ascii="Angsana New" w:hAnsi="Angsana New"/>
                <w:spacing w:val="-4"/>
                <w:sz w:val="32"/>
                <w:szCs w:val="32"/>
              </w:rPr>
              <w:t>116,784</w:t>
            </w:r>
          </w:p>
        </w:tc>
      </w:tr>
      <w:tr w:rsidR="002A69C0" w:rsidRPr="003A1D64" w:rsidTr="00C51D0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69C0" w:rsidRPr="003A1D64" w:rsidRDefault="002A69C0" w:rsidP="00B84421">
            <w:pPr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:rsidR="002A69C0" w:rsidRPr="00B81B74" w:rsidRDefault="002A69C0" w:rsidP="00B84421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2A69C0" w:rsidRPr="00B81B74" w:rsidRDefault="002A69C0" w:rsidP="00B84421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:rsidR="002A69C0" w:rsidRPr="00B81B74" w:rsidRDefault="002A69C0" w:rsidP="00B84421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:rsidR="002A69C0" w:rsidRPr="00B81B74" w:rsidRDefault="002A69C0" w:rsidP="00B84421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2A69C0" w:rsidRPr="003A1D64" w:rsidTr="00C51D0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69C0" w:rsidRPr="003A1D64" w:rsidRDefault="002A69C0" w:rsidP="00B84421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 - อาคารและอุปกรณ์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:rsidR="002A69C0" w:rsidRPr="00B81B74" w:rsidRDefault="002A69C0" w:rsidP="00B84421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1B74">
              <w:rPr>
                <w:rFonts w:ascii="Angsana New" w:hAnsi="Angsana New"/>
                <w:spacing w:val="-4"/>
                <w:sz w:val="32"/>
                <w:szCs w:val="32"/>
              </w:rPr>
              <w:t>(9,705)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2A69C0" w:rsidRPr="00B81B74" w:rsidRDefault="002A69C0" w:rsidP="00B84421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1B74">
              <w:rPr>
                <w:rFonts w:ascii="Angsana New" w:hAnsi="Angsana New"/>
                <w:spacing w:val="-4"/>
                <w:sz w:val="32"/>
                <w:szCs w:val="32"/>
              </w:rPr>
              <w:t>(2,391)</w:t>
            </w:r>
          </w:p>
        </w:tc>
        <w:tc>
          <w:tcPr>
            <w:tcW w:w="1215" w:type="dxa"/>
            <w:vAlign w:val="bottom"/>
          </w:tcPr>
          <w:p w:rsidR="002A69C0" w:rsidRPr="00B81B74" w:rsidRDefault="002A69C0" w:rsidP="00B84421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1B74">
              <w:rPr>
                <w:rFonts w:ascii="Angsana New" w:hAnsi="Angsana New"/>
                <w:spacing w:val="-4"/>
                <w:sz w:val="32"/>
                <w:szCs w:val="32"/>
              </w:rPr>
              <w:t>(9,705)</w:t>
            </w:r>
          </w:p>
        </w:tc>
        <w:tc>
          <w:tcPr>
            <w:tcW w:w="1215" w:type="dxa"/>
            <w:vAlign w:val="bottom"/>
          </w:tcPr>
          <w:p w:rsidR="002A69C0" w:rsidRPr="00B81B74" w:rsidRDefault="002A69C0" w:rsidP="00B84421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1B74">
              <w:rPr>
                <w:rFonts w:ascii="Angsana New" w:hAnsi="Angsana New"/>
                <w:spacing w:val="-4"/>
                <w:sz w:val="32"/>
                <w:szCs w:val="32"/>
              </w:rPr>
              <w:t>(2,391)</w:t>
            </w:r>
          </w:p>
        </w:tc>
      </w:tr>
      <w:tr w:rsidR="002A69C0" w:rsidRPr="003A1D64" w:rsidTr="00C51D0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69C0" w:rsidRPr="003A1D64" w:rsidRDefault="002A69C0" w:rsidP="00B84421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:rsidR="002A69C0" w:rsidRPr="00B81B74" w:rsidRDefault="002A69C0" w:rsidP="00B84421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1B74">
              <w:rPr>
                <w:rFonts w:ascii="Angsana New" w:hAnsi="Angsana New"/>
                <w:spacing w:val="-4"/>
                <w:sz w:val="32"/>
                <w:szCs w:val="32"/>
              </w:rPr>
              <w:t>(149,412)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2A69C0" w:rsidRPr="00B81B74" w:rsidRDefault="002A69C0" w:rsidP="00B84421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1B74">
              <w:rPr>
                <w:rFonts w:ascii="Angsana New" w:hAnsi="Angsana New"/>
                <w:spacing w:val="-4"/>
                <w:sz w:val="32"/>
                <w:szCs w:val="32"/>
              </w:rPr>
              <w:t>(30,972)</w:t>
            </w:r>
          </w:p>
        </w:tc>
        <w:tc>
          <w:tcPr>
            <w:tcW w:w="1215" w:type="dxa"/>
            <w:vAlign w:val="bottom"/>
          </w:tcPr>
          <w:p w:rsidR="002A69C0" w:rsidRPr="00B81B74" w:rsidRDefault="002A69C0" w:rsidP="00B84421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1B74">
              <w:rPr>
                <w:rFonts w:ascii="Angsana New" w:hAnsi="Angsana New"/>
                <w:spacing w:val="-4"/>
                <w:sz w:val="32"/>
                <w:szCs w:val="32"/>
              </w:rPr>
              <w:t>(149,412)</w:t>
            </w:r>
          </w:p>
        </w:tc>
        <w:tc>
          <w:tcPr>
            <w:tcW w:w="1215" w:type="dxa"/>
            <w:vAlign w:val="bottom"/>
          </w:tcPr>
          <w:p w:rsidR="002A69C0" w:rsidRPr="00B81B74" w:rsidRDefault="002A69C0" w:rsidP="00B84421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1B74">
              <w:rPr>
                <w:rFonts w:ascii="Angsana New" w:hAnsi="Angsana New"/>
                <w:spacing w:val="-4"/>
                <w:sz w:val="32"/>
                <w:szCs w:val="32"/>
              </w:rPr>
              <w:t>(30,972)</w:t>
            </w:r>
          </w:p>
        </w:tc>
      </w:tr>
      <w:tr w:rsidR="002A69C0" w:rsidRPr="003A1D64" w:rsidTr="00C51D0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69C0" w:rsidRPr="003A1D64" w:rsidRDefault="002A69C0" w:rsidP="00B84421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หนี้สินภายใต้สัญญาเช่าการเงิน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:rsidR="002A69C0" w:rsidRPr="00B81B74" w:rsidRDefault="002A69C0" w:rsidP="00B8442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1B74">
              <w:rPr>
                <w:rFonts w:ascii="Angsana New" w:hAnsi="Angsana New"/>
                <w:spacing w:val="-4"/>
                <w:sz w:val="32"/>
                <w:szCs w:val="32"/>
              </w:rPr>
              <w:t>(2,393)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2A69C0" w:rsidRPr="00B81B74" w:rsidRDefault="002A69C0" w:rsidP="00B8442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1B74">
              <w:rPr>
                <w:rFonts w:ascii="Angsana New" w:hAnsi="Angsana New"/>
                <w:spacing w:val="-4"/>
                <w:sz w:val="32"/>
                <w:szCs w:val="32"/>
              </w:rPr>
              <w:t>(3,067)</w:t>
            </w:r>
          </w:p>
        </w:tc>
        <w:tc>
          <w:tcPr>
            <w:tcW w:w="1215" w:type="dxa"/>
            <w:vAlign w:val="bottom"/>
          </w:tcPr>
          <w:p w:rsidR="002A69C0" w:rsidRPr="00B81B74" w:rsidRDefault="002A69C0" w:rsidP="00B8442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1B74">
              <w:rPr>
                <w:rFonts w:ascii="Angsana New" w:hAnsi="Angsana New"/>
                <w:spacing w:val="-4"/>
                <w:sz w:val="32"/>
                <w:szCs w:val="32"/>
              </w:rPr>
              <w:t>(2,393)</w:t>
            </w:r>
          </w:p>
        </w:tc>
        <w:tc>
          <w:tcPr>
            <w:tcW w:w="1215" w:type="dxa"/>
            <w:vAlign w:val="bottom"/>
          </w:tcPr>
          <w:p w:rsidR="002A69C0" w:rsidRPr="00B81B74" w:rsidRDefault="002A69C0" w:rsidP="00B8442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1B74">
              <w:rPr>
                <w:rFonts w:ascii="Angsana New" w:hAnsi="Angsana New"/>
                <w:spacing w:val="-4"/>
                <w:sz w:val="32"/>
                <w:szCs w:val="32"/>
              </w:rPr>
              <w:t>(3,067)</w:t>
            </w:r>
          </w:p>
        </w:tc>
      </w:tr>
      <w:tr w:rsidR="002A69C0" w:rsidRPr="003A1D64" w:rsidTr="00C51D0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69C0" w:rsidRPr="003A1D64" w:rsidRDefault="002A69C0" w:rsidP="00B8442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:rsidR="002A69C0" w:rsidRPr="00B81B74" w:rsidRDefault="002A69C0" w:rsidP="00B8442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1B74">
              <w:rPr>
                <w:rFonts w:ascii="Angsana New" w:hAnsi="Angsana New"/>
                <w:spacing w:val="-4"/>
                <w:sz w:val="32"/>
                <w:szCs w:val="32"/>
              </w:rPr>
              <w:t>(161,510)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2A69C0" w:rsidRPr="00B81B74" w:rsidRDefault="002A69C0" w:rsidP="00B8442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1B74">
              <w:rPr>
                <w:rFonts w:ascii="Angsana New" w:hAnsi="Angsana New"/>
                <w:spacing w:val="-4"/>
                <w:sz w:val="32"/>
                <w:szCs w:val="32"/>
              </w:rPr>
              <w:t>(36,430)</w:t>
            </w:r>
          </w:p>
        </w:tc>
        <w:tc>
          <w:tcPr>
            <w:tcW w:w="1215" w:type="dxa"/>
            <w:vAlign w:val="bottom"/>
          </w:tcPr>
          <w:p w:rsidR="002A69C0" w:rsidRPr="00B81B74" w:rsidRDefault="002A69C0" w:rsidP="00B8442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1B74">
              <w:rPr>
                <w:rFonts w:ascii="Angsana New" w:hAnsi="Angsana New"/>
                <w:spacing w:val="-4"/>
                <w:sz w:val="32"/>
                <w:szCs w:val="32"/>
              </w:rPr>
              <w:t>(161,510)</w:t>
            </w:r>
          </w:p>
        </w:tc>
        <w:tc>
          <w:tcPr>
            <w:tcW w:w="1215" w:type="dxa"/>
            <w:vAlign w:val="bottom"/>
          </w:tcPr>
          <w:p w:rsidR="002A69C0" w:rsidRPr="00B81B74" w:rsidRDefault="002A69C0" w:rsidP="00B8442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1B74">
              <w:rPr>
                <w:rFonts w:ascii="Angsana New" w:hAnsi="Angsana New"/>
                <w:spacing w:val="-4"/>
                <w:sz w:val="32"/>
                <w:szCs w:val="32"/>
              </w:rPr>
              <w:t>(36,430)</w:t>
            </w:r>
          </w:p>
        </w:tc>
      </w:tr>
      <w:tr w:rsidR="002A69C0" w:rsidRPr="003A1D64" w:rsidTr="00594731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69C0" w:rsidRPr="003A1D64" w:rsidRDefault="002A69C0" w:rsidP="00B8442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สินทรัพย์(หนี้สิน)ภาษีเงินได้รอการตัดบัญชีสุทธิ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:rsidR="002A69C0" w:rsidRPr="00B81B74" w:rsidRDefault="002A69C0" w:rsidP="00B8442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1B74">
              <w:rPr>
                <w:rFonts w:ascii="Angsana New" w:hAnsi="Angsana New"/>
                <w:spacing w:val="-4"/>
                <w:sz w:val="32"/>
                <w:szCs w:val="32"/>
              </w:rPr>
              <w:t>(48,094)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2A69C0" w:rsidRPr="00B81B74" w:rsidRDefault="002A69C0" w:rsidP="00B8442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1B74">
              <w:rPr>
                <w:rFonts w:ascii="Angsana New" w:hAnsi="Angsana New"/>
                <w:spacing w:val="-4"/>
                <w:sz w:val="32"/>
                <w:szCs w:val="32"/>
              </w:rPr>
              <w:t>80,354</w:t>
            </w:r>
          </w:p>
        </w:tc>
        <w:tc>
          <w:tcPr>
            <w:tcW w:w="1215" w:type="dxa"/>
            <w:vAlign w:val="bottom"/>
          </w:tcPr>
          <w:p w:rsidR="002A69C0" w:rsidRPr="00B81B74" w:rsidRDefault="002A69C0" w:rsidP="00B8442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1B74">
              <w:rPr>
                <w:rFonts w:ascii="Angsana New" w:hAnsi="Angsana New"/>
                <w:spacing w:val="-4"/>
                <w:sz w:val="32"/>
                <w:szCs w:val="32"/>
              </w:rPr>
              <w:t>(48,094)</w:t>
            </w:r>
          </w:p>
        </w:tc>
        <w:tc>
          <w:tcPr>
            <w:tcW w:w="1215" w:type="dxa"/>
            <w:vAlign w:val="bottom"/>
          </w:tcPr>
          <w:p w:rsidR="002A69C0" w:rsidRPr="00B81B74" w:rsidRDefault="002A69C0" w:rsidP="00B8442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1B74">
              <w:rPr>
                <w:rFonts w:ascii="Angsana New" w:hAnsi="Angsana New"/>
                <w:spacing w:val="-4"/>
                <w:sz w:val="32"/>
                <w:szCs w:val="32"/>
              </w:rPr>
              <w:t>80,354</w:t>
            </w:r>
          </w:p>
        </w:tc>
      </w:tr>
    </w:tbl>
    <w:p w:rsidR="00672F36" w:rsidRPr="003A1D64" w:rsidRDefault="00E748D5" w:rsidP="00B8442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E4CA5" w:rsidRPr="003A1D64">
        <w:rPr>
          <w:rFonts w:ascii="Angsana New" w:hAnsi="Angsana New"/>
          <w:sz w:val="32"/>
          <w:szCs w:val="32"/>
        </w:rPr>
        <w:t xml:space="preserve">31 </w:t>
      </w:r>
      <w:r w:rsidR="009E4CA5" w:rsidRPr="003A1D64">
        <w:rPr>
          <w:rFonts w:ascii="Angsana New" w:hAnsi="Angsana New"/>
          <w:sz w:val="32"/>
          <w:szCs w:val="32"/>
          <w:cs/>
        </w:rPr>
        <w:t xml:space="preserve">ธันวาคม </w:t>
      </w:r>
      <w:r w:rsidR="005C243D" w:rsidRPr="003A1D64">
        <w:rPr>
          <w:rFonts w:ascii="Angsana New" w:hAnsi="Angsana New"/>
          <w:sz w:val="32"/>
          <w:szCs w:val="32"/>
        </w:rPr>
        <w:t>2562</w:t>
      </w:r>
      <w:r w:rsidRPr="003A1D64">
        <w:rPr>
          <w:rFonts w:ascii="Angsana New" w:hAnsi="Angsana New"/>
          <w:sz w:val="32"/>
          <w:szCs w:val="32"/>
          <w:cs/>
        </w:rPr>
        <w:t xml:space="preserve"> </w:t>
      </w:r>
      <w:r w:rsidR="0032576A">
        <w:rPr>
          <w:rFonts w:ascii="Angsana New" w:hAnsi="Angsana New" w:hint="cs"/>
          <w:sz w:val="32"/>
          <w:szCs w:val="32"/>
          <w:cs/>
        </w:rPr>
        <w:t>กลุ่ม</w:t>
      </w:r>
      <w:r w:rsidRPr="003A1D64">
        <w:rPr>
          <w:rFonts w:ascii="Angsana New" w:hAnsi="Angsana New"/>
          <w:sz w:val="32"/>
          <w:szCs w:val="32"/>
          <w:cs/>
        </w:rPr>
        <w:t>บ</w:t>
      </w:r>
      <w:r w:rsidRPr="003A1D64">
        <w:rPr>
          <w:rFonts w:ascii="Angsana New" w:eastAsia="MS Mincho" w:hAnsi="Angsana New"/>
          <w:sz w:val="32"/>
          <w:szCs w:val="32"/>
          <w:cs/>
        </w:rPr>
        <w:t>ริษัทมีรายการ</w:t>
      </w:r>
      <w:r w:rsidR="00F403B5" w:rsidRPr="003A1D64">
        <w:rPr>
          <w:rFonts w:ascii="Angsana New" w:eastAsia="MS Mincho" w:hAnsi="Angsana New"/>
          <w:sz w:val="32"/>
          <w:szCs w:val="32"/>
          <w:cs/>
        </w:rPr>
        <w:t>ผลแตกต่างชั่วคราวที่ใช้หักภาษีและ</w:t>
      </w:r>
      <w:r w:rsidRPr="003A1D64">
        <w:rPr>
          <w:rFonts w:ascii="Angsana New" w:eastAsia="MS Mincho" w:hAnsi="Angsana New"/>
          <w:sz w:val="32"/>
          <w:szCs w:val="32"/>
          <w:cs/>
        </w:rPr>
        <w:t>ขาดทุนทางภาษีที่ยังไม่ได้ใช้จำนวน</w:t>
      </w:r>
      <w:r w:rsidR="002D1956" w:rsidRPr="003A1D64">
        <w:rPr>
          <w:rFonts w:ascii="Angsana New" w:eastAsia="MS Mincho" w:hAnsi="Angsana New"/>
          <w:sz w:val="32"/>
          <w:szCs w:val="32"/>
        </w:rPr>
        <w:t xml:space="preserve"> </w:t>
      </w:r>
      <w:r w:rsidR="0046055B">
        <w:rPr>
          <w:rFonts w:ascii="Angsana New" w:eastAsia="MS Mincho" w:hAnsi="Angsana New"/>
          <w:sz w:val="32"/>
          <w:szCs w:val="32"/>
        </w:rPr>
        <w:t>386</w:t>
      </w:r>
      <w:r w:rsidR="009456D0" w:rsidRPr="003A1D64">
        <w:rPr>
          <w:rFonts w:ascii="Angsana New" w:eastAsia="MS Mincho" w:hAnsi="Angsana New"/>
          <w:sz w:val="32"/>
          <w:szCs w:val="32"/>
          <w:cs/>
        </w:rPr>
        <w:t xml:space="preserve"> </w:t>
      </w:r>
      <w:r w:rsidRPr="003A1D64">
        <w:rPr>
          <w:rFonts w:ascii="Angsana New" w:eastAsia="MS Mincho" w:hAnsi="Angsana New"/>
          <w:sz w:val="32"/>
          <w:szCs w:val="32"/>
          <w:cs/>
        </w:rPr>
        <w:t>ล้านบาท</w:t>
      </w:r>
      <w:r w:rsidR="00F403B5" w:rsidRPr="003A1D64">
        <w:rPr>
          <w:rFonts w:ascii="Angsana New" w:eastAsia="MS Mincho" w:hAnsi="Angsana New"/>
          <w:sz w:val="32"/>
          <w:szCs w:val="32"/>
        </w:rPr>
        <w:t xml:space="preserve"> </w:t>
      </w:r>
      <w:r w:rsidR="00E959D9" w:rsidRPr="003A1D64">
        <w:rPr>
          <w:rFonts w:ascii="Angsana New" w:eastAsia="MS Mincho" w:hAnsi="Angsana New"/>
          <w:sz w:val="32"/>
          <w:szCs w:val="32"/>
        </w:rPr>
        <w:t>(</w:t>
      </w:r>
      <w:r w:rsidR="005C243D" w:rsidRPr="003A1D64">
        <w:rPr>
          <w:rFonts w:ascii="Angsana New" w:eastAsia="MS Mincho" w:hAnsi="Angsana New"/>
          <w:sz w:val="32"/>
          <w:szCs w:val="32"/>
        </w:rPr>
        <w:t>2561:</w:t>
      </w:r>
      <w:r w:rsidR="00F403B5" w:rsidRPr="003A1D64">
        <w:rPr>
          <w:rFonts w:ascii="Angsana New" w:eastAsia="MS Mincho" w:hAnsi="Angsana New"/>
          <w:sz w:val="32"/>
          <w:szCs w:val="32"/>
        </w:rPr>
        <w:t xml:space="preserve"> </w:t>
      </w:r>
      <w:r w:rsidR="00D74C83" w:rsidRPr="003A1D64">
        <w:rPr>
          <w:rFonts w:ascii="Angsana New" w:eastAsia="MS Mincho" w:hAnsi="Angsana New"/>
          <w:sz w:val="32"/>
          <w:szCs w:val="32"/>
        </w:rPr>
        <w:t>669</w:t>
      </w:r>
      <w:r w:rsidR="009456D0" w:rsidRPr="003A1D64">
        <w:rPr>
          <w:rFonts w:ascii="Angsana New" w:eastAsia="MS Mincho" w:hAnsi="Angsana New"/>
          <w:sz w:val="32"/>
          <w:szCs w:val="32"/>
        </w:rPr>
        <w:t xml:space="preserve"> </w:t>
      </w:r>
      <w:r w:rsidR="00F403B5" w:rsidRPr="003A1D64">
        <w:rPr>
          <w:rFonts w:ascii="Angsana New" w:eastAsia="MS Mincho" w:hAnsi="Angsana New"/>
          <w:sz w:val="32"/>
          <w:szCs w:val="32"/>
          <w:cs/>
        </w:rPr>
        <w:t>ล้านบาท</w:t>
      </w:r>
      <w:r w:rsidR="00F403B5" w:rsidRPr="003A1D64">
        <w:rPr>
          <w:rFonts w:ascii="Angsana New" w:eastAsia="MS Mincho" w:hAnsi="Angsana New"/>
          <w:sz w:val="32"/>
          <w:szCs w:val="32"/>
        </w:rPr>
        <w:t>)</w:t>
      </w:r>
      <w:r w:rsidR="00A62E37" w:rsidRPr="003A1D64">
        <w:rPr>
          <w:rFonts w:ascii="Angsana New" w:eastAsia="MS Mincho" w:hAnsi="Angsana New"/>
          <w:sz w:val="32"/>
          <w:szCs w:val="32"/>
        </w:rPr>
        <w:t xml:space="preserve"> (</w:t>
      </w:r>
      <w:r w:rsidR="00A62E37" w:rsidRPr="003A1D64">
        <w:rPr>
          <w:rFonts w:ascii="Angsana New" w:eastAsia="MS Mincho" w:hAnsi="Angsana New"/>
          <w:sz w:val="32"/>
          <w:szCs w:val="32"/>
          <w:cs/>
        </w:rPr>
        <w:t>เฉพาะของบริษัทฯ</w:t>
      </w:r>
      <w:r w:rsidR="00870EEB" w:rsidRPr="003A1D64">
        <w:rPr>
          <w:rFonts w:ascii="Angsana New" w:eastAsia="MS Mincho" w:hAnsi="Angsana New"/>
          <w:sz w:val="32"/>
          <w:szCs w:val="32"/>
        </w:rPr>
        <w:t xml:space="preserve">: </w:t>
      </w:r>
      <w:r w:rsidR="0046055B">
        <w:rPr>
          <w:rFonts w:ascii="Angsana New" w:eastAsia="MS Mincho" w:hAnsi="Angsana New"/>
          <w:sz w:val="32"/>
          <w:szCs w:val="32"/>
        </w:rPr>
        <w:t>1,</w:t>
      </w:r>
      <w:r w:rsidR="00B81B74">
        <w:rPr>
          <w:rFonts w:ascii="Angsana New" w:eastAsia="MS Mincho" w:hAnsi="Angsana New"/>
          <w:sz w:val="32"/>
          <w:szCs w:val="32"/>
        </w:rPr>
        <w:t>856</w:t>
      </w:r>
      <w:r w:rsidR="00D74C83" w:rsidRPr="003A1D64">
        <w:rPr>
          <w:rFonts w:ascii="Angsana New" w:eastAsia="MS Mincho" w:hAnsi="Angsana New"/>
          <w:sz w:val="32"/>
          <w:szCs w:val="32"/>
        </w:rPr>
        <w:t xml:space="preserve"> </w:t>
      </w:r>
      <w:r w:rsidR="00A62E37" w:rsidRPr="003A1D64">
        <w:rPr>
          <w:rFonts w:ascii="Angsana New" w:eastAsia="MS Mincho" w:hAnsi="Angsana New"/>
          <w:sz w:val="32"/>
          <w:szCs w:val="32"/>
          <w:cs/>
        </w:rPr>
        <w:t>ล้านบาท</w:t>
      </w:r>
      <w:r w:rsidR="00F403B5" w:rsidRPr="003A1D64">
        <w:rPr>
          <w:rFonts w:ascii="Angsana New" w:eastAsia="MS Mincho" w:hAnsi="Angsana New"/>
          <w:sz w:val="32"/>
          <w:szCs w:val="32"/>
          <w:cs/>
        </w:rPr>
        <w:t xml:space="preserve"> </w:t>
      </w:r>
      <w:r w:rsidR="005C243D" w:rsidRPr="003A1D64">
        <w:rPr>
          <w:rFonts w:ascii="Angsana New" w:eastAsia="MS Mincho" w:hAnsi="Angsana New"/>
          <w:sz w:val="32"/>
          <w:szCs w:val="32"/>
        </w:rPr>
        <w:t>2561:</w:t>
      </w:r>
      <w:r w:rsidR="00F403B5" w:rsidRPr="003A1D64">
        <w:rPr>
          <w:rFonts w:ascii="Angsana New" w:eastAsia="MS Mincho" w:hAnsi="Angsana New"/>
          <w:sz w:val="32"/>
          <w:szCs w:val="32"/>
        </w:rPr>
        <w:t xml:space="preserve"> </w:t>
      </w:r>
      <w:r w:rsidR="00D74C83" w:rsidRPr="003A1D64">
        <w:rPr>
          <w:rFonts w:ascii="Angsana New" w:eastAsia="MS Mincho" w:hAnsi="Angsana New"/>
          <w:sz w:val="32"/>
          <w:szCs w:val="32"/>
        </w:rPr>
        <w:t>2,157</w:t>
      </w:r>
      <w:r w:rsidR="00E959D9" w:rsidRPr="003A1D64">
        <w:rPr>
          <w:rFonts w:ascii="Angsana New" w:eastAsia="MS Mincho" w:hAnsi="Angsana New"/>
          <w:sz w:val="32"/>
          <w:szCs w:val="32"/>
        </w:rPr>
        <w:t xml:space="preserve"> </w:t>
      </w:r>
      <w:r w:rsidR="00F403B5" w:rsidRPr="003A1D64">
        <w:rPr>
          <w:rFonts w:ascii="Angsana New" w:eastAsia="MS Mincho" w:hAnsi="Angsana New"/>
          <w:sz w:val="32"/>
          <w:szCs w:val="32"/>
          <w:cs/>
        </w:rPr>
        <w:t>ล้านบาท</w:t>
      </w:r>
      <w:r w:rsidR="00A62E37" w:rsidRPr="003A1D64">
        <w:rPr>
          <w:rFonts w:ascii="Angsana New" w:eastAsia="MS Mincho" w:hAnsi="Angsana New"/>
          <w:sz w:val="32"/>
          <w:szCs w:val="32"/>
          <w:cs/>
        </w:rPr>
        <w:t>)</w:t>
      </w:r>
      <w:r w:rsidRPr="003A1D64">
        <w:rPr>
          <w:rFonts w:ascii="Angsana New" w:eastAsia="MS Mincho" w:hAnsi="Angsana New"/>
          <w:sz w:val="32"/>
          <w:szCs w:val="32"/>
        </w:rPr>
        <w:t xml:space="preserve"> </w:t>
      </w:r>
      <w:r w:rsidRPr="003A1D64">
        <w:rPr>
          <w:rFonts w:ascii="Angsana New" w:eastAsia="MS Mincho" w:hAnsi="Angsana New"/>
          <w:spacing w:val="-10"/>
          <w:sz w:val="32"/>
          <w:szCs w:val="32"/>
          <w:cs/>
        </w:rPr>
        <w:t>ที่</w:t>
      </w:r>
      <w:r w:rsidR="00E66710">
        <w:rPr>
          <w:rFonts w:ascii="Angsana New" w:eastAsia="MS Mincho" w:hAnsi="Angsana New"/>
          <w:spacing w:val="-10"/>
          <w:sz w:val="32"/>
          <w:szCs w:val="32"/>
          <w:cs/>
        </w:rPr>
        <w:t>กลุ่มบริษัท</w:t>
      </w:r>
      <w:r w:rsidRPr="003A1D64">
        <w:rPr>
          <w:rFonts w:ascii="Angsana New" w:eastAsia="MS Mincho" w:hAnsi="Angsana New"/>
          <w:spacing w:val="-10"/>
          <w:sz w:val="32"/>
          <w:szCs w:val="32"/>
          <w:cs/>
        </w:rPr>
        <w:t xml:space="preserve">ไม่ได้บันทึกสินทรัพย์ภาษีเงินได้รอการตัดบัญชี </w:t>
      </w:r>
      <w:r w:rsidRPr="003A1D64">
        <w:rPr>
          <w:rFonts w:ascii="Angsana New" w:hAnsi="Angsana New"/>
          <w:spacing w:val="-10"/>
          <w:sz w:val="32"/>
          <w:szCs w:val="32"/>
          <w:cs/>
        </w:rPr>
        <w:t xml:space="preserve"> เนื่องจาก</w:t>
      </w:r>
      <w:r w:rsidR="00991ABC" w:rsidRPr="003A1D64">
        <w:rPr>
          <w:rFonts w:ascii="Angsana New" w:hAnsi="Angsana New"/>
          <w:spacing w:val="-10"/>
          <w:sz w:val="32"/>
          <w:szCs w:val="32"/>
          <w:cs/>
        </w:rPr>
        <w:t>ฝ่ายบริหาร</w:t>
      </w:r>
      <w:r w:rsidRPr="003A1D64">
        <w:rPr>
          <w:rFonts w:ascii="Angsana New" w:hAnsi="Angsana New"/>
          <w:spacing w:val="-10"/>
          <w:sz w:val="32"/>
          <w:szCs w:val="32"/>
          <w:cs/>
        </w:rPr>
        <w:t>พิจารณา</w:t>
      </w:r>
      <w:r w:rsidRPr="003A1D64">
        <w:rPr>
          <w:rFonts w:ascii="Angsana New" w:hAnsi="Angsana New"/>
          <w:sz w:val="32"/>
          <w:szCs w:val="32"/>
          <w:cs/>
        </w:rPr>
        <w:t>แล้วเห็นว่า</w:t>
      </w:r>
      <w:r w:rsidR="00E66710">
        <w:rPr>
          <w:rFonts w:ascii="Angsana New" w:hAnsi="Angsana New"/>
          <w:sz w:val="32"/>
          <w:szCs w:val="32"/>
          <w:cs/>
        </w:rPr>
        <w:t>กลุ่มบริษัท</w:t>
      </w:r>
      <w:r w:rsidRPr="003A1D64">
        <w:rPr>
          <w:rFonts w:ascii="Angsana New" w:hAnsi="Angsana New"/>
          <w:sz w:val="32"/>
          <w:szCs w:val="32"/>
          <w:cs/>
        </w:rPr>
        <w:t>อาจไม่มีกำไรทางภาษีในอนาคตเพียงพอที่จะนำ</w:t>
      </w:r>
      <w:r w:rsidR="00991ABC" w:rsidRPr="003A1D64">
        <w:rPr>
          <w:rFonts w:ascii="Angsana New" w:hAnsi="Angsana New"/>
          <w:sz w:val="32"/>
          <w:szCs w:val="32"/>
          <w:cs/>
        </w:rPr>
        <w:t>ผลแตกต่างชั่วคราวที่ใช้หักภาษีและ</w:t>
      </w:r>
      <w:r w:rsidRPr="003A1D64">
        <w:rPr>
          <w:rFonts w:ascii="Angsana New" w:hAnsi="Angsana New"/>
          <w:sz w:val="32"/>
          <w:szCs w:val="32"/>
          <w:cs/>
        </w:rPr>
        <w:t>ขาดทุนทางภาษีที่ยังไม่ได้ใช้ข้างต้นมาใช้ประโยชน์ได้</w:t>
      </w:r>
    </w:p>
    <w:p w:rsidR="00B84421" w:rsidRDefault="00B8442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D5710B" w:rsidRPr="003A1D64" w:rsidRDefault="00D5710B" w:rsidP="00B84421">
      <w:pPr>
        <w:spacing w:before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  <w:cs/>
        </w:rPr>
        <w:lastRenderedPageBreak/>
        <w:t>รายละเอียดวันสิ้นสุดระยะเวลาการให้ประโยชน์ของรายการ</w:t>
      </w:r>
      <w:r w:rsidRPr="003A1D64">
        <w:rPr>
          <w:rFonts w:ascii="Angsana New" w:eastAsia="MS Mincho" w:hAnsi="Angsana New"/>
          <w:sz w:val="32"/>
          <w:szCs w:val="32"/>
          <w:cs/>
        </w:rPr>
        <w:t>ขาดทุนทางภาษีที่ยังไม่ได้ใช้</w:t>
      </w:r>
      <w:r w:rsidR="004A19B3" w:rsidRPr="003A1D64">
        <w:rPr>
          <w:rFonts w:ascii="Angsana New" w:eastAsia="MS Mincho" w:hAnsi="Angsana New"/>
          <w:sz w:val="32"/>
          <w:szCs w:val="32"/>
          <w:cs/>
        </w:rPr>
        <w:t>ซึ่ง</w:t>
      </w:r>
      <w:r w:rsidR="00E66710">
        <w:rPr>
          <w:rFonts w:ascii="Angsana New" w:eastAsia="MS Mincho" w:hAnsi="Angsana New"/>
          <w:sz w:val="32"/>
          <w:szCs w:val="32"/>
          <w:cs/>
        </w:rPr>
        <w:t>กลุ่มบริษัท</w:t>
      </w:r>
      <w:r w:rsidR="004A19B3" w:rsidRPr="003A1D64">
        <w:rPr>
          <w:rFonts w:ascii="Angsana New" w:eastAsia="MS Mincho" w:hAnsi="Angsana New"/>
          <w:sz w:val="32"/>
          <w:szCs w:val="32"/>
          <w:cs/>
        </w:rPr>
        <w:t xml:space="preserve">ไม่ได้บันทึกสินทรัพย์ภาษีเงินได้รอการตัดบัญชี </w:t>
      </w:r>
      <w:r w:rsidRPr="003A1D64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9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788"/>
        <w:gridCol w:w="1102"/>
        <w:gridCol w:w="1103"/>
        <w:gridCol w:w="1102"/>
        <w:gridCol w:w="1103"/>
      </w:tblGrid>
      <w:tr w:rsidR="004527B4" w:rsidRPr="003A1D64" w:rsidTr="00A85093">
        <w:tc>
          <w:tcPr>
            <w:tcW w:w="9198" w:type="dxa"/>
            <w:gridSpan w:val="5"/>
            <w:vAlign w:val="bottom"/>
          </w:tcPr>
          <w:p w:rsidR="004527B4" w:rsidRPr="003A1D64" w:rsidRDefault="004527B4" w:rsidP="00B84421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(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3A1D6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3A1D6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5710B" w:rsidRPr="003A1D64" w:rsidTr="00AE6D25">
        <w:tc>
          <w:tcPr>
            <w:tcW w:w="4788" w:type="dxa"/>
            <w:vAlign w:val="bottom"/>
          </w:tcPr>
          <w:p w:rsidR="00D5710B" w:rsidRPr="003A1D64" w:rsidRDefault="00D5710B" w:rsidP="00B8442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205" w:type="dxa"/>
            <w:gridSpan w:val="2"/>
            <w:vAlign w:val="bottom"/>
          </w:tcPr>
          <w:p w:rsidR="00D5710B" w:rsidRPr="003A1D64" w:rsidRDefault="00D5710B" w:rsidP="00B8442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  <w:vAlign w:val="bottom"/>
          </w:tcPr>
          <w:p w:rsidR="00D5710B" w:rsidRPr="003A1D64" w:rsidRDefault="00D5710B" w:rsidP="00B8442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5710B" w:rsidRPr="003A1D64" w:rsidTr="00AE6D25">
        <w:tc>
          <w:tcPr>
            <w:tcW w:w="4788" w:type="dxa"/>
            <w:vAlign w:val="bottom"/>
          </w:tcPr>
          <w:p w:rsidR="00D5710B" w:rsidRPr="003A1D64" w:rsidRDefault="00D5710B" w:rsidP="00B8442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102" w:type="dxa"/>
            <w:vAlign w:val="bottom"/>
          </w:tcPr>
          <w:p w:rsidR="00D5710B" w:rsidRPr="003A1D64" w:rsidRDefault="005C243D" w:rsidP="00B84421">
            <w:pPr>
              <w:ind w:left="-7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A1D64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2562</w:t>
            </w:r>
          </w:p>
        </w:tc>
        <w:tc>
          <w:tcPr>
            <w:tcW w:w="1103" w:type="dxa"/>
            <w:vAlign w:val="bottom"/>
          </w:tcPr>
          <w:p w:rsidR="00D5710B" w:rsidRPr="003A1D64" w:rsidRDefault="005C243D" w:rsidP="00B84421">
            <w:pPr>
              <w:ind w:left="-4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A1D64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2561</w:t>
            </w:r>
          </w:p>
        </w:tc>
        <w:tc>
          <w:tcPr>
            <w:tcW w:w="1102" w:type="dxa"/>
            <w:vAlign w:val="bottom"/>
          </w:tcPr>
          <w:p w:rsidR="00D5710B" w:rsidRPr="003A1D64" w:rsidRDefault="005C243D" w:rsidP="00B84421">
            <w:pPr>
              <w:ind w:left="-7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A1D64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2562</w:t>
            </w:r>
          </w:p>
        </w:tc>
        <w:tc>
          <w:tcPr>
            <w:tcW w:w="1103" w:type="dxa"/>
            <w:vAlign w:val="bottom"/>
          </w:tcPr>
          <w:p w:rsidR="00D5710B" w:rsidRPr="003A1D64" w:rsidRDefault="005C243D" w:rsidP="00B84421">
            <w:pPr>
              <w:ind w:left="-4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A1D64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2561</w:t>
            </w:r>
          </w:p>
        </w:tc>
      </w:tr>
      <w:tr w:rsidR="00B81B74" w:rsidRPr="003A1D64" w:rsidTr="005C243D">
        <w:tc>
          <w:tcPr>
            <w:tcW w:w="4788" w:type="dxa"/>
            <w:vAlign w:val="bottom"/>
          </w:tcPr>
          <w:p w:rsidR="00B81B74" w:rsidRPr="003A1D64" w:rsidRDefault="00B81B74" w:rsidP="00B8442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31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3A1D64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102" w:type="dxa"/>
            <w:vAlign w:val="bottom"/>
          </w:tcPr>
          <w:p w:rsidR="00B81B74" w:rsidRPr="00B81B74" w:rsidRDefault="00B81B74" w:rsidP="00B84421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1B74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03" w:type="dxa"/>
            <w:vAlign w:val="bottom"/>
          </w:tcPr>
          <w:p w:rsidR="00B81B74" w:rsidRPr="00B81B74" w:rsidRDefault="00B81B74" w:rsidP="00B84421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1B74">
              <w:rPr>
                <w:rFonts w:ascii="Angsana New" w:hAnsi="Angsana New"/>
                <w:spacing w:val="-4"/>
                <w:sz w:val="32"/>
                <w:szCs w:val="32"/>
              </w:rPr>
              <w:t>136</w:t>
            </w:r>
          </w:p>
        </w:tc>
        <w:tc>
          <w:tcPr>
            <w:tcW w:w="1102" w:type="dxa"/>
            <w:vAlign w:val="bottom"/>
          </w:tcPr>
          <w:p w:rsidR="00B81B74" w:rsidRPr="00B81B74" w:rsidRDefault="00B81B74" w:rsidP="00B84421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1B74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03" w:type="dxa"/>
            <w:vAlign w:val="bottom"/>
          </w:tcPr>
          <w:p w:rsidR="00B81B74" w:rsidRPr="003A1D64" w:rsidRDefault="00B81B74" w:rsidP="00B84421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A1D64">
              <w:rPr>
                <w:rFonts w:ascii="Angsana New" w:hAnsi="Angsana New"/>
                <w:spacing w:val="-4"/>
                <w:sz w:val="32"/>
                <w:szCs w:val="32"/>
              </w:rPr>
              <w:t>136</w:t>
            </w:r>
          </w:p>
        </w:tc>
      </w:tr>
      <w:tr w:rsidR="00B81B74" w:rsidRPr="003A1D64" w:rsidTr="00AE6D25">
        <w:tc>
          <w:tcPr>
            <w:tcW w:w="4788" w:type="dxa"/>
            <w:vAlign w:val="bottom"/>
          </w:tcPr>
          <w:p w:rsidR="00B81B74" w:rsidRPr="003A1D64" w:rsidRDefault="00B81B74" w:rsidP="00B8442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31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3A1D6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02" w:type="dxa"/>
            <w:vAlign w:val="bottom"/>
          </w:tcPr>
          <w:p w:rsidR="00B81B74" w:rsidRPr="00B81B74" w:rsidRDefault="00B81B74" w:rsidP="00B84421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1B74">
              <w:rPr>
                <w:rFonts w:ascii="Angsana New" w:hAnsi="Angsana New"/>
                <w:spacing w:val="-4"/>
                <w:sz w:val="32"/>
                <w:szCs w:val="32"/>
              </w:rPr>
              <w:t>101</w:t>
            </w:r>
          </w:p>
        </w:tc>
        <w:tc>
          <w:tcPr>
            <w:tcW w:w="1103" w:type="dxa"/>
            <w:vAlign w:val="bottom"/>
          </w:tcPr>
          <w:p w:rsidR="00B81B74" w:rsidRPr="00B81B74" w:rsidRDefault="00B81B74" w:rsidP="00B84421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1B74">
              <w:rPr>
                <w:rFonts w:ascii="Angsana New" w:hAnsi="Angsana New"/>
                <w:spacing w:val="-4"/>
                <w:sz w:val="32"/>
                <w:szCs w:val="32"/>
              </w:rPr>
              <w:t>83</w:t>
            </w:r>
          </w:p>
        </w:tc>
        <w:tc>
          <w:tcPr>
            <w:tcW w:w="1102" w:type="dxa"/>
            <w:vAlign w:val="bottom"/>
          </w:tcPr>
          <w:p w:rsidR="00B81B74" w:rsidRPr="00B81B74" w:rsidRDefault="00B81B74" w:rsidP="00B84421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1B74">
              <w:rPr>
                <w:rFonts w:ascii="Angsana New" w:hAnsi="Angsana New"/>
                <w:spacing w:val="-4"/>
                <w:sz w:val="32"/>
                <w:szCs w:val="32"/>
              </w:rPr>
              <w:t>99</w:t>
            </w:r>
          </w:p>
        </w:tc>
        <w:tc>
          <w:tcPr>
            <w:tcW w:w="1103" w:type="dxa"/>
            <w:vAlign w:val="bottom"/>
          </w:tcPr>
          <w:p w:rsidR="00B81B74" w:rsidRPr="003A1D64" w:rsidRDefault="00B81B74" w:rsidP="00B84421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A1D64">
              <w:rPr>
                <w:rFonts w:ascii="Angsana New" w:hAnsi="Angsana New"/>
                <w:spacing w:val="-4"/>
                <w:sz w:val="32"/>
                <w:szCs w:val="32"/>
              </w:rPr>
              <w:t>81</w:t>
            </w:r>
          </w:p>
        </w:tc>
      </w:tr>
      <w:tr w:rsidR="00B81B74" w:rsidRPr="003A1D64" w:rsidTr="00AE6D25">
        <w:tc>
          <w:tcPr>
            <w:tcW w:w="4788" w:type="dxa"/>
            <w:vAlign w:val="bottom"/>
          </w:tcPr>
          <w:p w:rsidR="00B81B74" w:rsidRPr="003A1D64" w:rsidRDefault="00B81B74" w:rsidP="00B8442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31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3A1D6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102" w:type="dxa"/>
            <w:vAlign w:val="bottom"/>
          </w:tcPr>
          <w:p w:rsidR="00B81B74" w:rsidRPr="00B81B74" w:rsidRDefault="00B81B74" w:rsidP="00B84421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1B74"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</w:p>
        </w:tc>
        <w:tc>
          <w:tcPr>
            <w:tcW w:w="1103" w:type="dxa"/>
            <w:vAlign w:val="bottom"/>
          </w:tcPr>
          <w:p w:rsidR="00B81B74" w:rsidRPr="00B81B74" w:rsidRDefault="00B81B74" w:rsidP="00B84421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1B74"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</w:p>
        </w:tc>
        <w:tc>
          <w:tcPr>
            <w:tcW w:w="1102" w:type="dxa"/>
            <w:vAlign w:val="bottom"/>
          </w:tcPr>
          <w:p w:rsidR="00B81B74" w:rsidRPr="00B81B74" w:rsidRDefault="00B81B74" w:rsidP="00B84421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1B74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03" w:type="dxa"/>
            <w:vAlign w:val="bottom"/>
          </w:tcPr>
          <w:p w:rsidR="00B81B74" w:rsidRPr="003A1D64" w:rsidRDefault="00B81B74" w:rsidP="00B84421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A1D64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B81B74" w:rsidRPr="003A1D64" w:rsidTr="00B81B74">
        <w:tc>
          <w:tcPr>
            <w:tcW w:w="4788" w:type="dxa"/>
            <w:vAlign w:val="bottom"/>
          </w:tcPr>
          <w:p w:rsidR="00B81B74" w:rsidRPr="003A1D64" w:rsidRDefault="00B81B74" w:rsidP="00B8442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31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3A1D6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02" w:type="dxa"/>
            <w:vAlign w:val="bottom"/>
          </w:tcPr>
          <w:p w:rsidR="00B81B74" w:rsidRPr="00B81B74" w:rsidRDefault="00B81B74" w:rsidP="00B84421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1B74"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</w:p>
        </w:tc>
        <w:tc>
          <w:tcPr>
            <w:tcW w:w="1103" w:type="dxa"/>
            <w:vAlign w:val="bottom"/>
          </w:tcPr>
          <w:p w:rsidR="00B81B74" w:rsidRPr="00B81B74" w:rsidRDefault="00B81B74" w:rsidP="00B84421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1B74"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</w:p>
        </w:tc>
        <w:tc>
          <w:tcPr>
            <w:tcW w:w="1102" w:type="dxa"/>
            <w:vAlign w:val="bottom"/>
          </w:tcPr>
          <w:p w:rsidR="00B81B74" w:rsidRPr="00B81B74" w:rsidRDefault="00B81B74" w:rsidP="00B84421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1B74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03" w:type="dxa"/>
            <w:vAlign w:val="bottom"/>
          </w:tcPr>
          <w:p w:rsidR="00B81B74" w:rsidRPr="003A1D64" w:rsidRDefault="00B81B74" w:rsidP="00B84421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A1D64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B81B74" w:rsidRPr="003A1D64" w:rsidTr="00CF048A">
        <w:tc>
          <w:tcPr>
            <w:tcW w:w="4788" w:type="dxa"/>
            <w:vAlign w:val="bottom"/>
          </w:tcPr>
          <w:p w:rsidR="00B81B74" w:rsidRPr="003A1D64" w:rsidRDefault="00B81B74" w:rsidP="00B8442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31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3A1D64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02" w:type="dxa"/>
            <w:vAlign w:val="bottom"/>
          </w:tcPr>
          <w:p w:rsidR="00B81B74" w:rsidRPr="00B81B74" w:rsidRDefault="00B81B74" w:rsidP="00B84421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1B74">
              <w:rPr>
                <w:rFonts w:ascii="Angsana New" w:hAnsi="Angsana New"/>
                <w:spacing w:val="-4"/>
                <w:sz w:val="32"/>
                <w:szCs w:val="32"/>
              </w:rPr>
              <w:t>173</w:t>
            </w:r>
          </w:p>
        </w:tc>
        <w:tc>
          <w:tcPr>
            <w:tcW w:w="1103" w:type="dxa"/>
            <w:vAlign w:val="bottom"/>
          </w:tcPr>
          <w:p w:rsidR="00B81B74" w:rsidRPr="00B81B74" w:rsidRDefault="00B81B74" w:rsidP="00B84421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1B74">
              <w:rPr>
                <w:rFonts w:ascii="Angsana New" w:hAnsi="Angsana New"/>
                <w:spacing w:val="-4"/>
                <w:sz w:val="32"/>
                <w:szCs w:val="32"/>
              </w:rPr>
              <w:t>192</w:t>
            </w:r>
          </w:p>
        </w:tc>
        <w:tc>
          <w:tcPr>
            <w:tcW w:w="1102" w:type="dxa"/>
            <w:vAlign w:val="bottom"/>
          </w:tcPr>
          <w:p w:rsidR="00B81B74" w:rsidRPr="00B81B74" w:rsidRDefault="00B81B74" w:rsidP="00B84421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1B74">
              <w:rPr>
                <w:rFonts w:ascii="Angsana New" w:hAnsi="Angsana New"/>
                <w:spacing w:val="-4"/>
                <w:sz w:val="32"/>
                <w:szCs w:val="32"/>
              </w:rPr>
              <w:t>173</w:t>
            </w:r>
          </w:p>
        </w:tc>
        <w:tc>
          <w:tcPr>
            <w:tcW w:w="1103" w:type="dxa"/>
            <w:vAlign w:val="bottom"/>
          </w:tcPr>
          <w:p w:rsidR="00B81B74" w:rsidRPr="003A1D64" w:rsidRDefault="00B81B74" w:rsidP="00B84421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A1D64">
              <w:rPr>
                <w:rFonts w:ascii="Angsana New" w:hAnsi="Angsana New"/>
                <w:spacing w:val="-4"/>
                <w:sz w:val="32"/>
                <w:szCs w:val="32"/>
              </w:rPr>
              <w:t>192</w:t>
            </w:r>
          </w:p>
        </w:tc>
      </w:tr>
      <w:tr w:rsidR="00B81B74" w:rsidRPr="003A1D64" w:rsidTr="00CF048A">
        <w:tc>
          <w:tcPr>
            <w:tcW w:w="4788" w:type="dxa"/>
            <w:vAlign w:val="bottom"/>
          </w:tcPr>
          <w:p w:rsidR="00B81B74" w:rsidRPr="003A1D64" w:rsidRDefault="00B81B74" w:rsidP="00B8442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31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3A1D64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02" w:type="dxa"/>
            <w:vAlign w:val="bottom"/>
          </w:tcPr>
          <w:p w:rsidR="00B81B74" w:rsidRPr="00B81B74" w:rsidRDefault="00B81B74" w:rsidP="00B84421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1B74">
              <w:rPr>
                <w:rFonts w:ascii="Angsana New" w:hAnsi="Angsana New"/>
                <w:spacing w:val="-4"/>
                <w:sz w:val="32"/>
                <w:szCs w:val="32"/>
              </w:rPr>
              <w:t>65</w:t>
            </w:r>
          </w:p>
        </w:tc>
        <w:tc>
          <w:tcPr>
            <w:tcW w:w="1103" w:type="dxa"/>
            <w:vAlign w:val="bottom"/>
          </w:tcPr>
          <w:p w:rsidR="00B81B74" w:rsidRPr="00B81B74" w:rsidRDefault="00B81B74" w:rsidP="00B84421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1B74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02" w:type="dxa"/>
            <w:vAlign w:val="bottom"/>
          </w:tcPr>
          <w:p w:rsidR="00B81B74" w:rsidRPr="00B81B74" w:rsidRDefault="00B81B74" w:rsidP="00B84421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1B74">
              <w:rPr>
                <w:rFonts w:ascii="Angsana New" w:hAnsi="Angsana New"/>
                <w:spacing w:val="-4"/>
                <w:sz w:val="32"/>
                <w:szCs w:val="32"/>
              </w:rPr>
              <w:t>45</w:t>
            </w:r>
          </w:p>
        </w:tc>
        <w:tc>
          <w:tcPr>
            <w:tcW w:w="1103" w:type="dxa"/>
            <w:vAlign w:val="bottom"/>
          </w:tcPr>
          <w:p w:rsidR="00B81B74" w:rsidRPr="003A1D64" w:rsidRDefault="00B81B74" w:rsidP="00B84421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A1D64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B81B74" w:rsidRPr="003A1D64" w:rsidTr="00AE6D25">
        <w:tc>
          <w:tcPr>
            <w:tcW w:w="4788" w:type="dxa"/>
            <w:vAlign w:val="bottom"/>
          </w:tcPr>
          <w:p w:rsidR="00B81B74" w:rsidRPr="003A1D64" w:rsidRDefault="00B81B74" w:rsidP="00B8442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A1D64">
              <w:rPr>
                <w:rFonts w:ascii="Angsana New" w:hAnsi="Angsana New"/>
                <w:spacing w:val="-4"/>
                <w:sz w:val="32"/>
                <w:szCs w:val="32"/>
                <w:cs/>
              </w:rPr>
              <w:t>รวม</w:t>
            </w:r>
          </w:p>
        </w:tc>
        <w:tc>
          <w:tcPr>
            <w:tcW w:w="1102" w:type="dxa"/>
            <w:vAlign w:val="bottom"/>
          </w:tcPr>
          <w:p w:rsidR="00B81B74" w:rsidRPr="00B81B74" w:rsidRDefault="00B81B74" w:rsidP="00B84421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81B74">
              <w:rPr>
                <w:rFonts w:ascii="Angsana New" w:hAnsi="Angsana New"/>
                <w:spacing w:val="-4"/>
                <w:sz w:val="32"/>
                <w:szCs w:val="32"/>
              </w:rPr>
              <w:t>341</w:t>
            </w:r>
          </w:p>
        </w:tc>
        <w:tc>
          <w:tcPr>
            <w:tcW w:w="1103" w:type="dxa"/>
            <w:vAlign w:val="bottom"/>
          </w:tcPr>
          <w:p w:rsidR="00B81B74" w:rsidRPr="00B81B74" w:rsidRDefault="00B81B74" w:rsidP="00B84421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81B74">
              <w:rPr>
                <w:rFonts w:ascii="Angsana New" w:hAnsi="Angsana New"/>
                <w:spacing w:val="-4"/>
                <w:sz w:val="32"/>
                <w:szCs w:val="32"/>
              </w:rPr>
              <w:t>413</w:t>
            </w:r>
          </w:p>
        </w:tc>
        <w:tc>
          <w:tcPr>
            <w:tcW w:w="1102" w:type="dxa"/>
            <w:vAlign w:val="bottom"/>
          </w:tcPr>
          <w:p w:rsidR="00B81B74" w:rsidRPr="00B81B74" w:rsidRDefault="00B81B74" w:rsidP="00B84421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1B74">
              <w:rPr>
                <w:rFonts w:ascii="Angsana New" w:hAnsi="Angsana New"/>
                <w:spacing w:val="-4"/>
                <w:sz w:val="32"/>
                <w:szCs w:val="32"/>
              </w:rPr>
              <w:t>317</w:t>
            </w:r>
          </w:p>
        </w:tc>
        <w:tc>
          <w:tcPr>
            <w:tcW w:w="1103" w:type="dxa"/>
            <w:vAlign w:val="bottom"/>
          </w:tcPr>
          <w:p w:rsidR="00B81B74" w:rsidRPr="003A1D64" w:rsidRDefault="00B81B74" w:rsidP="00B84421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A1D64">
              <w:rPr>
                <w:rFonts w:ascii="Angsana New" w:hAnsi="Angsana New"/>
                <w:spacing w:val="-4"/>
                <w:sz w:val="32"/>
                <w:szCs w:val="32"/>
              </w:rPr>
              <w:t>409</w:t>
            </w:r>
          </w:p>
        </w:tc>
      </w:tr>
    </w:tbl>
    <w:p w:rsidR="00E748D5" w:rsidRPr="003A1D64" w:rsidRDefault="00B84421" w:rsidP="00C90728">
      <w:pPr>
        <w:tabs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30</w:t>
      </w:r>
      <w:r w:rsidR="00E748D5" w:rsidRPr="003A1D64">
        <w:rPr>
          <w:rFonts w:ascii="Angsana New" w:hAnsi="Angsana New"/>
          <w:b/>
          <w:bCs/>
          <w:sz w:val="32"/>
          <w:szCs w:val="32"/>
        </w:rPr>
        <w:t>.</w:t>
      </w:r>
      <w:r w:rsidR="00E748D5" w:rsidRPr="003A1D64">
        <w:rPr>
          <w:rFonts w:ascii="Angsana New" w:hAnsi="Angsana New"/>
          <w:b/>
          <w:bCs/>
          <w:sz w:val="32"/>
          <w:szCs w:val="32"/>
        </w:rPr>
        <w:tab/>
      </w:r>
      <w:r w:rsidR="00E748D5" w:rsidRPr="003A1D64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9F3C21" w:rsidRPr="003A1D64" w:rsidRDefault="009F3C21" w:rsidP="00C9072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  <w:cs/>
        </w:rPr>
        <w:t>กำไร</w:t>
      </w:r>
      <w:r w:rsidR="00F93884" w:rsidRPr="003A1D64">
        <w:rPr>
          <w:rFonts w:ascii="Angsana New" w:hAnsi="Angsana New"/>
          <w:sz w:val="32"/>
          <w:szCs w:val="32"/>
          <w:cs/>
        </w:rPr>
        <w:t>(ขาดทุน)</w:t>
      </w:r>
      <w:r w:rsidRPr="003A1D64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ต่อหุ้นขั้นพื้นฐานคำนวณโดยหารกำไร</w:t>
      </w:r>
      <w:r w:rsidR="00F93884" w:rsidRPr="003A1D64">
        <w:rPr>
          <w:rFonts w:ascii="Angsana New" w:hAnsi="Angsana New"/>
          <w:sz w:val="32"/>
          <w:szCs w:val="32"/>
          <w:cs/>
        </w:rPr>
        <w:t>(ขาดทุน)</w:t>
      </w:r>
      <w:r w:rsidRPr="003A1D64">
        <w:rPr>
          <w:rFonts w:ascii="Angsana New" w:hAnsi="Angsana New"/>
          <w:sz w:val="32"/>
          <w:szCs w:val="32"/>
          <w:cs/>
        </w:rPr>
        <w:t>สำหรับ</w:t>
      </w:r>
      <w:r w:rsidR="00A62E37" w:rsidRPr="003A1D64">
        <w:rPr>
          <w:rFonts w:ascii="Angsana New" w:hAnsi="Angsana New"/>
          <w:sz w:val="32"/>
          <w:szCs w:val="32"/>
          <w:cs/>
        </w:rPr>
        <w:t>ปี</w:t>
      </w:r>
      <w:r w:rsidRPr="003A1D64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Pr="003A1D64">
        <w:rPr>
          <w:rFonts w:ascii="Angsana New" w:hAnsi="Angsana New"/>
          <w:sz w:val="32"/>
          <w:szCs w:val="32"/>
        </w:rPr>
        <w:t xml:space="preserve"> (</w:t>
      </w:r>
      <w:r w:rsidRPr="003A1D64">
        <w:rPr>
          <w:rFonts w:ascii="Angsana New" w:hAnsi="Angsana New"/>
          <w:sz w:val="32"/>
          <w:szCs w:val="32"/>
          <w:cs/>
        </w:rPr>
        <w:t>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2D1956" w:rsidRPr="003A1D64">
        <w:rPr>
          <w:rFonts w:ascii="Angsana New" w:hAnsi="Angsana New"/>
          <w:sz w:val="32"/>
          <w:szCs w:val="32"/>
          <w:cs/>
        </w:rPr>
        <w:t>ปี</w:t>
      </w:r>
      <w:r w:rsidRPr="003A1D64">
        <w:rPr>
          <w:rFonts w:ascii="Angsana New" w:hAnsi="Angsana New"/>
          <w:sz w:val="32"/>
          <w:szCs w:val="32"/>
        </w:rPr>
        <w:t xml:space="preserve"> </w:t>
      </w:r>
    </w:p>
    <w:p w:rsidR="009F3C21" w:rsidRPr="003A1D64" w:rsidRDefault="00B84421" w:rsidP="00C90728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31</w:t>
      </w:r>
      <w:r w:rsidR="009F3C21" w:rsidRPr="003A1D64">
        <w:rPr>
          <w:rFonts w:ascii="Angsana New" w:hAnsi="Angsana New"/>
          <w:b/>
          <w:bCs/>
          <w:sz w:val="32"/>
          <w:szCs w:val="32"/>
        </w:rPr>
        <w:t>.</w:t>
      </w:r>
      <w:r w:rsidR="009F3C21" w:rsidRPr="003A1D64">
        <w:rPr>
          <w:rFonts w:ascii="Angsana New" w:hAnsi="Angsana New"/>
          <w:b/>
          <w:bCs/>
          <w:sz w:val="32"/>
          <w:szCs w:val="32"/>
        </w:rPr>
        <w:tab/>
      </w:r>
      <w:r w:rsidR="009F3C21" w:rsidRPr="003A1D64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p w:rsidR="009F3C21" w:rsidRPr="003A1D64" w:rsidRDefault="009F3C21" w:rsidP="00C90728">
      <w:pPr>
        <w:tabs>
          <w:tab w:val="left" w:pos="960"/>
        </w:tabs>
        <w:spacing w:before="12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</w:rPr>
        <w:tab/>
      </w:r>
      <w:r w:rsidR="0069224E" w:rsidRPr="003A1D64">
        <w:rPr>
          <w:rFonts w:ascii="Angsana New" w:hAnsi="Angsana New"/>
          <w:sz w:val="32"/>
          <w:szCs w:val="32"/>
          <w:cs/>
        </w:rPr>
        <w:t>ในระหว่าง</w:t>
      </w:r>
      <w:r w:rsidRPr="003A1D64">
        <w:rPr>
          <w:rFonts w:ascii="Angsana New" w:hAnsi="Angsana New"/>
          <w:sz w:val="32"/>
          <w:szCs w:val="32"/>
          <w:cs/>
        </w:rPr>
        <w:t>ปีสิ้นสุดวันที่</w:t>
      </w:r>
      <w:r w:rsidRPr="003A1D64">
        <w:rPr>
          <w:rFonts w:ascii="Angsana New" w:hAnsi="Angsana New"/>
          <w:sz w:val="32"/>
          <w:szCs w:val="32"/>
        </w:rPr>
        <w:t xml:space="preserve"> </w:t>
      </w:r>
      <w:r w:rsidR="009E4CA5" w:rsidRPr="003A1D64">
        <w:rPr>
          <w:rFonts w:ascii="Angsana New" w:hAnsi="Angsana New"/>
          <w:sz w:val="32"/>
          <w:szCs w:val="32"/>
        </w:rPr>
        <w:t xml:space="preserve">31 </w:t>
      </w:r>
      <w:r w:rsidR="009E4CA5" w:rsidRPr="003A1D64">
        <w:rPr>
          <w:rFonts w:ascii="Angsana New" w:hAnsi="Angsana New"/>
          <w:sz w:val="32"/>
          <w:szCs w:val="32"/>
          <w:cs/>
        </w:rPr>
        <w:t xml:space="preserve">ธันวาคม </w:t>
      </w:r>
      <w:r w:rsidR="005C243D" w:rsidRPr="003A1D64">
        <w:rPr>
          <w:rFonts w:ascii="Angsana New" w:hAnsi="Angsana New"/>
          <w:sz w:val="32"/>
          <w:szCs w:val="32"/>
        </w:rPr>
        <w:t>2561</w:t>
      </w:r>
      <w:r w:rsidR="0069224E" w:rsidRPr="003A1D64">
        <w:rPr>
          <w:rFonts w:ascii="Angsana New" w:hAnsi="Angsana New"/>
          <w:sz w:val="32"/>
          <w:szCs w:val="32"/>
        </w:rPr>
        <w:t xml:space="preserve"> </w:t>
      </w:r>
      <w:r w:rsidR="00E66710">
        <w:rPr>
          <w:rFonts w:ascii="Angsana New" w:hAnsi="Angsana New"/>
          <w:sz w:val="32"/>
          <w:szCs w:val="32"/>
          <w:cs/>
        </w:rPr>
        <w:t>บริษัท</w:t>
      </w:r>
      <w:r w:rsidR="00B84421">
        <w:rPr>
          <w:rFonts w:ascii="Angsana New" w:hAnsi="Angsana New" w:hint="cs"/>
          <w:sz w:val="32"/>
          <w:szCs w:val="32"/>
          <w:cs/>
        </w:rPr>
        <w:t>ฯ</w:t>
      </w:r>
      <w:r w:rsidR="0069224E" w:rsidRPr="003A1D64">
        <w:rPr>
          <w:rFonts w:ascii="Angsana New" w:hAnsi="Angsana New"/>
          <w:sz w:val="32"/>
          <w:szCs w:val="32"/>
          <w:cs/>
        </w:rPr>
        <w:t>มีเงินปันผลจ่าย</w:t>
      </w:r>
      <w:r w:rsidRPr="003A1D64">
        <w:rPr>
          <w:rFonts w:ascii="Angsana New" w:hAnsi="Angsana New"/>
          <w:sz w:val="32"/>
          <w:szCs w:val="32"/>
          <w:cs/>
        </w:rPr>
        <w:t>ดังนี้</w:t>
      </w:r>
      <w:r w:rsidRPr="003A1D64">
        <w:rPr>
          <w:rFonts w:ascii="Angsana New" w:hAnsi="Angsana New"/>
          <w:sz w:val="32"/>
          <w:szCs w:val="32"/>
        </w:rPr>
        <w:t xml:space="preserve"> 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2160"/>
        <w:gridCol w:w="2610"/>
        <w:gridCol w:w="1350"/>
        <w:gridCol w:w="1260"/>
        <w:gridCol w:w="1710"/>
      </w:tblGrid>
      <w:tr w:rsidR="00D33449" w:rsidRPr="003A1D64" w:rsidTr="00E64338">
        <w:tc>
          <w:tcPr>
            <w:tcW w:w="2160" w:type="dxa"/>
            <w:vAlign w:val="bottom"/>
          </w:tcPr>
          <w:p w:rsidR="00D33449" w:rsidRPr="003A1D64" w:rsidRDefault="00D33449" w:rsidP="00C90728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3A1D64">
              <w:rPr>
                <w:rFonts w:ascii="Angsana New" w:eastAsia="Calibri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610" w:type="dxa"/>
            <w:vAlign w:val="bottom"/>
          </w:tcPr>
          <w:p w:rsidR="00D33449" w:rsidRPr="003A1D64" w:rsidRDefault="00D33449" w:rsidP="00C90728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3A1D64">
              <w:rPr>
                <w:rFonts w:ascii="Angsana New" w:eastAsia="Calibri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50" w:type="dxa"/>
            <w:vAlign w:val="bottom"/>
          </w:tcPr>
          <w:p w:rsidR="00D33449" w:rsidRPr="003A1D64" w:rsidRDefault="00D33449" w:rsidP="00C90728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3A1D64">
              <w:rPr>
                <w:rFonts w:ascii="Angsana New" w:eastAsia="Calibri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260" w:type="dxa"/>
            <w:vAlign w:val="bottom"/>
          </w:tcPr>
          <w:p w:rsidR="00D33449" w:rsidRPr="003A1D64" w:rsidRDefault="00D33449" w:rsidP="00C90728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3A1D64">
              <w:rPr>
                <w:rFonts w:ascii="Angsana New" w:eastAsia="Calibri" w:hAnsi="Angsana New"/>
                <w:sz w:val="28"/>
                <w:szCs w:val="28"/>
                <w:cs/>
              </w:rPr>
              <w:t>เงินปันผล          จ่ายต่อหุ้น</w:t>
            </w:r>
          </w:p>
        </w:tc>
        <w:tc>
          <w:tcPr>
            <w:tcW w:w="1710" w:type="dxa"/>
            <w:vAlign w:val="bottom"/>
          </w:tcPr>
          <w:p w:rsidR="00D33449" w:rsidRPr="003A1D64" w:rsidRDefault="00D33449" w:rsidP="00C90728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3A1D64">
              <w:rPr>
                <w:rFonts w:ascii="Angsana New" w:eastAsia="Calibri" w:hAnsi="Angsana New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D33449" w:rsidRPr="003A1D64" w:rsidTr="00E64338">
        <w:tc>
          <w:tcPr>
            <w:tcW w:w="2160" w:type="dxa"/>
            <w:vAlign w:val="bottom"/>
          </w:tcPr>
          <w:p w:rsidR="00D33449" w:rsidRPr="003A1D64" w:rsidRDefault="00D33449" w:rsidP="00C90728">
            <w:pPr>
              <w:ind w:left="162" w:hanging="162"/>
              <w:rPr>
                <w:rFonts w:ascii="Angsana New" w:eastAsia="Calibri" w:hAnsi="Angsana New"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vAlign w:val="bottom"/>
          </w:tcPr>
          <w:p w:rsidR="00D33449" w:rsidRPr="003A1D64" w:rsidRDefault="00D33449" w:rsidP="00C90728">
            <w:pPr>
              <w:ind w:left="-18" w:right="-32" w:hanging="162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D33449" w:rsidRPr="003A1D64" w:rsidRDefault="00D33449" w:rsidP="00C90728">
            <w:pPr>
              <w:pStyle w:val="Heading1"/>
              <w:jc w:val="center"/>
              <w:rPr>
                <w:b/>
                <w:bCs/>
                <w:cs/>
              </w:rPr>
            </w:pPr>
            <w:r w:rsidRPr="003A1D64">
              <w:rPr>
                <w:cs/>
              </w:rPr>
              <w:t>(พันบาท)</w:t>
            </w:r>
          </w:p>
        </w:tc>
        <w:tc>
          <w:tcPr>
            <w:tcW w:w="1260" w:type="dxa"/>
            <w:vAlign w:val="bottom"/>
          </w:tcPr>
          <w:p w:rsidR="00D33449" w:rsidRPr="003A1D64" w:rsidRDefault="00D33449" w:rsidP="00C90728">
            <w:pPr>
              <w:pStyle w:val="Heading1"/>
              <w:jc w:val="center"/>
              <w:rPr>
                <w:b/>
                <w:bCs/>
                <w:cs/>
              </w:rPr>
            </w:pPr>
            <w:r w:rsidRPr="003A1D64">
              <w:rPr>
                <w:cs/>
              </w:rPr>
              <w:t>(บาท)</w:t>
            </w:r>
          </w:p>
        </w:tc>
        <w:tc>
          <w:tcPr>
            <w:tcW w:w="1710" w:type="dxa"/>
            <w:vAlign w:val="bottom"/>
          </w:tcPr>
          <w:p w:rsidR="00D33449" w:rsidRPr="003A1D64" w:rsidRDefault="00D33449" w:rsidP="00C90728">
            <w:pPr>
              <w:tabs>
                <w:tab w:val="center" w:pos="7110"/>
                <w:tab w:val="right" w:pos="8540"/>
              </w:tabs>
              <w:ind w:left="-18" w:right="-3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D33449" w:rsidRPr="003A1D64" w:rsidTr="00E64338">
        <w:tc>
          <w:tcPr>
            <w:tcW w:w="2160" w:type="dxa"/>
            <w:vAlign w:val="bottom"/>
          </w:tcPr>
          <w:p w:rsidR="00D33449" w:rsidRPr="003A1D64" w:rsidRDefault="00D33449" w:rsidP="00C90728">
            <w:pPr>
              <w:ind w:left="162" w:hanging="162"/>
              <w:rPr>
                <w:rFonts w:ascii="Angsana New" w:eastAsia="Calibri" w:hAnsi="Angsana New"/>
                <w:sz w:val="28"/>
                <w:szCs w:val="28"/>
                <w:u w:val="single"/>
              </w:rPr>
            </w:pPr>
            <w:r w:rsidRPr="003A1D64">
              <w:rPr>
                <w:rFonts w:ascii="Angsana New" w:eastAsia="Calibri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2610" w:type="dxa"/>
            <w:vAlign w:val="bottom"/>
          </w:tcPr>
          <w:p w:rsidR="00D33449" w:rsidRPr="003A1D64" w:rsidRDefault="00D33449" w:rsidP="00C90728">
            <w:pPr>
              <w:ind w:left="-18" w:right="-32" w:hanging="162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D33449" w:rsidRPr="003A1D64" w:rsidRDefault="00D33449" w:rsidP="00C90728">
            <w:pPr>
              <w:pStyle w:val="Heading1"/>
              <w:jc w:val="center"/>
              <w:rPr>
                <w:b/>
                <w:bCs/>
                <w:cs/>
              </w:rPr>
            </w:pPr>
          </w:p>
        </w:tc>
        <w:tc>
          <w:tcPr>
            <w:tcW w:w="1260" w:type="dxa"/>
            <w:vAlign w:val="bottom"/>
          </w:tcPr>
          <w:p w:rsidR="00D33449" w:rsidRPr="003A1D64" w:rsidRDefault="00D33449" w:rsidP="00C90728">
            <w:pPr>
              <w:pStyle w:val="Heading1"/>
              <w:jc w:val="center"/>
              <w:rPr>
                <w:b/>
                <w:bCs/>
                <w:cs/>
              </w:rPr>
            </w:pPr>
          </w:p>
        </w:tc>
        <w:tc>
          <w:tcPr>
            <w:tcW w:w="1710" w:type="dxa"/>
            <w:vAlign w:val="bottom"/>
          </w:tcPr>
          <w:p w:rsidR="00D33449" w:rsidRPr="003A1D64" w:rsidRDefault="00D33449" w:rsidP="00C90728">
            <w:pPr>
              <w:tabs>
                <w:tab w:val="center" w:pos="7110"/>
                <w:tab w:val="right" w:pos="8540"/>
              </w:tabs>
              <w:ind w:left="-18" w:right="-3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D33449" w:rsidRPr="003A1D64" w:rsidTr="00E64338">
        <w:tc>
          <w:tcPr>
            <w:tcW w:w="2160" w:type="dxa"/>
            <w:vAlign w:val="bottom"/>
          </w:tcPr>
          <w:p w:rsidR="00D33449" w:rsidRPr="003A1D64" w:rsidRDefault="00D33449" w:rsidP="00C90728">
            <w:pPr>
              <w:ind w:left="162" w:hanging="162"/>
              <w:rPr>
                <w:rFonts w:ascii="Angsana New" w:eastAsia="Calibri" w:hAnsi="Angsana New"/>
                <w:sz w:val="28"/>
                <w:szCs w:val="28"/>
              </w:rPr>
            </w:pPr>
            <w:r w:rsidRPr="003A1D64">
              <w:rPr>
                <w:rFonts w:ascii="Angsana New" w:eastAsia="Calibri" w:hAnsi="Angsana New"/>
                <w:sz w:val="28"/>
                <w:szCs w:val="28"/>
                <w:cs/>
              </w:rPr>
              <w:t xml:space="preserve">เงินปันผลงวดสุดท้าย       สำหรับปี </w:t>
            </w:r>
            <w:r w:rsidRPr="003A1D64">
              <w:rPr>
                <w:rFonts w:ascii="Angsana New" w:eastAsia="Calibri" w:hAnsi="Angsana New"/>
                <w:sz w:val="28"/>
                <w:szCs w:val="28"/>
              </w:rPr>
              <w:t>2560</w:t>
            </w:r>
          </w:p>
        </w:tc>
        <w:tc>
          <w:tcPr>
            <w:tcW w:w="2610" w:type="dxa"/>
          </w:tcPr>
          <w:p w:rsidR="00D33449" w:rsidRPr="003A1D64" w:rsidRDefault="00D33449" w:rsidP="00C90728">
            <w:pPr>
              <w:ind w:left="166" w:hanging="166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3A1D64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ที่ประชุมสามัญผู้ถือหุ้นครั้งที่ </w:t>
            </w:r>
            <w:r w:rsidRPr="003A1D64">
              <w:rPr>
                <w:rFonts w:ascii="Angsana New" w:hAnsi="Angsana New"/>
                <w:sz w:val="28"/>
                <w:szCs w:val="28"/>
              </w:rPr>
              <w:t>85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A1D6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3A1D64">
              <w:rPr>
                <w:rFonts w:ascii="Angsana New" w:hAnsi="Angsana New"/>
                <w:sz w:val="28"/>
                <w:szCs w:val="28"/>
              </w:rPr>
              <w:t xml:space="preserve"> 24 </w:t>
            </w:r>
            <w:r w:rsidRPr="003A1D64">
              <w:rPr>
                <w:rFonts w:ascii="Angsana New" w:hAnsi="Angsana New"/>
                <w:sz w:val="28"/>
                <w:szCs w:val="28"/>
                <w:cs/>
              </w:rPr>
              <w:t>เมษายน</w:t>
            </w:r>
            <w:r w:rsidRPr="003A1D64">
              <w:rPr>
                <w:rFonts w:ascii="Angsana New" w:hAnsi="Angsana New"/>
                <w:sz w:val="28"/>
                <w:szCs w:val="28"/>
              </w:rPr>
              <w:t xml:space="preserve"> 2561</w:t>
            </w:r>
          </w:p>
        </w:tc>
        <w:tc>
          <w:tcPr>
            <w:tcW w:w="1350" w:type="dxa"/>
          </w:tcPr>
          <w:p w:rsidR="00D33449" w:rsidRPr="003A1D64" w:rsidRDefault="00D33449" w:rsidP="00C90728">
            <w:pPr>
              <w:tabs>
                <w:tab w:val="decimal" w:pos="884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3A1D64">
              <w:rPr>
                <w:rFonts w:ascii="Angsana New" w:eastAsia="Calibri" w:hAnsi="Angsana New"/>
                <w:sz w:val="28"/>
                <w:szCs w:val="28"/>
              </w:rPr>
              <w:t>51,394</w:t>
            </w:r>
          </w:p>
        </w:tc>
        <w:tc>
          <w:tcPr>
            <w:tcW w:w="1260" w:type="dxa"/>
          </w:tcPr>
          <w:p w:rsidR="00D33449" w:rsidRPr="003A1D64" w:rsidRDefault="00D33449" w:rsidP="00C90728">
            <w:pPr>
              <w:tabs>
                <w:tab w:val="decimal" w:pos="539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3A1D64">
              <w:rPr>
                <w:rFonts w:ascii="Angsana New" w:eastAsia="Calibri" w:hAnsi="Angsana New"/>
                <w:sz w:val="28"/>
                <w:szCs w:val="28"/>
              </w:rPr>
              <w:t>0.05</w:t>
            </w:r>
          </w:p>
        </w:tc>
        <w:tc>
          <w:tcPr>
            <w:tcW w:w="1710" w:type="dxa"/>
          </w:tcPr>
          <w:p w:rsidR="00D33449" w:rsidRPr="003A1D64" w:rsidRDefault="00D33449" w:rsidP="00C90728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3A1D64">
              <w:rPr>
                <w:rFonts w:ascii="Angsana New" w:eastAsia="Calibri" w:hAnsi="Angsana New"/>
                <w:sz w:val="28"/>
                <w:szCs w:val="28"/>
              </w:rPr>
              <w:t xml:space="preserve">8 </w:t>
            </w:r>
            <w:r w:rsidRPr="003A1D64">
              <w:rPr>
                <w:rFonts w:ascii="Angsana New" w:eastAsia="Calibri" w:hAnsi="Angsana New"/>
                <w:sz w:val="28"/>
                <w:szCs w:val="28"/>
                <w:cs/>
              </w:rPr>
              <w:t>พฤษภาคม</w:t>
            </w:r>
            <w:r w:rsidRPr="003A1D64">
              <w:rPr>
                <w:rFonts w:ascii="Angsana New" w:eastAsia="Calibri" w:hAnsi="Angsana New"/>
                <w:sz w:val="28"/>
                <w:szCs w:val="28"/>
              </w:rPr>
              <w:t xml:space="preserve"> 2561</w:t>
            </w:r>
          </w:p>
        </w:tc>
      </w:tr>
      <w:tr w:rsidR="00D33449" w:rsidRPr="003A1D64" w:rsidTr="00E64338">
        <w:tc>
          <w:tcPr>
            <w:tcW w:w="2160" w:type="dxa"/>
            <w:vAlign w:val="bottom"/>
          </w:tcPr>
          <w:p w:rsidR="00D33449" w:rsidRPr="003A1D64" w:rsidRDefault="00D33449" w:rsidP="00C90728">
            <w:pPr>
              <w:ind w:left="162" w:hanging="162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3A1D64">
              <w:rPr>
                <w:rFonts w:ascii="Angsana New" w:eastAsia="Calibri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610" w:type="dxa"/>
            <w:vAlign w:val="bottom"/>
          </w:tcPr>
          <w:p w:rsidR="00D33449" w:rsidRPr="003A1D64" w:rsidRDefault="00D33449" w:rsidP="00C90728">
            <w:pPr>
              <w:ind w:left="166" w:hanging="166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D33449" w:rsidRPr="003A1D64" w:rsidRDefault="00D33449" w:rsidP="00C907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3A1D64">
              <w:rPr>
                <w:rFonts w:ascii="Angsana New" w:eastAsia="Calibri" w:hAnsi="Angsana New"/>
                <w:sz w:val="28"/>
                <w:szCs w:val="28"/>
              </w:rPr>
              <w:t>51,394</w:t>
            </w:r>
          </w:p>
        </w:tc>
        <w:tc>
          <w:tcPr>
            <w:tcW w:w="1260" w:type="dxa"/>
          </w:tcPr>
          <w:p w:rsidR="00D33449" w:rsidRPr="003A1D64" w:rsidRDefault="00D33449" w:rsidP="00C907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39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3A1D64">
              <w:rPr>
                <w:rFonts w:ascii="Angsana New" w:eastAsia="Calibri" w:hAnsi="Angsana New"/>
                <w:sz w:val="28"/>
                <w:szCs w:val="28"/>
              </w:rPr>
              <w:t>0.05</w:t>
            </w:r>
          </w:p>
        </w:tc>
        <w:tc>
          <w:tcPr>
            <w:tcW w:w="1710" w:type="dxa"/>
            <w:vAlign w:val="bottom"/>
          </w:tcPr>
          <w:p w:rsidR="00D33449" w:rsidRPr="003A1D64" w:rsidRDefault="00D33449" w:rsidP="00C90728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</w:tbl>
    <w:p w:rsidR="00B84421" w:rsidRDefault="00B84421" w:rsidP="00B84421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B84421" w:rsidRDefault="00B8442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A78FB" w:rsidRPr="003A1D64" w:rsidRDefault="00D555CF" w:rsidP="00B84421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32</w:t>
      </w:r>
      <w:r w:rsidR="009A78FB" w:rsidRPr="003A1D64">
        <w:rPr>
          <w:rFonts w:ascii="Angsana New" w:hAnsi="Angsana New"/>
          <w:b/>
          <w:bCs/>
          <w:sz w:val="32"/>
          <w:szCs w:val="32"/>
        </w:rPr>
        <w:t>.</w:t>
      </w:r>
      <w:r w:rsidR="009A78FB" w:rsidRPr="003A1D64">
        <w:rPr>
          <w:rFonts w:ascii="Angsana New" w:hAnsi="Angsana New"/>
          <w:b/>
          <w:bCs/>
          <w:sz w:val="32"/>
          <w:szCs w:val="32"/>
        </w:rPr>
        <w:tab/>
      </w:r>
      <w:r w:rsidR="00CD7010" w:rsidRPr="003A1D64">
        <w:rPr>
          <w:rFonts w:ascii="Angsana New" w:hAnsi="Angsana New"/>
          <w:b/>
          <w:bCs/>
          <w:sz w:val="32"/>
          <w:szCs w:val="32"/>
          <w:cs/>
        </w:rPr>
        <w:t>ข้อมูลส่วนงาน</w:t>
      </w:r>
      <w:r w:rsidR="00527B9B" w:rsidRPr="003A1D64">
        <w:rPr>
          <w:rFonts w:ascii="Angsana New" w:hAnsi="Angsana New"/>
          <w:b/>
          <w:bCs/>
          <w:sz w:val="32"/>
          <w:szCs w:val="32"/>
          <w:cs/>
        </w:rPr>
        <w:t>ดำเนินงาน</w:t>
      </w:r>
    </w:p>
    <w:p w:rsidR="009A78FB" w:rsidRPr="003A1D64" w:rsidRDefault="009A78FB" w:rsidP="00C9072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</w:rPr>
        <w:tab/>
      </w:r>
      <w:r w:rsidRPr="003A1D64">
        <w:rPr>
          <w:rFonts w:ascii="Angsana New" w:hAnsi="Angsana New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โดยผู้มีอำนาจตัดสินใจสูงสุดด้านการดำเนินงานของบริษัทฯ คือ กรรมการผู้จัดการ </w:t>
      </w:r>
    </w:p>
    <w:p w:rsidR="00B84421" w:rsidRPr="003254CC" w:rsidRDefault="00B84421" w:rsidP="00B8442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254CC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3254C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254CC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จัดโครงสร้างองค์กรเป็นหน่วยธุรกิจตามประเภทของรายได้ </w:t>
      </w:r>
      <w:r w:rsidR="00BA37C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254CC">
        <w:rPr>
          <w:rFonts w:ascii="Angsana New" w:hAnsi="Angsana New"/>
          <w:sz w:val="32"/>
          <w:szCs w:val="32"/>
          <w:cs/>
        </w:rPr>
        <w:t xml:space="preserve">มีส่วนงานที่รายงานทั้งสิ้น </w:t>
      </w:r>
      <w:r w:rsidRPr="003254CC">
        <w:rPr>
          <w:rFonts w:ascii="Angsana New" w:hAnsi="Angsana New"/>
          <w:sz w:val="32"/>
          <w:szCs w:val="32"/>
        </w:rPr>
        <w:t>2</w:t>
      </w:r>
      <w:r w:rsidRPr="003254CC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:rsidR="00B84421" w:rsidRPr="003254CC" w:rsidRDefault="00B84421" w:rsidP="00B84421">
      <w:pPr>
        <w:numPr>
          <w:ilvl w:val="0"/>
          <w:numId w:val="27"/>
        </w:numPr>
        <w:overflowPunct/>
        <w:spacing w:before="120" w:after="120"/>
        <w:ind w:left="1080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254CC">
        <w:rPr>
          <w:rFonts w:ascii="Angsana New" w:hAnsi="Angsana New"/>
          <w:sz w:val="32"/>
          <w:szCs w:val="32"/>
          <w:cs/>
        </w:rPr>
        <w:t>ส่วนงานหลัก เป็นส่วนงานการรับเหมาก่อสร้าง โดยดำเนินธุรกิจในประเทศไทย ประเทศเมียนมาร์ และประเทศกัมพูชา อย่างไรก็ตาม การดำเนินธุรกิจในประเทศเมียนมาร์และประเทศกัมพูชาในปัจจุบันมีจำนวนไม่เป็นสาระสำคัญ</w:t>
      </w:r>
    </w:p>
    <w:p w:rsidR="00B84421" w:rsidRDefault="00B84421" w:rsidP="00B84421">
      <w:pPr>
        <w:numPr>
          <w:ilvl w:val="0"/>
          <w:numId w:val="27"/>
        </w:numPr>
        <w:overflowPunct/>
        <w:autoSpaceDE/>
        <w:autoSpaceDN/>
        <w:adjustRightInd/>
        <w:spacing w:before="120" w:after="120"/>
        <w:ind w:left="1080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32A40">
        <w:rPr>
          <w:rFonts w:ascii="Angsana New" w:hAnsi="Angsana New"/>
          <w:sz w:val="32"/>
          <w:szCs w:val="32"/>
          <w:cs/>
        </w:rPr>
        <w:t>ส่วนงานการขายและให้บริการจัดหาทางออกทางด้านพลังงานแสงอาทิตย์ พลังงานลม และพลังงานทดแทนอื่น โดยดำเนินธุรกิจในประเทศไทย ซึ่งปัจจุบันมีจำนวนไม่เป็นสาระสำคัญ</w:t>
      </w:r>
    </w:p>
    <w:p w:rsidR="00B84421" w:rsidRPr="003254CC" w:rsidRDefault="00B84421" w:rsidP="00B8442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3254CC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r w:rsidRPr="003254CC">
        <w:rPr>
          <w:rFonts w:ascii="Angsana New" w:hAnsi="Angsana New"/>
          <w:sz w:val="32"/>
          <w:szCs w:val="32"/>
        </w:rPr>
        <w:t xml:space="preserve"> </w:t>
      </w:r>
      <w:r w:rsidRPr="003254CC">
        <w:rPr>
          <w:rFonts w:ascii="Angsana New" w:hAnsi="Angsana New"/>
          <w:sz w:val="32"/>
          <w:szCs w:val="32"/>
          <w:cs/>
        </w:rPr>
        <w:t>ดังนั้น รายได้ กำไรจากการดำเนินงาน 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</w:t>
      </w:r>
    </w:p>
    <w:p w:rsidR="00B84421" w:rsidRPr="003254CC" w:rsidRDefault="00B84421" w:rsidP="00B8442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254CC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9A78FB" w:rsidRPr="003A1D64" w:rsidRDefault="009A78FB" w:rsidP="00D74C83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A1D64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:rsidR="00C90728" w:rsidRPr="003A1D64" w:rsidRDefault="00C90728" w:rsidP="00C9072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  <w:cs/>
        </w:rPr>
        <w:t xml:space="preserve">ในปี </w:t>
      </w:r>
      <w:r w:rsidRPr="003A1D64">
        <w:rPr>
          <w:rFonts w:ascii="Angsana New" w:hAnsi="Angsana New"/>
          <w:sz w:val="32"/>
          <w:szCs w:val="32"/>
        </w:rPr>
        <w:t>2562</w:t>
      </w:r>
      <w:r w:rsidRPr="003A1D64">
        <w:rPr>
          <w:rFonts w:ascii="Angsana New" w:hAnsi="Angsana New"/>
          <w:sz w:val="32"/>
          <w:szCs w:val="32"/>
          <w:cs/>
        </w:rPr>
        <w:t xml:space="preserve"> บริษัทฯมีรายได้จากลูกค้ารายใหญ่จำนวน</w:t>
      </w:r>
      <w:r w:rsidRPr="003A1D64">
        <w:rPr>
          <w:rFonts w:ascii="Angsana New" w:hAnsi="Angsana New"/>
          <w:sz w:val="32"/>
          <w:szCs w:val="32"/>
        </w:rPr>
        <w:t xml:space="preserve"> 3 </w:t>
      </w:r>
      <w:r w:rsidRPr="003A1D64">
        <w:rPr>
          <w:rFonts w:ascii="Angsana New" w:hAnsi="Angsana New"/>
          <w:sz w:val="32"/>
          <w:szCs w:val="32"/>
          <w:cs/>
        </w:rPr>
        <w:t>ราย เป็นจำนวนเงินประมาณ</w:t>
      </w:r>
      <w:r w:rsidR="00CD4DA7" w:rsidRPr="003A1D64">
        <w:rPr>
          <w:rFonts w:ascii="Angsana New" w:hAnsi="Angsana New"/>
          <w:sz w:val="32"/>
          <w:szCs w:val="32"/>
        </w:rPr>
        <w:t xml:space="preserve"> 2</w:t>
      </w:r>
      <w:r w:rsidR="0032576A">
        <w:rPr>
          <w:rFonts w:ascii="Angsana New" w:hAnsi="Angsana New"/>
          <w:sz w:val="32"/>
          <w:szCs w:val="32"/>
        </w:rPr>
        <w:t>,</w:t>
      </w:r>
      <w:r w:rsidR="00CD4DA7" w:rsidRPr="003A1D64">
        <w:rPr>
          <w:rFonts w:ascii="Angsana New" w:hAnsi="Angsana New"/>
          <w:sz w:val="32"/>
          <w:szCs w:val="32"/>
        </w:rPr>
        <w:t>298</w:t>
      </w:r>
      <w:r w:rsidRPr="003A1D64">
        <w:rPr>
          <w:rFonts w:ascii="Angsana New" w:hAnsi="Angsana New"/>
          <w:sz w:val="32"/>
          <w:szCs w:val="32"/>
          <w:cs/>
        </w:rPr>
        <w:t xml:space="preserve"> ล้านบาท ซึ่งเป็นรายได้จากการรับเหมาก่อสร้างทั่วไป (</w:t>
      </w:r>
      <w:r w:rsidRPr="003A1D64">
        <w:rPr>
          <w:rFonts w:ascii="Angsana New" w:hAnsi="Angsana New"/>
          <w:sz w:val="32"/>
          <w:szCs w:val="32"/>
        </w:rPr>
        <w:t xml:space="preserve">2561: </w:t>
      </w:r>
      <w:r w:rsidRPr="003A1D64">
        <w:rPr>
          <w:rFonts w:ascii="Angsana New" w:hAnsi="Angsana New"/>
          <w:sz w:val="32"/>
          <w:szCs w:val="32"/>
          <w:cs/>
        </w:rPr>
        <w:t xml:space="preserve">จำนวน </w:t>
      </w:r>
      <w:r w:rsidRPr="003A1D64">
        <w:rPr>
          <w:rFonts w:ascii="Angsana New" w:hAnsi="Angsana New"/>
          <w:sz w:val="32"/>
          <w:szCs w:val="32"/>
        </w:rPr>
        <w:t xml:space="preserve">2 </w:t>
      </w:r>
      <w:r w:rsidRPr="003A1D64">
        <w:rPr>
          <w:rFonts w:ascii="Angsana New" w:hAnsi="Angsana New"/>
          <w:sz w:val="32"/>
          <w:szCs w:val="32"/>
          <w:cs/>
        </w:rPr>
        <w:t xml:space="preserve">ราย เป็นจำนวนเงินประมาณ </w:t>
      </w:r>
      <w:r w:rsidRPr="003A1D64">
        <w:rPr>
          <w:rFonts w:ascii="Angsana New" w:hAnsi="Angsana New"/>
          <w:sz w:val="32"/>
          <w:szCs w:val="32"/>
        </w:rPr>
        <w:t xml:space="preserve">1,874 </w:t>
      </w:r>
      <w:r w:rsidRPr="003A1D64">
        <w:rPr>
          <w:rFonts w:ascii="Angsana New" w:hAnsi="Angsana New"/>
          <w:sz w:val="32"/>
          <w:szCs w:val="32"/>
          <w:cs/>
        </w:rPr>
        <w:t>ล้านบาท)</w:t>
      </w:r>
    </w:p>
    <w:p w:rsidR="00B84421" w:rsidRDefault="00B8442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994A1A" w:rsidRPr="003A1D64" w:rsidRDefault="00B84421" w:rsidP="00D74C83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33</w:t>
      </w:r>
      <w:r w:rsidR="00994A1A" w:rsidRPr="003A1D64">
        <w:rPr>
          <w:rFonts w:ascii="Angsana New" w:hAnsi="Angsana New"/>
          <w:b/>
          <w:bCs/>
          <w:sz w:val="32"/>
          <w:szCs w:val="32"/>
        </w:rPr>
        <w:t>.</w:t>
      </w:r>
      <w:r w:rsidR="00994A1A" w:rsidRPr="003A1D64">
        <w:rPr>
          <w:rFonts w:ascii="Angsana New" w:hAnsi="Angsana New"/>
          <w:b/>
          <w:bCs/>
          <w:sz w:val="32"/>
          <w:szCs w:val="32"/>
        </w:rPr>
        <w:tab/>
      </w:r>
      <w:r w:rsidR="00994A1A" w:rsidRPr="003A1D64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:rsidR="007A1B20" w:rsidRPr="003A1D64" w:rsidRDefault="00E74270" w:rsidP="00D74C83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</w:rPr>
        <w:tab/>
      </w:r>
      <w:r w:rsidRPr="003A1D64">
        <w:rPr>
          <w:rFonts w:ascii="Angsana New" w:hAnsi="Angsana New"/>
          <w:sz w:val="32"/>
          <w:szCs w:val="32"/>
          <w:cs/>
        </w:rPr>
        <w:t>บริษัท</w:t>
      </w:r>
      <w:r w:rsidR="00CD7010" w:rsidRPr="003A1D64">
        <w:rPr>
          <w:rFonts w:ascii="Angsana New" w:hAnsi="Angsana New"/>
          <w:sz w:val="32"/>
          <w:szCs w:val="32"/>
          <w:cs/>
        </w:rPr>
        <w:t>ฯ</w:t>
      </w:r>
      <w:r w:rsidR="00994A1A" w:rsidRPr="003A1D64">
        <w:rPr>
          <w:rFonts w:ascii="Angsana New" w:hAnsi="Angsana New"/>
          <w:sz w:val="32"/>
          <w:szCs w:val="32"/>
          <w:cs/>
        </w:rPr>
        <w:t xml:space="preserve">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994A1A" w:rsidRPr="003A1D64">
        <w:rPr>
          <w:rFonts w:ascii="Angsana New" w:hAnsi="Angsana New"/>
          <w:sz w:val="32"/>
          <w:szCs w:val="32"/>
        </w:rPr>
        <w:t xml:space="preserve">2530 </w:t>
      </w:r>
      <w:r w:rsidR="00994A1A" w:rsidRPr="003A1D64">
        <w:rPr>
          <w:rFonts w:ascii="Angsana New" w:hAnsi="Angsana New"/>
          <w:sz w:val="32"/>
          <w:szCs w:val="32"/>
          <w:cs/>
        </w:rPr>
        <w:t xml:space="preserve">โดยบริษัทฯและพนักงานจะจ่ายสมทบเข้ากองทุนเป็นรายเดือนในอัตราร้อยละ </w:t>
      </w:r>
      <w:r w:rsidR="00994A1A" w:rsidRPr="003A1D64">
        <w:rPr>
          <w:rFonts w:ascii="Angsana New" w:hAnsi="Angsana New"/>
          <w:sz w:val="32"/>
          <w:szCs w:val="32"/>
        </w:rPr>
        <w:t>5</w:t>
      </w:r>
      <w:r w:rsidR="00527B9B" w:rsidRPr="003A1D64">
        <w:rPr>
          <w:rFonts w:ascii="Angsana New" w:hAnsi="Angsana New"/>
          <w:sz w:val="32"/>
          <w:szCs w:val="32"/>
        </w:rPr>
        <w:t xml:space="preserve"> - </w:t>
      </w:r>
      <w:r w:rsidR="004C4E43">
        <w:rPr>
          <w:rFonts w:ascii="Angsana New" w:hAnsi="Angsana New"/>
          <w:sz w:val="32"/>
          <w:szCs w:val="32"/>
        </w:rPr>
        <w:t>15</w:t>
      </w:r>
      <w:r w:rsidR="00994A1A" w:rsidRPr="003A1D64">
        <w:rPr>
          <w:rFonts w:ascii="Angsana New" w:hAnsi="Angsana New"/>
          <w:sz w:val="32"/>
          <w:szCs w:val="32"/>
        </w:rPr>
        <w:t xml:space="preserve"> </w:t>
      </w:r>
      <w:r w:rsidR="00994A1A" w:rsidRPr="003A1D64">
        <w:rPr>
          <w:rFonts w:ascii="Angsana New" w:hAnsi="Angsana New"/>
          <w:sz w:val="32"/>
          <w:szCs w:val="32"/>
          <w:cs/>
        </w:rPr>
        <w:t>ของเงินเดือน</w:t>
      </w:r>
      <w:r w:rsidR="00527B9B" w:rsidRPr="003A1D64">
        <w:rPr>
          <w:rFonts w:ascii="Angsana New" w:hAnsi="Angsana New"/>
          <w:sz w:val="32"/>
          <w:szCs w:val="32"/>
          <w:cs/>
        </w:rPr>
        <w:t>ขึ้นอยู่กับอายุการทำงานของพนักงาน</w:t>
      </w:r>
      <w:r w:rsidR="00994A1A" w:rsidRPr="003A1D64">
        <w:rPr>
          <w:rFonts w:ascii="Angsana New" w:hAnsi="Angsana New"/>
          <w:sz w:val="32"/>
          <w:szCs w:val="32"/>
          <w:cs/>
        </w:rPr>
        <w:t xml:space="preserve"> กองทุนสำรองเลี้ยงชีพนี้บริหารโดยบริษัท หลักทรัพย์จัดการกองทุนไทยพาณิชย์ จำกัด</w:t>
      </w:r>
      <w:r w:rsidR="00994A1A" w:rsidRPr="003A1D64">
        <w:rPr>
          <w:rFonts w:ascii="Angsana New" w:hAnsi="Angsana New"/>
          <w:sz w:val="32"/>
          <w:szCs w:val="32"/>
        </w:rPr>
        <w:t xml:space="preserve"> </w:t>
      </w:r>
      <w:r w:rsidR="00994A1A" w:rsidRPr="003A1D64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และจะจ่ายให้แก่พนักงานเมื่อพนักงานนั้นออกจากงานตามระเบียบว่าด้วยกองทุนของบริษัทฯ</w:t>
      </w:r>
      <w:r w:rsidR="00994A1A" w:rsidRPr="003A1D64">
        <w:rPr>
          <w:rFonts w:ascii="Angsana New" w:hAnsi="Angsana New"/>
          <w:sz w:val="32"/>
          <w:szCs w:val="32"/>
        </w:rPr>
        <w:t xml:space="preserve"> </w:t>
      </w:r>
      <w:r w:rsidR="00994A1A" w:rsidRPr="003A1D64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5C243D" w:rsidRPr="003A1D64">
        <w:rPr>
          <w:rFonts w:ascii="Angsana New" w:hAnsi="Angsana New"/>
          <w:sz w:val="32"/>
          <w:szCs w:val="32"/>
        </w:rPr>
        <w:t>2562</w:t>
      </w:r>
      <w:r w:rsidR="00994A1A" w:rsidRPr="003A1D64">
        <w:rPr>
          <w:rFonts w:ascii="Angsana New" w:hAnsi="Angsana New"/>
          <w:sz w:val="32"/>
          <w:szCs w:val="32"/>
        </w:rPr>
        <w:t xml:space="preserve"> </w:t>
      </w:r>
      <w:r w:rsidR="00BA6A55" w:rsidRPr="003A1D64">
        <w:rPr>
          <w:rFonts w:ascii="Angsana New" w:hAnsi="Angsana New"/>
          <w:sz w:val="32"/>
          <w:szCs w:val="32"/>
          <w:cs/>
        </w:rPr>
        <w:t>บริษัท</w:t>
      </w:r>
      <w:r w:rsidR="00CD7010" w:rsidRPr="003A1D64">
        <w:rPr>
          <w:rFonts w:ascii="Angsana New" w:hAnsi="Angsana New"/>
          <w:sz w:val="32"/>
          <w:szCs w:val="32"/>
          <w:cs/>
        </w:rPr>
        <w:t>ฯ</w:t>
      </w:r>
      <w:r w:rsidR="00902AEC" w:rsidRPr="003A1D64">
        <w:rPr>
          <w:rFonts w:ascii="Angsana New" w:hAnsi="Angsana New"/>
          <w:sz w:val="32"/>
          <w:szCs w:val="32"/>
          <w:cs/>
        </w:rPr>
        <w:t>รับรู้</w:t>
      </w:r>
      <w:r w:rsidR="00994A1A" w:rsidRPr="003A1D64">
        <w:rPr>
          <w:rFonts w:ascii="Angsana New" w:hAnsi="Angsana New"/>
          <w:sz w:val="32"/>
          <w:szCs w:val="32"/>
          <w:cs/>
        </w:rPr>
        <w:t>เงินสมทบ</w:t>
      </w:r>
      <w:r w:rsidR="00902AEC" w:rsidRPr="003A1D64">
        <w:rPr>
          <w:rFonts w:ascii="Angsana New" w:hAnsi="Angsana New"/>
          <w:sz w:val="32"/>
          <w:szCs w:val="32"/>
          <w:cs/>
        </w:rPr>
        <w:t>ดังกล่าวเป็นค่าใช้จ่ายจำนวน</w:t>
      </w:r>
      <w:r w:rsidR="00CC1E90" w:rsidRPr="003A1D64">
        <w:rPr>
          <w:rFonts w:ascii="Angsana New" w:hAnsi="Angsana New"/>
          <w:sz w:val="32"/>
          <w:szCs w:val="32"/>
        </w:rPr>
        <w:t xml:space="preserve"> </w:t>
      </w:r>
      <w:r w:rsidR="00A30E62" w:rsidRPr="003A1D64">
        <w:rPr>
          <w:rFonts w:ascii="Angsana New" w:hAnsi="Angsana New"/>
          <w:sz w:val="32"/>
          <w:szCs w:val="32"/>
        </w:rPr>
        <w:t>20</w:t>
      </w:r>
      <w:r w:rsidR="00EC7FA7" w:rsidRPr="003A1D64">
        <w:rPr>
          <w:rFonts w:ascii="Angsana New" w:hAnsi="Angsana New"/>
          <w:sz w:val="32"/>
          <w:szCs w:val="32"/>
          <w:cs/>
        </w:rPr>
        <w:t xml:space="preserve"> </w:t>
      </w:r>
      <w:r w:rsidR="00994A1A" w:rsidRPr="003A1D64">
        <w:rPr>
          <w:rFonts w:ascii="Angsana New" w:hAnsi="Angsana New"/>
          <w:sz w:val="32"/>
          <w:szCs w:val="32"/>
          <w:cs/>
        </w:rPr>
        <w:t xml:space="preserve">ล้านบาท </w:t>
      </w:r>
      <w:r w:rsidR="00201AB6" w:rsidRPr="003A1D64">
        <w:rPr>
          <w:rFonts w:ascii="Angsana New" w:hAnsi="Angsana New"/>
          <w:sz w:val="32"/>
          <w:szCs w:val="32"/>
          <w:cs/>
        </w:rPr>
        <w:t>(</w:t>
      </w:r>
      <w:r w:rsidR="005C243D" w:rsidRPr="003A1D64">
        <w:rPr>
          <w:rFonts w:ascii="Angsana New" w:hAnsi="Angsana New"/>
          <w:sz w:val="32"/>
          <w:szCs w:val="32"/>
        </w:rPr>
        <w:t>2561:</w:t>
      </w:r>
      <w:r w:rsidR="00994A1A" w:rsidRPr="003A1D64">
        <w:rPr>
          <w:rFonts w:ascii="Angsana New" w:hAnsi="Angsana New"/>
          <w:sz w:val="32"/>
          <w:szCs w:val="32"/>
        </w:rPr>
        <w:t xml:space="preserve"> </w:t>
      </w:r>
      <w:r w:rsidR="00EC7FA7" w:rsidRPr="003A1D64">
        <w:rPr>
          <w:rFonts w:ascii="Angsana New" w:hAnsi="Angsana New"/>
          <w:sz w:val="32"/>
          <w:szCs w:val="32"/>
        </w:rPr>
        <w:t>2</w:t>
      </w:r>
      <w:r w:rsidR="00D74C83" w:rsidRPr="003A1D64">
        <w:rPr>
          <w:rFonts w:ascii="Angsana New" w:hAnsi="Angsana New"/>
          <w:sz w:val="32"/>
          <w:szCs w:val="32"/>
        </w:rPr>
        <w:t>2</w:t>
      </w:r>
      <w:r w:rsidR="00EC7FA7" w:rsidRPr="003A1D64">
        <w:rPr>
          <w:rFonts w:ascii="Angsana New" w:hAnsi="Angsana New"/>
          <w:sz w:val="32"/>
          <w:szCs w:val="32"/>
          <w:cs/>
        </w:rPr>
        <w:t xml:space="preserve"> </w:t>
      </w:r>
      <w:r w:rsidR="00994A1A" w:rsidRPr="003A1D64">
        <w:rPr>
          <w:rFonts w:ascii="Angsana New" w:hAnsi="Angsana New"/>
          <w:sz w:val="32"/>
          <w:szCs w:val="32"/>
          <w:cs/>
        </w:rPr>
        <w:t>ล้านบาท</w:t>
      </w:r>
      <w:r w:rsidR="00994A1A" w:rsidRPr="003A1D64">
        <w:rPr>
          <w:rFonts w:ascii="Angsana New" w:hAnsi="Angsana New"/>
          <w:sz w:val="32"/>
          <w:szCs w:val="32"/>
        </w:rPr>
        <w:t>)</w:t>
      </w:r>
    </w:p>
    <w:p w:rsidR="00570632" w:rsidRPr="003A1D64" w:rsidRDefault="00B84421" w:rsidP="00D74C8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34</w:t>
      </w:r>
      <w:r w:rsidR="00570632" w:rsidRPr="003A1D64">
        <w:rPr>
          <w:rFonts w:ascii="Angsana New" w:hAnsi="Angsana New"/>
          <w:b/>
          <w:bCs/>
          <w:sz w:val="32"/>
          <w:szCs w:val="32"/>
        </w:rPr>
        <w:t>.</w:t>
      </w:r>
      <w:r w:rsidR="00570632" w:rsidRPr="003A1D64">
        <w:rPr>
          <w:rFonts w:ascii="Angsana New" w:hAnsi="Angsana New"/>
          <w:b/>
          <w:bCs/>
          <w:sz w:val="32"/>
          <w:szCs w:val="32"/>
        </w:rPr>
        <w:tab/>
      </w:r>
      <w:r w:rsidR="00570632" w:rsidRPr="003A1D64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570632" w:rsidRPr="003A1D64" w:rsidRDefault="00183ABB" w:rsidP="00D74C83">
      <w:pPr>
        <w:tabs>
          <w:tab w:val="left" w:pos="15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A1D64">
        <w:rPr>
          <w:rFonts w:ascii="Angsana New" w:hAnsi="Angsana New"/>
          <w:b/>
          <w:bCs/>
          <w:sz w:val="32"/>
          <w:szCs w:val="32"/>
        </w:rPr>
        <w:t>3</w:t>
      </w:r>
      <w:r w:rsidR="00B84421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570632" w:rsidRPr="003A1D64">
        <w:rPr>
          <w:rFonts w:ascii="Angsana New" w:hAnsi="Angsana New"/>
          <w:b/>
          <w:bCs/>
          <w:sz w:val="32"/>
          <w:szCs w:val="32"/>
        </w:rPr>
        <w:t>.1</w:t>
      </w:r>
      <w:r w:rsidR="00570632" w:rsidRPr="003A1D64">
        <w:rPr>
          <w:rFonts w:ascii="Angsana New" w:hAnsi="Angsana New"/>
          <w:b/>
          <w:bCs/>
          <w:sz w:val="32"/>
          <w:szCs w:val="32"/>
        </w:rPr>
        <w:tab/>
      </w:r>
      <w:r w:rsidR="00570632" w:rsidRPr="003A1D64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570632" w:rsidRPr="003A1D64" w:rsidRDefault="00570632" w:rsidP="00D74C83">
      <w:pPr>
        <w:tabs>
          <w:tab w:val="left" w:pos="15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</w:rPr>
        <w:tab/>
      </w:r>
      <w:r w:rsidR="004B594E">
        <w:rPr>
          <w:rFonts w:ascii="Angsana New" w:hAnsi="Angsana New" w:hint="cs"/>
          <w:sz w:val="32"/>
          <w:szCs w:val="32"/>
          <w:cs/>
        </w:rPr>
        <w:t>กลุ่ม</w:t>
      </w:r>
      <w:r w:rsidRPr="003A1D64">
        <w:rPr>
          <w:rFonts w:ascii="Angsana New" w:hAnsi="Angsana New"/>
          <w:sz w:val="32"/>
          <w:szCs w:val="32"/>
          <w:cs/>
        </w:rPr>
        <w:t>บริษัทได้ทำสัญญาเช่าดำเนินงานที่เกี่ยวข้องกับการเช่ายานพาหนะ อายุของสัญญามีระยะเวลา</w:t>
      </w:r>
      <w:r w:rsidR="00440FE5" w:rsidRPr="003A1D64">
        <w:rPr>
          <w:rFonts w:ascii="Angsana New" w:hAnsi="Angsana New"/>
          <w:sz w:val="32"/>
          <w:szCs w:val="32"/>
          <w:cs/>
        </w:rPr>
        <w:t xml:space="preserve"> </w:t>
      </w:r>
      <w:r w:rsidR="00956DE6" w:rsidRPr="003A1D64">
        <w:rPr>
          <w:rFonts w:ascii="Angsana New" w:hAnsi="Angsana New"/>
          <w:sz w:val="32"/>
          <w:szCs w:val="32"/>
        </w:rPr>
        <w:t>2</w:t>
      </w:r>
      <w:r w:rsidRPr="003A1D64">
        <w:rPr>
          <w:rFonts w:ascii="Angsana New" w:hAnsi="Angsana New"/>
          <w:sz w:val="32"/>
          <w:szCs w:val="32"/>
          <w:cs/>
        </w:rPr>
        <w:t xml:space="preserve"> ถึง </w:t>
      </w:r>
      <w:r w:rsidR="0032576A">
        <w:rPr>
          <w:rFonts w:ascii="Angsana New" w:hAnsi="Angsana New"/>
          <w:sz w:val="32"/>
          <w:szCs w:val="32"/>
        </w:rPr>
        <w:t>4</w:t>
      </w:r>
      <w:r w:rsidRPr="003A1D64">
        <w:rPr>
          <w:rFonts w:ascii="Angsana New" w:hAnsi="Angsana New"/>
          <w:sz w:val="32"/>
          <w:szCs w:val="32"/>
          <w:cs/>
        </w:rPr>
        <w:t xml:space="preserve"> ปี</w:t>
      </w:r>
    </w:p>
    <w:p w:rsidR="00570632" w:rsidRPr="003A1D64" w:rsidRDefault="00570632" w:rsidP="00D74C83">
      <w:pPr>
        <w:tabs>
          <w:tab w:val="left" w:pos="15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</w:rPr>
        <w:tab/>
      </w:r>
      <w:r w:rsidR="004B594E">
        <w:rPr>
          <w:rFonts w:ascii="Angsana New" w:hAnsi="Angsana New" w:hint="cs"/>
          <w:sz w:val="32"/>
          <w:szCs w:val="32"/>
          <w:cs/>
        </w:rPr>
        <w:t>กลุ่ม</w:t>
      </w:r>
      <w:r w:rsidRPr="003A1D64">
        <w:rPr>
          <w:rFonts w:ascii="Angsana New" w:hAnsi="Angsana New"/>
          <w:sz w:val="32"/>
          <w:szCs w:val="32"/>
          <w:cs/>
        </w:rPr>
        <w:t>บริษัทมีจำนวนเงินขั้นต่ำที่ต้องจ่ายในอนาคตทั้งสิ้นภายใต้สัญญาเช่าดำเนินงานดังนี้</w:t>
      </w:r>
    </w:p>
    <w:tbl>
      <w:tblPr>
        <w:tblW w:w="919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788"/>
        <w:gridCol w:w="1102"/>
        <w:gridCol w:w="1103"/>
        <w:gridCol w:w="1102"/>
        <w:gridCol w:w="1103"/>
      </w:tblGrid>
      <w:tr w:rsidR="00CF048A" w:rsidRPr="003A1D64" w:rsidTr="0067623D">
        <w:tc>
          <w:tcPr>
            <w:tcW w:w="9198" w:type="dxa"/>
            <w:gridSpan w:val="5"/>
            <w:vAlign w:val="bottom"/>
          </w:tcPr>
          <w:p w:rsidR="00CF048A" w:rsidRPr="003A1D64" w:rsidRDefault="00CF048A" w:rsidP="0067623D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(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3A1D6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3A1D6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F048A" w:rsidRPr="003A1D64" w:rsidTr="0067623D">
        <w:tc>
          <w:tcPr>
            <w:tcW w:w="4788" w:type="dxa"/>
            <w:vAlign w:val="bottom"/>
          </w:tcPr>
          <w:p w:rsidR="00CF048A" w:rsidRPr="003A1D64" w:rsidRDefault="00CF048A" w:rsidP="0067623D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205" w:type="dxa"/>
            <w:gridSpan w:val="2"/>
            <w:vAlign w:val="bottom"/>
          </w:tcPr>
          <w:p w:rsidR="00CF048A" w:rsidRPr="003A1D64" w:rsidRDefault="00CF048A" w:rsidP="0067623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  <w:vAlign w:val="bottom"/>
          </w:tcPr>
          <w:p w:rsidR="00CF048A" w:rsidRPr="003A1D64" w:rsidRDefault="00CF048A" w:rsidP="0067623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F048A" w:rsidRPr="003A1D64" w:rsidTr="0067623D">
        <w:tc>
          <w:tcPr>
            <w:tcW w:w="4788" w:type="dxa"/>
            <w:vAlign w:val="bottom"/>
          </w:tcPr>
          <w:p w:rsidR="00CF048A" w:rsidRPr="003A1D64" w:rsidRDefault="00CF048A" w:rsidP="0067623D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102" w:type="dxa"/>
            <w:vAlign w:val="bottom"/>
          </w:tcPr>
          <w:p w:rsidR="00CF048A" w:rsidRPr="003A1D64" w:rsidRDefault="00CF048A" w:rsidP="0067623D">
            <w:pPr>
              <w:ind w:left="-7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A1D64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2562</w:t>
            </w:r>
          </w:p>
        </w:tc>
        <w:tc>
          <w:tcPr>
            <w:tcW w:w="1103" w:type="dxa"/>
            <w:vAlign w:val="bottom"/>
          </w:tcPr>
          <w:p w:rsidR="00CF048A" w:rsidRPr="003A1D64" w:rsidRDefault="00CF048A" w:rsidP="0067623D">
            <w:pPr>
              <w:ind w:left="-4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A1D64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2561</w:t>
            </w:r>
          </w:p>
        </w:tc>
        <w:tc>
          <w:tcPr>
            <w:tcW w:w="1102" w:type="dxa"/>
            <w:vAlign w:val="bottom"/>
          </w:tcPr>
          <w:p w:rsidR="00CF048A" w:rsidRPr="003A1D64" w:rsidRDefault="00CF048A" w:rsidP="0067623D">
            <w:pPr>
              <w:ind w:left="-7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A1D64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2562</w:t>
            </w:r>
          </w:p>
        </w:tc>
        <w:tc>
          <w:tcPr>
            <w:tcW w:w="1103" w:type="dxa"/>
            <w:vAlign w:val="bottom"/>
          </w:tcPr>
          <w:p w:rsidR="00CF048A" w:rsidRPr="003A1D64" w:rsidRDefault="00CF048A" w:rsidP="0067623D">
            <w:pPr>
              <w:ind w:left="-4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A1D64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2561</w:t>
            </w:r>
          </w:p>
        </w:tc>
      </w:tr>
      <w:tr w:rsidR="00CF048A" w:rsidRPr="003A1D64" w:rsidTr="0067623D">
        <w:tc>
          <w:tcPr>
            <w:tcW w:w="4788" w:type="dxa"/>
            <w:vAlign w:val="bottom"/>
          </w:tcPr>
          <w:p w:rsidR="00CF048A" w:rsidRPr="003A1D64" w:rsidRDefault="00CF048A" w:rsidP="00CF0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102" w:type="dxa"/>
            <w:vAlign w:val="bottom"/>
          </w:tcPr>
          <w:p w:rsidR="00CF048A" w:rsidRPr="003A1D64" w:rsidRDefault="00CF048A" w:rsidP="00CF048A">
            <w:pPr>
              <w:tabs>
                <w:tab w:val="decimal" w:pos="682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03" w:type="dxa"/>
            <w:vAlign w:val="bottom"/>
          </w:tcPr>
          <w:p w:rsidR="00CF048A" w:rsidRPr="003A1D64" w:rsidRDefault="00CF048A" w:rsidP="00CF048A">
            <w:pPr>
              <w:tabs>
                <w:tab w:val="decimal" w:pos="682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02" w:type="dxa"/>
            <w:vAlign w:val="bottom"/>
          </w:tcPr>
          <w:p w:rsidR="00CF048A" w:rsidRPr="003A1D64" w:rsidRDefault="00CF048A" w:rsidP="00CF048A">
            <w:pPr>
              <w:tabs>
                <w:tab w:val="decimal" w:pos="682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03" w:type="dxa"/>
            <w:vAlign w:val="bottom"/>
          </w:tcPr>
          <w:p w:rsidR="00CF048A" w:rsidRPr="003A1D64" w:rsidRDefault="00CF048A" w:rsidP="00CF048A">
            <w:pPr>
              <w:tabs>
                <w:tab w:val="decimal" w:pos="682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CF048A" w:rsidRPr="003A1D64" w:rsidTr="0067623D">
        <w:tc>
          <w:tcPr>
            <w:tcW w:w="4788" w:type="dxa"/>
            <w:vAlign w:val="bottom"/>
          </w:tcPr>
          <w:p w:rsidR="00CF048A" w:rsidRPr="003A1D64" w:rsidRDefault="00CF048A" w:rsidP="00CF0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39"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3A1D64">
              <w:rPr>
                <w:rFonts w:ascii="Angsana New" w:hAnsi="Angsana New"/>
                <w:sz w:val="32"/>
                <w:szCs w:val="32"/>
              </w:rPr>
              <w:t>1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02" w:type="dxa"/>
            <w:vAlign w:val="bottom"/>
          </w:tcPr>
          <w:p w:rsidR="00CF048A" w:rsidRPr="003A1D64" w:rsidRDefault="0046055B" w:rsidP="00CF048A">
            <w:pPr>
              <w:tabs>
                <w:tab w:val="decimal" w:pos="68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103" w:type="dxa"/>
            <w:vAlign w:val="bottom"/>
          </w:tcPr>
          <w:p w:rsidR="00CF048A" w:rsidRPr="003A1D64" w:rsidRDefault="00CF048A" w:rsidP="00CF048A">
            <w:pPr>
              <w:tabs>
                <w:tab w:val="decimal" w:pos="68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102" w:type="dxa"/>
            <w:vAlign w:val="bottom"/>
          </w:tcPr>
          <w:p w:rsidR="00CF048A" w:rsidRPr="003A1D64" w:rsidRDefault="00CF048A" w:rsidP="00CF048A">
            <w:pPr>
              <w:tabs>
                <w:tab w:val="decimal" w:pos="68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103" w:type="dxa"/>
            <w:vAlign w:val="bottom"/>
          </w:tcPr>
          <w:p w:rsidR="00CF048A" w:rsidRPr="003A1D64" w:rsidRDefault="00CF048A" w:rsidP="00CF048A">
            <w:pPr>
              <w:tabs>
                <w:tab w:val="decimal" w:pos="68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CF048A" w:rsidRPr="003A1D64" w:rsidTr="0067623D">
        <w:tc>
          <w:tcPr>
            <w:tcW w:w="4788" w:type="dxa"/>
            <w:vAlign w:val="bottom"/>
          </w:tcPr>
          <w:p w:rsidR="00CF048A" w:rsidRPr="003A1D64" w:rsidRDefault="00CF048A" w:rsidP="00CF0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39"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3A1D64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 xml:space="preserve">ปี แต่ไม่เกิน </w:t>
            </w:r>
            <w:r w:rsidRPr="003A1D64">
              <w:rPr>
                <w:rFonts w:ascii="Angsana New" w:hAnsi="Angsana New"/>
                <w:sz w:val="32"/>
                <w:szCs w:val="32"/>
              </w:rPr>
              <w:t xml:space="preserve">4 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102" w:type="dxa"/>
            <w:vAlign w:val="bottom"/>
          </w:tcPr>
          <w:p w:rsidR="00CF048A" w:rsidRPr="003A1D64" w:rsidRDefault="00CF048A" w:rsidP="00CF048A">
            <w:pPr>
              <w:tabs>
                <w:tab w:val="decimal" w:pos="68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103" w:type="dxa"/>
            <w:vAlign w:val="bottom"/>
          </w:tcPr>
          <w:p w:rsidR="00CF048A" w:rsidRPr="003A1D64" w:rsidRDefault="00CF048A" w:rsidP="00CF048A">
            <w:pPr>
              <w:tabs>
                <w:tab w:val="decimal" w:pos="68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102" w:type="dxa"/>
            <w:vAlign w:val="bottom"/>
          </w:tcPr>
          <w:p w:rsidR="00CF048A" w:rsidRPr="003A1D64" w:rsidRDefault="00CF048A" w:rsidP="00CF048A">
            <w:pPr>
              <w:tabs>
                <w:tab w:val="decimal" w:pos="68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03" w:type="dxa"/>
            <w:vAlign w:val="bottom"/>
          </w:tcPr>
          <w:p w:rsidR="00CF048A" w:rsidRPr="003A1D64" w:rsidRDefault="00CF048A" w:rsidP="00CF048A">
            <w:pPr>
              <w:tabs>
                <w:tab w:val="decimal" w:pos="68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:rsidR="00570632" w:rsidRPr="003A1D64" w:rsidRDefault="00B84421" w:rsidP="00D74C83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34</w:t>
      </w:r>
      <w:r w:rsidR="00570632" w:rsidRPr="003A1D64">
        <w:rPr>
          <w:rFonts w:ascii="Angsana New" w:hAnsi="Angsana New"/>
          <w:b/>
          <w:bCs/>
          <w:sz w:val="32"/>
          <w:szCs w:val="32"/>
        </w:rPr>
        <w:t>.2</w:t>
      </w:r>
      <w:r w:rsidR="00570632" w:rsidRPr="003A1D64">
        <w:rPr>
          <w:rFonts w:ascii="Angsana New" w:hAnsi="Angsana New"/>
          <w:b/>
          <w:bCs/>
          <w:sz w:val="32"/>
          <w:szCs w:val="32"/>
        </w:rPr>
        <w:tab/>
      </w:r>
      <w:r w:rsidR="00570632" w:rsidRPr="003A1D64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ภาระผูกพันเกี่ยวกับสัญญาบริการและภาระผูกพันอื่น</w:t>
      </w:r>
    </w:p>
    <w:p w:rsidR="00570632" w:rsidRPr="003A1D64" w:rsidRDefault="00570632" w:rsidP="00D74C8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3A1D64">
        <w:rPr>
          <w:rFonts w:ascii="Angsana New" w:hAnsi="Angsana New"/>
          <w:sz w:val="32"/>
          <w:szCs w:val="32"/>
        </w:rPr>
        <w:tab/>
      </w:r>
      <w:r w:rsidRPr="003A1D6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E4CA5" w:rsidRPr="003A1D64">
        <w:rPr>
          <w:rFonts w:ascii="Angsana New" w:hAnsi="Angsana New"/>
          <w:sz w:val="32"/>
          <w:szCs w:val="32"/>
        </w:rPr>
        <w:t xml:space="preserve">31 </w:t>
      </w:r>
      <w:r w:rsidR="009E4CA5" w:rsidRPr="003A1D64">
        <w:rPr>
          <w:rFonts w:ascii="Angsana New" w:hAnsi="Angsana New"/>
          <w:sz w:val="32"/>
          <w:szCs w:val="32"/>
          <w:cs/>
        </w:rPr>
        <w:t xml:space="preserve">ธันวาคม </w:t>
      </w:r>
      <w:r w:rsidR="005C243D" w:rsidRPr="003A1D64">
        <w:rPr>
          <w:rFonts w:ascii="Angsana New" w:hAnsi="Angsana New"/>
          <w:sz w:val="32"/>
          <w:szCs w:val="32"/>
        </w:rPr>
        <w:t>2562</w:t>
      </w:r>
      <w:r w:rsidRPr="003A1D64">
        <w:rPr>
          <w:rFonts w:ascii="Angsana New" w:hAnsi="Angsana New"/>
          <w:sz w:val="32"/>
          <w:szCs w:val="32"/>
          <w:cs/>
        </w:rPr>
        <w:t xml:space="preserve"> </w:t>
      </w:r>
      <w:r w:rsidR="002962EC" w:rsidRPr="003A1D64">
        <w:rPr>
          <w:rFonts w:ascii="Angsana New" w:hAnsi="Angsana New"/>
          <w:sz w:val="32"/>
          <w:szCs w:val="32"/>
          <w:cs/>
        </w:rPr>
        <w:t>บริษัทฯ</w:t>
      </w:r>
      <w:r w:rsidRPr="003A1D64">
        <w:rPr>
          <w:rFonts w:ascii="Angsana New" w:hAnsi="Angsana New"/>
          <w:sz w:val="32"/>
          <w:szCs w:val="32"/>
          <w:cs/>
        </w:rPr>
        <w:t xml:space="preserve">มีภาระผูกพันตามสัญญาว่าจ้างผู้รับเหมาช่วงที่จะต้องจ่ายในอนาคตเป็นจำนวนเงินประมาณ </w:t>
      </w:r>
      <w:r w:rsidR="00A30E62" w:rsidRPr="003A1D64">
        <w:rPr>
          <w:rFonts w:ascii="Angsana New" w:hAnsi="Angsana New"/>
          <w:sz w:val="32"/>
          <w:szCs w:val="32"/>
        </w:rPr>
        <w:t>5,</w:t>
      </w:r>
      <w:r w:rsidR="0032576A">
        <w:rPr>
          <w:rFonts w:ascii="Angsana New" w:hAnsi="Angsana New"/>
          <w:sz w:val="32"/>
          <w:szCs w:val="32"/>
        </w:rPr>
        <w:t>779</w:t>
      </w:r>
      <w:r w:rsidR="00EC7FA7" w:rsidRPr="003A1D64">
        <w:rPr>
          <w:rFonts w:ascii="Angsana New" w:hAnsi="Angsana New"/>
          <w:sz w:val="32"/>
          <w:szCs w:val="32"/>
          <w:cs/>
        </w:rPr>
        <w:t xml:space="preserve"> </w:t>
      </w:r>
      <w:r w:rsidRPr="003A1D64">
        <w:rPr>
          <w:rFonts w:ascii="Angsana New" w:hAnsi="Angsana New"/>
          <w:sz w:val="32"/>
          <w:szCs w:val="32"/>
          <w:cs/>
        </w:rPr>
        <w:t xml:space="preserve">ล้านบาท </w:t>
      </w:r>
      <w:r w:rsidR="00201AB6" w:rsidRPr="003A1D64">
        <w:rPr>
          <w:rFonts w:ascii="Angsana New" w:hAnsi="Angsana New"/>
          <w:sz w:val="32"/>
          <w:szCs w:val="32"/>
        </w:rPr>
        <w:t>(</w:t>
      </w:r>
      <w:r w:rsidR="005C243D" w:rsidRPr="003A1D64">
        <w:rPr>
          <w:rFonts w:ascii="Angsana New" w:hAnsi="Angsana New"/>
          <w:sz w:val="32"/>
          <w:szCs w:val="32"/>
        </w:rPr>
        <w:t>2561:</w:t>
      </w:r>
      <w:r w:rsidR="00527B9B" w:rsidRPr="003A1D64">
        <w:rPr>
          <w:rFonts w:ascii="Angsana New" w:hAnsi="Angsana New"/>
          <w:sz w:val="32"/>
          <w:szCs w:val="32"/>
        </w:rPr>
        <w:t xml:space="preserve"> </w:t>
      </w:r>
      <w:r w:rsidR="00D74C83" w:rsidRPr="003A1D64">
        <w:rPr>
          <w:rFonts w:ascii="Angsana New" w:hAnsi="Angsana New"/>
          <w:sz w:val="32"/>
          <w:szCs w:val="32"/>
        </w:rPr>
        <w:t>2,</w:t>
      </w:r>
      <w:r w:rsidR="00A30E62" w:rsidRPr="003A1D64">
        <w:rPr>
          <w:rFonts w:ascii="Angsana New" w:hAnsi="Angsana New"/>
          <w:sz w:val="32"/>
          <w:szCs w:val="32"/>
        </w:rPr>
        <w:t>399</w:t>
      </w:r>
      <w:r w:rsidR="00EC7FA7" w:rsidRPr="003A1D64">
        <w:rPr>
          <w:rFonts w:ascii="Angsana New" w:hAnsi="Angsana New"/>
          <w:sz w:val="32"/>
          <w:szCs w:val="32"/>
        </w:rPr>
        <w:t xml:space="preserve"> </w:t>
      </w:r>
      <w:r w:rsidRPr="003A1D64">
        <w:rPr>
          <w:rFonts w:ascii="Angsana New" w:hAnsi="Angsana New"/>
          <w:sz w:val="32"/>
          <w:szCs w:val="32"/>
          <w:cs/>
        </w:rPr>
        <w:t>ล้านบาท</w:t>
      </w:r>
      <w:r w:rsidR="00527B9B" w:rsidRPr="003A1D64">
        <w:rPr>
          <w:rFonts w:ascii="Angsana New" w:hAnsi="Angsana New"/>
          <w:sz w:val="32"/>
          <w:szCs w:val="32"/>
        </w:rPr>
        <w:t>)</w:t>
      </w:r>
      <w:r w:rsidRPr="003A1D64">
        <w:rPr>
          <w:rFonts w:ascii="Angsana New" w:hAnsi="Angsana New"/>
          <w:sz w:val="32"/>
          <w:szCs w:val="32"/>
        </w:rPr>
        <w:t xml:space="preserve"> </w:t>
      </w:r>
    </w:p>
    <w:p w:rsidR="00570632" w:rsidRPr="003A1D64" w:rsidRDefault="00B84421" w:rsidP="00D74C83">
      <w:pPr>
        <w:tabs>
          <w:tab w:val="left" w:pos="15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34</w:t>
      </w:r>
      <w:r w:rsidR="00570632" w:rsidRPr="003A1D64">
        <w:rPr>
          <w:rFonts w:ascii="Angsana New" w:hAnsi="Angsana New"/>
          <w:b/>
          <w:bCs/>
          <w:sz w:val="32"/>
          <w:szCs w:val="32"/>
        </w:rPr>
        <w:t>.3</w:t>
      </w:r>
      <w:r w:rsidR="00570632" w:rsidRPr="003A1D64">
        <w:rPr>
          <w:rFonts w:ascii="Angsana New" w:hAnsi="Angsana New"/>
          <w:b/>
          <w:bCs/>
          <w:sz w:val="32"/>
          <w:szCs w:val="32"/>
        </w:rPr>
        <w:tab/>
      </w:r>
      <w:r w:rsidR="00570632" w:rsidRPr="003A1D64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570632" w:rsidRPr="003A1D64" w:rsidRDefault="00570632" w:rsidP="00D74C83">
      <w:pPr>
        <w:tabs>
          <w:tab w:val="left" w:pos="156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  <w:cs/>
        </w:rPr>
        <w:t>ก)</w:t>
      </w:r>
      <w:r w:rsidRPr="003A1D64">
        <w:rPr>
          <w:rFonts w:ascii="Angsana New" w:hAnsi="Angsana New"/>
          <w:b/>
          <w:bCs/>
          <w:sz w:val="32"/>
          <w:szCs w:val="32"/>
          <w:cs/>
        </w:rPr>
        <w:tab/>
      </w:r>
      <w:r w:rsidR="00D904F3" w:rsidRPr="003A1D64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9E4CA5" w:rsidRPr="003A1D64">
        <w:rPr>
          <w:rFonts w:ascii="Angsana New" w:hAnsi="Angsana New"/>
          <w:spacing w:val="-6"/>
          <w:sz w:val="32"/>
          <w:szCs w:val="32"/>
        </w:rPr>
        <w:t xml:space="preserve">31 </w:t>
      </w:r>
      <w:r w:rsidR="009E4CA5" w:rsidRPr="003A1D64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5C243D" w:rsidRPr="003A1D64">
        <w:rPr>
          <w:rFonts w:ascii="Angsana New" w:hAnsi="Angsana New"/>
          <w:spacing w:val="-6"/>
          <w:sz w:val="32"/>
          <w:szCs w:val="32"/>
        </w:rPr>
        <w:t>2562</w:t>
      </w:r>
      <w:r w:rsidR="00D904F3" w:rsidRPr="003A1D6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3A1D64">
        <w:rPr>
          <w:rFonts w:ascii="Angsana New" w:hAnsi="Angsana New"/>
          <w:spacing w:val="-6"/>
          <w:sz w:val="32"/>
          <w:szCs w:val="32"/>
          <w:cs/>
        </w:rPr>
        <w:t xml:space="preserve">บริษัทฯได้ออกหนังสือค้ำประกันซึ่งส่วนใหญ่เกี่ยวกับการประกันการทำงานตามสัญญาก่อสร้าง และการประกันการชำระคืนเงินรับล่วงหน้าเป็นจำนวนเงินประมาณ </w:t>
      </w:r>
      <w:r w:rsidR="00C90728" w:rsidRPr="003A1D64">
        <w:rPr>
          <w:rFonts w:ascii="Angsana New" w:hAnsi="Angsana New"/>
          <w:spacing w:val="-6"/>
          <w:sz w:val="32"/>
          <w:szCs w:val="32"/>
        </w:rPr>
        <w:t>52</w:t>
      </w:r>
      <w:r w:rsidR="00EC7FA7" w:rsidRPr="003A1D6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3A1D64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Pr="003A1D64">
        <w:rPr>
          <w:rFonts w:ascii="Angsana New" w:hAnsi="Angsana New"/>
          <w:sz w:val="32"/>
          <w:szCs w:val="32"/>
          <w:cs/>
        </w:rPr>
        <w:t xml:space="preserve"> </w:t>
      </w:r>
      <w:r w:rsidR="00307D00" w:rsidRPr="003A1D64">
        <w:rPr>
          <w:rFonts w:ascii="Angsana New" w:hAnsi="Angsana New"/>
          <w:sz w:val="32"/>
          <w:szCs w:val="32"/>
        </w:rPr>
        <w:t>(</w:t>
      </w:r>
      <w:r w:rsidR="005C243D" w:rsidRPr="003A1D64">
        <w:rPr>
          <w:rFonts w:ascii="Angsana New" w:hAnsi="Angsana New"/>
          <w:sz w:val="32"/>
          <w:szCs w:val="32"/>
        </w:rPr>
        <w:t>2561:</w:t>
      </w:r>
      <w:r w:rsidR="00527B9B" w:rsidRPr="003A1D64">
        <w:rPr>
          <w:rFonts w:ascii="Angsana New" w:hAnsi="Angsana New"/>
          <w:sz w:val="32"/>
          <w:szCs w:val="32"/>
        </w:rPr>
        <w:t xml:space="preserve"> </w:t>
      </w:r>
      <w:r w:rsidR="00D74C83" w:rsidRPr="003A1D64">
        <w:rPr>
          <w:rFonts w:ascii="Angsana New" w:hAnsi="Angsana New"/>
          <w:spacing w:val="-6"/>
          <w:sz w:val="32"/>
          <w:szCs w:val="32"/>
        </w:rPr>
        <w:t>28</w:t>
      </w:r>
      <w:r w:rsidRPr="003A1D64">
        <w:rPr>
          <w:rFonts w:ascii="Angsana New" w:hAnsi="Angsana New"/>
          <w:sz w:val="32"/>
          <w:szCs w:val="32"/>
        </w:rPr>
        <w:t xml:space="preserve"> </w:t>
      </w:r>
      <w:r w:rsidRPr="003A1D64">
        <w:rPr>
          <w:rFonts w:ascii="Angsana New" w:hAnsi="Angsana New"/>
          <w:sz w:val="32"/>
          <w:szCs w:val="32"/>
          <w:cs/>
        </w:rPr>
        <w:t>ล้านบาท</w:t>
      </w:r>
      <w:r w:rsidR="00527B9B" w:rsidRPr="003A1D64">
        <w:rPr>
          <w:rFonts w:ascii="Angsana New" w:hAnsi="Angsana New"/>
          <w:sz w:val="32"/>
          <w:szCs w:val="32"/>
        </w:rPr>
        <w:t>)</w:t>
      </w:r>
    </w:p>
    <w:p w:rsidR="00B84421" w:rsidRDefault="00B8442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A85093" w:rsidRPr="003A1D64" w:rsidRDefault="00570632" w:rsidP="005E29A1">
      <w:pPr>
        <w:tabs>
          <w:tab w:val="left" w:pos="1560"/>
        </w:tabs>
        <w:spacing w:before="120" w:after="120"/>
        <w:ind w:left="1094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3A1D64">
        <w:rPr>
          <w:rFonts w:ascii="Angsana New" w:hAnsi="Angsana New"/>
          <w:sz w:val="32"/>
          <w:szCs w:val="32"/>
          <w:cs/>
        </w:rPr>
        <w:lastRenderedPageBreak/>
        <w:t>ข)</w:t>
      </w:r>
      <w:r w:rsidRPr="003A1D64">
        <w:rPr>
          <w:rFonts w:ascii="Angsana New" w:hAnsi="Angsana New"/>
          <w:sz w:val="32"/>
          <w:szCs w:val="32"/>
          <w:cs/>
        </w:rPr>
        <w:tab/>
      </w:r>
      <w:r w:rsidRPr="003A1D64">
        <w:rPr>
          <w:rFonts w:ascii="Angsana New" w:hAnsi="Angsana New"/>
          <w:spacing w:val="-2"/>
          <w:sz w:val="32"/>
          <w:szCs w:val="32"/>
          <w:cs/>
        </w:rPr>
        <w:t>ณ วันที่</w:t>
      </w:r>
      <w:r w:rsidRPr="003A1D64">
        <w:rPr>
          <w:rFonts w:ascii="Angsana New" w:hAnsi="Angsana New"/>
          <w:spacing w:val="-2"/>
          <w:sz w:val="32"/>
          <w:szCs w:val="32"/>
        </w:rPr>
        <w:t xml:space="preserve"> </w:t>
      </w:r>
      <w:r w:rsidR="009E4CA5" w:rsidRPr="003A1D64">
        <w:rPr>
          <w:rFonts w:ascii="Angsana New" w:hAnsi="Angsana New"/>
          <w:spacing w:val="-2"/>
          <w:sz w:val="32"/>
          <w:szCs w:val="32"/>
        </w:rPr>
        <w:t xml:space="preserve">31 </w:t>
      </w:r>
      <w:r w:rsidR="009E4CA5" w:rsidRPr="003A1D64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5C243D" w:rsidRPr="003A1D64">
        <w:rPr>
          <w:rFonts w:ascii="Angsana New" w:hAnsi="Angsana New"/>
          <w:spacing w:val="-2"/>
          <w:sz w:val="32"/>
          <w:szCs w:val="32"/>
        </w:rPr>
        <w:t>2562</w:t>
      </w:r>
      <w:r w:rsidR="009E4CA5" w:rsidRPr="003A1D64">
        <w:rPr>
          <w:rFonts w:ascii="Angsana New" w:hAnsi="Angsana New"/>
          <w:spacing w:val="-2"/>
          <w:sz w:val="32"/>
          <w:szCs w:val="32"/>
        </w:rPr>
        <w:t xml:space="preserve"> </w:t>
      </w:r>
      <w:r w:rsidR="009E4CA5" w:rsidRPr="003A1D64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5C243D" w:rsidRPr="003A1D64">
        <w:rPr>
          <w:rFonts w:ascii="Angsana New" w:hAnsi="Angsana New"/>
          <w:spacing w:val="-2"/>
          <w:sz w:val="32"/>
          <w:szCs w:val="32"/>
        </w:rPr>
        <w:t>2561</w:t>
      </w:r>
      <w:r w:rsidRPr="003A1D64">
        <w:rPr>
          <w:rFonts w:ascii="Angsana New" w:hAnsi="Angsana New"/>
          <w:spacing w:val="-2"/>
          <w:sz w:val="32"/>
          <w:szCs w:val="32"/>
          <w:cs/>
        </w:rPr>
        <w:t xml:space="preserve"> มีหนังสือค้ำประกันที่ออกโดยธนาคารในนามของ</w:t>
      </w:r>
      <w:r w:rsidR="00E66710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Pr="003A1D64">
        <w:rPr>
          <w:rFonts w:ascii="Angsana New" w:hAnsi="Angsana New"/>
          <w:spacing w:val="-2"/>
          <w:sz w:val="32"/>
          <w:szCs w:val="32"/>
          <w:cs/>
        </w:rPr>
        <w:t xml:space="preserve"> ซึ่งเกี่ยวเนื่องกับภาระผูกพันทางปฏิบัติตามปกติธุรกิจของ</w:t>
      </w:r>
      <w:r w:rsidR="00E66710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Pr="003A1D64">
        <w:rPr>
          <w:rFonts w:ascii="Angsana New" w:hAnsi="Angsana New"/>
          <w:sz w:val="32"/>
          <w:szCs w:val="32"/>
          <w:cs/>
        </w:rPr>
        <w:t xml:space="preserve"> </w:t>
      </w:r>
      <w:r w:rsidRPr="003A1D64">
        <w:rPr>
          <w:rFonts w:ascii="Angsana New" w:hAnsi="Angsana New"/>
          <w:spacing w:val="-2"/>
          <w:sz w:val="32"/>
          <w:szCs w:val="32"/>
          <w:cs/>
        </w:rPr>
        <w:t>โดยมีรายละเอียดดังนี้</w:t>
      </w:r>
      <w:r w:rsidRPr="003A1D64">
        <w:rPr>
          <w:rFonts w:ascii="Angsana New" w:hAnsi="Angsana New"/>
          <w:spacing w:val="-2"/>
          <w:sz w:val="32"/>
          <w:szCs w:val="32"/>
        </w:rPr>
        <w:t xml:space="preserve"> </w:t>
      </w:r>
    </w:p>
    <w:tbl>
      <w:tblPr>
        <w:tblW w:w="846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1170"/>
        <w:gridCol w:w="1170"/>
        <w:gridCol w:w="1170"/>
      </w:tblGrid>
      <w:tr w:rsidR="002962EC" w:rsidRPr="003A1D64" w:rsidTr="002962EC">
        <w:tc>
          <w:tcPr>
            <w:tcW w:w="3780" w:type="dxa"/>
            <w:vAlign w:val="bottom"/>
          </w:tcPr>
          <w:p w:rsidR="002962EC" w:rsidRPr="003A1D64" w:rsidRDefault="00D74C83" w:rsidP="002962EC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bookmarkStart w:id="2" w:name="_Hlk1052688"/>
            <w:r w:rsidRPr="003A1D64">
              <w:rPr>
                <w:rFonts w:ascii="Angsana New" w:hAnsi="Angsana New"/>
              </w:rPr>
              <w:br w:type="page"/>
            </w:r>
          </w:p>
        </w:tc>
        <w:tc>
          <w:tcPr>
            <w:tcW w:w="4680" w:type="dxa"/>
            <w:gridSpan w:val="4"/>
          </w:tcPr>
          <w:p w:rsidR="002962EC" w:rsidRPr="003A1D64" w:rsidRDefault="002962EC" w:rsidP="002962EC">
            <w:pPr>
              <w:tabs>
                <w:tab w:val="decimal" w:pos="7740"/>
                <w:tab w:val="decimal" w:pos="8820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(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3A1D6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3A1D6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962EC" w:rsidRPr="003A1D64" w:rsidTr="002962EC">
        <w:tc>
          <w:tcPr>
            <w:tcW w:w="3780" w:type="dxa"/>
            <w:vAlign w:val="bottom"/>
          </w:tcPr>
          <w:p w:rsidR="002962EC" w:rsidRPr="003A1D64" w:rsidRDefault="002962EC" w:rsidP="002962EC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2962EC" w:rsidRPr="003A1D64" w:rsidRDefault="002962EC" w:rsidP="002962EC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:rsidR="002962EC" w:rsidRPr="003A1D64" w:rsidRDefault="002962EC" w:rsidP="002962EC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spacing w:line="400" w:lineRule="exact"/>
              <w:ind w:left="-106" w:right="-102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 xml:space="preserve">     งบการเงินเฉพาะกิจการ</w:t>
            </w:r>
          </w:p>
        </w:tc>
      </w:tr>
      <w:tr w:rsidR="002962EC" w:rsidRPr="003A1D64" w:rsidTr="002962EC">
        <w:tc>
          <w:tcPr>
            <w:tcW w:w="3780" w:type="dxa"/>
            <w:vAlign w:val="bottom"/>
          </w:tcPr>
          <w:p w:rsidR="002962EC" w:rsidRPr="003A1D64" w:rsidRDefault="002962EC" w:rsidP="002962EC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2962EC" w:rsidRPr="003A1D64" w:rsidRDefault="005C243D" w:rsidP="002962EC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A1D64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170" w:type="dxa"/>
            <w:vAlign w:val="bottom"/>
          </w:tcPr>
          <w:p w:rsidR="002962EC" w:rsidRPr="003A1D64" w:rsidRDefault="005C243D" w:rsidP="002962EC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A1D64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170" w:type="dxa"/>
            <w:vAlign w:val="bottom"/>
          </w:tcPr>
          <w:p w:rsidR="002962EC" w:rsidRPr="003A1D64" w:rsidRDefault="005C243D" w:rsidP="002962EC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A1D64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170" w:type="dxa"/>
            <w:vAlign w:val="bottom"/>
          </w:tcPr>
          <w:p w:rsidR="002962EC" w:rsidRPr="003A1D64" w:rsidRDefault="005C243D" w:rsidP="002962EC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A1D64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C90728" w:rsidRPr="003A1D64" w:rsidTr="00FE22EE">
        <w:tc>
          <w:tcPr>
            <w:tcW w:w="3780" w:type="dxa"/>
            <w:vAlign w:val="bottom"/>
          </w:tcPr>
          <w:p w:rsidR="00C90728" w:rsidRPr="003A1D64" w:rsidRDefault="00C90728" w:rsidP="00C90728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การประมูลงานก่อสร้างและการยื่นซองประกวดราคา</w:t>
            </w:r>
          </w:p>
        </w:tc>
        <w:tc>
          <w:tcPr>
            <w:tcW w:w="1170" w:type="dxa"/>
          </w:tcPr>
          <w:p w:rsidR="00C90728" w:rsidRPr="003A1D64" w:rsidRDefault="00C90728" w:rsidP="00C90728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C90728" w:rsidRPr="003A1D64" w:rsidRDefault="00C90728" w:rsidP="00C90728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318</w:t>
            </w:r>
          </w:p>
        </w:tc>
        <w:tc>
          <w:tcPr>
            <w:tcW w:w="1170" w:type="dxa"/>
          </w:tcPr>
          <w:p w:rsidR="00C90728" w:rsidRPr="003A1D64" w:rsidRDefault="00C90728" w:rsidP="00C90728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C90728" w:rsidRPr="003A1D64" w:rsidRDefault="00C90728" w:rsidP="00C90728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52</w:t>
            </w:r>
          </w:p>
        </w:tc>
        <w:tc>
          <w:tcPr>
            <w:tcW w:w="1170" w:type="dxa"/>
            <w:vAlign w:val="bottom"/>
          </w:tcPr>
          <w:p w:rsidR="00C90728" w:rsidRPr="003A1D64" w:rsidRDefault="00C90728" w:rsidP="00C90728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318</w:t>
            </w:r>
          </w:p>
        </w:tc>
        <w:tc>
          <w:tcPr>
            <w:tcW w:w="1170" w:type="dxa"/>
            <w:vAlign w:val="bottom"/>
          </w:tcPr>
          <w:p w:rsidR="00C90728" w:rsidRPr="003A1D64" w:rsidRDefault="00C90728" w:rsidP="00C90728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52</w:t>
            </w:r>
          </w:p>
        </w:tc>
      </w:tr>
      <w:tr w:rsidR="00C90728" w:rsidRPr="003A1D64" w:rsidTr="00FE22EE">
        <w:tc>
          <w:tcPr>
            <w:tcW w:w="3780" w:type="dxa"/>
            <w:vAlign w:val="bottom"/>
          </w:tcPr>
          <w:p w:rsidR="00C90728" w:rsidRPr="003A1D64" w:rsidRDefault="00C90728" w:rsidP="00C90728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ประกันการชำระคืนเงินรับล่วงหน้า</w:t>
            </w:r>
          </w:p>
        </w:tc>
        <w:tc>
          <w:tcPr>
            <w:tcW w:w="1170" w:type="dxa"/>
          </w:tcPr>
          <w:p w:rsidR="00C90728" w:rsidRPr="003A1D64" w:rsidRDefault="00C90728" w:rsidP="00C90728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1,945</w:t>
            </w:r>
          </w:p>
        </w:tc>
        <w:tc>
          <w:tcPr>
            <w:tcW w:w="1170" w:type="dxa"/>
          </w:tcPr>
          <w:p w:rsidR="00C90728" w:rsidRPr="003A1D64" w:rsidRDefault="00C90728" w:rsidP="00C90728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1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3A1D64">
              <w:rPr>
                <w:rFonts w:ascii="Angsana New" w:hAnsi="Angsana New"/>
                <w:sz w:val="32"/>
                <w:szCs w:val="32"/>
              </w:rPr>
              <w:t>868</w:t>
            </w:r>
          </w:p>
        </w:tc>
        <w:tc>
          <w:tcPr>
            <w:tcW w:w="1170" w:type="dxa"/>
            <w:vAlign w:val="bottom"/>
          </w:tcPr>
          <w:p w:rsidR="00C90728" w:rsidRPr="003A1D64" w:rsidRDefault="00C90728" w:rsidP="00C90728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1,945</w:t>
            </w:r>
          </w:p>
        </w:tc>
        <w:tc>
          <w:tcPr>
            <w:tcW w:w="1170" w:type="dxa"/>
            <w:vAlign w:val="bottom"/>
          </w:tcPr>
          <w:p w:rsidR="00C90728" w:rsidRPr="003A1D64" w:rsidRDefault="00C90728" w:rsidP="00C90728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1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3A1D64">
              <w:rPr>
                <w:rFonts w:ascii="Angsana New" w:hAnsi="Angsana New"/>
                <w:sz w:val="32"/>
                <w:szCs w:val="32"/>
              </w:rPr>
              <w:t>849</w:t>
            </w:r>
          </w:p>
        </w:tc>
      </w:tr>
      <w:tr w:rsidR="00C90728" w:rsidRPr="003A1D64" w:rsidTr="00FE22EE">
        <w:tc>
          <w:tcPr>
            <w:tcW w:w="3780" w:type="dxa"/>
            <w:vAlign w:val="bottom"/>
          </w:tcPr>
          <w:p w:rsidR="00C90728" w:rsidRPr="003A1D64" w:rsidRDefault="00C90728" w:rsidP="00C90728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ประกันการปฏิบัติตามสัญญา</w:t>
            </w:r>
          </w:p>
        </w:tc>
        <w:tc>
          <w:tcPr>
            <w:tcW w:w="1170" w:type="dxa"/>
          </w:tcPr>
          <w:p w:rsidR="00C90728" w:rsidRPr="003A1D64" w:rsidRDefault="00C90728" w:rsidP="00C90728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1,438</w:t>
            </w:r>
          </w:p>
        </w:tc>
        <w:tc>
          <w:tcPr>
            <w:tcW w:w="1170" w:type="dxa"/>
          </w:tcPr>
          <w:p w:rsidR="00C90728" w:rsidRPr="003A1D64" w:rsidRDefault="00C90728" w:rsidP="00C90728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1,406</w:t>
            </w:r>
          </w:p>
        </w:tc>
        <w:tc>
          <w:tcPr>
            <w:tcW w:w="1170" w:type="dxa"/>
            <w:vAlign w:val="bottom"/>
          </w:tcPr>
          <w:p w:rsidR="00C90728" w:rsidRPr="003A1D64" w:rsidRDefault="00C90728" w:rsidP="00C90728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1,438</w:t>
            </w:r>
          </w:p>
        </w:tc>
        <w:tc>
          <w:tcPr>
            <w:tcW w:w="1170" w:type="dxa"/>
            <w:vAlign w:val="bottom"/>
          </w:tcPr>
          <w:p w:rsidR="00C90728" w:rsidRPr="003A1D64" w:rsidRDefault="00C90728" w:rsidP="00C90728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1,386</w:t>
            </w:r>
          </w:p>
        </w:tc>
      </w:tr>
      <w:tr w:rsidR="00C90728" w:rsidRPr="003A1D64" w:rsidTr="00FE22EE">
        <w:tc>
          <w:tcPr>
            <w:tcW w:w="3780" w:type="dxa"/>
            <w:vAlign w:val="bottom"/>
          </w:tcPr>
          <w:p w:rsidR="00C90728" w:rsidRPr="003A1D64" w:rsidRDefault="00C90728" w:rsidP="00C90728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ประกันการชำระคืนเงินประกันผลงาน</w:t>
            </w:r>
          </w:p>
        </w:tc>
        <w:tc>
          <w:tcPr>
            <w:tcW w:w="1170" w:type="dxa"/>
          </w:tcPr>
          <w:p w:rsidR="00C90728" w:rsidRPr="003A1D64" w:rsidRDefault="00C90728" w:rsidP="00C90728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453</w:t>
            </w:r>
          </w:p>
        </w:tc>
        <w:tc>
          <w:tcPr>
            <w:tcW w:w="1170" w:type="dxa"/>
          </w:tcPr>
          <w:p w:rsidR="00C90728" w:rsidRPr="003A1D64" w:rsidRDefault="00C90728" w:rsidP="00C90728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482</w:t>
            </w:r>
          </w:p>
        </w:tc>
        <w:tc>
          <w:tcPr>
            <w:tcW w:w="1170" w:type="dxa"/>
            <w:vAlign w:val="bottom"/>
          </w:tcPr>
          <w:p w:rsidR="00C90728" w:rsidRPr="003A1D64" w:rsidRDefault="00C90728" w:rsidP="00C90728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444</w:t>
            </w:r>
          </w:p>
        </w:tc>
        <w:tc>
          <w:tcPr>
            <w:tcW w:w="1170" w:type="dxa"/>
            <w:vAlign w:val="bottom"/>
          </w:tcPr>
          <w:p w:rsidR="00C90728" w:rsidRPr="003A1D64" w:rsidRDefault="00C90728" w:rsidP="00C90728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482</w:t>
            </w:r>
          </w:p>
        </w:tc>
      </w:tr>
      <w:tr w:rsidR="00C90728" w:rsidRPr="003A1D64" w:rsidTr="00FE22EE">
        <w:tc>
          <w:tcPr>
            <w:tcW w:w="3780" w:type="dxa"/>
            <w:vAlign w:val="bottom"/>
          </w:tcPr>
          <w:p w:rsidR="00C90728" w:rsidRPr="003A1D64" w:rsidRDefault="00C90728" w:rsidP="00C90728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ประกันการจ่ายชำระเจ้าหนี้</w:t>
            </w:r>
          </w:p>
        </w:tc>
        <w:tc>
          <w:tcPr>
            <w:tcW w:w="1170" w:type="dxa"/>
          </w:tcPr>
          <w:p w:rsidR="00C90728" w:rsidRPr="003A1D64" w:rsidRDefault="00CD4DA7" w:rsidP="00C90728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124</w:t>
            </w:r>
          </w:p>
        </w:tc>
        <w:tc>
          <w:tcPr>
            <w:tcW w:w="1170" w:type="dxa"/>
          </w:tcPr>
          <w:p w:rsidR="00C90728" w:rsidRPr="003A1D64" w:rsidRDefault="00C90728" w:rsidP="00C90728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86</w:t>
            </w:r>
          </w:p>
        </w:tc>
        <w:tc>
          <w:tcPr>
            <w:tcW w:w="1170" w:type="dxa"/>
            <w:vAlign w:val="bottom"/>
          </w:tcPr>
          <w:p w:rsidR="00C90728" w:rsidRPr="003A1D64" w:rsidRDefault="00CD4DA7" w:rsidP="00C90728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124</w:t>
            </w:r>
          </w:p>
        </w:tc>
        <w:tc>
          <w:tcPr>
            <w:tcW w:w="1170" w:type="dxa"/>
            <w:vAlign w:val="bottom"/>
          </w:tcPr>
          <w:p w:rsidR="00C90728" w:rsidRPr="003A1D64" w:rsidRDefault="00C90728" w:rsidP="00C90728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70</w:t>
            </w:r>
          </w:p>
        </w:tc>
      </w:tr>
      <w:tr w:rsidR="00C90728" w:rsidRPr="003A1D64" w:rsidTr="00FE22EE">
        <w:tc>
          <w:tcPr>
            <w:tcW w:w="3780" w:type="dxa"/>
            <w:vAlign w:val="bottom"/>
          </w:tcPr>
          <w:p w:rsidR="00C90728" w:rsidRPr="003A1D64" w:rsidRDefault="00C90728" w:rsidP="00C90728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ประกันการรับคืนภาษี</w:t>
            </w:r>
          </w:p>
        </w:tc>
        <w:tc>
          <w:tcPr>
            <w:tcW w:w="1170" w:type="dxa"/>
          </w:tcPr>
          <w:p w:rsidR="00C90728" w:rsidRPr="003A1D64" w:rsidRDefault="00CD4DA7" w:rsidP="00C9072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865</w:t>
            </w:r>
          </w:p>
        </w:tc>
        <w:tc>
          <w:tcPr>
            <w:tcW w:w="1170" w:type="dxa"/>
          </w:tcPr>
          <w:p w:rsidR="00C90728" w:rsidRPr="003A1D64" w:rsidRDefault="00C90728" w:rsidP="00C9072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706</w:t>
            </w:r>
          </w:p>
        </w:tc>
        <w:tc>
          <w:tcPr>
            <w:tcW w:w="1170" w:type="dxa"/>
            <w:vAlign w:val="bottom"/>
          </w:tcPr>
          <w:p w:rsidR="00C90728" w:rsidRPr="003A1D64" w:rsidRDefault="00CD4DA7" w:rsidP="00C9072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865</w:t>
            </w:r>
          </w:p>
        </w:tc>
        <w:tc>
          <w:tcPr>
            <w:tcW w:w="1170" w:type="dxa"/>
            <w:vAlign w:val="bottom"/>
          </w:tcPr>
          <w:p w:rsidR="00C90728" w:rsidRPr="003A1D64" w:rsidRDefault="00C90728" w:rsidP="00C9072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706</w:t>
            </w:r>
          </w:p>
        </w:tc>
      </w:tr>
      <w:tr w:rsidR="00C90728" w:rsidRPr="003A1D64" w:rsidTr="00FE22EE">
        <w:tc>
          <w:tcPr>
            <w:tcW w:w="3780" w:type="dxa"/>
            <w:vAlign w:val="bottom"/>
          </w:tcPr>
          <w:p w:rsidR="00C90728" w:rsidRPr="003A1D64" w:rsidRDefault="00C90728" w:rsidP="00C90728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</w:tcPr>
          <w:p w:rsidR="00C90728" w:rsidRPr="003A1D64" w:rsidRDefault="00C90728" w:rsidP="00C9072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5,143</w:t>
            </w:r>
          </w:p>
        </w:tc>
        <w:tc>
          <w:tcPr>
            <w:tcW w:w="1170" w:type="dxa"/>
          </w:tcPr>
          <w:p w:rsidR="00C90728" w:rsidRPr="003A1D64" w:rsidRDefault="00C90728" w:rsidP="00C9072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4,600</w:t>
            </w:r>
          </w:p>
        </w:tc>
        <w:tc>
          <w:tcPr>
            <w:tcW w:w="1170" w:type="dxa"/>
            <w:vAlign w:val="bottom"/>
          </w:tcPr>
          <w:p w:rsidR="00C90728" w:rsidRPr="003A1D64" w:rsidRDefault="00C90728" w:rsidP="00C9072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5,134</w:t>
            </w:r>
          </w:p>
        </w:tc>
        <w:tc>
          <w:tcPr>
            <w:tcW w:w="1170" w:type="dxa"/>
            <w:vAlign w:val="bottom"/>
          </w:tcPr>
          <w:p w:rsidR="00C90728" w:rsidRPr="003A1D64" w:rsidRDefault="00C90728" w:rsidP="00C9072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>4,545</w:t>
            </w:r>
          </w:p>
        </w:tc>
      </w:tr>
    </w:tbl>
    <w:bookmarkEnd w:id="2"/>
    <w:p w:rsidR="00C90728" w:rsidRPr="003A1D64" w:rsidRDefault="001F5A77" w:rsidP="00C90728">
      <w:pPr>
        <w:tabs>
          <w:tab w:val="left" w:pos="1560"/>
        </w:tabs>
        <w:spacing w:before="240" w:after="120"/>
        <w:ind w:left="1094" w:hanging="547"/>
        <w:jc w:val="thaiDistribute"/>
        <w:rPr>
          <w:rFonts w:ascii="Angsana New" w:hAnsi="Angsana New"/>
          <w:sz w:val="32"/>
          <w:szCs w:val="32"/>
          <w:cs/>
        </w:rPr>
      </w:pPr>
      <w:r w:rsidRPr="003A1D64">
        <w:rPr>
          <w:rFonts w:ascii="Angsana New" w:hAnsi="Angsana New"/>
          <w:sz w:val="32"/>
          <w:szCs w:val="32"/>
          <w:cs/>
        </w:rPr>
        <w:t>ค)</w:t>
      </w:r>
      <w:r w:rsidRPr="003A1D64">
        <w:rPr>
          <w:rFonts w:ascii="Angsana New" w:hAnsi="Angsana New"/>
          <w:sz w:val="32"/>
          <w:szCs w:val="32"/>
        </w:rPr>
        <w:t> </w:t>
      </w:r>
      <w:r w:rsidRPr="003A1D64">
        <w:rPr>
          <w:rFonts w:ascii="Angsana New" w:hAnsi="Angsana New"/>
          <w:sz w:val="32"/>
          <w:szCs w:val="32"/>
        </w:rPr>
        <w:tab/>
      </w:r>
      <w:r w:rsidR="00C90728" w:rsidRPr="003A1D64">
        <w:rPr>
          <w:rFonts w:ascii="Angsana New" w:hAnsi="Angsana New"/>
          <w:sz w:val="32"/>
          <w:szCs w:val="32"/>
          <w:cs/>
        </w:rPr>
        <w:t>ณ วันที่</w:t>
      </w:r>
      <w:r w:rsidR="00C90728" w:rsidRPr="003A1D64">
        <w:rPr>
          <w:rFonts w:ascii="Angsana New" w:hAnsi="Angsana New"/>
          <w:sz w:val="32"/>
          <w:szCs w:val="32"/>
        </w:rPr>
        <w:t> </w:t>
      </w:r>
      <w:r w:rsidR="00C90728" w:rsidRPr="003A1D64">
        <w:rPr>
          <w:rFonts w:ascii="Angsana New" w:hAnsi="Angsana New"/>
          <w:spacing w:val="-2"/>
          <w:sz w:val="32"/>
          <w:szCs w:val="32"/>
        </w:rPr>
        <w:t xml:space="preserve">31 </w:t>
      </w:r>
      <w:r w:rsidR="00C90728" w:rsidRPr="003A1D64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C90728" w:rsidRPr="003A1D64">
        <w:rPr>
          <w:rFonts w:ascii="Angsana New" w:hAnsi="Angsana New"/>
          <w:spacing w:val="-2"/>
          <w:sz w:val="32"/>
          <w:szCs w:val="32"/>
        </w:rPr>
        <w:t xml:space="preserve">2562 </w:t>
      </w:r>
      <w:r w:rsidR="00C90728" w:rsidRPr="003A1D64">
        <w:rPr>
          <w:rFonts w:ascii="Angsana New" w:hAnsi="Angsana New"/>
          <w:sz w:val="32"/>
          <w:szCs w:val="32"/>
          <w:cs/>
        </w:rPr>
        <w:t>บริษัทฯมีหนังสือสัญญาวงเงินสแตน</w:t>
      </w:r>
      <w:proofErr w:type="spellStart"/>
      <w:r w:rsidR="00C90728" w:rsidRPr="003A1D64">
        <w:rPr>
          <w:rFonts w:ascii="Angsana New" w:hAnsi="Angsana New"/>
          <w:sz w:val="32"/>
          <w:szCs w:val="32"/>
          <w:cs/>
        </w:rPr>
        <w:t>ด์</w:t>
      </w:r>
      <w:proofErr w:type="spellEnd"/>
      <w:r w:rsidR="00C90728" w:rsidRPr="003A1D64">
        <w:rPr>
          <w:rFonts w:ascii="Angsana New" w:hAnsi="Angsana New"/>
          <w:sz w:val="32"/>
          <w:szCs w:val="32"/>
          <w:cs/>
        </w:rPr>
        <w:t>บายเลต</w:t>
      </w:r>
      <w:proofErr w:type="spellStart"/>
      <w:r w:rsidR="00C90728" w:rsidRPr="003A1D64">
        <w:rPr>
          <w:rFonts w:ascii="Angsana New" w:hAnsi="Angsana New"/>
          <w:sz w:val="32"/>
          <w:szCs w:val="32"/>
          <w:cs/>
        </w:rPr>
        <w:t>เต</w:t>
      </w:r>
      <w:proofErr w:type="spellEnd"/>
      <w:r w:rsidR="00C90728" w:rsidRPr="003A1D64">
        <w:rPr>
          <w:rFonts w:ascii="Angsana New" w:hAnsi="Angsana New"/>
          <w:sz w:val="32"/>
          <w:szCs w:val="32"/>
          <w:cs/>
        </w:rPr>
        <w:t>อร์</w:t>
      </w:r>
      <w:proofErr w:type="spellStart"/>
      <w:r w:rsidR="00C90728" w:rsidRPr="003A1D64">
        <w:rPr>
          <w:rFonts w:ascii="Angsana New" w:hAnsi="Angsana New"/>
          <w:sz w:val="32"/>
          <w:szCs w:val="32"/>
          <w:cs/>
        </w:rPr>
        <w:t>ออฟ</w:t>
      </w:r>
      <w:proofErr w:type="spellEnd"/>
      <w:r w:rsidR="00C90728" w:rsidRPr="003A1D64">
        <w:rPr>
          <w:rFonts w:ascii="Angsana New" w:hAnsi="Angsana New"/>
          <w:sz w:val="32"/>
          <w:szCs w:val="32"/>
          <w:cs/>
        </w:rPr>
        <w:t xml:space="preserve">เครดิตกับธนาคารเพื่อค้ำประกันการออกหนังสือค้ำประกันการปฏิบัติตามสัญญาจำนวน </w:t>
      </w:r>
      <w:r w:rsidR="00C90728" w:rsidRPr="003A1D64">
        <w:rPr>
          <w:rFonts w:ascii="Angsana New" w:hAnsi="Angsana New"/>
          <w:sz w:val="32"/>
          <w:szCs w:val="32"/>
        </w:rPr>
        <w:t>9</w:t>
      </w:r>
      <w:r w:rsidR="00C90728" w:rsidRPr="003A1D64">
        <w:rPr>
          <w:rFonts w:ascii="Angsana New" w:hAnsi="Angsana New"/>
          <w:sz w:val="32"/>
          <w:szCs w:val="32"/>
          <w:cs/>
        </w:rPr>
        <w:t>.</w:t>
      </w:r>
      <w:r w:rsidR="00C90728" w:rsidRPr="003A1D64">
        <w:rPr>
          <w:rFonts w:ascii="Angsana New" w:hAnsi="Angsana New"/>
          <w:sz w:val="32"/>
          <w:szCs w:val="32"/>
        </w:rPr>
        <w:t>3</w:t>
      </w:r>
      <w:r w:rsidR="00C90728" w:rsidRPr="003A1D64">
        <w:rPr>
          <w:rFonts w:ascii="Angsana New" w:hAnsi="Angsana New"/>
          <w:sz w:val="32"/>
          <w:szCs w:val="32"/>
          <w:cs/>
        </w:rPr>
        <w:t xml:space="preserve"> ล้านบาท</w:t>
      </w:r>
      <w:r w:rsidR="00C90728" w:rsidRPr="003A1D64">
        <w:rPr>
          <w:rFonts w:ascii="Angsana New" w:hAnsi="Angsana New"/>
          <w:sz w:val="32"/>
          <w:szCs w:val="32"/>
        </w:rPr>
        <w:t xml:space="preserve"> (2561: 38.2</w:t>
      </w:r>
      <w:r w:rsidR="00C90728" w:rsidRPr="003A1D64">
        <w:rPr>
          <w:rFonts w:ascii="Angsana New" w:hAnsi="Angsana New"/>
          <w:sz w:val="32"/>
          <w:szCs w:val="32"/>
          <w:cs/>
        </w:rPr>
        <w:t xml:space="preserve"> ล้านบาท</w:t>
      </w:r>
      <w:r w:rsidR="00C90728" w:rsidRPr="003A1D64">
        <w:rPr>
          <w:rFonts w:ascii="Angsana New" w:hAnsi="Angsana New"/>
          <w:sz w:val="32"/>
          <w:szCs w:val="32"/>
        </w:rPr>
        <w:t>)</w:t>
      </w:r>
    </w:p>
    <w:p w:rsidR="004D03EC" w:rsidRPr="003A1D64" w:rsidRDefault="00B84421" w:rsidP="00C90728">
      <w:pPr>
        <w:tabs>
          <w:tab w:val="left" w:pos="15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34</w:t>
      </w:r>
      <w:r w:rsidR="004D03EC" w:rsidRPr="003A1D64">
        <w:rPr>
          <w:rFonts w:ascii="Angsana New" w:hAnsi="Angsana New"/>
          <w:b/>
          <w:bCs/>
          <w:sz w:val="32"/>
          <w:szCs w:val="32"/>
        </w:rPr>
        <w:t>.</w:t>
      </w:r>
      <w:r w:rsidR="00956DE6" w:rsidRPr="003A1D64">
        <w:rPr>
          <w:rFonts w:ascii="Angsana New" w:hAnsi="Angsana New"/>
          <w:b/>
          <w:bCs/>
          <w:sz w:val="32"/>
          <w:szCs w:val="32"/>
        </w:rPr>
        <w:t>4</w:t>
      </w:r>
      <w:r w:rsidR="004D03EC" w:rsidRPr="003A1D64">
        <w:rPr>
          <w:rFonts w:ascii="Angsana New" w:hAnsi="Angsana New"/>
          <w:b/>
          <w:bCs/>
          <w:sz w:val="32"/>
          <w:szCs w:val="32"/>
        </w:rPr>
        <w:t xml:space="preserve"> </w:t>
      </w:r>
      <w:r w:rsidR="004D03EC" w:rsidRPr="003A1D64">
        <w:rPr>
          <w:rFonts w:ascii="Angsana New" w:hAnsi="Angsana New"/>
          <w:b/>
          <w:bCs/>
          <w:sz w:val="32"/>
          <w:szCs w:val="32"/>
        </w:rPr>
        <w:tab/>
      </w:r>
      <w:r w:rsidR="004D03EC" w:rsidRPr="003A1D64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:rsidR="00DF36AF" w:rsidRPr="003A1D64" w:rsidRDefault="00DF36AF" w:rsidP="00DF36A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  <w:cs/>
        </w:rPr>
        <w:t>ก)</w:t>
      </w:r>
      <w:r w:rsidRPr="003A1D64">
        <w:rPr>
          <w:rFonts w:ascii="Angsana New" w:hAnsi="Angsana New"/>
          <w:sz w:val="32"/>
          <w:szCs w:val="32"/>
          <w:cs/>
        </w:rPr>
        <w:tab/>
      </w:r>
      <w:r w:rsidRPr="003A1D64">
        <w:rPr>
          <w:rFonts w:ascii="Angsana New" w:hAnsi="Angsana New"/>
          <w:sz w:val="32"/>
          <w:szCs w:val="32"/>
          <w:cs/>
        </w:rPr>
        <w:tab/>
      </w:r>
      <w:r w:rsidR="00AF13AB" w:rsidRPr="003A1D64">
        <w:rPr>
          <w:rFonts w:ascii="Angsana New" w:hAnsi="Angsana New"/>
          <w:sz w:val="32"/>
          <w:szCs w:val="32"/>
          <w:cs/>
        </w:rPr>
        <w:t>ในระหว่างปี</w:t>
      </w:r>
      <w:r w:rsidR="00AF13AB" w:rsidRPr="003A1D64">
        <w:rPr>
          <w:rFonts w:ascii="Angsana New" w:hAnsi="Angsana New"/>
          <w:sz w:val="32"/>
          <w:szCs w:val="32"/>
        </w:rPr>
        <w:t xml:space="preserve"> 2558 </w:t>
      </w:r>
      <w:r w:rsidR="00AF13AB" w:rsidRPr="003A1D64">
        <w:rPr>
          <w:rFonts w:ascii="Angsana New" w:hAnsi="Angsana New"/>
          <w:sz w:val="32"/>
          <w:szCs w:val="32"/>
          <w:cs/>
        </w:rPr>
        <w:t xml:space="preserve">บริษัทฯถูกผู้รับเหมาช่วงรายหนึ่งฟ้องร้องเกี่ยวกับการทำผิดสัญญาจ้าง โดยมูลหนี้ที่ฟ้องร้องมีจำนวนรวมประมาณ </w:t>
      </w:r>
      <w:r w:rsidR="00AF13AB" w:rsidRPr="003A1D64">
        <w:rPr>
          <w:rFonts w:ascii="Angsana New" w:hAnsi="Angsana New"/>
          <w:sz w:val="32"/>
          <w:szCs w:val="32"/>
        </w:rPr>
        <w:t xml:space="preserve">235 </w:t>
      </w:r>
      <w:r w:rsidR="00AF13AB" w:rsidRPr="003A1D64">
        <w:rPr>
          <w:rFonts w:ascii="Angsana New" w:hAnsi="Angsana New"/>
          <w:sz w:val="32"/>
          <w:szCs w:val="32"/>
          <w:cs/>
        </w:rPr>
        <w:t xml:space="preserve">ล้านบาท บริษัทฯเห็นว่ามิได้กระทำผิดตามฟ้องและได้ยื่นฟ้องแย้งต่อศาลเมื่อวันที่ </w:t>
      </w:r>
      <w:r w:rsidR="00AF13AB" w:rsidRPr="003A1D64">
        <w:rPr>
          <w:rFonts w:ascii="Angsana New" w:hAnsi="Angsana New"/>
          <w:sz w:val="32"/>
          <w:szCs w:val="32"/>
        </w:rPr>
        <w:t xml:space="preserve">16 </w:t>
      </w:r>
      <w:r w:rsidR="00AF13AB" w:rsidRPr="003A1D64">
        <w:rPr>
          <w:rFonts w:ascii="Angsana New" w:hAnsi="Angsana New"/>
          <w:sz w:val="32"/>
          <w:szCs w:val="32"/>
          <w:cs/>
        </w:rPr>
        <w:t xml:space="preserve">กรกฎาคม </w:t>
      </w:r>
      <w:r w:rsidR="00AF13AB" w:rsidRPr="003A1D64">
        <w:rPr>
          <w:rFonts w:ascii="Angsana New" w:hAnsi="Angsana New"/>
          <w:sz w:val="32"/>
          <w:szCs w:val="32"/>
        </w:rPr>
        <w:t xml:space="preserve">2558 </w:t>
      </w:r>
      <w:r w:rsidR="00AF13AB" w:rsidRPr="003A1D64">
        <w:rPr>
          <w:rFonts w:ascii="Angsana New" w:hAnsi="Angsana New"/>
          <w:sz w:val="32"/>
          <w:szCs w:val="32"/>
          <w:cs/>
        </w:rPr>
        <w:t xml:space="preserve">โดยเรียกร้องค่าเสียหายจำนวน </w:t>
      </w:r>
      <w:r w:rsidR="00AF13AB" w:rsidRPr="003A1D64">
        <w:rPr>
          <w:rFonts w:ascii="Angsana New" w:hAnsi="Angsana New"/>
          <w:sz w:val="32"/>
          <w:szCs w:val="32"/>
        </w:rPr>
        <w:t xml:space="preserve">632 </w:t>
      </w:r>
      <w:r w:rsidR="00AF13AB" w:rsidRPr="003A1D64">
        <w:rPr>
          <w:rFonts w:ascii="Angsana New" w:hAnsi="Angsana New"/>
          <w:sz w:val="32"/>
          <w:szCs w:val="32"/>
          <w:cs/>
        </w:rPr>
        <w:t>ล้านบาท</w:t>
      </w:r>
    </w:p>
    <w:p w:rsidR="00D33449" w:rsidRPr="003A1D64" w:rsidRDefault="00DF36AF" w:rsidP="00DF36A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  <w:cs/>
        </w:rPr>
        <w:tab/>
      </w:r>
      <w:r w:rsidRPr="003A1D64">
        <w:rPr>
          <w:rFonts w:ascii="Angsana New" w:hAnsi="Angsana New"/>
          <w:sz w:val="32"/>
          <w:szCs w:val="32"/>
          <w:cs/>
        </w:rPr>
        <w:tab/>
      </w:r>
      <w:r w:rsidR="00D33449" w:rsidRPr="003A1D6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D33449" w:rsidRPr="003A1D64">
        <w:rPr>
          <w:rFonts w:ascii="Angsana New" w:hAnsi="Angsana New"/>
          <w:sz w:val="32"/>
          <w:szCs w:val="32"/>
        </w:rPr>
        <w:t xml:space="preserve">23 </w:t>
      </w:r>
      <w:r w:rsidR="00D33449" w:rsidRPr="003A1D64">
        <w:rPr>
          <w:rFonts w:ascii="Angsana New" w:hAnsi="Angsana New"/>
          <w:sz w:val="32"/>
          <w:szCs w:val="32"/>
          <w:cs/>
        </w:rPr>
        <w:t xml:space="preserve">มีนาคม </w:t>
      </w:r>
      <w:r w:rsidR="00D33449" w:rsidRPr="003A1D64">
        <w:rPr>
          <w:rFonts w:ascii="Angsana New" w:hAnsi="Angsana New"/>
          <w:sz w:val="32"/>
          <w:szCs w:val="32"/>
        </w:rPr>
        <w:t xml:space="preserve">2560 </w:t>
      </w:r>
      <w:r w:rsidR="00D33449" w:rsidRPr="003A1D64">
        <w:rPr>
          <w:rFonts w:ascii="Angsana New" w:hAnsi="Angsana New"/>
          <w:sz w:val="32"/>
          <w:szCs w:val="32"/>
          <w:cs/>
        </w:rPr>
        <w:t xml:space="preserve">ศาลแพ่งพิพากษาให้บริษัทฯชำระเงินจำนวน </w:t>
      </w:r>
      <w:r w:rsidR="00D33449" w:rsidRPr="003A1D64">
        <w:rPr>
          <w:rFonts w:ascii="Angsana New" w:hAnsi="Angsana New"/>
          <w:sz w:val="32"/>
          <w:szCs w:val="32"/>
        </w:rPr>
        <w:t xml:space="preserve">101 </w:t>
      </w:r>
      <w:r w:rsidR="00D33449" w:rsidRPr="003A1D64">
        <w:rPr>
          <w:rFonts w:ascii="Angsana New" w:hAnsi="Angsana New"/>
          <w:sz w:val="32"/>
          <w:szCs w:val="32"/>
          <w:cs/>
        </w:rPr>
        <w:t xml:space="preserve">ล้านบาทพร้อมดอกเบี้ยในอัตราร้อยละ </w:t>
      </w:r>
      <w:r w:rsidR="00D33449" w:rsidRPr="003A1D64">
        <w:rPr>
          <w:rFonts w:ascii="Angsana New" w:hAnsi="Angsana New"/>
          <w:sz w:val="32"/>
          <w:szCs w:val="32"/>
        </w:rPr>
        <w:t xml:space="preserve">7.5 </w:t>
      </w:r>
      <w:r w:rsidR="00D33449" w:rsidRPr="003A1D64">
        <w:rPr>
          <w:rFonts w:ascii="Angsana New" w:hAnsi="Angsana New"/>
          <w:sz w:val="32"/>
          <w:szCs w:val="32"/>
          <w:cs/>
        </w:rPr>
        <w:t xml:space="preserve">ต่อปี และให้คืนหนังสือค้ำประกันค่าจ้างล่วงหน้าให้ผู้รับเหมาช่วง และให้ผู้รับเหมาช่วงชำระเงินจำนวน </w:t>
      </w:r>
      <w:r w:rsidR="00D33449" w:rsidRPr="003A1D64">
        <w:rPr>
          <w:rFonts w:ascii="Angsana New" w:hAnsi="Angsana New"/>
          <w:sz w:val="32"/>
          <w:szCs w:val="32"/>
        </w:rPr>
        <w:t xml:space="preserve">105 </w:t>
      </w:r>
      <w:r w:rsidR="00D33449" w:rsidRPr="003A1D64">
        <w:rPr>
          <w:rFonts w:ascii="Angsana New" w:hAnsi="Angsana New"/>
          <w:sz w:val="32"/>
          <w:szCs w:val="32"/>
          <w:cs/>
        </w:rPr>
        <w:t xml:space="preserve">ล้านบาทพร้อมดอกเบี้ยในอัตราร้อยละ </w:t>
      </w:r>
      <w:r w:rsidR="00D33449" w:rsidRPr="003A1D64">
        <w:rPr>
          <w:rFonts w:ascii="Angsana New" w:hAnsi="Angsana New"/>
          <w:sz w:val="32"/>
          <w:szCs w:val="32"/>
        </w:rPr>
        <w:t xml:space="preserve">7.5 </w:t>
      </w:r>
      <w:r w:rsidR="00D33449" w:rsidRPr="003A1D64">
        <w:rPr>
          <w:rFonts w:ascii="Angsana New" w:hAnsi="Angsana New"/>
          <w:sz w:val="32"/>
          <w:szCs w:val="32"/>
          <w:cs/>
        </w:rPr>
        <w:t xml:space="preserve">ต่อปีให้แก่บริษัทฯ ในปี </w:t>
      </w:r>
      <w:r w:rsidR="00D33449" w:rsidRPr="003A1D64">
        <w:rPr>
          <w:rFonts w:ascii="Angsana New" w:hAnsi="Angsana New"/>
          <w:sz w:val="32"/>
          <w:szCs w:val="32"/>
        </w:rPr>
        <w:t>2561</w:t>
      </w:r>
      <w:r w:rsidR="00D33449" w:rsidRPr="003A1D64">
        <w:rPr>
          <w:rFonts w:ascii="Angsana New" w:hAnsi="Angsana New"/>
          <w:sz w:val="32"/>
          <w:szCs w:val="32"/>
          <w:cs/>
        </w:rPr>
        <w:t xml:space="preserve"> บริษัทฯและผู้รับเหมาช่วงต่างได้ยื่นอุทธรณ์ต่อศาลอุทธรณ์</w:t>
      </w:r>
    </w:p>
    <w:p w:rsidR="00D33449" w:rsidRPr="003A1D64" w:rsidRDefault="00DF36AF" w:rsidP="00DF36A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  <w:cs/>
        </w:rPr>
        <w:tab/>
      </w:r>
      <w:r w:rsidRPr="003A1D64">
        <w:rPr>
          <w:rFonts w:ascii="Angsana New" w:hAnsi="Angsana New"/>
          <w:sz w:val="32"/>
          <w:szCs w:val="32"/>
          <w:cs/>
        </w:rPr>
        <w:tab/>
      </w:r>
      <w:r w:rsidR="00D33449" w:rsidRPr="003A1D6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D33449" w:rsidRPr="003A1D64">
        <w:rPr>
          <w:rFonts w:ascii="Angsana New" w:hAnsi="Angsana New"/>
          <w:sz w:val="32"/>
          <w:szCs w:val="32"/>
        </w:rPr>
        <w:t>18</w:t>
      </w:r>
      <w:r w:rsidR="00D33449" w:rsidRPr="003A1D64">
        <w:rPr>
          <w:rFonts w:ascii="Angsana New" w:hAnsi="Angsana New"/>
          <w:sz w:val="32"/>
          <w:szCs w:val="32"/>
          <w:cs/>
        </w:rPr>
        <w:t xml:space="preserve"> กันยายน </w:t>
      </w:r>
      <w:r w:rsidR="00D33449" w:rsidRPr="003A1D64">
        <w:rPr>
          <w:rFonts w:ascii="Angsana New" w:hAnsi="Angsana New"/>
          <w:sz w:val="32"/>
          <w:szCs w:val="32"/>
        </w:rPr>
        <w:t>2561</w:t>
      </w:r>
      <w:r w:rsidR="00D33449" w:rsidRPr="003A1D64">
        <w:rPr>
          <w:rFonts w:ascii="Angsana New" w:hAnsi="Angsana New"/>
          <w:sz w:val="32"/>
          <w:szCs w:val="32"/>
          <w:cs/>
        </w:rPr>
        <w:t xml:space="preserve"> ศาลอุทธรณ์ได้มีคำพิพากษาให้บริษัทฯชำระเงินจำนวน </w:t>
      </w:r>
      <w:r w:rsidR="00D33449" w:rsidRPr="003A1D64">
        <w:rPr>
          <w:rFonts w:ascii="Angsana New" w:hAnsi="Angsana New"/>
          <w:sz w:val="32"/>
          <w:szCs w:val="32"/>
        </w:rPr>
        <w:t>76.5</w:t>
      </w:r>
      <w:r w:rsidR="00D33449" w:rsidRPr="003A1D64">
        <w:rPr>
          <w:rFonts w:ascii="Angsana New" w:hAnsi="Angsana New"/>
          <w:sz w:val="32"/>
          <w:szCs w:val="32"/>
          <w:cs/>
        </w:rPr>
        <w:t xml:space="preserve"> ล้านบาทให้แก่ผู้รับเหมาช่วง สำหรับงานที่ผู้รับเหมาช่วงได้ทำไป พร้อมดอกเบี้ยในอัตราร้อยละ </w:t>
      </w:r>
      <w:r w:rsidR="00D33449" w:rsidRPr="003A1D64">
        <w:rPr>
          <w:rFonts w:ascii="Angsana New" w:hAnsi="Angsana New"/>
          <w:sz w:val="32"/>
          <w:szCs w:val="32"/>
        </w:rPr>
        <w:t>7.5</w:t>
      </w:r>
      <w:r w:rsidR="00D33449" w:rsidRPr="003A1D64">
        <w:rPr>
          <w:rFonts w:ascii="Angsana New" w:hAnsi="Angsana New"/>
          <w:sz w:val="32"/>
          <w:szCs w:val="32"/>
          <w:cs/>
        </w:rPr>
        <w:t xml:space="preserve"> ต่อปี พร้อมให้บริษัทฯชำระค่าธรรมเนียมหนังสือค้ำประกันจำนวน </w:t>
      </w:r>
      <w:r w:rsidR="00D33449" w:rsidRPr="003A1D64">
        <w:rPr>
          <w:rFonts w:ascii="Angsana New" w:hAnsi="Angsana New"/>
          <w:sz w:val="32"/>
          <w:szCs w:val="32"/>
        </w:rPr>
        <w:t>0.2</w:t>
      </w:r>
      <w:r w:rsidR="00D33449" w:rsidRPr="003A1D64">
        <w:rPr>
          <w:rFonts w:ascii="Angsana New" w:hAnsi="Angsana New"/>
          <w:sz w:val="32"/>
          <w:szCs w:val="32"/>
          <w:cs/>
        </w:rPr>
        <w:t xml:space="preserve"> ล้านบาทต่อเดือน และให้บริษัทฯคืนหนังสือค้ำประกันให้</w:t>
      </w:r>
      <w:r w:rsidR="00E5016C" w:rsidRPr="003A1D64">
        <w:rPr>
          <w:rFonts w:ascii="Angsana New" w:hAnsi="Angsana New"/>
          <w:sz w:val="32"/>
          <w:szCs w:val="32"/>
          <w:cs/>
        </w:rPr>
        <w:t>แก่</w:t>
      </w:r>
      <w:r w:rsidR="00D33449" w:rsidRPr="003A1D64">
        <w:rPr>
          <w:rFonts w:ascii="Angsana New" w:hAnsi="Angsana New"/>
          <w:sz w:val="32"/>
          <w:szCs w:val="32"/>
          <w:cs/>
        </w:rPr>
        <w:t xml:space="preserve">ผู้รับเหมาช่วง นอกจากนี้ ศาลอุทธรณ์ยังมีคำพิพากษาให้ผู้รับเหมาช่วงชำระเงินค่าจ้างงานล่วงหน้าจำนวน </w:t>
      </w:r>
      <w:r w:rsidR="00D33449" w:rsidRPr="003A1D64">
        <w:rPr>
          <w:rFonts w:ascii="Angsana New" w:hAnsi="Angsana New"/>
          <w:sz w:val="32"/>
          <w:szCs w:val="32"/>
        </w:rPr>
        <w:t>50.4</w:t>
      </w:r>
      <w:r w:rsidR="00E5016C" w:rsidRPr="003A1D64">
        <w:rPr>
          <w:rFonts w:ascii="Angsana New" w:hAnsi="Angsana New"/>
          <w:sz w:val="32"/>
          <w:szCs w:val="32"/>
          <w:cs/>
        </w:rPr>
        <w:t xml:space="preserve"> ล้านบาท</w:t>
      </w:r>
      <w:r w:rsidR="00D33449" w:rsidRPr="003A1D64">
        <w:rPr>
          <w:rFonts w:ascii="Angsana New" w:hAnsi="Angsana New"/>
          <w:sz w:val="32"/>
          <w:szCs w:val="32"/>
          <w:cs/>
        </w:rPr>
        <w:t>คืนให้แก่บริษัทฯ ปัจจุบัน บริษัทฯอยู่ในระหว่างการยื่นคำร้องขอระงับการบังคับคดีตามคำพิพากษาศาลอุทธรณ์และการยื่นอุทธรณ์ต่อศาลฎีกาเพื่อคัดค้านคำพิพากษาของศาลอุทธรณ์</w:t>
      </w:r>
    </w:p>
    <w:p w:rsidR="00C90728" w:rsidRPr="003A1D64" w:rsidRDefault="00C90728" w:rsidP="00BA37C7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  <w:cs/>
        </w:rPr>
        <w:lastRenderedPageBreak/>
        <w:t>ข)</w:t>
      </w:r>
      <w:r w:rsidRPr="003A1D64">
        <w:rPr>
          <w:rFonts w:ascii="Angsana New" w:hAnsi="Angsana New"/>
          <w:sz w:val="32"/>
          <w:szCs w:val="32"/>
          <w:cs/>
        </w:rPr>
        <w:tab/>
        <w:t xml:space="preserve">ในเดือนมีนาคม </w:t>
      </w:r>
      <w:r w:rsidRPr="003A1D64">
        <w:rPr>
          <w:rFonts w:ascii="Angsana New" w:hAnsi="Angsana New"/>
          <w:sz w:val="32"/>
          <w:szCs w:val="32"/>
        </w:rPr>
        <w:t>2561</w:t>
      </w:r>
      <w:r w:rsidRPr="003A1D64">
        <w:rPr>
          <w:rFonts w:ascii="Angsana New" w:hAnsi="Angsana New"/>
          <w:sz w:val="32"/>
          <w:szCs w:val="32"/>
          <w:cs/>
        </w:rPr>
        <w:t xml:space="preserve"> บริษัทฯได้นำข้อพิพาทที่มีกับลูกค้ารายหนึ่งเข้าสู่กระบวนการอนุญาโตตุลาการภายใต้สถาบันอนุญาโตตุลาการเพื่อเรียกร้องเงินค่าก่อสร้างที่ถูกหักโดยมิชอบคืน รวมทั้งเพื่อเรียกร้องค่าใช้จ่าย</w:t>
      </w:r>
      <w:proofErr w:type="spellStart"/>
      <w:r w:rsidRPr="003A1D64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Pr="003A1D64">
        <w:rPr>
          <w:rFonts w:ascii="Angsana New" w:hAnsi="Angsana New"/>
          <w:sz w:val="32"/>
          <w:szCs w:val="32"/>
          <w:cs/>
        </w:rPr>
        <w:t xml:space="preserve">ที่เกี่ยวข้องกับความล่าช้าของโครงการก่อสร้างดังกล่าว รวมเป็นเงินที่เรียกร้องทั้งสิ้นประมาณ </w:t>
      </w:r>
      <w:r w:rsidRPr="003A1D64">
        <w:rPr>
          <w:rFonts w:ascii="Angsana New" w:hAnsi="Angsana New"/>
          <w:sz w:val="32"/>
          <w:szCs w:val="32"/>
        </w:rPr>
        <w:t>410</w:t>
      </w:r>
      <w:r w:rsidRPr="003A1D64">
        <w:rPr>
          <w:rFonts w:ascii="Angsana New" w:hAnsi="Angsana New"/>
          <w:sz w:val="32"/>
          <w:szCs w:val="32"/>
          <w:cs/>
        </w:rPr>
        <w:t xml:space="preserve"> ล้านบาท ซึ่งลูกหนี้ดังกล่าวได้ฟ้องกลับและเรียกร้องค่าเสียหายเป็นจำนวนประมาณ </w:t>
      </w:r>
      <w:r w:rsidRPr="003A1D64">
        <w:rPr>
          <w:rFonts w:ascii="Angsana New" w:hAnsi="Angsana New"/>
          <w:sz w:val="32"/>
          <w:szCs w:val="32"/>
        </w:rPr>
        <w:t xml:space="preserve">449 </w:t>
      </w:r>
      <w:r w:rsidRPr="003A1D64">
        <w:rPr>
          <w:rFonts w:ascii="Angsana New" w:hAnsi="Angsana New"/>
          <w:sz w:val="32"/>
          <w:szCs w:val="32"/>
          <w:cs/>
        </w:rPr>
        <w:t xml:space="preserve">ล้านบาท ในระหว่างปี </w:t>
      </w:r>
      <w:r w:rsidRPr="003A1D64">
        <w:rPr>
          <w:rFonts w:ascii="Angsana New" w:hAnsi="Angsana New"/>
          <w:sz w:val="32"/>
          <w:szCs w:val="32"/>
        </w:rPr>
        <w:t>2561</w:t>
      </w:r>
      <w:r w:rsidRPr="003A1D64">
        <w:rPr>
          <w:rFonts w:ascii="Angsana New" w:hAnsi="Angsana New"/>
          <w:sz w:val="32"/>
          <w:szCs w:val="32"/>
          <w:cs/>
        </w:rPr>
        <w:t xml:space="preserve"> บริษัทฯได้ตั้งค่าเผื่อหนี้สงสัยจะสูญจำนวนประมาณ </w:t>
      </w:r>
      <w:r w:rsidRPr="003A1D64">
        <w:rPr>
          <w:rFonts w:ascii="Angsana New" w:hAnsi="Angsana New"/>
          <w:sz w:val="32"/>
          <w:szCs w:val="32"/>
        </w:rPr>
        <w:t>213</w:t>
      </w:r>
      <w:r w:rsidRPr="003A1D64">
        <w:rPr>
          <w:rFonts w:ascii="Angsana New" w:hAnsi="Angsana New"/>
          <w:sz w:val="32"/>
          <w:szCs w:val="32"/>
          <w:cs/>
        </w:rPr>
        <w:t xml:space="preserve"> ล้านบาท สำหรับผลขาดทุนที่คาดว่าจะเกิดขึ้นในการเรียกเก็บหนี้จากลูกหนี้รายนี้แล้ว</w:t>
      </w:r>
    </w:p>
    <w:p w:rsidR="00DF36AF" w:rsidRPr="003A1D64" w:rsidRDefault="00C90728" w:rsidP="00BA37C7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3A1D64">
        <w:rPr>
          <w:rFonts w:ascii="Angsana New" w:hAnsi="Angsana New"/>
          <w:sz w:val="32"/>
          <w:szCs w:val="32"/>
        </w:rPr>
        <w:tab/>
      </w:r>
      <w:r w:rsidRPr="003A1D64">
        <w:rPr>
          <w:rFonts w:ascii="Angsana New" w:hAnsi="Angsana New"/>
          <w:sz w:val="32"/>
          <w:szCs w:val="32"/>
          <w:cs/>
        </w:rPr>
        <w:t xml:space="preserve">ตามที่บริษัทฯกับลูกค้ารายนี้ได้มีการเจรจาเพื่อระงับข้อพิพาทในช่วงต้นปี </w:t>
      </w:r>
      <w:r w:rsidRPr="003A1D64">
        <w:rPr>
          <w:rFonts w:ascii="Angsana New" w:hAnsi="Angsana New"/>
          <w:sz w:val="32"/>
          <w:szCs w:val="32"/>
        </w:rPr>
        <w:t>2562</w:t>
      </w:r>
      <w:r w:rsidRPr="003A1D64">
        <w:rPr>
          <w:rFonts w:ascii="Angsana New" w:hAnsi="Angsana New"/>
          <w:sz w:val="32"/>
          <w:szCs w:val="32"/>
          <w:cs/>
        </w:rPr>
        <w:t xml:space="preserve"> โดยเมื่อวันที่ </w:t>
      </w:r>
      <w:r w:rsidRPr="003A1D64">
        <w:rPr>
          <w:rFonts w:ascii="Angsana New" w:hAnsi="Angsana New"/>
          <w:sz w:val="32"/>
          <w:szCs w:val="32"/>
        </w:rPr>
        <w:t xml:space="preserve">                   15</w:t>
      </w:r>
      <w:r w:rsidRPr="003A1D64">
        <w:rPr>
          <w:rFonts w:ascii="Angsana New" w:hAnsi="Angsana New"/>
          <w:sz w:val="32"/>
          <w:szCs w:val="32"/>
          <w:cs/>
        </w:rPr>
        <w:t xml:space="preserve"> มีนาคม </w:t>
      </w:r>
      <w:r w:rsidRPr="003A1D64">
        <w:rPr>
          <w:rFonts w:ascii="Angsana New" w:hAnsi="Angsana New"/>
          <w:sz w:val="32"/>
          <w:szCs w:val="32"/>
        </w:rPr>
        <w:t>2562</w:t>
      </w:r>
      <w:r w:rsidRPr="003A1D64">
        <w:rPr>
          <w:rFonts w:ascii="Angsana New" w:hAnsi="Angsana New"/>
          <w:sz w:val="32"/>
          <w:szCs w:val="32"/>
          <w:cs/>
        </w:rPr>
        <w:t xml:space="preserve"> ทั้งสองฝ่ายได้ลงนามสัญญาระงับข้อพิพาทเพื่อเป็นการระงับการเรียกร้องสิทธิและการโต้แย้งใด ๆ ทั้งหมดของทั้งสองฝ่าย (</w:t>
      </w:r>
      <w:r w:rsidRPr="003A1D64">
        <w:rPr>
          <w:rFonts w:ascii="Angsana New" w:hAnsi="Angsana New"/>
          <w:sz w:val="32"/>
          <w:szCs w:val="32"/>
        </w:rPr>
        <w:t>“</w:t>
      </w:r>
      <w:r w:rsidRPr="003A1D64">
        <w:rPr>
          <w:rFonts w:ascii="Angsana New" w:hAnsi="Angsana New"/>
          <w:sz w:val="32"/>
          <w:szCs w:val="32"/>
          <w:cs/>
        </w:rPr>
        <w:t>สัญญาระงับข้อพิพาท</w:t>
      </w:r>
      <w:r w:rsidRPr="003A1D64">
        <w:rPr>
          <w:rFonts w:ascii="Angsana New" w:hAnsi="Angsana New"/>
          <w:sz w:val="32"/>
          <w:szCs w:val="32"/>
        </w:rPr>
        <w:t xml:space="preserve">”) </w:t>
      </w:r>
      <w:r w:rsidRPr="003A1D64">
        <w:rPr>
          <w:rFonts w:ascii="Angsana New" w:hAnsi="Angsana New"/>
          <w:sz w:val="32"/>
          <w:szCs w:val="32"/>
          <w:cs/>
        </w:rPr>
        <w:t xml:space="preserve">ข้อตกลงในสัญญาระงับข้อพิพาทนี้ได้รวมถึงการยื่นถอนคำฟ้องและคำฟ้องแย้งของทั้งสองฝ่ายต่อสถาบันอนุญาโตตุลาการและศาล การคืนหนังสือค้ำประกันธนาคารและวัสดุบางรายการที่ใช้ในการก่อสร้างโครงการนี้ รวมทั้งการชำระเงินจำนวน </w:t>
      </w:r>
      <w:r w:rsidRPr="003A1D64">
        <w:rPr>
          <w:rFonts w:ascii="Angsana New" w:hAnsi="Angsana New"/>
          <w:sz w:val="32"/>
          <w:szCs w:val="32"/>
        </w:rPr>
        <w:t xml:space="preserve">64.2 </w:t>
      </w:r>
      <w:r w:rsidRPr="003A1D64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3A1D64">
        <w:rPr>
          <w:rFonts w:ascii="Angsana New" w:hAnsi="Angsana New"/>
          <w:sz w:val="32"/>
          <w:szCs w:val="32"/>
        </w:rPr>
        <w:t>(</w:t>
      </w:r>
      <w:r w:rsidRPr="003A1D64">
        <w:rPr>
          <w:rFonts w:ascii="Angsana New" w:hAnsi="Angsana New"/>
          <w:sz w:val="32"/>
          <w:szCs w:val="32"/>
          <w:cs/>
        </w:rPr>
        <w:t>รวมภาษีมูลค่าเพิ่ม) ให้แก่บริษัทฯ ซึ่งบริษัทฯได้รับเงินจำนวนนี้แล้ว และทั้งสองฝ่ายได้ดำเนินการ</w:t>
      </w:r>
      <w:proofErr w:type="spellStart"/>
      <w:r w:rsidRPr="003A1D64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Pr="003A1D64">
        <w:rPr>
          <w:rFonts w:ascii="Angsana New" w:hAnsi="Angsana New"/>
          <w:sz w:val="32"/>
          <w:szCs w:val="32"/>
          <w:cs/>
        </w:rPr>
        <w:t>ตามสัญญาระงับข้อพิพาทครบถ้วนแล้วในระหว่าง</w:t>
      </w:r>
      <w:r w:rsidR="001B59A3">
        <w:rPr>
          <w:rFonts w:ascii="Angsana New" w:hAnsi="Angsana New" w:hint="cs"/>
          <w:sz w:val="32"/>
          <w:szCs w:val="32"/>
          <w:cs/>
        </w:rPr>
        <w:t>ปี</w:t>
      </w:r>
      <w:r w:rsidRPr="003A1D64">
        <w:rPr>
          <w:rFonts w:ascii="Angsana New" w:hAnsi="Angsana New"/>
          <w:sz w:val="32"/>
          <w:szCs w:val="32"/>
          <w:cs/>
        </w:rPr>
        <w:t>ปัจจุบัน ดังนั้น จึงถือว่าข้อพิพาทดังกล่าวเป็นอันยุติลง บริษัทฯจึงได้ปรับปรุงยอดลูกหนี้และค่าเผื่อหนี้สงสัยจะสูญตามจำนวนเงินสุทธิที่บริษัทฯได้รับดังกล่าวใน</w:t>
      </w:r>
      <w:r w:rsidR="001B59A3">
        <w:rPr>
          <w:rFonts w:ascii="Angsana New" w:hAnsi="Angsana New" w:hint="cs"/>
          <w:sz w:val="32"/>
          <w:szCs w:val="32"/>
          <w:cs/>
        </w:rPr>
        <w:t>ปี</w:t>
      </w:r>
      <w:r w:rsidRPr="003A1D64">
        <w:rPr>
          <w:rFonts w:ascii="Angsana New" w:hAnsi="Angsana New"/>
          <w:sz w:val="32"/>
          <w:szCs w:val="32"/>
          <w:cs/>
        </w:rPr>
        <w:t>ปัจจุบัน</w:t>
      </w:r>
    </w:p>
    <w:p w:rsidR="00D5710B" w:rsidRPr="003A1D64" w:rsidRDefault="00B84421" w:rsidP="00BA37C7">
      <w:pPr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35</w:t>
      </w:r>
      <w:r w:rsidR="00D5710B" w:rsidRPr="003A1D64">
        <w:rPr>
          <w:rFonts w:ascii="Angsana New" w:hAnsi="Angsana New"/>
          <w:b/>
          <w:bCs/>
          <w:sz w:val="32"/>
          <w:szCs w:val="32"/>
        </w:rPr>
        <w:t>.</w:t>
      </w:r>
      <w:r w:rsidR="00D5710B" w:rsidRPr="003A1D64">
        <w:rPr>
          <w:rFonts w:ascii="Angsana New" w:hAnsi="Angsana New"/>
          <w:b/>
          <w:bCs/>
          <w:sz w:val="32"/>
          <w:szCs w:val="32"/>
        </w:rPr>
        <w:tab/>
      </w:r>
      <w:r w:rsidR="00D5710B" w:rsidRPr="003A1D64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:rsidR="00D5710B" w:rsidRPr="003A1D64" w:rsidRDefault="00D5710B" w:rsidP="00BA37C7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</w:rPr>
        <w:tab/>
      </w:r>
      <w:r w:rsidRPr="003A1D6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A1D64">
        <w:rPr>
          <w:rFonts w:ascii="Angsana New" w:hAnsi="Angsana New"/>
          <w:sz w:val="32"/>
          <w:szCs w:val="32"/>
        </w:rPr>
        <w:t xml:space="preserve">31 </w:t>
      </w:r>
      <w:r w:rsidRPr="003A1D64">
        <w:rPr>
          <w:rFonts w:ascii="Angsana New" w:hAnsi="Angsana New"/>
          <w:sz w:val="32"/>
          <w:szCs w:val="32"/>
          <w:cs/>
        </w:rPr>
        <w:t xml:space="preserve">ธันวาคม </w:t>
      </w:r>
      <w:r w:rsidR="005C243D" w:rsidRPr="003A1D64">
        <w:rPr>
          <w:rFonts w:ascii="Angsana New" w:hAnsi="Angsana New"/>
          <w:sz w:val="32"/>
          <w:szCs w:val="32"/>
        </w:rPr>
        <w:t>2562</w:t>
      </w:r>
      <w:r w:rsidRPr="003A1D64">
        <w:rPr>
          <w:rFonts w:ascii="Angsana New" w:hAnsi="Angsana New"/>
          <w:sz w:val="32"/>
          <w:szCs w:val="32"/>
        </w:rPr>
        <w:t xml:space="preserve"> </w:t>
      </w:r>
      <w:r w:rsidR="002E3A24" w:rsidRPr="003A1D64">
        <w:rPr>
          <w:rFonts w:ascii="Angsana New" w:hAnsi="Angsana New"/>
          <w:sz w:val="32"/>
          <w:szCs w:val="32"/>
          <w:cs/>
        </w:rPr>
        <w:t xml:space="preserve">และ </w:t>
      </w:r>
      <w:r w:rsidR="005C243D" w:rsidRPr="003A1D64">
        <w:rPr>
          <w:rFonts w:ascii="Angsana New" w:hAnsi="Angsana New"/>
          <w:sz w:val="32"/>
          <w:szCs w:val="32"/>
        </w:rPr>
        <w:t>2561</w:t>
      </w:r>
      <w:r w:rsidR="002E3A24" w:rsidRPr="003A1D64">
        <w:rPr>
          <w:rFonts w:ascii="Angsana New" w:hAnsi="Angsana New"/>
          <w:sz w:val="32"/>
          <w:szCs w:val="32"/>
        </w:rPr>
        <w:t xml:space="preserve"> </w:t>
      </w:r>
      <w:r w:rsidRPr="003A1D64">
        <w:rPr>
          <w:rFonts w:ascii="Angsana New" w:hAnsi="Angsana New"/>
          <w:sz w:val="32"/>
          <w:szCs w:val="32"/>
          <w:cs/>
        </w:rPr>
        <w:t>บริษัทฯมีสินทรัพย์ที่วัดมูลค่าด้วยมูลค่ายุติธรรมแยกแส</w:t>
      </w:r>
      <w:r w:rsidR="00A12AF0" w:rsidRPr="003A1D64">
        <w:rPr>
          <w:rFonts w:ascii="Angsana New" w:hAnsi="Angsana New"/>
          <w:sz w:val="32"/>
          <w:szCs w:val="32"/>
          <w:cs/>
        </w:rPr>
        <w:t>ดงตามลำดับชั้นของมูลค่ายุติธรรม</w:t>
      </w:r>
      <w:r w:rsidRPr="003A1D64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4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96"/>
        <w:gridCol w:w="1296"/>
        <w:gridCol w:w="1296"/>
        <w:gridCol w:w="1296"/>
      </w:tblGrid>
      <w:tr w:rsidR="004527B4" w:rsidRPr="003A1D64" w:rsidTr="00A85093">
        <w:tc>
          <w:tcPr>
            <w:tcW w:w="9144" w:type="dxa"/>
            <w:gridSpan w:val="5"/>
            <w:vAlign w:val="bottom"/>
          </w:tcPr>
          <w:p w:rsidR="004527B4" w:rsidRPr="003A1D64" w:rsidRDefault="004527B4" w:rsidP="00BA37C7">
            <w:pPr>
              <w:ind w:right="-36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3A1D64">
              <w:rPr>
                <w:rFonts w:ascii="Angsana New" w:hAnsi="Angsana New"/>
                <w:sz w:val="32"/>
                <w:szCs w:val="32"/>
              </w:rPr>
              <w:t xml:space="preserve">     (</w:t>
            </w:r>
            <w:r w:rsidRPr="003A1D64">
              <w:rPr>
                <w:rFonts w:ascii="Angsana New" w:hAnsi="Angsana New"/>
                <w:sz w:val="32"/>
                <w:szCs w:val="32"/>
                <w:cs/>
              </w:rPr>
              <w:t>หน่วย: พันบาท</w:t>
            </w:r>
            <w:r w:rsidRPr="003A1D6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84421" w:rsidRPr="003A1D64" w:rsidTr="00BC3BF2">
        <w:tc>
          <w:tcPr>
            <w:tcW w:w="3960" w:type="dxa"/>
            <w:vAlign w:val="bottom"/>
          </w:tcPr>
          <w:p w:rsidR="00B84421" w:rsidRPr="003A1D64" w:rsidRDefault="00B84421" w:rsidP="00BA37C7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84" w:type="dxa"/>
            <w:gridSpan w:val="4"/>
            <w:vAlign w:val="bottom"/>
          </w:tcPr>
          <w:p w:rsidR="00B84421" w:rsidRPr="003A1D64" w:rsidRDefault="00B84421" w:rsidP="00BA37C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A1D64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1259F2" w:rsidRPr="003A1D64" w:rsidTr="001259F2">
        <w:tc>
          <w:tcPr>
            <w:tcW w:w="3960" w:type="dxa"/>
            <w:vAlign w:val="bottom"/>
          </w:tcPr>
          <w:p w:rsidR="001259F2" w:rsidRPr="00B84421" w:rsidRDefault="001259F2" w:rsidP="00BA37C7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1259F2" w:rsidRPr="003A1D64" w:rsidRDefault="005C243D" w:rsidP="00BA37C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3A1D64">
              <w:rPr>
                <w:rFonts w:ascii="Angsana New" w:eastAsia="MS Mincho" w:hAnsi="Angsana New"/>
                <w:sz w:val="32"/>
                <w:szCs w:val="32"/>
              </w:rPr>
              <w:t>2562</w:t>
            </w:r>
          </w:p>
        </w:tc>
        <w:tc>
          <w:tcPr>
            <w:tcW w:w="2592" w:type="dxa"/>
            <w:gridSpan w:val="2"/>
            <w:vAlign w:val="bottom"/>
          </w:tcPr>
          <w:p w:rsidR="001259F2" w:rsidRPr="003A1D64" w:rsidRDefault="005C243D" w:rsidP="00BA37C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3A1D64">
              <w:rPr>
                <w:rFonts w:ascii="Angsana New" w:eastAsia="MS Mincho" w:hAnsi="Angsana New"/>
                <w:sz w:val="32"/>
                <w:szCs w:val="32"/>
              </w:rPr>
              <w:t>2561</w:t>
            </w:r>
          </w:p>
        </w:tc>
      </w:tr>
      <w:tr w:rsidR="001259F2" w:rsidRPr="003A1D64" w:rsidTr="001A1C92">
        <w:trPr>
          <w:trHeight w:val="293"/>
        </w:trPr>
        <w:tc>
          <w:tcPr>
            <w:tcW w:w="3960" w:type="dxa"/>
            <w:vAlign w:val="bottom"/>
          </w:tcPr>
          <w:p w:rsidR="001259F2" w:rsidRPr="003A1D64" w:rsidRDefault="001259F2" w:rsidP="00BA37C7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</w:tcPr>
          <w:p w:rsidR="001259F2" w:rsidRPr="003A1D64" w:rsidRDefault="001259F2" w:rsidP="00BA37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A1D64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3A1D64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296" w:type="dxa"/>
            <w:vAlign w:val="bottom"/>
          </w:tcPr>
          <w:p w:rsidR="001259F2" w:rsidRPr="003A1D64" w:rsidRDefault="001259F2" w:rsidP="00BA37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  <w:tc>
          <w:tcPr>
            <w:tcW w:w="1296" w:type="dxa"/>
          </w:tcPr>
          <w:p w:rsidR="001259F2" w:rsidRPr="003A1D64" w:rsidRDefault="001259F2" w:rsidP="00BA37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A1D64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3A1D64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296" w:type="dxa"/>
            <w:vAlign w:val="bottom"/>
          </w:tcPr>
          <w:p w:rsidR="001259F2" w:rsidRPr="003A1D64" w:rsidRDefault="001259F2" w:rsidP="00BA37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1259F2" w:rsidRPr="003A1D64" w:rsidTr="001259F2">
        <w:tc>
          <w:tcPr>
            <w:tcW w:w="3960" w:type="dxa"/>
            <w:shd w:val="clear" w:color="auto" w:fill="auto"/>
            <w:vAlign w:val="bottom"/>
          </w:tcPr>
          <w:p w:rsidR="001259F2" w:rsidRPr="003A1D64" w:rsidRDefault="001259F2" w:rsidP="00BA37C7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259F2" w:rsidRPr="003A1D64" w:rsidRDefault="001259F2" w:rsidP="00BA37C7">
            <w:pPr>
              <w:pStyle w:val="BodyTextIndent3"/>
              <w:tabs>
                <w:tab w:val="decimal" w:pos="972"/>
              </w:tabs>
              <w:spacing w:after="0"/>
              <w:ind w:left="-18" w:right="-63" w:hanging="18"/>
              <w:rPr>
                <w:rFonts w:ascii="Angsana New" w:eastAsia="MS Mincho" w:hAnsi="Angsana New"/>
                <w:kern w:val="28"/>
                <w:sz w:val="32"/>
                <w:szCs w:val="32"/>
              </w:rPr>
            </w:pPr>
          </w:p>
        </w:tc>
        <w:tc>
          <w:tcPr>
            <w:tcW w:w="1296" w:type="dxa"/>
            <w:vAlign w:val="bottom"/>
          </w:tcPr>
          <w:p w:rsidR="001259F2" w:rsidRPr="003A1D64" w:rsidRDefault="001259F2" w:rsidP="00BA37C7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1296" w:type="dxa"/>
            <w:vAlign w:val="bottom"/>
          </w:tcPr>
          <w:p w:rsidR="001259F2" w:rsidRPr="003A1D64" w:rsidRDefault="001259F2" w:rsidP="00BA37C7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259F2" w:rsidRPr="003A1D64" w:rsidRDefault="001259F2" w:rsidP="00BA37C7">
            <w:pPr>
              <w:pStyle w:val="BodyTextIndent3"/>
              <w:tabs>
                <w:tab w:val="decimal" w:pos="972"/>
              </w:tabs>
              <w:spacing w:after="0"/>
              <w:ind w:left="-18" w:right="-63" w:hanging="18"/>
              <w:rPr>
                <w:rFonts w:ascii="Angsana New" w:eastAsia="MS Mincho" w:hAnsi="Angsana New"/>
                <w:kern w:val="28"/>
                <w:sz w:val="32"/>
                <w:szCs w:val="32"/>
              </w:rPr>
            </w:pPr>
          </w:p>
        </w:tc>
      </w:tr>
      <w:tr w:rsidR="0032576A" w:rsidRPr="003A1D64" w:rsidTr="00356214">
        <w:tc>
          <w:tcPr>
            <w:tcW w:w="3960" w:type="dxa"/>
            <w:shd w:val="clear" w:color="auto" w:fill="auto"/>
            <w:vAlign w:val="bottom"/>
          </w:tcPr>
          <w:p w:rsidR="0032576A" w:rsidRPr="0032576A" w:rsidRDefault="0032576A" w:rsidP="00BA37C7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2576A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ที่ดิน</w:t>
            </w:r>
            <w:r w:rsidRPr="0032576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:rsidR="0032576A" w:rsidRPr="003A1D64" w:rsidRDefault="0032576A" w:rsidP="00BA37C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764,620</w:t>
            </w:r>
          </w:p>
        </w:tc>
        <w:tc>
          <w:tcPr>
            <w:tcW w:w="1296" w:type="dxa"/>
          </w:tcPr>
          <w:p w:rsidR="0032576A" w:rsidRPr="003A1D64" w:rsidRDefault="0032576A" w:rsidP="00BA37C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764,620</w:t>
            </w:r>
          </w:p>
        </w:tc>
        <w:tc>
          <w:tcPr>
            <w:tcW w:w="1296" w:type="dxa"/>
          </w:tcPr>
          <w:p w:rsidR="0032576A" w:rsidRPr="003A1D64" w:rsidRDefault="0032576A" w:rsidP="00BA37C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32576A" w:rsidRPr="003A1D64" w:rsidRDefault="0032576A" w:rsidP="00BA37C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</w:tr>
      <w:tr w:rsidR="00C90728" w:rsidRPr="003A1D64" w:rsidTr="001259F2">
        <w:tc>
          <w:tcPr>
            <w:tcW w:w="3960" w:type="dxa"/>
            <w:shd w:val="clear" w:color="auto" w:fill="auto"/>
            <w:vAlign w:val="bottom"/>
          </w:tcPr>
          <w:p w:rsidR="00C90728" w:rsidRPr="003A1D64" w:rsidRDefault="00C90728" w:rsidP="00BA37C7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A1D64">
              <w:rPr>
                <w:rFonts w:ascii="Angsana New" w:hAnsi="Angsana New"/>
                <w:kern w:val="28"/>
                <w:sz w:val="32"/>
                <w:szCs w:val="32"/>
                <w:cs/>
              </w:rPr>
              <w:t>อาคาร</w:t>
            </w:r>
            <w:r w:rsidRPr="003A1D64">
              <w:rPr>
                <w:rFonts w:ascii="Angsana New" w:hAnsi="Angsana New"/>
                <w:i/>
                <w:iCs/>
                <w:kern w:val="28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:rsidR="00C90728" w:rsidRPr="003A1D64" w:rsidRDefault="00C90728" w:rsidP="00BA37C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A1D64">
              <w:rPr>
                <w:rFonts w:ascii="Angsana New" w:hAnsi="Angsana New"/>
                <w:kern w:val="28"/>
                <w:sz w:val="32"/>
                <w:szCs w:val="32"/>
              </w:rPr>
              <w:t>328,513</w:t>
            </w:r>
          </w:p>
        </w:tc>
        <w:tc>
          <w:tcPr>
            <w:tcW w:w="1296" w:type="dxa"/>
          </w:tcPr>
          <w:p w:rsidR="00C90728" w:rsidRPr="003A1D64" w:rsidRDefault="00C90728" w:rsidP="00BA37C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A1D64">
              <w:rPr>
                <w:rFonts w:ascii="Angsana New" w:hAnsi="Angsana New"/>
                <w:kern w:val="28"/>
                <w:sz w:val="32"/>
                <w:szCs w:val="32"/>
              </w:rPr>
              <w:t>328,513</w:t>
            </w:r>
          </w:p>
        </w:tc>
        <w:tc>
          <w:tcPr>
            <w:tcW w:w="1296" w:type="dxa"/>
          </w:tcPr>
          <w:p w:rsidR="00C90728" w:rsidRPr="003A1D64" w:rsidRDefault="00C90728" w:rsidP="00BA37C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A1D64">
              <w:rPr>
                <w:rFonts w:ascii="Angsana New" w:hAnsi="Angsana New"/>
                <w:kern w:val="28"/>
                <w:sz w:val="32"/>
                <w:szCs w:val="32"/>
              </w:rPr>
              <w:t>237,851</w:t>
            </w:r>
          </w:p>
        </w:tc>
        <w:tc>
          <w:tcPr>
            <w:tcW w:w="1296" w:type="dxa"/>
            <w:shd w:val="clear" w:color="auto" w:fill="auto"/>
          </w:tcPr>
          <w:p w:rsidR="00C90728" w:rsidRPr="003A1D64" w:rsidRDefault="00C90728" w:rsidP="00BA37C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A1D64">
              <w:rPr>
                <w:rFonts w:ascii="Angsana New" w:hAnsi="Angsana New"/>
                <w:kern w:val="28"/>
                <w:sz w:val="32"/>
                <w:szCs w:val="32"/>
              </w:rPr>
              <w:t>237</w:t>
            </w:r>
            <w:r w:rsidRPr="003A1D64">
              <w:rPr>
                <w:rFonts w:ascii="Angsana New" w:hAnsi="Angsana New"/>
                <w:kern w:val="28"/>
                <w:sz w:val="32"/>
                <w:szCs w:val="32"/>
                <w:cs/>
              </w:rPr>
              <w:t>,</w:t>
            </w:r>
            <w:r w:rsidRPr="003A1D64">
              <w:rPr>
                <w:rFonts w:ascii="Angsana New" w:hAnsi="Angsana New"/>
                <w:kern w:val="28"/>
                <w:sz w:val="32"/>
                <w:szCs w:val="32"/>
              </w:rPr>
              <w:t>851</w:t>
            </w:r>
          </w:p>
        </w:tc>
      </w:tr>
      <w:tr w:rsidR="00C90728" w:rsidRPr="003A1D64" w:rsidTr="001259F2">
        <w:tc>
          <w:tcPr>
            <w:tcW w:w="3960" w:type="dxa"/>
            <w:shd w:val="clear" w:color="auto" w:fill="auto"/>
            <w:vAlign w:val="bottom"/>
          </w:tcPr>
          <w:p w:rsidR="00C90728" w:rsidRPr="003A1D64" w:rsidRDefault="00C90728" w:rsidP="00BA37C7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  <w:r w:rsidRPr="003A1D64">
              <w:rPr>
                <w:rFonts w:ascii="Angsana New" w:hAnsi="Angsana New"/>
                <w:kern w:val="28"/>
                <w:sz w:val="32"/>
                <w:szCs w:val="32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:rsidR="00C90728" w:rsidRPr="003A1D64" w:rsidRDefault="00C90728" w:rsidP="00BA37C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A1D64">
              <w:rPr>
                <w:rFonts w:ascii="Angsana New" w:hAnsi="Angsana New"/>
                <w:kern w:val="28"/>
                <w:sz w:val="32"/>
                <w:szCs w:val="32"/>
              </w:rPr>
              <w:t>237,476</w:t>
            </w:r>
          </w:p>
        </w:tc>
        <w:tc>
          <w:tcPr>
            <w:tcW w:w="1296" w:type="dxa"/>
          </w:tcPr>
          <w:p w:rsidR="00C90728" w:rsidRPr="003A1D64" w:rsidRDefault="00C90728" w:rsidP="00BA37C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A1D64">
              <w:rPr>
                <w:rFonts w:ascii="Angsana New" w:hAnsi="Angsana New"/>
                <w:kern w:val="28"/>
                <w:sz w:val="32"/>
                <w:szCs w:val="32"/>
              </w:rPr>
              <w:t>237,476</w:t>
            </w:r>
          </w:p>
        </w:tc>
        <w:tc>
          <w:tcPr>
            <w:tcW w:w="1296" w:type="dxa"/>
          </w:tcPr>
          <w:p w:rsidR="00C90728" w:rsidRPr="003A1D64" w:rsidRDefault="00C90728" w:rsidP="00BA37C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A1D64">
              <w:rPr>
                <w:rFonts w:ascii="Angsana New" w:hAnsi="Angsana New"/>
                <w:kern w:val="28"/>
                <w:sz w:val="32"/>
                <w:szCs w:val="32"/>
              </w:rPr>
              <w:t>206,797</w:t>
            </w:r>
          </w:p>
        </w:tc>
        <w:tc>
          <w:tcPr>
            <w:tcW w:w="1296" w:type="dxa"/>
            <w:shd w:val="clear" w:color="auto" w:fill="auto"/>
          </w:tcPr>
          <w:p w:rsidR="00C90728" w:rsidRPr="003A1D64" w:rsidRDefault="00C90728" w:rsidP="00BA37C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A1D64">
              <w:rPr>
                <w:rFonts w:ascii="Angsana New" w:hAnsi="Angsana New"/>
                <w:kern w:val="28"/>
                <w:sz w:val="32"/>
                <w:szCs w:val="32"/>
              </w:rPr>
              <w:t>206,797</w:t>
            </w:r>
          </w:p>
        </w:tc>
      </w:tr>
    </w:tbl>
    <w:p w:rsidR="00BA37C7" w:rsidRDefault="00BA37C7" w:rsidP="00B84421">
      <w:pPr>
        <w:tabs>
          <w:tab w:val="left" w:pos="54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</w:p>
    <w:p w:rsidR="00BA37C7" w:rsidRDefault="00BA37C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7F5C52" w:rsidRPr="003A1D64" w:rsidRDefault="00B84421" w:rsidP="00B84421">
      <w:pPr>
        <w:tabs>
          <w:tab w:val="left" w:pos="54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36</w:t>
      </w:r>
      <w:r w:rsidR="00046C24" w:rsidRPr="003A1D64">
        <w:rPr>
          <w:rFonts w:ascii="Angsana New" w:hAnsi="Angsana New"/>
          <w:b/>
          <w:bCs/>
          <w:sz w:val="32"/>
          <w:szCs w:val="32"/>
        </w:rPr>
        <w:t>.</w:t>
      </w:r>
      <w:r w:rsidR="007F5C52" w:rsidRPr="003A1D64">
        <w:rPr>
          <w:rFonts w:ascii="Angsana New" w:hAnsi="Angsana New"/>
          <w:b/>
          <w:bCs/>
          <w:sz w:val="32"/>
          <w:szCs w:val="32"/>
        </w:rPr>
        <w:tab/>
      </w:r>
      <w:r w:rsidR="007F5C52" w:rsidRPr="003A1D64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4E19BF" w:rsidRPr="003A1D64" w:rsidRDefault="00183ABB" w:rsidP="00B84421">
      <w:pPr>
        <w:tabs>
          <w:tab w:val="left" w:pos="54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3A1D64">
        <w:rPr>
          <w:rFonts w:ascii="Angsana New" w:hAnsi="Angsana New"/>
          <w:b/>
          <w:bCs/>
          <w:sz w:val="32"/>
          <w:szCs w:val="32"/>
        </w:rPr>
        <w:t>3</w:t>
      </w:r>
      <w:r w:rsidR="00B84421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046C24" w:rsidRPr="003A1D64">
        <w:rPr>
          <w:rFonts w:ascii="Angsana New" w:hAnsi="Angsana New"/>
          <w:b/>
          <w:bCs/>
          <w:sz w:val="32"/>
          <w:szCs w:val="32"/>
        </w:rPr>
        <w:t>.</w:t>
      </w:r>
      <w:r w:rsidR="00956DE6" w:rsidRPr="003A1D64">
        <w:rPr>
          <w:rFonts w:ascii="Angsana New" w:hAnsi="Angsana New"/>
          <w:b/>
          <w:bCs/>
          <w:sz w:val="32"/>
          <w:szCs w:val="32"/>
        </w:rPr>
        <w:t>1</w:t>
      </w:r>
      <w:r w:rsidR="004E19BF" w:rsidRPr="003A1D64">
        <w:rPr>
          <w:rFonts w:ascii="Angsana New" w:hAnsi="Angsana New"/>
          <w:b/>
          <w:bCs/>
          <w:sz w:val="32"/>
          <w:szCs w:val="32"/>
        </w:rPr>
        <w:tab/>
      </w:r>
      <w:r w:rsidR="004E19BF" w:rsidRPr="003A1D64">
        <w:rPr>
          <w:rFonts w:ascii="Angsana New" w:hAnsi="Angsana New"/>
          <w:b/>
          <w:bCs/>
          <w:sz w:val="32"/>
          <w:szCs w:val="32"/>
          <w:cs/>
        </w:rPr>
        <w:t>นโยบายการบริหารความเสี่ยง</w:t>
      </w:r>
    </w:p>
    <w:p w:rsidR="001E722E" w:rsidRPr="003A1D64" w:rsidRDefault="004E19BF" w:rsidP="00B84421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</w:rPr>
        <w:tab/>
      </w:r>
      <w:r w:rsidR="001E722E" w:rsidRPr="003A1D64">
        <w:rPr>
          <w:rFonts w:ascii="Angsana New" w:hAnsi="Angsana New"/>
          <w:spacing w:val="-6"/>
          <w:sz w:val="32"/>
          <w:szCs w:val="32"/>
          <w:cs/>
        </w:rPr>
        <w:t>เครื่องมือทางการเงินที่สำคัญของ</w:t>
      </w:r>
      <w:r w:rsidR="00E66710">
        <w:rPr>
          <w:rFonts w:ascii="Angsana New" w:hAnsi="Angsana New"/>
          <w:spacing w:val="-6"/>
          <w:sz w:val="32"/>
          <w:szCs w:val="32"/>
          <w:cs/>
        </w:rPr>
        <w:t>กลุ่มบริษัท</w:t>
      </w:r>
      <w:r w:rsidR="001E722E" w:rsidRPr="003A1D64">
        <w:rPr>
          <w:rFonts w:ascii="Angsana New" w:hAnsi="Angsana New"/>
          <w:spacing w:val="-6"/>
          <w:sz w:val="32"/>
          <w:szCs w:val="32"/>
          <w:cs/>
        </w:rPr>
        <w:t xml:space="preserve">ตามที่นิยามอยู่ในมาตรฐานการบัญชีฉบับที่ </w:t>
      </w:r>
      <w:r w:rsidR="001E722E" w:rsidRPr="003A1D64">
        <w:rPr>
          <w:rFonts w:ascii="Angsana New" w:hAnsi="Angsana New"/>
          <w:spacing w:val="-6"/>
          <w:sz w:val="32"/>
          <w:szCs w:val="32"/>
        </w:rPr>
        <w:t>107 “</w:t>
      </w:r>
      <w:r w:rsidR="001E722E" w:rsidRPr="003A1D64">
        <w:rPr>
          <w:rFonts w:ascii="Angsana New" w:hAnsi="Angsana New"/>
          <w:spacing w:val="-6"/>
          <w:sz w:val="32"/>
          <w:szCs w:val="32"/>
          <w:cs/>
        </w:rPr>
        <w:t>การแสดงรายการ</w:t>
      </w:r>
      <w:r w:rsidR="001E722E" w:rsidRPr="003A1D64">
        <w:rPr>
          <w:rFonts w:ascii="Angsana New" w:hAnsi="Angsana New"/>
          <w:sz w:val="32"/>
          <w:szCs w:val="32"/>
          <w:cs/>
        </w:rPr>
        <w:t>และการเปิดเผยข้อมูลสำหรับเครื่องมือทางการเงิน</w:t>
      </w:r>
      <w:r w:rsidR="001E722E" w:rsidRPr="003A1D64">
        <w:rPr>
          <w:rFonts w:ascii="Angsana New" w:hAnsi="Angsana New"/>
          <w:sz w:val="32"/>
          <w:szCs w:val="32"/>
        </w:rPr>
        <w:t>”</w:t>
      </w:r>
      <w:r w:rsidR="001E722E" w:rsidRPr="003A1D64">
        <w:rPr>
          <w:rFonts w:ascii="Angsana New" w:hAnsi="Angsana New"/>
          <w:sz w:val="32"/>
          <w:szCs w:val="32"/>
          <w:cs/>
        </w:rPr>
        <w:t xml:space="preserve"> ประกอบด้วย เงินสดและรายการเทียบเท่าเงินสด </w:t>
      </w:r>
      <w:r w:rsidR="00F403B5" w:rsidRPr="003A1D64">
        <w:rPr>
          <w:rFonts w:ascii="Angsana New" w:hAnsi="Angsana New"/>
          <w:sz w:val="32"/>
          <w:szCs w:val="32"/>
          <w:cs/>
        </w:rPr>
        <w:t>เงินลงทุนชั่วคราว ลูกหนี้การค้าและลูกหนี้อื่น</w:t>
      </w:r>
      <w:r w:rsidR="00353426" w:rsidRPr="003A1D64">
        <w:rPr>
          <w:rFonts w:ascii="Angsana New" w:hAnsi="Angsana New"/>
          <w:sz w:val="32"/>
          <w:szCs w:val="32"/>
          <w:cs/>
        </w:rPr>
        <w:t xml:space="preserve"> เจ้าหนี้การค้าและเจ้าหนี้อื่น</w:t>
      </w:r>
      <w:r w:rsidR="00AC333B" w:rsidRPr="003A1D64">
        <w:rPr>
          <w:rFonts w:ascii="Angsana New" w:hAnsi="Angsana New"/>
          <w:sz w:val="32"/>
          <w:szCs w:val="32"/>
          <w:cs/>
        </w:rPr>
        <w:t xml:space="preserve"> </w:t>
      </w:r>
      <w:r w:rsidR="00B84421">
        <w:rPr>
          <w:rFonts w:ascii="Angsana New" w:hAnsi="Angsana New" w:hint="cs"/>
          <w:sz w:val="32"/>
          <w:szCs w:val="32"/>
          <w:cs/>
        </w:rPr>
        <w:t>เงินให้กู้ยืม</w:t>
      </w:r>
      <w:r w:rsidR="001E722E" w:rsidRPr="003A1D64">
        <w:rPr>
          <w:rFonts w:ascii="Angsana New" w:hAnsi="Angsana New"/>
          <w:sz w:val="32"/>
          <w:szCs w:val="32"/>
          <w:cs/>
        </w:rPr>
        <w:t xml:space="preserve">และเงินกู้ยืม </w:t>
      </w:r>
      <w:r w:rsidR="00E66710">
        <w:rPr>
          <w:rFonts w:ascii="Angsana New" w:hAnsi="Angsana New"/>
          <w:sz w:val="32"/>
          <w:szCs w:val="32"/>
          <w:cs/>
        </w:rPr>
        <w:t>กลุ่มบริษัท</w:t>
      </w:r>
      <w:r w:rsidR="001E722E" w:rsidRPr="003A1D64">
        <w:rPr>
          <w:rFonts w:ascii="Angsana New" w:hAnsi="Angsana New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4E19BF" w:rsidRPr="003A1D64" w:rsidRDefault="001E722E" w:rsidP="00B84421">
      <w:pPr>
        <w:tabs>
          <w:tab w:val="left" w:pos="54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i/>
          <w:iCs/>
          <w:sz w:val="32"/>
          <w:szCs w:val="32"/>
        </w:rPr>
      </w:pPr>
      <w:r w:rsidRPr="003A1D64">
        <w:rPr>
          <w:rFonts w:ascii="Angsana New" w:hAnsi="Angsana New"/>
          <w:sz w:val="32"/>
          <w:szCs w:val="32"/>
        </w:rPr>
        <w:tab/>
      </w:r>
      <w:r w:rsidR="004E19BF" w:rsidRPr="003A1D64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ความเสี่ยงด้านการให้สินเชื่อ</w:t>
      </w:r>
    </w:p>
    <w:p w:rsidR="004E19BF" w:rsidRPr="003A1D64" w:rsidRDefault="004E19BF" w:rsidP="00B84421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</w:rPr>
        <w:tab/>
      </w:r>
      <w:r w:rsidR="00E66710">
        <w:rPr>
          <w:rFonts w:ascii="Angsana New" w:hAnsi="Angsana New"/>
          <w:sz w:val="32"/>
          <w:szCs w:val="32"/>
          <w:cs/>
        </w:rPr>
        <w:t>กลุ่มบริษัท</w:t>
      </w:r>
      <w:r w:rsidRPr="003A1D64">
        <w:rPr>
          <w:rFonts w:ascii="Angsana New" w:hAnsi="Angsana New"/>
          <w:sz w:val="32"/>
          <w:szCs w:val="32"/>
          <w:cs/>
        </w:rPr>
        <w:t>มีความเสี่ยงด้านการให้สินเชื่อที่เกี่ยวเนื่องกับลูกหนี้</w:t>
      </w:r>
      <w:r w:rsidR="00CD7010" w:rsidRPr="003A1D64">
        <w:rPr>
          <w:rFonts w:ascii="Angsana New" w:hAnsi="Angsana New"/>
          <w:sz w:val="32"/>
          <w:szCs w:val="32"/>
          <w:cs/>
        </w:rPr>
        <w:t>การค้าและ</w:t>
      </w:r>
      <w:r w:rsidR="001E722E" w:rsidRPr="003A1D64">
        <w:rPr>
          <w:rFonts w:ascii="Angsana New" w:hAnsi="Angsana New"/>
          <w:sz w:val="32"/>
          <w:szCs w:val="32"/>
          <w:cs/>
        </w:rPr>
        <w:t>ลูกหนี้อื่น</w:t>
      </w:r>
      <w:r w:rsidR="001E722E" w:rsidRPr="003A1D64">
        <w:rPr>
          <w:rFonts w:ascii="Angsana New" w:hAnsi="Angsana New"/>
          <w:sz w:val="32"/>
          <w:szCs w:val="32"/>
        </w:rPr>
        <w:t xml:space="preserve"> </w:t>
      </w:r>
      <w:r w:rsidRPr="003A1D64">
        <w:rPr>
          <w:rFonts w:ascii="Angsana New" w:hAnsi="Angsana New"/>
          <w:sz w:val="32"/>
          <w:szCs w:val="32"/>
          <w:cs/>
        </w:rPr>
        <w:t xml:space="preserve">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 </w:t>
      </w:r>
      <w:r w:rsidR="00E66710">
        <w:rPr>
          <w:rFonts w:ascii="Angsana New" w:hAnsi="Angsana New"/>
          <w:sz w:val="32"/>
          <w:szCs w:val="32"/>
          <w:cs/>
        </w:rPr>
        <w:t>กลุ่มบริษัท</w:t>
      </w:r>
      <w:r w:rsidRPr="003A1D64">
        <w:rPr>
          <w:rFonts w:ascii="Angsana New" w:hAnsi="Angsana New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 นอกจากนี้  การให้สินเชื่อของ</w:t>
      </w:r>
      <w:r w:rsidR="00E66710">
        <w:rPr>
          <w:rFonts w:ascii="Angsana New" w:hAnsi="Angsana New"/>
          <w:sz w:val="32"/>
          <w:szCs w:val="32"/>
          <w:cs/>
        </w:rPr>
        <w:t>กลุ่มบริษัท</w:t>
      </w:r>
      <w:r w:rsidRPr="003A1D64">
        <w:rPr>
          <w:rFonts w:ascii="Angsana New" w:hAnsi="Angsana New"/>
          <w:sz w:val="32"/>
          <w:szCs w:val="32"/>
          <w:cs/>
        </w:rPr>
        <w:t>ไม่มีการกระจุกตัวเนื่องจาก</w:t>
      </w:r>
      <w:r w:rsidR="00E66710">
        <w:rPr>
          <w:rFonts w:ascii="Angsana New" w:hAnsi="Angsana New"/>
          <w:sz w:val="32"/>
          <w:szCs w:val="32"/>
          <w:cs/>
        </w:rPr>
        <w:t>กลุ่มบริษัท</w:t>
      </w:r>
      <w:r w:rsidRPr="003A1D64">
        <w:rPr>
          <w:rFonts w:ascii="Angsana New" w:hAnsi="Angsana New"/>
          <w:sz w:val="32"/>
          <w:szCs w:val="32"/>
          <w:cs/>
        </w:rPr>
        <w:t>มีฐานของลูกค้าที่หลากหลายและมีจำนวนมากราย</w:t>
      </w:r>
      <w:r w:rsidR="002F128F" w:rsidRPr="003A1D64">
        <w:rPr>
          <w:rFonts w:ascii="Angsana New" w:hAnsi="Angsana New"/>
          <w:sz w:val="32"/>
          <w:szCs w:val="32"/>
          <w:cs/>
        </w:rPr>
        <w:t xml:space="preserve">และให้บริการแก่ลูกค้าที่มีฐานะด้านการชำระหนี้ดีเป็นส่วนใหญ่ </w:t>
      </w:r>
      <w:r w:rsidRPr="003A1D64">
        <w:rPr>
          <w:rFonts w:ascii="Angsana New" w:hAnsi="Angsana New"/>
          <w:sz w:val="32"/>
          <w:szCs w:val="32"/>
          <w:cs/>
        </w:rPr>
        <w:t>จำนวนเงินสูงสุดที่</w:t>
      </w:r>
      <w:r w:rsidR="00E66710">
        <w:rPr>
          <w:rFonts w:ascii="Angsana New" w:hAnsi="Angsana New"/>
          <w:sz w:val="32"/>
          <w:szCs w:val="32"/>
          <w:cs/>
        </w:rPr>
        <w:t>กลุ่มบริษัท</w:t>
      </w:r>
      <w:r w:rsidRPr="003A1D64">
        <w:rPr>
          <w:rFonts w:ascii="Angsana New" w:hAnsi="Angsana New"/>
          <w:sz w:val="32"/>
          <w:szCs w:val="32"/>
          <w:cs/>
        </w:rPr>
        <w:t>อาจต้องสูญเสียจากการให้สินเชื่อคือมูลค่าตามบัญชีของลูกหนี้</w:t>
      </w:r>
      <w:r w:rsidR="009F34A5" w:rsidRPr="003A1D64">
        <w:rPr>
          <w:rFonts w:ascii="Angsana New" w:hAnsi="Angsana New"/>
          <w:sz w:val="32"/>
          <w:szCs w:val="32"/>
          <w:cs/>
        </w:rPr>
        <w:t>การค้าและลูกหนี้อื่น</w:t>
      </w:r>
      <w:r w:rsidRPr="003A1D64">
        <w:rPr>
          <w:rFonts w:ascii="Angsana New" w:hAnsi="Angsana New"/>
          <w:sz w:val="32"/>
          <w:szCs w:val="32"/>
          <w:cs/>
        </w:rPr>
        <w:t>ที่แสดงอยู่ใน</w:t>
      </w:r>
      <w:r w:rsidR="00C879B9" w:rsidRPr="003A1D64">
        <w:rPr>
          <w:rFonts w:ascii="Angsana New" w:hAnsi="Angsana New"/>
          <w:sz w:val="32"/>
          <w:szCs w:val="32"/>
          <w:cs/>
        </w:rPr>
        <w:t>งบแสดงฐานะการเงิน</w:t>
      </w:r>
    </w:p>
    <w:p w:rsidR="004E19BF" w:rsidRPr="003A1D64" w:rsidRDefault="004E19BF" w:rsidP="00B84421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i/>
          <w:iCs/>
          <w:sz w:val="32"/>
          <w:szCs w:val="32"/>
        </w:rPr>
      </w:pPr>
      <w:r w:rsidRPr="003A1D64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AC333B" w:rsidRPr="003A1D64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3A1D64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:rsidR="000F0822" w:rsidRPr="003A1D64" w:rsidRDefault="004E19BF" w:rsidP="00B84421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</w:rPr>
        <w:tab/>
      </w:r>
      <w:r w:rsidR="00E66710">
        <w:rPr>
          <w:rFonts w:ascii="Angsana New" w:hAnsi="Angsana New"/>
          <w:sz w:val="32"/>
          <w:szCs w:val="32"/>
          <w:cs/>
        </w:rPr>
        <w:t>กลุ่มบริษัท</w:t>
      </w:r>
      <w:r w:rsidR="000F0822" w:rsidRPr="003A1D64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</w:t>
      </w:r>
      <w:r w:rsidR="00353426" w:rsidRPr="003A1D64">
        <w:rPr>
          <w:rFonts w:ascii="Angsana New" w:hAnsi="Angsana New"/>
          <w:sz w:val="32"/>
          <w:szCs w:val="32"/>
          <w:cs/>
        </w:rPr>
        <w:t xml:space="preserve">ธนาคาร </w:t>
      </w:r>
      <w:r w:rsidR="00B22943" w:rsidRPr="003A1D64">
        <w:rPr>
          <w:rFonts w:ascii="Angsana New" w:hAnsi="Angsana New"/>
          <w:sz w:val="32"/>
          <w:szCs w:val="32"/>
          <w:cs/>
        </w:rPr>
        <w:t>เงินลงทุน</w:t>
      </w:r>
      <w:r w:rsidR="000F0822" w:rsidRPr="003A1D64">
        <w:rPr>
          <w:rFonts w:ascii="Angsana New" w:hAnsi="Angsana New"/>
          <w:sz w:val="32"/>
          <w:szCs w:val="32"/>
          <w:cs/>
        </w:rPr>
        <w:t xml:space="preserve"> </w:t>
      </w:r>
      <w:r w:rsidR="00B84421">
        <w:rPr>
          <w:rFonts w:ascii="Angsana New" w:hAnsi="Angsana New" w:hint="cs"/>
          <w:sz w:val="32"/>
          <w:szCs w:val="32"/>
          <w:cs/>
        </w:rPr>
        <w:t>เงินให้กู้ยืม</w:t>
      </w:r>
      <w:r w:rsidR="00AC333B" w:rsidRPr="003A1D64">
        <w:rPr>
          <w:rFonts w:ascii="Angsana New" w:hAnsi="Angsana New"/>
          <w:sz w:val="32"/>
          <w:szCs w:val="32"/>
          <w:cs/>
        </w:rPr>
        <w:t>และ</w:t>
      </w:r>
      <w:r w:rsidR="000F0822" w:rsidRPr="003A1D64">
        <w:rPr>
          <w:rFonts w:ascii="Angsana New" w:hAnsi="Angsana New"/>
          <w:sz w:val="32"/>
          <w:szCs w:val="32"/>
          <w:cs/>
        </w:rPr>
        <w:t>เงินกู้ยืมที่มีดอกเบี้ย</w:t>
      </w:r>
      <w:r w:rsidR="000F0822" w:rsidRPr="003A1D64">
        <w:rPr>
          <w:rFonts w:ascii="Angsana New" w:hAnsi="Angsana New"/>
          <w:sz w:val="32"/>
          <w:szCs w:val="32"/>
        </w:rPr>
        <w:t xml:space="preserve"> </w:t>
      </w:r>
      <w:r w:rsidR="000F0822" w:rsidRPr="003A1D64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</w:t>
      </w:r>
      <w:r w:rsidR="00E66710">
        <w:rPr>
          <w:rFonts w:ascii="Angsana New" w:hAnsi="Angsana New"/>
          <w:sz w:val="32"/>
          <w:szCs w:val="32"/>
          <w:cs/>
        </w:rPr>
        <w:t>กลุ่มบริษัท</w:t>
      </w:r>
      <w:r w:rsidR="000F0822" w:rsidRPr="003A1D64">
        <w:rPr>
          <w:rFonts w:ascii="Angsana New" w:hAnsi="Angsana New"/>
          <w:sz w:val="32"/>
          <w:szCs w:val="32"/>
          <w:cs/>
        </w:rPr>
        <w:t>จึงอยู่ในระดับต่ำ</w:t>
      </w:r>
    </w:p>
    <w:p w:rsidR="00DF36AF" w:rsidRPr="003A1D64" w:rsidRDefault="004E19BF" w:rsidP="00B84421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3A1D64">
        <w:rPr>
          <w:rFonts w:ascii="Angsana New" w:hAnsi="Angsana New"/>
          <w:sz w:val="32"/>
          <w:szCs w:val="32"/>
        </w:rPr>
        <w:tab/>
      </w:r>
      <w:r w:rsidR="000F0822" w:rsidRPr="003A1D64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Pr="003A1D64">
        <w:rPr>
          <w:rFonts w:ascii="Angsana New" w:hAnsi="Angsana New"/>
          <w:sz w:val="32"/>
          <w:szCs w:val="32"/>
        </w:rPr>
        <w:t xml:space="preserve">  </w:t>
      </w:r>
    </w:p>
    <w:p w:rsidR="00BA37C7" w:rsidRDefault="00BA37C7">
      <w:r>
        <w:br w:type="page"/>
      </w:r>
    </w:p>
    <w:tbl>
      <w:tblPr>
        <w:tblW w:w="939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807"/>
        <w:gridCol w:w="7"/>
        <w:gridCol w:w="1078"/>
        <w:gridCol w:w="1080"/>
        <w:gridCol w:w="1081"/>
        <w:gridCol w:w="1081"/>
        <w:gridCol w:w="1081"/>
        <w:gridCol w:w="1183"/>
      </w:tblGrid>
      <w:tr w:rsidR="004527B4" w:rsidRPr="003A1D64" w:rsidTr="00A85093">
        <w:trPr>
          <w:cantSplit/>
          <w:tblHeader/>
        </w:trPr>
        <w:tc>
          <w:tcPr>
            <w:tcW w:w="9398" w:type="dxa"/>
            <w:gridSpan w:val="8"/>
            <w:vAlign w:val="bottom"/>
          </w:tcPr>
          <w:p w:rsidR="004527B4" w:rsidRPr="003A1D64" w:rsidRDefault="004527B4" w:rsidP="00B84421">
            <w:pPr>
              <w:jc w:val="right"/>
              <w:rPr>
                <w:rFonts w:ascii="Angsana New" w:hAnsi="Angsana New"/>
                <w:cs/>
              </w:rPr>
            </w:pPr>
            <w:r w:rsidRPr="003A1D64">
              <w:rPr>
                <w:rFonts w:ascii="Angsana New" w:hAnsi="Angsana New"/>
              </w:rPr>
              <w:lastRenderedPageBreak/>
              <w:tab/>
            </w:r>
            <w:r w:rsidRPr="003A1D64">
              <w:rPr>
                <w:rFonts w:ascii="Angsana New" w:hAnsi="Angsana New"/>
              </w:rPr>
              <w:tab/>
              <w:t>(</w:t>
            </w:r>
            <w:r w:rsidRPr="003A1D64">
              <w:rPr>
                <w:rFonts w:ascii="Angsana New" w:hAnsi="Angsana New"/>
                <w:cs/>
              </w:rPr>
              <w:t>หน่วย</w:t>
            </w:r>
            <w:r w:rsidRPr="003A1D64">
              <w:rPr>
                <w:rFonts w:ascii="Angsana New" w:hAnsi="Angsana New"/>
              </w:rPr>
              <w:t xml:space="preserve">: </w:t>
            </w:r>
            <w:r w:rsidRPr="003A1D64">
              <w:rPr>
                <w:rFonts w:ascii="Angsana New" w:hAnsi="Angsana New"/>
                <w:cs/>
              </w:rPr>
              <w:t>ล้านบาท)</w:t>
            </w:r>
          </w:p>
        </w:tc>
      </w:tr>
      <w:tr w:rsidR="00C10B99" w:rsidRPr="003A1D64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C10B99" w:rsidRPr="003A1D64" w:rsidRDefault="00C10B99" w:rsidP="00B84421">
            <w:pPr>
              <w:tabs>
                <w:tab w:val="left" w:pos="2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584" w:type="dxa"/>
            <w:gridSpan w:val="6"/>
            <w:vAlign w:val="bottom"/>
          </w:tcPr>
          <w:p w:rsidR="00C10B99" w:rsidRPr="003A1D64" w:rsidRDefault="00C10B99" w:rsidP="00B844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A1D64">
              <w:rPr>
                <w:rFonts w:ascii="Angsana New" w:hAnsi="Angsana New"/>
                <w:cs/>
              </w:rPr>
              <w:t xml:space="preserve">ณ วันที่ </w:t>
            </w:r>
            <w:r w:rsidRPr="003A1D64">
              <w:rPr>
                <w:rFonts w:ascii="Angsana New" w:hAnsi="Angsana New"/>
              </w:rPr>
              <w:t xml:space="preserve">31 </w:t>
            </w:r>
            <w:r w:rsidRPr="003A1D64">
              <w:rPr>
                <w:rFonts w:ascii="Angsana New" w:hAnsi="Angsana New"/>
                <w:cs/>
              </w:rPr>
              <w:t xml:space="preserve">ธันวาคม </w:t>
            </w:r>
            <w:r w:rsidR="005C243D" w:rsidRPr="003A1D64">
              <w:rPr>
                <w:rFonts w:ascii="Angsana New" w:hAnsi="Angsana New"/>
              </w:rPr>
              <w:t>2562</w:t>
            </w:r>
          </w:p>
        </w:tc>
      </w:tr>
      <w:tr w:rsidR="00C10B99" w:rsidRPr="003A1D64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C10B99" w:rsidRPr="003A1D64" w:rsidRDefault="00C10B99" w:rsidP="00B84421">
            <w:pPr>
              <w:tabs>
                <w:tab w:val="left" w:pos="240"/>
              </w:tabs>
              <w:jc w:val="center"/>
              <w:rPr>
                <w:rFonts w:ascii="Angsana New" w:hAnsi="Angsana New"/>
                <w:cs/>
              </w:rPr>
            </w:pPr>
            <w:r w:rsidRPr="003A1D64">
              <w:rPr>
                <w:rFonts w:ascii="Angsana New" w:hAnsi="Angsana New"/>
              </w:rPr>
              <w:br w:type="page"/>
            </w:r>
          </w:p>
        </w:tc>
        <w:tc>
          <w:tcPr>
            <w:tcW w:w="6584" w:type="dxa"/>
            <w:gridSpan w:val="6"/>
            <w:vAlign w:val="bottom"/>
          </w:tcPr>
          <w:p w:rsidR="00C10B99" w:rsidRPr="003A1D64" w:rsidRDefault="00C10B99" w:rsidP="00B844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A1D64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C10B99" w:rsidRPr="003A1D64" w:rsidTr="004527B4">
        <w:trPr>
          <w:cantSplit/>
          <w:tblHeader/>
        </w:trPr>
        <w:tc>
          <w:tcPr>
            <w:tcW w:w="2807" w:type="dxa"/>
            <w:vAlign w:val="bottom"/>
          </w:tcPr>
          <w:p w:rsidR="00C10B99" w:rsidRPr="003A1D64" w:rsidRDefault="00C10B99" w:rsidP="00B84421">
            <w:pPr>
              <w:tabs>
                <w:tab w:val="left" w:pos="2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2165" w:type="dxa"/>
            <w:gridSpan w:val="3"/>
            <w:vAlign w:val="bottom"/>
          </w:tcPr>
          <w:p w:rsidR="00C10B99" w:rsidRPr="003A1D64" w:rsidRDefault="00C10B99" w:rsidP="00B844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81" w:type="dxa"/>
            <w:vAlign w:val="bottom"/>
          </w:tcPr>
          <w:p w:rsidR="00C10B99" w:rsidRPr="003A1D64" w:rsidRDefault="00C10B99" w:rsidP="00B84421">
            <w:pPr>
              <w:ind w:left="-72" w:right="-72"/>
              <w:jc w:val="center"/>
              <w:rPr>
                <w:rFonts w:ascii="Angsana New" w:hAnsi="Angsana New"/>
                <w:cs/>
              </w:rPr>
            </w:pPr>
            <w:r w:rsidRPr="003A1D64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1" w:type="dxa"/>
            <w:vAlign w:val="bottom"/>
          </w:tcPr>
          <w:p w:rsidR="00C10B99" w:rsidRPr="003A1D64" w:rsidRDefault="00C10B99" w:rsidP="00B84421">
            <w:pPr>
              <w:ind w:left="-115" w:right="-115"/>
              <w:jc w:val="center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C10B99" w:rsidRPr="003A1D64" w:rsidRDefault="00C10B99" w:rsidP="00B8442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83" w:type="dxa"/>
            <w:vAlign w:val="bottom"/>
          </w:tcPr>
          <w:p w:rsidR="00C10B99" w:rsidRPr="003A1D64" w:rsidRDefault="00C10B99" w:rsidP="00B84421">
            <w:pPr>
              <w:jc w:val="center"/>
              <w:rPr>
                <w:rFonts w:ascii="Angsana New" w:hAnsi="Angsana New"/>
              </w:rPr>
            </w:pPr>
          </w:p>
        </w:tc>
      </w:tr>
      <w:tr w:rsidR="00C10B99" w:rsidRPr="003A1D64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C10B99" w:rsidRPr="003A1D64" w:rsidRDefault="00C10B99" w:rsidP="00B84421">
            <w:pPr>
              <w:tabs>
                <w:tab w:val="left" w:pos="2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78" w:type="dxa"/>
            <w:vAlign w:val="bottom"/>
          </w:tcPr>
          <w:p w:rsidR="00C10B99" w:rsidRPr="003A1D64" w:rsidRDefault="00C10B99" w:rsidP="00B84421">
            <w:pPr>
              <w:jc w:val="center"/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080" w:type="dxa"/>
            <w:vAlign w:val="bottom"/>
          </w:tcPr>
          <w:p w:rsidR="00C10B99" w:rsidRPr="003A1D64" w:rsidRDefault="00C10B99" w:rsidP="00B84421">
            <w:pPr>
              <w:jc w:val="center"/>
              <w:rPr>
                <w:rFonts w:ascii="Angsana New" w:hAnsi="Angsana New"/>
                <w:cs/>
              </w:rPr>
            </w:pPr>
            <w:r w:rsidRPr="003A1D64">
              <w:rPr>
                <w:rFonts w:ascii="Angsana New" w:hAnsi="Angsana New"/>
                <w:cs/>
              </w:rPr>
              <w:t xml:space="preserve">มากกว่า </w:t>
            </w:r>
            <w:r w:rsidRPr="003A1D64">
              <w:rPr>
                <w:rFonts w:ascii="Angsana New" w:hAnsi="Angsana New"/>
              </w:rPr>
              <w:t>1</w:t>
            </w:r>
          </w:p>
        </w:tc>
        <w:tc>
          <w:tcPr>
            <w:tcW w:w="1081" w:type="dxa"/>
            <w:vAlign w:val="bottom"/>
          </w:tcPr>
          <w:p w:rsidR="00C10B99" w:rsidRPr="003A1D64" w:rsidRDefault="00C10B99" w:rsidP="00B84421">
            <w:pPr>
              <w:ind w:left="-149" w:right="-108"/>
              <w:jc w:val="center"/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1081" w:type="dxa"/>
            <w:vAlign w:val="bottom"/>
          </w:tcPr>
          <w:p w:rsidR="00C10B99" w:rsidRPr="003A1D64" w:rsidRDefault="00C10B99" w:rsidP="00B84421">
            <w:pPr>
              <w:jc w:val="center"/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081" w:type="dxa"/>
            <w:vAlign w:val="bottom"/>
          </w:tcPr>
          <w:p w:rsidR="00C10B99" w:rsidRPr="003A1D64" w:rsidRDefault="00C10B99" w:rsidP="00B84421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83" w:type="dxa"/>
            <w:vAlign w:val="bottom"/>
          </w:tcPr>
          <w:p w:rsidR="00C10B99" w:rsidRPr="003A1D64" w:rsidRDefault="00C10B99" w:rsidP="00B84421">
            <w:pPr>
              <w:jc w:val="center"/>
              <w:rPr>
                <w:rFonts w:ascii="Angsana New" w:hAnsi="Angsana New"/>
                <w:cs/>
              </w:rPr>
            </w:pPr>
            <w:r w:rsidRPr="003A1D64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C10B99" w:rsidRPr="003A1D64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C10B99" w:rsidRPr="003A1D64" w:rsidRDefault="00C10B99" w:rsidP="00B84421">
            <w:pPr>
              <w:tabs>
                <w:tab w:val="left" w:pos="900"/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078" w:type="dxa"/>
            <w:vAlign w:val="bottom"/>
          </w:tcPr>
          <w:p w:rsidR="00C10B99" w:rsidRPr="003A1D64" w:rsidRDefault="00956DE6" w:rsidP="00B844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A1D64">
              <w:rPr>
                <w:rFonts w:ascii="Angsana New" w:hAnsi="Angsana New"/>
              </w:rPr>
              <w:t>1</w:t>
            </w:r>
            <w:r w:rsidR="00C10B99" w:rsidRPr="003A1D64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:rsidR="00C10B99" w:rsidRPr="003A1D64" w:rsidRDefault="00C10B99" w:rsidP="00B844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A1D64">
              <w:rPr>
                <w:rFonts w:ascii="Angsana New" w:hAnsi="Angsana New"/>
                <w:cs/>
              </w:rPr>
              <w:t xml:space="preserve">ถึง </w:t>
            </w:r>
            <w:r w:rsidR="00956DE6" w:rsidRPr="003A1D64">
              <w:rPr>
                <w:rFonts w:ascii="Angsana New" w:hAnsi="Angsana New"/>
              </w:rPr>
              <w:t>5</w:t>
            </w:r>
            <w:r w:rsidRPr="003A1D64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1" w:type="dxa"/>
            <w:vAlign w:val="bottom"/>
          </w:tcPr>
          <w:p w:rsidR="00C10B99" w:rsidRPr="003A1D64" w:rsidRDefault="00C10B99" w:rsidP="00B844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A1D64">
              <w:rPr>
                <w:rFonts w:ascii="Angsana New" w:hAnsi="Angsana New"/>
                <w:cs/>
              </w:rPr>
              <w:t>อัตราตลาด</w:t>
            </w:r>
          </w:p>
        </w:tc>
        <w:tc>
          <w:tcPr>
            <w:tcW w:w="1081" w:type="dxa"/>
            <w:vAlign w:val="bottom"/>
          </w:tcPr>
          <w:p w:rsidR="00C10B99" w:rsidRPr="003A1D64" w:rsidRDefault="00C10B99" w:rsidP="00B844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A1D64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081" w:type="dxa"/>
            <w:vAlign w:val="bottom"/>
          </w:tcPr>
          <w:p w:rsidR="00C10B99" w:rsidRPr="003A1D64" w:rsidRDefault="00C10B99" w:rsidP="00B844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A1D64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83" w:type="dxa"/>
            <w:vAlign w:val="bottom"/>
          </w:tcPr>
          <w:p w:rsidR="00C10B99" w:rsidRPr="003A1D64" w:rsidRDefault="00C10B99" w:rsidP="00B844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(</w:t>
            </w:r>
            <w:r w:rsidRPr="003A1D64">
              <w:rPr>
                <w:rFonts w:ascii="Angsana New" w:hAnsi="Angsana New"/>
                <w:cs/>
              </w:rPr>
              <w:t>ร้อยละต่อปี</w:t>
            </w:r>
            <w:r w:rsidRPr="003A1D64">
              <w:rPr>
                <w:rFonts w:ascii="Angsana New" w:hAnsi="Angsana New"/>
              </w:rPr>
              <w:t>)</w:t>
            </w:r>
          </w:p>
        </w:tc>
      </w:tr>
      <w:tr w:rsidR="00C90728" w:rsidRPr="003A1D64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C90728" w:rsidRPr="003A1D64" w:rsidRDefault="00C90728" w:rsidP="00B84421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3A1D64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78" w:type="dxa"/>
            <w:vAlign w:val="bottom"/>
          </w:tcPr>
          <w:p w:rsidR="00C90728" w:rsidRPr="003A1D64" w:rsidRDefault="00C90728" w:rsidP="00B84421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C90728" w:rsidRPr="003A1D64" w:rsidRDefault="00C90728" w:rsidP="00B84421">
            <w:pPr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C90728" w:rsidRPr="003A1D64" w:rsidRDefault="00C90728" w:rsidP="00B84421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C90728" w:rsidRPr="003A1D64" w:rsidRDefault="00C90728" w:rsidP="00B84421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C90728" w:rsidRPr="003A1D64" w:rsidRDefault="00C90728" w:rsidP="00B84421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83" w:type="dxa"/>
            <w:vAlign w:val="bottom"/>
          </w:tcPr>
          <w:p w:rsidR="00C90728" w:rsidRPr="003A1D64" w:rsidRDefault="00C90728" w:rsidP="00B84421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</w:tr>
      <w:tr w:rsidR="00C90728" w:rsidRPr="003A1D64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C90728" w:rsidRPr="003A1D64" w:rsidRDefault="00C90728" w:rsidP="00B84421">
            <w:pPr>
              <w:ind w:left="162" w:right="-228" w:hanging="162"/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78" w:type="dxa"/>
            <w:vAlign w:val="bottom"/>
          </w:tcPr>
          <w:p w:rsidR="00C90728" w:rsidRPr="003A1D64" w:rsidRDefault="00C90728" w:rsidP="00B84421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C90728" w:rsidRPr="003A1D64" w:rsidRDefault="00C90728" w:rsidP="00B84421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1" w:type="dxa"/>
            <w:vAlign w:val="bottom"/>
          </w:tcPr>
          <w:p w:rsidR="00C90728" w:rsidRPr="003A1D64" w:rsidRDefault="00C90728" w:rsidP="00B84421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175</w:t>
            </w:r>
          </w:p>
        </w:tc>
        <w:tc>
          <w:tcPr>
            <w:tcW w:w="1081" w:type="dxa"/>
            <w:vAlign w:val="bottom"/>
          </w:tcPr>
          <w:p w:rsidR="00C90728" w:rsidRPr="003A1D64" w:rsidRDefault="00C90728" w:rsidP="00B84421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7</w:t>
            </w:r>
          </w:p>
        </w:tc>
        <w:tc>
          <w:tcPr>
            <w:tcW w:w="1081" w:type="dxa"/>
            <w:vAlign w:val="bottom"/>
          </w:tcPr>
          <w:p w:rsidR="00C90728" w:rsidRPr="003A1D64" w:rsidRDefault="00C90728" w:rsidP="00B84421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182</w:t>
            </w:r>
          </w:p>
        </w:tc>
        <w:tc>
          <w:tcPr>
            <w:tcW w:w="1183" w:type="dxa"/>
            <w:vAlign w:val="bottom"/>
          </w:tcPr>
          <w:p w:rsidR="00C90728" w:rsidRPr="003A1D64" w:rsidRDefault="00C90728" w:rsidP="00B84421">
            <w:pPr>
              <w:jc w:val="center"/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0</w:t>
            </w:r>
            <w:r w:rsidRPr="003A1D64">
              <w:rPr>
                <w:rFonts w:ascii="Angsana New" w:hAnsi="Angsana New"/>
                <w:cs/>
              </w:rPr>
              <w:t>.</w:t>
            </w:r>
            <w:r w:rsidRPr="003A1D64">
              <w:rPr>
                <w:rFonts w:ascii="Angsana New" w:hAnsi="Angsana New"/>
              </w:rPr>
              <w:t>10</w:t>
            </w:r>
            <w:r w:rsidRPr="003A1D64">
              <w:rPr>
                <w:rFonts w:ascii="Angsana New" w:hAnsi="Angsana New"/>
                <w:cs/>
              </w:rPr>
              <w:t xml:space="preserve"> </w:t>
            </w:r>
            <w:r w:rsidRPr="003A1D64">
              <w:rPr>
                <w:rFonts w:ascii="Angsana New" w:hAnsi="Angsana New"/>
              </w:rPr>
              <w:t>-</w:t>
            </w:r>
            <w:r w:rsidRPr="003A1D64">
              <w:rPr>
                <w:rFonts w:ascii="Angsana New" w:hAnsi="Angsana New"/>
                <w:cs/>
              </w:rPr>
              <w:t xml:space="preserve"> </w:t>
            </w:r>
            <w:r w:rsidRPr="003A1D64">
              <w:rPr>
                <w:rFonts w:ascii="Angsana New" w:hAnsi="Angsana New"/>
              </w:rPr>
              <w:t>1</w:t>
            </w:r>
            <w:r w:rsidRPr="003A1D64">
              <w:rPr>
                <w:rFonts w:ascii="Angsana New" w:hAnsi="Angsana New"/>
                <w:cs/>
              </w:rPr>
              <w:t>.</w:t>
            </w:r>
            <w:r w:rsidRPr="003A1D64">
              <w:rPr>
                <w:rFonts w:ascii="Angsana New" w:hAnsi="Angsana New"/>
              </w:rPr>
              <w:t>30</w:t>
            </w:r>
          </w:p>
        </w:tc>
      </w:tr>
      <w:tr w:rsidR="00C90728" w:rsidRPr="003A1D64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C90728" w:rsidRPr="003A1D64" w:rsidRDefault="00C90728" w:rsidP="00C90728">
            <w:pPr>
              <w:ind w:left="162" w:hanging="162"/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1078" w:type="dxa"/>
            <w:vAlign w:val="bottom"/>
          </w:tcPr>
          <w:p w:rsidR="00C90728" w:rsidRPr="003A1D64" w:rsidRDefault="00C90728" w:rsidP="00C90728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86</w:t>
            </w:r>
          </w:p>
        </w:tc>
        <w:tc>
          <w:tcPr>
            <w:tcW w:w="1080" w:type="dxa"/>
            <w:vAlign w:val="bottom"/>
          </w:tcPr>
          <w:p w:rsidR="00C90728" w:rsidRPr="003A1D64" w:rsidRDefault="00C90728" w:rsidP="00C90728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1" w:type="dxa"/>
            <w:vAlign w:val="bottom"/>
          </w:tcPr>
          <w:p w:rsidR="00C90728" w:rsidRPr="003A1D64" w:rsidRDefault="00C90728" w:rsidP="00C90728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1" w:type="dxa"/>
            <w:vAlign w:val="bottom"/>
          </w:tcPr>
          <w:p w:rsidR="00C90728" w:rsidRPr="003A1D64" w:rsidRDefault="00A30E62" w:rsidP="00C90728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843</w:t>
            </w:r>
          </w:p>
        </w:tc>
        <w:tc>
          <w:tcPr>
            <w:tcW w:w="1081" w:type="dxa"/>
            <w:vAlign w:val="bottom"/>
          </w:tcPr>
          <w:p w:rsidR="00C90728" w:rsidRPr="003A1D64" w:rsidRDefault="00A30E62" w:rsidP="00C90728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929</w:t>
            </w:r>
          </w:p>
        </w:tc>
        <w:tc>
          <w:tcPr>
            <w:tcW w:w="1183" w:type="dxa"/>
            <w:vAlign w:val="bottom"/>
          </w:tcPr>
          <w:p w:rsidR="00C90728" w:rsidRPr="003A1D64" w:rsidRDefault="00C90728" w:rsidP="00C90728">
            <w:pPr>
              <w:jc w:val="center"/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5</w:t>
            </w:r>
            <w:r w:rsidRPr="003A1D64">
              <w:rPr>
                <w:rFonts w:ascii="Angsana New" w:hAnsi="Angsana New"/>
                <w:cs/>
              </w:rPr>
              <w:t>.</w:t>
            </w:r>
            <w:r w:rsidRPr="003A1D64">
              <w:rPr>
                <w:rFonts w:ascii="Angsana New" w:hAnsi="Angsana New"/>
              </w:rPr>
              <w:t>00</w:t>
            </w:r>
          </w:p>
        </w:tc>
      </w:tr>
      <w:tr w:rsidR="00C90728" w:rsidRPr="003A1D64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C90728" w:rsidRPr="003A1D64" w:rsidRDefault="00C90728" w:rsidP="00C90728">
            <w:pPr>
              <w:ind w:left="162" w:hanging="162"/>
              <w:rPr>
                <w:rFonts w:ascii="Angsana New" w:hAnsi="Angsana New"/>
                <w:cs/>
              </w:rPr>
            </w:pPr>
            <w:r w:rsidRPr="003A1D64">
              <w:rPr>
                <w:rFonts w:ascii="Angsana New" w:hAnsi="Angsana New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078" w:type="dxa"/>
            <w:vAlign w:val="bottom"/>
          </w:tcPr>
          <w:p w:rsidR="00C90728" w:rsidRPr="003A1D64" w:rsidRDefault="00C90728" w:rsidP="00C90728">
            <w:pPr>
              <w:tabs>
                <w:tab w:val="decimal" w:pos="702"/>
              </w:tabs>
              <w:rPr>
                <w:rFonts w:ascii="Angsana New" w:hAnsi="Angsana New"/>
                <w:cs/>
              </w:rPr>
            </w:pPr>
            <w:r w:rsidRPr="003A1D64">
              <w:rPr>
                <w:rFonts w:ascii="Angsana New" w:hAnsi="Angsana New"/>
              </w:rPr>
              <w:t>1</w:t>
            </w:r>
          </w:p>
        </w:tc>
        <w:tc>
          <w:tcPr>
            <w:tcW w:w="1080" w:type="dxa"/>
            <w:vAlign w:val="bottom"/>
          </w:tcPr>
          <w:p w:rsidR="00C90728" w:rsidRPr="003A1D64" w:rsidRDefault="00C90728" w:rsidP="00C90728">
            <w:pPr>
              <w:tabs>
                <w:tab w:val="decimal" w:pos="702"/>
              </w:tabs>
              <w:rPr>
                <w:rFonts w:ascii="Angsana New" w:hAnsi="Angsana New"/>
                <w:cs/>
              </w:rPr>
            </w:pPr>
            <w:r w:rsidRPr="003A1D6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1" w:type="dxa"/>
            <w:vAlign w:val="bottom"/>
          </w:tcPr>
          <w:p w:rsidR="00C90728" w:rsidRPr="003A1D64" w:rsidRDefault="00C90728" w:rsidP="00C90728">
            <w:pPr>
              <w:tabs>
                <w:tab w:val="decimal" w:pos="702"/>
              </w:tabs>
              <w:rPr>
                <w:rFonts w:ascii="Angsana New" w:hAnsi="Angsana New"/>
                <w:cs/>
              </w:rPr>
            </w:pPr>
            <w:r w:rsidRPr="003A1D6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1" w:type="dxa"/>
            <w:vAlign w:val="bottom"/>
          </w:tcPr>
          <w:p w:rsidR="00C90728" w:rsidRPr="003A1D64" w:rsidRDefault="00C90728" w:rsidP="00C90728">
            <w:pPr>
              <w:tabs>
                <w:tab w:val="decimal" w:pos="702"/>
              </w:tabs>
              <w:rPr>
                <w:rFonts w:ascii="Angsana New" w:hAnsi="Angsana New"/>
                <w:cs/>
              </w:rPr>
            </w:pPr>
            <w:r w:rsidRPr="003A1D6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1" w:type="dxa"/>
            <w:vAlign w:val="bottom"/>
          </w:tcPr>
          <w:p w:rsidR="00C90728" w:rsidRPr="003A1D64" w:rsidRDefault="00C90728" w:rsidP="00C90728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1</w:t>
            </w:r>
          </w:p>
        </w:tc>
        <w:tc>
          <w:tcPr>
            <w:tcW w:w="1183" w:type="dxa"/>
            <w:vAlign w:val="bottom"/>
          </w:tcPr>
          <w:p w:rsidR="00C90728" w:rsidRPr="003A1D64" w:rsidRDefault="00C90728" w:rsidP="00C90728">
            <w:pPr>
              <w:jc w:val="center"/>
              <w:rPr>
                <w:rFonts w:ascii="Angsana New" w:hAnsi="Angsana New"/>
                <w:cs/>
              </w:rPr>
            </w:pPr>
            <w:r w:rsidRPr="003A1D64">
              <w:rPr>
                <w:rFonts w:ascii="Angsana New" w:hAnsi="Angsana New"/>
              </w:rPr>
              <w:t>3</w:t>
            </w:r>
            <w:r w:rsidRPr="003A1D64">
              <w:rPr>
                <w:rFonts w:ascii="Angsana New" w:hAnsi="Angsana New"/>
                <w:cs/>
              </w:rPr>
              <w:t>.</w:t>
            </w:r>
            <w:r w:rsidRPr="003A1D64">
              <w:rPr>
                <w:rFonts w:ascii="Angsana New" w:hAnsi="Angsana New"/>
              </w:rPr>
              <w:t>00</w:t>
            </w:r>
          </w:p>
        </w:tc>
      </w:tr>
      <w:tr w:rsidR="00C90728" w:rsidRPr="003A1D64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C90728" w:rsidRPr="003A1D64" w:rsidRDefault="00C90728" w:rsidP="00C90728">
            <w:pPr>
              <w:ind w:left="162" w:hanging="162"/>
              <w:rPr>
                <w:rFonts w:ascii="Angsana New" w:hAnsi="Angsana New"/>
                <w:cs/>
              </w:rPr>
            </w:pPr>
            <w:r w:rsidRPr="003A1D64">
              <w:rPr>
                <w:rFonts w:ascii="Angsana New" w:hAnsi="Angsana New"/>
                <w:cs/>
              </w:rPr>
              <w:t>เงินฝากและเงินลงทุนที่มีภาระค้ำประกัน</w:t>
            </w:r>
          </w:p>
        </w:tc>
        <w:tc>
          <w:tcPr>
            <w:tcW w:w="1078" w:type="dxa"/>
            <w:vAlign w:val="bottom"/>
          </w:tcPr>
          <w:p w:rsidR="00C90728" w:rsidRPr="003A1D64" w:rsidRDefault="00C90728" w:rsidP="00C90728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15</w:t>
            </w:r>
          </w:p>
        </w:tc>
        <w:tc>
          <w:tcPr>
            <w:tcW w:w="1080" w:type="dxa"/>
            <w:vAlign w:val="bottom"/>
          </w:tcPr>
          <w:p w:rsidR="00C90728" w:rsidRPr="003A1D64" w:rsidRDefault="00C90728" w:rsidP="00C90728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1" w:type="dxa"/>
            <w:vAlign w:val="bottom"/>
          </w:tcPr>
          <w:p w:rsidR="00C90728" w:rsidRPr="003A1D64" w:rsidRDefault="00C90728" w:rsidP="00C90728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1" w:type="dxa"/>
            <w:vAlign w:val="bottom"/>
          </w:tcPr>
          <w:p w:rsidR="00C90728" w:rsidRPr="003A1D64" w:rsidRDefault="00C90728" w:rsidP="00C90728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1" w:type="dxa"/>
            <w:vAlign w:val="bottom"/>
          </w:tcPr>
          <w:p w:rsidR="00C90728" w:rsidRPr="003A1D64" w:rsidRDefault="00C90728" w:rsidP="00C90728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15</w:t>
            </w:r>
          </w:p>
        </w:tc>
        <w:tc>
          <w:tcPr>
            <w:tcW w:w="1183" w:type="dxa"/>
            <w:vAlign w:val="bottom"/>
          </w:tcPr>
          <w:p w:rsidR="00C90728" w:rsidRPr="003A1D64" w:rsidRDefault="00C90728" w:rsidP="00C90728">
            <w:pPr>
              <w:jc w:val="center"/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0</w:t>
            </w:r>
            <w:r w:rsidRPr="003A1D64">
              <w:rPr>
                <w:rFonts w:ascii="Angsana New" w:hAnsi="Angsana New"/>
                <w:cs/>
              </w:rPr>
              <w:t>.</w:t>
            </w:r>
            <w:r w:rsidRPr="003A1D64">
              <w:rPr>
                <w:rFonts w:ascii="Angsana New" w:hAnsi="Angsana New"/>
              </w:rPr>
              <w:t>80</w:t>
            </w:r>
            <w:r w:rsidRPr="003A1D64">
              <w:rPr>
                <w:rFonts w:ascii="Angsana New" w:hAnsi="Angsana New"/>
                <w:cs/>
              </w:rPr>
              <w:t xml:space="preserve"> </w:t>
            </w:r>
            <w:r w:rsidRPr="003A1D64">
              <w:rPr>
                <w:rFonts w:ascii="Angsana New" w:hAnsi="Angsana New"/>
              </w:rPr>
              <w:t>-</w:t>
            </w:r>
            <w:r w:rsidRPr="003A1D64">
              <w:rPr>
                <w:rFonts w:ascii="Angsana New" w:hAnsi="Angsana New"/>
                <w:cs/>
              </w:rPr>
              <w:t xml:space="preserve"> </w:t>
            </w:r>
            <w:r w:rsidRPr="003A1D64">
              <w:rPr>
                <w:rFonts w:ascii="Angsana New" w:hAnsi="Angsana New"/>
              </w:rPr>
              <w:t>1</w:t>
            </w:r>
            <w:r w:rsidRPr="003A1D64">
              <w:rPr>
                <w:rFonts w:ascii="Angsana New" w:hAnsi="Angsana New"/>
                <w:cs/>
              </w:rPr>
              <w:t>.</w:t>
            </w:r>
            <w:r w:rsidR="00BB0A35">
              <w:rPr>
                <w:rFonts w:ascii="Angsana New" w:hAnsi="Angsana New" w:hint="cs"/>
                <w:cs/>
              </w:rPr>
              <w:t>69</w:t>
            </w:r>
          </w:p>
        </w:tc>
      </w:tr>
      <w:tr w:rsidR="00C90728" w:rsidRPr="003A1D64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C90728" w:rsidRPr="003A1D64" w:rsidRDefault="00C90728" w:rsidP="00C90728">
            <w:pPr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078" w:type="dxa"/>
            <w:vAlign w:val="bottom"/>
          </w:tcPr>
          <w:p w:rsidR="00C90728" w:rsidRPr="003A1D64" w:rsidRDefault="00C90728" w:rsidP="00C90728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102</w:t>
            </w:r>
          </w:p>
        </w:tc>
        <w:tc>
          <w:tcPr>
            <w:tcW w:w="1080" w:type="dxa"/>
            <w:vAlign w:val="bottom"/>
          </w:tcPr>
          <w:p w:rsidR="00C90728" w:rsidRPr="003A1D64" w:rsidRDefault="00C90728" w:rsidP="00C90728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1" w:type="dxa"/>
            <w:vAlign w:val="bottom"/>
          </w:tcPr>
          <w:p w:rsidR="00C90728" w:rsidRPr="003A1D64" w:rsidRDefault="00C90728" w:rsidP="00C90728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175</w:t>
            </w:r>
          </w:p>
        </w:tc>
        <w:tc>
          <w:tcPr>
            <w:tcW w:w="1081" w:type="dxa"/>
            <w:vAlign w:val="bottom"/>
          </w:tcPr>
          <w:p w:rsidR="00C90728" w:rsidRPr="003A1D64" w:rsidRDefault="00767D95" w:rsidP="00C90728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767D95">
              <w:rPr>
                <w:rFonts w:ascii="Angsana New" w:hAnsi="Angsana New"/>
              </w:rPr>
              <w:t>850</w:t>
            </w:r>
          </w:p>
        </w:tc>
        <w:tc>
          <w:tcPr>
            <w:tcW w:w="1081" w:type="dxa"/>
            <w:vAlign w:val="bottom"/>
          </w:tcPr>
          <w:p w:rsidR="00C90728" w:rsidRPr="003A1D64" w:rsidRDefault="00767D95" w:rsidP="00C90728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767D95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,</w:t>
            </w:r>
            <w:r w:rsidRPr="00767D95">
              <w:rPr>
                <w:rFonts w:ascii="Angsana New" w:hAnsi="Angsana New"/>
              </w:rPr>
              <w:t>127</w:t>
            </w:r>
          </w:p>
        </w:tc>
        <w:tc>
          <w:tcPr>
            <w:tcW w:w="1183" w:type="dxa"/>
            <w:vAlign w:val="bottom"/>
          </w:tcPr>
          <w:p w:rsidR="00C90728" w:rsidRPr="003A1D64" w:rsidRDefault="00C90728" w:rsidP="00C90728">
            <w:pPr>
              <w:jc w:val="center"/>
              <w:rPr>
                <w:rFonts w:ascii="Angsana New" w:hAnsi="Angsana New"/>
              </w:rPr>
            </w:pPr>
          </w:p>
        </w:tc>
      </w:tr>
      <w:tr w:rsidR="00C90728" w:rsidRPr="003A1D64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C90728" w:rsidRPr="003A1D64" w:rsidRDefault="00C90728" w:rsidP="00C90728">
            <w:pPr>
              <w:ind w:left="162" w:hanging="162"/>
              <w:rPr>
                <w:rFonts w:ascii="Angsana New" w:hAnsi="Angsana New"/>
                <w:b/>
                <w:bCs/>
              </w:rPr>
            </w:pPr>
          </w:p>
          <w:p w:rsidR="00C90728" w:rsidRPr="003A1D64" w:rsidRDefault="00C90728" w:rsidP="00C90728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3A1D64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78" w:type="dxa"/>
            <w:vAlign w:val="bottom"/>
          </w:tcPr>
          <w:p w:rsidR="00C90728" w:rsidRPr="003A1D64" w:rsidRDefault="00C90728" w:rsidP="00C90728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C90728" w:rsidRPr="003A1D64" w:rsidRDefault="00C90728" w:rsidP="00C90728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C90728" w:rsidRPr="003A1D64" w:rsidRDefault="00C90728" w:rsidP="00C90728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C90728" w:rsidRPr="003A1D64" w:rsidRDefault="00C90728" w:rsidP="00C90728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C90728" w:rsidRPr="003A1D64" w:rsidRDefault="00C90728" w:rsidP="00C90728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183" w:type="dxa"/>
            <w:vAlign w:val="bottom"/>
          </w:tcPr>
          <w:p w:rsidR="00C90728" w:rsidRPr="003A1D64" w:rsidRDefault="00C90728" w:rsidP="00C90728">
            <w:pPr>
              <w:jc w:val="center"/>
              <w:rPr>
                <w:rFonts w:ascii="Angsana New" w:hAnsi="Angsana New"/>
              </w:rPr>
            </w:pPr>
          </w:p>
        </w:tc>
      </w:tr>
      <w:tr w:rsidR="00C90728" w:rsidRPr="003A1D64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C90728" w:rsidRPr="003A1D64" w:rsidRDefault="00C90728" w:rsidP="00C90728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="Angsana New" w:hAnsi="Angsana New"/>
                <w:cs/>
              </w:rPr>
            </w:pPr>
            <w:r w:rsidRPr="003A1D64">
              <w:rPr>
                <w:rFonts w:ascii="Angsana New" w:hAnsi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78" w:type="dxa"/>
            <w:vAlign w:val="bottom"/>
          </w:tcPr>
          <w:p w:rsidR="00C90728" w:rsidRPr="003A1D64" w:rsidRDefault="00C90728" w:rsidP="00C90728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40</w:t>
            </w:r>
            <w:r w:rsidR="00A30E62" w:rsidRPr="003A1D64">
              <w:rPr>
                <w:rFonts w:ascii="Angsana New" w:hAnsi="Angsana New"/>
              </w:rPr>
              <w:t>1</w:t>
            </w:r>
          </w:p>
        </w:tc>
        <w:tc>
          <w:tcPr>
            <w:tcW w:w="1080" w:type="dxa"/>
            <w:vAlign w:val="bottom"/>
          </w:tcPr>
          <w:p w:rsidR="00C90728" w:rsidRPr="003A1D64" w:rsidRDefault="00C90728" w:rsidP="00C90728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1" w:type="dxa"/>
            <w:vAlign w:val="bottom"/>
          </w:tcPr>
          <w:p w:rsidR="00C90728" w:rsidRPr="003A1D64" w:rsidRDefault="00C90728" w:rsidP="00C90728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1" w:type="dxa"/>
            <w:vAlign w:val="bottom"/>
          </w:tcPr>
          <w:p w:rsidR="00C90728" w:rsidRPr="003A1D64" w:rsidRDefault="00C90728" w:rsidP="00C90728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1" w:type="dxa"/>
            <w:vAlign w:val="bottom"/>
          </w:tcPr>
          <w:p w:rsidR="00C90728" w:rsidRPr="003A1D64" w:rsidRDefault="00C90728" w:rsidP="00C90728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40</w:t>
            </w:r>
            <w:r w:rsidR="00A30E62" w:rsidRPr="003A1D64">
              <w:rPr>
                <w:rFonts w:ascii="Angsana New" w:hAnsi="Angsana New"/>
              </w:rPr>
              <w:t>1</w:t>
            </w:r>
          </w:p>
        </w:tc>
        <w:tc>
          <w:tcPr>
            <w:tcW w:w="1183" w:type="dxa"/>
            <w:vAlign w:val="bottom"/>
          </w:tcPr>
          <w:p w:rsidR="00C90728" w:rsidRPr="003A1D64" w:rsidRDefault="00C90728" w:rsidP="00C90728">
            <w:pPr>
              <w:jc w:val="center"/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2</w:t>
            </w:r>
            <w:r w:rsidRPr="003A1D64">
              <w:rPr>
                <w:rFonts w:ascii="Angsana New" w:hAnsi="Angsana New"/>
                <w:cs/>
              </w:rPr>
              <w:t>.</w:t>
            </w:r>
            <w:r w:rsidRPr="003A1D64">
              <w:rPr>
                <w:rFonts w:ascii="Angsana New" w:hAnsi="Angsana New"/>
              </w:rPr>
              <w:t>85</w:t>
            </w:r>
            <w:r w:rsidRPr="003A1D64">
              <w:rPr>
                <w:rFonts w:ascii="Angsana New" w:hAnsi="Angsana New"/>
                <w:cs/>
              </w:rPr>
              <w:t xml:space="preserve"> </w:t>
            </w:r>
            <w:r w:rsidRPr="003A1D64">
              <w:rPr>
                <w:rFonts w:ascii="Angsana New" w:hAnsi="Angsana New"/>
              </w:rPr>
              <w:t>-</w:t>
            </w:r>
            <w:r w:rsidRPr="003A1D64">
              <w:rPr>
                <w:rFonts w:ascii="Angsana New" w:hAnsi="Angsana New"/>
                <w:cs/>
              </w:rPr>
              <w:t xml:space="preserve"> </w:t>
            </w:r>
            <w:r w:rsidRPr="003A1D64">
              <w:rPr>
                <w:rFonts w:ascii="Angsana New" w:hAnsi="Angsana New"/>
              </w:rPr>
              <w:t>2</w:t>
            </w:r>
            <w:r w:rsidRPr="003A1D64">
              <w:rPr>
                <w:rFonts w:ascii="Angsana New" w:hAnsi="Angsana New"/>
                <w:cs/>
              </w:rPr>
              <w:t>.</w:t>
            </w:r>
            <w:r w:rsidRPr="003A1D64">
              <w:rPr>
                <w:rFonts w:ascii="Angsana New" w:hAnsi="Angsana New"/>
              </w:rPr>
              <w:t>90</w:t>
            </w:r>
          </w:p>
        </w:tc>
      </w:tr>
      <w:tr w:rsidR="00C90728" w:rsidRPr="003A1D64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C90728" w:rsidRPr="003A1D64" w:rsidRDefault="00C90728" w:rsidP="00C90728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78" w:type="dxa"/>
            <w:vAlign w:val="bottom"/>
          </w:tcPr>
          <w:p w:rsidR="00C90728" w:rsidRPr="003A1D64" w:rsidRDefault="00C90728" w:rsidP="00C90728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C90728" w:rsidRPr="003A1D64" w:rsidRDefault="00C90728" w:rsidP="00C90728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1" w:type="dxa"/>
            <w:vAlign w:val="bottom"/>
          </w:tcPr>
          <w:p w:rsidR="00C90728" w:rsidRPr="003A1D64" w:rsidRDefault="00C90728" w:rsidP="00C90728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1" w:type="dxa"/>
            <w:vAlign w:val="bottom"/>
          </w:tcPr>
          <w:p w:rsidR="00C90728" w:rsidRPr="003A1D64" w:rsidRDefault="00C90728" w:rsidP="00C90728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1</w:t>
            </w:r>
            <w:r w:rsidRPr="003A1D64">
              <w:rPr>
                <w:rFonts w:ascii="Angsana New" w:hAnsi="Angsana New"/>
                <w:cs/>
              </w:rPr>
              <w:t>,</w:t>
            </w:r>
            <w:r w:rsidRPr="003A1D64">
              <w:rPr>
                <w:rFonts w:ascii="Angsana New" w:hAnsi="Angsana New"/>
              </w:rPr>
              <w:t>908</w:t>
            </w:r>
          </w:p>
        </w:tc>
        <w:tc>
          <w:tcPr>
            <w:tcW w:w="1081" w:type="dxa"/>
            <w:vAlign w:val="bottom"/>
          </w:tcPr>
          <w:p w:rsidR="00C90728" w:rsidRPr="003A1D64" w:rsidRDefault="00C90728" w:rsidP="00C90728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1</w:t>
            </w:r>
            <w:r w:rsidRPr="003A1D64">
              <w:rPr>
                <w:rFonts w:ascii="Angsana New" w:hAnsi="Angsana New"/>
                <w:cs/>
              </w:rPr>
              <w:t>,</w:t>
            </w:r>
            <w:r w:rsidRPr="003A1D64">
              <w:rPr>
                <w:rFonts w:ascii="Angsana New" w:hAnsi="Angsana New"/>
              </w:rPr>
              <w:t>908</w:t>
            </w:r>
          </w:p>
        </w:tc>
        <w:tc>
          <w:tcPr>
            <w:tcW w:w="1183" w:type="dxa"/>
            <w:vAlign w:val="bottom"/>
          </w:tcPr>
          <w:p w:rsidR="00C90728" w:rsidRPr="003A1D64" w:rsidRDefault="00B84421" w:rsidP="00C90728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  <w:tr w:rsidR="00C90728" w:rsidRPr="003A1D64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C90728" w:rsidRPr="003A1D64" w:rsidRDefault="00C90728" w:rsidP="00C90728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  <w:cs/>
              </w:rPr>
              <w:t>หนี้สินตามสัญญาเช่าการเงิน</w:t>
            </w:r>
          </w:p>
        </w:tc>
        <w:tc>
          <w:tcPr>
            <w:tcW w:w="1078" w:type="dxa"/>
            <w:vAlign w:val="bottom"/>
          </w:tcPr>
          <w:p w:rsidR="00C90728" w:rsidRPr="003A1D64" w:rsidRDefault="00C90728" w:rsidP="00C90728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136</w:t>
            </w:r>
          </w:p>
        </w:tc>
        <w:tc>
          <w:tcPr>
            <w:tcW w:w="1080" w:type="dxa"/>
            <w:vAlign w:val="bottom"/>
          </w:tcPr>
          <w:p w:rsidR="00C90728" w:rsidRPr="003A1D64" w:rsidRDefault="00C90728" w:rsidP="00C90728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159</w:t>
            </w:r>
          </w:p>
        </w:tc>
        <w:tc>
          <w:tcPr>
            <w:tcW w:w="1081" w:type="dxa"/>
            <w:vAlign w:val="bottom"/>
          </w:tcPr>
          <w:p w:rsidR="00C90728" w:rsidRPr="003A1D64" w:rsidRDefault="00C90728" w:rsidP="00C90728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1" w:type="dxa"/>
            <w:vAlign w:val="bottom"/>
          </w:tcPr>
          <w:p w:rsidR="00C90728" w:rsidRPr="003A1D64" w:rsidRDefault="00C90728" w:rsidP="00C90728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1" w:type="dxa"/>
            <w:vAlign w:val="bottom"/>
          </w:tcPr>
          <w:p w:rsidR="00C90728" w:rsidRPr="003A1D64" w:rsidRDefault="00C90728" w:rsidP="00C90728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295</w:t>
            </w:r>
          </w:p>
        </w:tc>
        <w:tc>
          <w:tcPr>
            <w:tcW w:w="1183" w:type="dxa"/>
            <w:vAlign w:val="bottom"/>
          </w:tcPr>
          <w:p w:rsidR="00C90728" w:rsidRPr="003A1D64" w:rsidRDefault="00C90728" w:rsidP="00C90728">
            <w:pPr>
              <w:jc w:val="center"/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0</w:t>
            </w:r>
            <w:r w:rsidRPr="003A1D64">
              <w:rPr>
                <w:rFonts w:ascii="Angsana New" w:hAnsi="Angsana New"/>
                <w:cs/>
              </w:rPr>
              <w:t>.</w:t>
            </w:r>
            <w:r w:rsidRPr="003A1D64">
              <w:rPr>
                <w:rFonts w:ascii="Angsana New" w:hAnsi="Angsana New"/>
              </w:rPr>
              <w:t xml:space="preserve">67 </w:t>
            </w:r>
            <w:r w:rsidRPr="003A1D64">
              <w:rPr>
                <w:rFonts w:ascii="Angsana New" w:hAnsi="Angsana New"/>
                <w:cs/>
              </w:rPr>
              <w:t>-</w:t>
            </w:r>
            <w:r w:rsidRPr="003A1D64">
              <w:rPr>
                <w:rFonts w:ascii="Angsana New" w:hAnsi="Angsana New"/>
              </w:rPr>
              <w:t xml:space="preserve"> 8</w:t>
            </w:r>
            <w:r w:rsidRPr="003A1D64">
              <w:rPr>
                <w:rFonts w:ascii="Angsana New" w:hAnsi="Angsana New"/>
                <w:cs/>
              </w:rPr>
              <w:t>.</w:t>
            </w:r>
            <w:r w:rsidRPr="003A1D64">
              <w:rPr>
                <w:rFonts w:ascii="Angsana New" w:hAnsi="Angsana New"/>
              </w:rPr>
              <w:t>16</w:t>
            </w:r>
          </w:p>
        </w:tc>
      </w:tr>
      <w:tr w:rsidR="00C90728" w:rsidRPr="003A1D64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C90728" w:rsidRPr="003A1D64" w:rsidRDefault="00C90728" w:rsidP="00C90728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="Angsana New" w:hAnsi="Angsana New"/>
                <w:cs/>
              </w:rPr>
            </w:pPr>
            <w:r w:rsidRPr="003A1D64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1078" w:type="dxa"/>
            <w:vAlign w:val="bottom"/>
          </w:tcPr>
          <w:p w:rsidR="00C90728" w:rsidRPr="003A1D64" w:rsidRDefault="00C90728" w:rsidP="00C90728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23</w:t>
            </w:r>
          </w:p>
        </w:tc>
        <w:tc>
          <w:tcPr>
            <w:tcW w:w="1080" w:type="dxa"/>
            <w:vAlign w:val="bottom"/>
          </w:tcPr>
          <w:p w:rsidR="00C90728" w:rsidRPr="003A1D64" w:rsidRDefault="00C90728" w:rsidP="00C90728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15</w:t>
            </w:r>
          </w:p>
        </w:tc>
        <w:tc>
          <w:tcPr>
            <w:tcW w:w="1081" w:type="dxa"/>
            <w:vAlign w:val="bottom"/>
          </w:tcPr>
          <w:p w:rsidR="00C90728" w:rsidRPr="003A1D64" w:rsidRDefault="00C90728" w:rsidP="00C90728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1" w:type="dxa"/>
            <w:vAlign w:val="bottom"/>
          </w:tcPr>
          <w:p w:rsidR="00C90728" w:rsidRPr="003A1D64" w:rsidRDefault="00C90728" w:rsidP="00C90728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1" w:type="dxa"/>
            <w:vAlign w:val="bottom"/>
          </w:tcPr>
          <w:p w:rsidR="00C90728" w:rsidRPr="003A1D64" w:rsidRDefault="00C90728" w:rsidP="00C90728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38</w:t>
            </w:r>
          </w:p>
        </w:tc>
        <w:tc>
          <w:tcPr>
            <w:tcW w:w="1183" w:type="dxa"/>
            <w:vAlign w:val="bottom"/>
          </w:tcPr>
          <w:p w:rsidR="00C90728" w:rsidRPr="003A1D64" w:rsidRDefault="00C90728" w:rsidP="00C90728">
            <w:pPr>
              <w:ind w:left="-95" w:right="-108"/>
              <w:jc w:val="center"/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BIBOR</w:t>
            </w:r>
            <w:r w:rsidR="00D555CF">
              <w:rPr>
                <w:rFonts w:ascii="Angsana New" w:hAnsi="Angsana New"/>
              </w:rPr>
              <w:t>+</w:t>
            </w:r>
            <w:r w:rsidR="00B84421" w:rsidRPr="003A1D64">
              <w:rPr>
                <w:rFonts w:ascii="Angsana New" w:hAnsi="Angsana New"/>
              </w:rPr>
              <w:t>2</w:t>
            </w:r>
            <w:r w:rsidR="00B84421" w:rsidRPr="003A1D64">
              <w:rPr>
                <w:rFonts w:ascii="Angsana New" w:hAnsi="Angsana New"/>
                <w:cs/>
              </w:rPr>
              <w:t>.</w:t>
            </w:r>
            <w:r w:rsidR="00B84421" w:rsidRPr="003A1D64">
              <w:rPr>
                <w:rFonts w:ascii="Angsana New" w:hAnsi="Angsana New"/>
              </w:rPr>
              <w:t>625</w:t>
            </w:r>
          </w:p>
        </w:tc>
      </w:tr>
      <w:tr w:rsidR="00C90728" w:rsidRPr="003A1D64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C90728" w:rsidRPr="003A1D64" w:rsidRDefault="00C90728" w:rsidP="00C90728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078" w:type="dxa"/>
            <w:vAlign w:val="bottom"/>
          </w:tcPr>
          <w:p w:rsidR="00C90728" w:rsidRPr="003A1D64" w:rsidRDefault="00767D95" w:rsidP="00C90728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560</w:t>
            </w:r>
          </w:p>
        </w:tc>
        <w:tc>
          <w:tcPr>
            <w:tcW w:w="1080" w:type="dxa"/>
            <w:vAlign w:val="bottom"/>
          </w:tcPr>
          <w:p w:rsidR="00C90728" w:rsidRPr="003A1D64" w:rsidRDefault="00C90728" w:rsidP="00C90728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174</w:t>
            </w:r>
          </w:p>
        </w:tc>
        <w:tc>
          <w:tcPr>
            <w:tcW w:w="1081" w:type="dxa"/>
            <w:vAlign w:val="bottom"/>
          </w:tcPr>
          <w:p w:rsidR="00C90728" w:rsidRPr="003A1D64" w:rsidRDefault="00C90728" w:rsidP="00C90728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C90728" w:rsidRPr="003A1D64" w:rsidRDefault="00C90728" w:rsidP="00C90728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1,908</w:t>
            </w:r>
          </w:p>
        </w:tc>
        <w:tc>
          <w:tcPr>
            <w:tcW w:w="1081" w:type="dxa"/>
            <w:vAlign w:val="bottom"/>
          </w:tcPr>
          <w:p w:rsidR="00C90728" w:rsidRPr="003A1D64" w:rsidRDefault="00C90728" w:rsidP="00C90728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2</w:t>
            </w:r>
            <w:r w:rsidRPr="003A1D64">
              <w:rPr>
                <w:rFonts w:ascii="Angsana New" w:hAnsi="Angsana New"/>
                <w:cs/>
              </w:rPr>
              <w:t>,</w:t>
            </w:r>
            <w:r w:rsidRPr="003A1D64">
              <w:rPr>
                <w:rFonts w:ascii="Angsana New" w:hAnsi="Angsana New"/>
              </w:rPr>
              <w:t>64</w:t>
            </w:r>
            <w:r w:rsidR="00767D95">
              <w:rPr>
                <w:rFonts w:ascii="Angsana New" w:hAnsi="Angsana New"/>
              </w:rPr>
              <w:t>2</w:t>
            </w:r>
          </w:p>
        </w:tc>
        <w:tc>
          <w:tcPr>
            <w:tcW w:w="1183" w:type="dxa"/>
            <w:vAlign w:val="bottom"/>
          </w:tcPr>
          <w:p w:rsidR="00C90728" w:rsidRPr="003A1D64" w:rsidRDefault="00C90728" w:rsidP="00C90728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</w:tr>
      <w:tr w:rsidR="00C90728" w:rsidRPr="003A1D64" w:rsidTr="00A85093">
        <w:trPr>
          <w:cantSplit/>
          <w:tblHeader/>
        </w:trPr>
        <w:tc>
          <w:tcPr>
            <w:tcW w:w="9398" w:type="dxa"/>
            <w:gridSpan w:val="8"/>
            <w:vAlign w:val="bottom"/>
          </w:tcPr>
          <w:p w:rsidR="00C90728" w:rsidRPr="003A1D64" w:rsidRDefault="00C90728" w:rsidP="0032576A">
            <w:pPr>
              <w:spacing w:before="240"/>
              <w:jc w:val="right"/>
              <w:rPr>
                <w:rFonts w:ascii="Angsana New" w:hAnsi="Angsana New"/>
                <w:cs/>
              </w:rPr>
            </w:pPr>
            <w:r w:rsidRPr="003A1D64">
              <w:rPr>
                <w:rFonts w:ascii="Angsana New" w:hAnsi="Angsana New"/>
              </w:rPr>
              <w:br w:type="page"/>
            </w:r>
            <w:r w:rsidRPr="003A1D64">
              <w:rPr>
                <w:rFonts w:ascii="Angsana New" w:hAnsi="Angsana New"/>
              </w:rPr>
              <w:tab/>
            </w:r>
            <w:r w:rsidRPr="003A1D64">
              <w:rPr>
                <w:rFonts w:ascii="Angsana New" w:hAnsi="Angsana New"/>
              </w:rPr>
              <w:tab/>
              <w:t>(</w:t>
            </w:r>
            <w:r w:rsidRPr="003A1D64">
              <w:rPr>
                <w:rFonts w:ascii="Angsana New" w:hAnsi="Angsana New"/>
                <w:cs/>
              </w:rPr>
              <w:t>หน่วย</w:t>
            </w:r>
            <w:r w:rsidRPr="003A1D64">
              <w:rPr>
                <w:rFonts w:ascii="Angsana New" w:hAnsi="Angsana New"/>
              </w:rPr>
              <w:t xml:space="preserve">: </w:t>
            </w:r>
            <w:r w:rsidRPr="003A1D64">
              <w:rPr>
                <w:rFonts w:ascii="Angsana New" w:hAnsi="Angsana New"/>
                <w:cs/>
              </w:rPr>
              <w:t>ล้านบาท)</w:t>
            </w:r>
          </w:p>
        </w:tc>
      </w:tr>
      <w:tr w:rsidR="00C90728" w:rsidRPr="003A1D64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C90728" w:rsidRPr="003A1D64" w:rsidRDefault="00C90728" w:rsidP="00C90728">
            <w:pPr>
              <w:tabs>
                <w:tab w:val="left" w:pos="2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584" w:type="dxa"/>
            <w:gridSpan w:val="6"/>
            <w:vAlign w:val="bottom"/>
          </w:tcPr>
          <w:p w:rsidR="00C90728" w:rsidRPr="003A1D64" w:rsidRDefault="00C90728" w:rsidP="00C907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  <w:cs/>
              </w:rPr>
              <w:t xml:space="preserve">ณ วันที่ </w:t>
            </w:r>
            <w:r w:rsidRPr="003A1D64">
              <w:rPr>
                <w:rFonts w:ascii="Angsana New" w:hAnsi="Angsana New"/>
              </w:rPr>
              <w:t xml:space="preserve">31 </w:t>
            </w:r>
            <w:r w:rsidRPr="003A1D64">
              <w:rPr>
                <w:rFonts w:ascii="Angsana New" w:hAnsi="Angsana New"/>
                <w:cs/>
              </w:rPr>
              <w:t xml:space="preserve">ธันวาคม </w:t>
            </w:r>
            <w:r w:rsidRPr="003A1D64">
              <w:rPr>
                <w:rFonts w:ascii="Angsana New" w:hAnsi="Angsana New"/>
              </w:rPr>
              <w:t>2562</w:t>
            </w:r>
          </w:p>
        </w:tc>
      </w:tr>
      <w:tr w:rsidR="00C90728" w:rsidRPr="003A1D64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C90728" w:rsidRPr="003A1D64" w:rsidRDefault="00C90728" w:rsidP="00C90728">
            <w:pPr>
              <w:tabs>
                <w:tab w:val="left" w:pos="240"/>
              </w:tabs>
              <w:jc w:val="center"/>
              <w:rPr>
                <w:rFonts w:ascii="Angsana New" w:hAnsi="Angsana New"/>
                <w:cs/>
              </w:rPr>
            </w:pPr>
            <w:r w:rsidRPr="003A1D64">
              <w:rPr>
                <w:rFonts w:ascii="Angsana New" w:hAnsi="Angsana New"/>
              </w:rPr>
              <w:br w:type="page"/>
            </w:r>
          </w:p>
        </w:tc>
        <w:tc>
          <w:tcPr>
            <w:tcW w:w="6584" w:type="dxa"/>
            <w:gridSpan w:val="6"/>
            <w:vAlign w:val="bottom"/>
          </w:tcPr>
          <w:p w:rsidR="00C90728" w:rsidRPr="003A1D64" w:rsidRDefault="00C90728" w:rsidP="00C907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A1D64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C90728" w:rsidRPr="003A1D64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C90728" w:rsidRPr="003A1D64" w:rsidRDefault="00C90728" w:rsidP="00C90728">
            <w:pPr>
              <w:tabs>
                <w:tab w:val="left" w:pos="2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2158" w:type="dxa"/>
            <w:gridSpan w:val="2"/>
            <w:vAlign w:val="bottom"/>
          </w:tcPr>
          <w:p w:rsidR="00C90728" w:rsidRPr="003A1D64" w:rsidRDefault="00C90728" w:rsidP="00C907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81" w:type="dxa"/>
            <w:vAlign w:val="bottom"/>
          </w:tcPr>
          <w:p w:rsidR="00C90728" w:rsidRPr="003A1D64" w:rsidRDefault="00C90728" w:rsidP="00C90728">
            <w:pPr>
              <w:ind w:left="-72" w:right="-72"/>
              <w:jc w:val="center"/>
              <w:rPr>
                <w:rFonts w:ascii="Angsana New" w:hAnsi="Angsana New"/>
                <w:cs/>
              </w:rPr>
            </w:pPr>
            <w:r w:rsidRPr="003A1D64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1" w:type="dxa"/>
            <w:vAlign w:val="bottom"/>
          </w:tcPr>
          <w:p w:rsidR="00C90728" w:rsidRPr="003A1D64" w:rsidRDefault="00C90728" w:rsidP="00C90728">
            <w:pPr>
              <w:ind w:left="-115" w:right="-115"/>
              <w:jc w:val="center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C90728" w:rsidRPr="003A1D64" w:rsidRDefault="00C90728" w:rsidP="00C9072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83" w:type="dxa"/>
            <w:vAlign w:val="bottom"/>
          </w:tcPr>
          <w:p w:rsidR="00C90728" w:rsidRPr="003A1D64" w:rsidRDefault="00C90728" w:rsidP="00C90728">
            <w:pPr>
              <w:jc w:val="center"/>
              <w:rPr>
                <w:rFonts w:ascii="Angsana New" w:hAnsi="Angsana New"/>
              </w:rPr>
            </w:pPr>
          </w:p>
        </w:tc>
      </w:tr>
      <w:tr w:rsidR="00C90728" w:rsidRPr="003A1D64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C90728" w:rsidRPr="003A1D64" w:rsidRDefault="00C90728" w:rsidP="00C90728">
            <w:pPr>
              <w:tabs>
                <w:tab w:val="left" w:pos="2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78" w:type="dxa"/>
            <w:vAlign w:val="bottom"/>
          </w:tcPr>
          <w:p w:rsidR="00C90728" w:rsidRPr="003A1D64" w:rsidRDefault="00C90728" w:rsidP="00C90728">
            <w:pPr>
              <w:jc w:val="center"/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080" w:type="dxa"/>
            <w:vAlign w:val="bottom"/>
          </w:tcPr>
          <w:p w:rsidR="00C90728" w:rsidRPr="003A1D64" w:rsidRDefault="00C90728" w:rsidP="00C90728">
            <w:pPr>
              <w:jc w:val="center"/>
              <w:rPr>
                <w:rFonts w:ascii="Angsana New" w:hAnsi="Angsana New"/>
                <w:cs/>
              </w:rPr>
            </w:pPr>
            <w:r w:rsidRPr="003A1D64">
              <w:rPr>
                <w:rFonts w:ascii="Angsana New" w:hAnsi="Angsana New"/>
                <w:cs/>
              </w:rPr>
              <w:t xml:space="preserve">มากกว่า </w:t>
            </w:r>
            <w:r w:rsidRPr="003A1D64">
              <w:rPr>
                <w:rFonts w:ascii="Angsana New" w:hAnsi="Angsana New"/>
              </w:rPr>
              <w:t>1</w:t>
            </w:r>
          </w:p>
        </w:tc>
        <w:tc>
          <w:tcPr>
            <w:tcW w:w="1081" w:type="dxa"/>
            <w:vAlign w:val="bottom"/>
          </w:tcPr>
          <w:p w:rsidR="00C90728" w:rsidRPr="003A1D64" w:rsidRDefault="00C90728" w:rsidP="00C90728">
            <w:pPr>
              <w:ind w:left="-59" w:right="-91"/>
              <w:jc w:val="center"/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1081" w:type="dxa"/>
            <w:vAlign w:val="bottom"/>
          </w:tcPr>
          <w:p w:rsidR="00C90728" w:rsidRPr="003A1D64" w:rsidRDefault="00C90728" w:rsidP="00C90728">
            <w:pPr>
              <w:jc w:val="center"/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081" w:type="dxa"/>
            <w:vAlign w:val="bottom"/>
          </w:tcPr>
          <w:p w:rsidR="00C90728" w:rsidRPr="003A1D64" w:rsidRDefault="00C90728" w:rsidP="00C9072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83" w:type="dxa"/>
            <w:vAlign w:val="bottom"/>
          </w:tcPr>
          <w:p w:rsidR="00C90728" w:rsidRPr="003A1D64" w:rsidRDefault="00C90728" w:rsidP="00C90728">
            <w:pPr>
              <w:jc w:val="center"/>
              <w:rPr>
                <w:rFonts w:ascii="Angsana New" w:hAnsi="Angsana New"/>
                <w:cs/>
              </w:rPr>
            </w:pPr>
            <w:r w:rsidRPr="003A1D64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C90728" w:rsidRPr="003A1D64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C90728" w:rsidRPr="003A1D64" w:rsidRDefault="00C90728" w:rsidP="00C90728">
            <w:pPr>
              <w:tabs>
                <w:tab w:val="left" w:pos="900"/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078" w:type="dxa"/>
            <w:vAlign w:val="bottom"/>
          </w:tcPr>
          <w:p w:rsidR="00C90728" w:rsidRPr="003A1D64" w:rsidRDefault="00C90728" w:rsidP="00C907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A1D64">
              <w:rPr>
                <w:rFonts w:ascii="Angsana New" w:hAnsi="Angsana New"/>
              </w:rPr>
              <w:t>1</w:t>
            </w:r>
            <w:r w:rsidRPr="003A1D64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:rsidR="00C90728" w:rsidRPr="003A1D64" w:rsidRDefault="00C90728" w:rsidP="00C907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A1D64">
              <w:rPr>
                <w:rFonts w:ascii="Angsana New" w:hAnsi="Angsana New"/>
                <w:cs/>
              </w:rPr>
              <w:t xml:space="preserve">ถึง </w:t>
            </w:r>
            <w:r w:rsidRPr="003A1D64">
              <w:rPr>
                <w:rFonts w:ascii="Angsana New" w:hAnsi="Angsana New"/>
              </w:rPr>
              <w:t>5</w:t>
            </w:r>
            <w:r w:rsidRPr="003A1D64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1" w:type="dxa"/>
            <w:vAlign w:val="bottom"/>
          </w:tcPr>
          <w:p w:rsidR="00C90728" w:rsidRPr="003A1D64" w:rsidRDefault="00C90728" w:rsidP="00C907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A1D64">
              <w:rPr>
                <w:rFonts w:ascii="Angsana New" w:hAnsi="Angsana New"/>
                <w:cs/>
              </w:rPr>
              <w:t>อัตราตลาด</w:t>
            </w:r>
          </w:p>
        </w:tc>
        <w:tc>
          <w:tcPr>
            <w:tcW w:w="1081" w:type="dxa"/>
            <w:vAlign w:val="bottom"/>
          </w:tcPr>
          <w:p w:rsidR="00C90728" w:rsidRPr="003A1D64" w:rsidRDefault="00C90728" w:rsidP="00C907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A1D64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081" w:type="dxa"/>
            <w:vAlign w:val="bottom"/>
          </w:tcPr>
          <w:p w:rsidR="00C90728" w:rsidRPr="003A1D64" w:rsidRDefault="00C90728" w:rsidP="00C907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A1D64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83" w:type="dxa"/>
            <w:vAlign w:val="bottom"/>
          </w:tcPr>
          <w:p w:rsidR="00C90728" w:rsidRPr="003A1D64" w:rsidRDefault="00C90728" w:rsidP="00C907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(</w:t>
            </w:r>
            <w:r w:rsidRPr="003A1D64">
              <w:rPr>
                <w:rFonts w:ascii="Angsana New" w:hAnsi="Angsana New"/>
                <w:cs/>
              </w:rPr>
              <w:t>ร้อยละต่อปี</w:t>
            </w:r>
            <w:r w:rsidRPr="003A1D64">
              <w:rPr>
                <w:rFonts w:ascii="Angsana New" w:hAnsi="Angsana New"/>
              </w:rPr>
              <w:t>)</w:t>
            </w:r>
          </w:p>
        </w:tc>
      </w:tr>
      <w:tr w:rsidR="00C90728" w:rsidRPr="003A1D64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C90728" w:rsidRPr="003A1D64" w:rsidRDefault="00C90728" w:rsidP="00C9072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3A1D64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78" w:type="dxa"/>
            <w:vAlign w:val="bottom"/>
          </w:tcPr>
          <w:p w:rsidR="00C90728" w:rsidRPr="003A1D64" w:rsidRDefault="00C90728" w:rsidP="00C90728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C90728" w:rsidRPr="003A1D64" w:rsidRDefault="00C90728" w:rsidP="00C90728">
            <w:pPr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C90728" w:rsidRPr="003A1D64" w:rsidRDefault="00C90728" w:rsidP="00C90728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C90728" w:rsidRPr="003A1D64" w:rsidRDefault="00C90728" w:rsidP="00C90728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C90728" w:rsidRPr="003A1D64" w:rsidRDefault="00C90728" w:rsidP="00C90728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83" w:type="dxa"/>
            <w:vAlign w:val="bottom"/>
          </w:tcPr>
          <w:p w:rsidR="00C90728" w:rsidRPr="003A1D64" w:rsidRDefault="00C90728" w:rsidP="00C90728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</w:tr>
      <w:tr w:rsidR="00B81B74" w:rsidRPr="003A1D64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B81B74" w:rsidRPr="003A1D64" w:rsidRDefault="00B81B74" w:rsidP="00B81B74">
            <w:pPr>
              <w:ind w:left="162" w:right="-228" w:hanging="162"/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78" w:type="dxa"/>
            <w:vAlign w:val="bottom"/>
          </w:tcPr>
          <w:p w:rsidR="00B81B74" w:rsidRPr="00B81B7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B81B7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B81B74" w:rsidRPr="00B81B7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B81B74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B81B74" w:rsidRPr="00B81B7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B81B74">
              <w:rPr>
                <w:rFonts w:ascii="Angsana New" w:hAnsi="Angsana New"/>
              </w:rPr>
              <w:t>98</w:t>
            </w:r>
          </w:p>
        </w:tc>
        <w:tc>
          <w:tcPr>
            <w:tcW w:w="1081" w:type="dxa"/>
            <w:vAlign w:val="bottom"/>
          </w:tcPr>
          <w:p w:rsidR="00B81B74" w:rsidRPr="00B81B7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B81B74">
              <w:rPr>
                <w:rFonts w:ascii="Angsana New" w:hAnsi="Angsana New"/>
              </w:rPr>
              <w:t>3</w:t>
            </w:r>
          </w:p>
        </w:tc>
        <w:tc>
          <w:tcPr>
            <w:tcW w:w="1081" w:type="dxa"/>
            <w:vAlign w:val="bottom"/>
          </w:tcPr>
          <w:p w:rsidR="00B81B74" w:rsidRPr="00B81B7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B81B74">
              <w:rPr>
                <w:rFonts w:ascii="Angsana New" w:hAnsi="Angsana New"/>
              </w:rPr>
              <w:t>101</w:t>
            </w:r>
          </w:p>
        </w:tc>
        <w:tc>
          <w:tcPr>
            <w:tcW w:w="1183" w:type="dxa"/>
            <w:vAlign w:val="bottom"/>
          </w:tcPr>
          <w:p w:rsidR="00B81B74" w:rsidRPr="003A1D64" w:rsidRDefault="00B81B74" w:rsidP="00B81B74">
            <w:pPr>
              <w:jc w:val="center"/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0.10 - 1.30</w:t>
            </w:r>
          </w:p>
        </w:tc>
      </w:tr>
      <w:tr w:rsidR="00B81B74" w:rsidRPr="003A1D64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B81B74" w:rsidRPr="003A1D64" w:rsidRDefault="00B81B74" w:rsidP="00B81B74">
            <w:pPr>
              <w:ind w:left="162" w:hanging="162"/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1078" w:type="dxa"/>
            <w:vAlign w:val="bottom"/>
          </w:tcPr>
          <w:p w:rsidR="00B81B74" w:rsidRPr="00B81B7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B81B74">
              <w:rPr>
                <w:rFonts w:ascii="Angsana New" w:hAnsi="Angsana New"/>
              </w:rPr>
              <w:t>86</w:t>
            </w:r>
          </w:p>
        </w:tc>
        <w:tc>
          <w:tcPr>
            <w:tcW w:w="1080" w:type="dxa"/>
            <w:vAlign w:val="bottom"/>
          </w:tcPr>
          <w:p w:rsidR="00B81B74" w:rsidRPr="00B81B7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B81B74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B81B74" w:rsidRPr="00B81B7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B81B74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B81B74" w:rsidRPr="00B81B7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B81B74">
              <w:rPr>
                <w:rFonts w:ascii="Angsana New" w:hAnsi="Angsana New"/>
              </w:rPr>
              <w:t>842</w:t>
            </w:r>
          </w:p>
        </w:tc>
        <w:tc>
          <w:tcPr>
            <w:tcW w:w="1081" w:type="dxa"/>
            <w:vAlign w:val="bottom"/>
          </w:tcPr>
          <w:p w:rsidR="00B81B74" w:rsidRPr="00B81B7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B81B74">
              <w:rPr>
                <w:rFonts w:ascii="Angsana New" w:hAnsi="Angsana New"/>
              </w:rPr>
              <w:t>928</w:t>
            </w:r>
          </w:p>
        </w:tc>
        <w:tc>
          <w:tcPr>
            <w:tcW w:w="1183" w:type="dxa"/>
            <w:vAlign w:val="bottom"/>
          </w:tcPr>
          <w:p w:rsidR="00B81B74" w:rsidRPr="003A1D64" w:rsidRDefault="00B81B74" w:rsidP="00B81B74">
            <w:pPr>
              <w:jc w:val="center"/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5.00</w:t>
            </w:r>
          </w:p>
        </w:tc>
      </w:tr>
      <w:tr w:rsidR="00B81B74" w:rsidRPr="003A1D64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B81B74" w:rsidRPr="003A1D64" w:rsidRDefault="00B81B74" w:rsidP="00B81B74">
            <w:pPr>
              <w:ind w:left="162" w:hanging="162"/>
              <w:rPr>
                <w:rFonts w:ascii="Angsana New" w:hAnsi="Angsana New"/>
                <w:cs/>
              </w:rPr>
            </w:pPr>
            <w:r w:rsidRPr="003A1D64">
              <w:rPr>
                <w:rFonts w:ascii="Angsana New" w:hAnsi="Angsana New"/>
                <w:cs/>
              </w:rPr>
              <w:t>เงินให้กู้ยืมแก่</w:t>
            </w:r>
            <w:r w:rsidR="00D555CF">
              <w:rPr>
                <w:rFonts w:ascii="Angsana New" w:hAnsi="Angsana New" w:hint="cs"/>
                <w:cs/>
              </w:rPr>
              <w:t>กิจการที่เกี่ยวข้องกัน</w:t>
            </w:r>
          </w:p>
        </w:tc>
        <w:tc>
          <w:tcPr>
            <w:tcW w:w="1078" w:type="dxa"/>
            <w:vAlign w:val="bottom"/>
          </w:tcPr>
          <w:p w:rsidR="00B81B74" w:rsidRPr="00B81B7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B81B74">
              <w:rPr>
                <w:rFonts w:ascii="Angsana New" w:hAnsi="Angsana New"/>
              </w:rPr>
              <w:t>7</w:t>
            </w:r>
          </w:p>
        </w:tc>
        <w:tc>
          <w:tcPr>
            <w:tcW w:w="1080" w:type="dxa"/>
            <w:vAlign w:val="bottom"/>
          </w:tcPr>
          <w:p w:rsidR="00B81B74" w:rsidRPr="00B81B7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B81B74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B81B74" w:rsidRPr="00B81B7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B81B74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B81B74" w:rsidRPr="00B81B7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B81B74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B81B74" w:rsidRPr="00B81B7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B81B74">
              <w:rPr>
                <w:rFonts w:ascii="Angsana New" w:hAnsi="Angsana New"/>
              </w:rPr>
              <w:t>7</w:t>
            </w:r>
          </w:p>
        </w:tc>
        <w:tc>
          <w:tcPr>
            <w:tcW w:w="1183" w:type="dxa"/>
            <w:vAlign w:val="bottom"/>
          </w:tcPr>
          <w:p w:rsidR="00B81B74" w:rsidRPr="003A1D64" w:rsidRDefault="00B81B74" w:rsidP="00B81B74">
            <w:pPr>
              <w:jc w:val="center"/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4</w:t>
            </w:r>
            <w:r w:rsidRPr="003A1D64">
              <w:rPr>
                <w:rFonts w:ascii="Angsana New" w:hAnsi="Angsana New"/>
                <w:cs/>
              </w:rPr>
              <w:t>.</w:t>
            </w:r>
            <w:r w:rsidRPr="003A1D64">
              <w:rPr>
                <w:rFonts w:ascii="Angsana New" w:hAnsi="Angsana New"/>
              </w:rPr>
              <w:t>00</w:t>
            </w:r>
          </w:p>
        </w:tc>
      </w:tr>
      <w:tr w:rsidR="00B81B74" w:rsidRPr="003A1D64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B81B74" w:rsidRPr="003A1D64" w:rsidRDefault="00B81B74" w:rsidP="00B81B74">
            <w:pPr>
              <w:ind w:left="162" w:hanging="162"/>
              <w:rPr>
                <w:rFonts w:ascii="Angsana New" w:hAnsi="Angsana New"/>
                <w:cs/>
              </w:rPr>
            </w:pPr>
            <w:r w:rsidRPr="003A1D64">
              <w:rPr>
                <w:rFonts w:ascii="Angsana New" w:hAnsi="Angsana New"/>
                <w:cs/>
              </w:rPr>
              <w:t>เงินฝากและเงินลงทุนที่มีภาระค้ำประกัน</w:t>
            </w:r>
          </w:p>
        </w:tc>
        <w:tc>
          <w:tcPr>
            <w:tcW w:w="1078" w:type="dxa"/>
            <w:vAlign w:val="bottom"/>
          </w:tcPr>
          <w:p w:rsidR="00B81B74" w:rsidRPr="00B81B74" w:rsidRDefault="00B81B74" w:rsidP="00B81B74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B81B74">
              <w:rPr>
                <w:rFonts w:ascii="Angsana New" w:hAnsi="Angsana New"/>
              </w:rPr>
              <w:t>15</w:t>
            </w:r>
          </w:p>
        </w:tc>
        <w:tc>
          <w:tcPr>
            <w:tcW w:w="1080" w:type="dxa"/>
            <w:vAlign w:val="bottom"/>
          </w:tcPr>
          <w:p w:rsidR="00B81B74" w:rsidRPr="00B81B74" w:rsidRDefault="00B81B74" w:rsidP="00B81B74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B81B74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B81B74" w:rsidRPr="00B81B74" w:rsidRDefault="00B81B74" w:rsidP="00B81B74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B81B74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B81B74" w:rsidRPr="00B81B74" w:rsidRDefault="00B81B74" w:rsidP="00B81B74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B81B74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B81B74" w:rsidRPr="00B81B74" w:rsidRDefault="00B81B74" w:rsidP="00B81B74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B81B74">
              <w:rPr>
                <w:rFonts w:ascii="Angsana New" w:hAnsi="Angsana New"/>
              </w:rPr>
              <w:t>15</w:t>
            </w:r>
          </w:p>
        </w:tc>
        <w:tc>
          <w:tcPr>
            <w:tcW w:w="1183" w:type="dxa"/>
            <w:vAlign w:val="bottom"/>
          </w:tcPr>
          <w:p w:rsidR="00B81B74" w:rsidRPr="003A1D64" w:rsidRDefault="00B81B74" w:rsidP="00B81B74">
            <w:pPr>
              <w:jc w:val="center"/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0</w:t>
            </w:r>
            <w:r w:rsidRPr="003A1D64">
              <w:rPr>
                <w:rFonts w:ascii="Angsana New" w:hAnsi="Angsana New"/>
                <w:cs/>
              </w:rPr>
              <w:t>.</w:t>
            </w:r>
            <w:r w:rsidRPr="003A1D64">
              <w:rPr>
                <w:rFonts w:ascii="Angsana New" w:hAnsi="Angsana New"/>
              </w:rPr>
              <w:t>80</w:t>
            </w:r>
            <w:r w:rsidRPr="003A1D64">
              <w:rPr>
                <w:rFonts w:ascii="Angsana New" w:hAnsi="Angsana New"/>
                <w:cs/>
              </w:rPr>
              <w:t xml:space="preserve"> - </w:t>
            </w:r>
            <w:r w:rsidRPr="003A1D64">
              <w:rPr>
                <w:rFonts w:ascii="Angsana New" w:hAnsi="Angsana New"/>
              </w:rPr>
              <w:t>1</w:t>
            </w:r>
            <w:r w:rsidRPr="003A1D64">
              <w:rPr>
                <w:rFonts w:ascii="Angsana New" w:hAnsi="Angsana New"/>
                <w:cs/>
              </w:rPr>
              <w:t>.</w:t>
            </w:r>
            <w:r w:rsidR="003D36FB">
              <w:rPr>
                <w:rFonts w:ascii="Angsana New" w:hAnsi="Angsana New"/>
              </w:rPr>
              <w:t>69</w:t>
            </w:r>
          </w:p>
        </w:tc>
      </w:tr>
      <w:tr w:rsidR="00B81B74" w:rsidRPr="003A1D64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B81B74" w:rsidRPr="003A1D64" w:rsidRDefault="00B81B74" w:rsidP="00B81B74">
            <w:pPr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078" w:type="dxa"/>
            <w:vAlign w:val="bottom"/>
          </w:tcPr>
          <w:p w:rsidR="00B81B74" w:rsidRPr="00B81B74" w:rsidRDefault="00B81B74" w:rsidP="00B81B74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B81B74">
              <w:rPr>
                <w:rFonts w:ascii="Angsana New" w:hAnsi="Angsana New"/>
              </w:rPr>
              <w:t>108</w:t>
            </w:r>
          </w:p>
        </w:tc>
        <w:tc>
          <w:tcPr>
            <w:tcW w:w="1080" w:type="dxa"/>
            <w:vAlign w:val="bottom"/>
          </w:tcPr>
          <w:p w:rsidR="00B81B74" w:rsidRPr="00B81B74" w:rsidRDefault="00B81B74" w:rsidP="00B81B74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B81B74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B81B74" w:rsidRPr="00B81B74" w:rsidRDefault="00B81B74" w:rsidP="00B81B74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B81B74">
              <w:rPr>
                <w:rFonts w:ascii="Angsana New" w:hAnsi="Angsana New"/>
              </w:rPr>
              <w:t>98</w:t>
            </w:r>
          </w:p>
        </w:tc>
        <w:tc>
          <w:tcPr>
            <w:tcW w:w="1081" w:type="dxa"/>
            <w:vAlign w:val="bottom"/>
          </w:tcPr>
          <w:p w:rsidR="00B81B74" w:rsidRPr="00B81B74" w:rsidRDefault="00B81B74" w:rsidP="00B81B74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B81B74">
              <w:rPr>
                <w:rFonts w:ascii="Angsana New" w:hAnsi="Angsana New"/>
              </w:rPr>
              <w:t>845</w:t>
            </w:r>
          </w:p>
        </w:tc>
        <w:tc>
          <w:tcPr>
            <w:tcW w:w="1081" w:type="dxa"/>
            <w:vAlign w:val="bottom"/>
          </w:tcPr>
          <w:p w:rsidR="00B81B74" w:rsidRPr="00B81B74" w:rsidRDefault="00B81B74" w:rsidP="00B81B74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B81B74">
              <w:rPr>
                <w:rFonts w:ascii="Angsana New" w:hAnsi="Angsana New"/>
              </w:rPr>
              <w:t>1,051</w:t>
            </w:r>
          </w:p>
        </w:tc>
        <w:tc>
          <w:tcPr>
            <w:tcW w:w="1183" w:type="dxa"/>
            <w:vAlign w:val="bottom"/>
          </w:tcPr>
          <w:p w:rsidR="00B81B74" w:rsidRPr="003A1D64" w:rsidRDefault="00B81B74" w:rsidP="00B81B74">
            <w:pPr>
              <w:jc w:val="center"/>
              <w:rPr>
                <w:rFonts w:ascii="Angsana New" w:hAnsi="Angsana New"/>
              </w:rPr>
            </w:pPr>
          </w:p>
        </w:tc>
      </w:tr>
      <w:tr w:rsidR="00B81B74" w:rsidRPr="003A1D64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B81B74" w:rsidRPr="003A1D64" w:rsidRDefault="00B81B74" w:rsidP="00B81B74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3A1D64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78" w:type="dxa"/>
            <w:vAlign w:val="bottom"/>
          </w:tcPr>
          <w:p w:rsidR="00B81B74" w:rsidRPr="003A1D6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B81B74" w:rsidRPr="003A1D6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B81B74" w:rsidRPr="003A1D6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B81B74" w:rsidRPr="003A1D6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B81B74" w:rsidRPr="003A1D6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183" w:type="dxa"/>
            <w:vAlign w:val="bottom"/>
          </w:tcPr>
          <w:p w:rsidR="00B81B74" w:rsidRPr="003A1D64" w:rsidRDefault="00B81B74" w:rsidP="00B81B74">
            <w:pPr>
              <w:jc w:val="center"/>
              <w:rPr>
                <w:rFonts w:ascii="Angsana New" w:hAnsi="Angsana New"/>
              </w:rPr>
            </w:pPr>
          </w:p>
        </w:tc>
      </w:tr>
      <w:tr w:rsidR="00B81B74" w:rsidRPr="003A1D64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B81B74" w:rsidRPr="003A1D64" w:rsidRDefault="00B81B74" w:rsidP="00B81B74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3A1D64">
              <w:rPr>
                <w:rFonts w:ascii="Angsana New" w:hAnsi="Angsana New"/>
                <w:cs/>
              </w:rPr>
              <w:t>เงินกู้ยืมระยะสั้น</w:t>
            </w:r>
            <w:r w:rsidR="00D555CF">
              <w:rPr>
                <w:rFonts w:ascii="Angsana New" w:hAnsi="Angsana New" w:hint="cs"/>
                <w:cs/>
              </w:rPr>
              <w:t>จากสถาบันการเงิน</w:t>
            </w:r>
          </w:p>
        </w:tc>
        <w:tc>
          <w:tcPr>
            <w:tcW w:w="1078" w:type="dxa"/>
            <w:vAlign w:val="bottom"/>
          </w:tcPr>
          <w:p w:rsidR="00B81B74" w:rsidRPr="003A1D6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400</w:t>
            </w:r>
          </w:p>
        </w:tc>
        <w:tc>
          <w:tcPr>
            <w:tcW w:w="1080" w:type="dxa"/>
            <w:vAlign w:val="bottom"/>
          </w:tcPr>
          <w:p w:rsidR="00B81B74" w:rsidRPr="003A1D6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1" w:type="dxa"/>
            <w:vAlign w:val="bottom"/>
          </w:tcPr>
          <w:p w:rsidR="00B81B74" w:rsidRPr="003A1D6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1" w:type="dxa"/>
            <w:vAlign w:val="bottom"/>
          </w:tcPr>
          <w:p w:rsidR="00B81B74" w:rsidRPr="003A1D6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1" w:type="dxa"/>
            <w:vAlign w:val="bottom"/>
          </w:tcPr>
          <w:p w:rsidR="00B81B74" w:rsidRPr="003A1D6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400</w:t>
            </w:r>
          </w:p>
        </w:tc>
        <w:tc>
          <w:tcPr>
            <w:tcW w:w="1183" w:type="dxa"/>
            <w:vAlign w:val="bottom"/>
          </w:tcPr>
          <w:p w:rsidR="00B81B74" w:rsidRPr="003A1D64" w:rsidRDefault="00B81B74" w:rsidP="00B81B74">
            <w:pPr>
              <w:jc w:val="center"/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2</w:t>
            </w:r>
            <w:r w:rsidRPr="003A1D64">
              <w:rPr>
                <w:rFonts w:ascii="Angsana New" w:hAnsi="Angsana New"/>
                <w:cs/>
              </w:rPr>
              <w:t>.</w:t>
            </w:r>
            <w:r w:rsidRPr="003A1D64">
              <w:rPr>
                <w:rFonts w:ascii="Angsana New" w:hAnsi="Angsana New"/>
              </w:rPr>
              <w:t>85</w:t>
            </w:r>
            <w:r w:rsidRPr="003A1D64">
              <w:rPr>
                <w:rFonts w:ascii="Angsana New" w:hAnsi="Angsana New"/>
                <w:cs/>
              </w:rPr>
              <w:t xml:space="preserve"> - </w:t>
            </w:r>
            <w:r w:rsidRPr="003A1D64">
              <w:rPr>
                <w:rFonts w:ascii="Angsana New" w:hAnsi="Angsana New"/>
              </w:rPr>
              <w:t>2</w:t>
            </w:r>
            <w:r w:rsidRPr="003A1D64">
              <w:rPr>
                <w:rFonts w:ascii="Angsana New" w:hAnsi="Angsana New"/>
                <w:cs/>
              </w:rPr>
              <w:t>.</w:t>
            </w:r>
            <w:r w:rsidRPr="003A1D64">
              <w:rPr>
                <w:rFonts w:ascii="Angsana New" w:hAnsi="Angsana New"/>
              </w:rPr>
              <w:t>90</w:t>
            </w:r>
          </w:p>
        </w:tc>
      </w:tr>
      <w:tr w:rsidR="00B81B74" w:rsidRPr="003A1D64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B81B74" w:rsidRPr="003A1D64" w:rsidRDefault="00B81B74" w:rsidP="00B81B74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78" w:type="dxa"/>
            <w:vAlign w:val="bottom"/>
          </w:tcPr>
          <w:p w:rsidR="00B81B74" w:rsidRPr="003A1D6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B81B74" w:rsidRPr="003A1D6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1" w:type="dxa"/>
            <w:vAlign w:val="bottom"/>
          </w:tcPr>
          <w:p w:rsidR="00B81B74" w:rsidRPr="003A1D6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1" w:type="dxa"/>
            <w:vAlign w:val="bottom"/>
          </w:tcPr>
          <w:p w:rsidR="00B81B74" w:rsidRPr="003A1D6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1</w:t>
            </w:r>
            <w:r w:rsidRPr="003A1D64">
              <w:rPr>
                <w:rFonts w:ascii="Angsana New" w:hAnsi="Angsana New"/>
                <w:cs/>
              </w:rPr>
              <w:t>,</w:t>
            </w:r>
            <w:r w:rsidRPr="003A1D64">
              <w:rPr>
                <w:rFonts w:ascii="Angsana New" w:hAnsi="Angsana New"/>
              </w:rPr>
              <w:t>897</w:t>
            </w:r>
          </w:p>
        </w:tc>
        <w:tc>
          <w:tcPr>
            <w:tcW w:w="1081" w:type="dxa"/>
            <w:vAlign w:val="bottom"/>
          </w:tcPr>
          <w:p w:rsidR="00B81B74" w:rsidRPr="003A1D6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1,897</w:t>
            </w:r>
          </w:p>
        </w:tc>
        <w:tc>
          <w:tcPr>
            <w:tcW w:w="1183" w:type="dxa"/>
            <w:vAlign w:val="bottom"/>
          </w:tcPr>
          <w:p w:rsidR="00B81B74" w:rsidRPr="003A1D64" w:rsidRDefault="00B84421" w:rsidP="00B81B74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81B74" w:rsidRPr="003A1D64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B81B74" w:rsidRPr="003A1D64" w:rsidRDefault="00B81B74" w:rsidP="00B81B74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  <w:cs/>
              </w:rPr>
              <w:t>หนี้สินตามสัญญาเช่าการเงิน</w:t>
            </w:r>
          </w:p>
        </w:tc>
        <w:tc>
          <w:tcPr>
            <w:tcW w:w="1078" w:type="dxa"/>
            <w:vAlign w:val="bottom"/>
          </w:tcPr>
          <w:p w:rsidR="00B81B74" w:rsidRPr="003A1D6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136</w:t>
            </w:r>
          </w:p>
        </w:tc>
        <w:tc>
          <w:tcPr>
            <w:tcW w:w="1080" w:type="dxa"/>
            <w:vAlign w:val="bottom"/>
          </w:tcPr>
          <w:p w:rsidR="00B81B74" w:rsidRPr="003A1D6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159</w:t>
            </w:r>
          </w:p>
        </w:tc>
        <w:tc>
          <w:tcPr>
            <w:tcW w:w="1081" w:type="dxa"/>
            <w:vAlign w:val="bottom"/>
          </w:tcPr>
          <w:p w:rsidR="00B81B74" w:rsidRPr="003A1D6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1" w:type="dxa"/>
            <w:vAlign w:val="bottom"/>
          </w:tcPr>
          <w:p w:rsidR="00B81B74" w:rsidRPr="003A1D6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1" w:type="dxa"/>
            <w:vAlign w:val="bottom"/>
          </w:tcPr>
          <w:p w:rsidR="00B81B74" w:rsidRPr="003A1D6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295</w:t>
            </w:r>
          </w:p>
        </w:tc>
        <w:tc>
          <w:tcPr>
            <w:tcW w:w="1183" w:type="dxa"/>
            <w:vAlign w:val="bottom"/>
          </w:tcPr>
          <w:p w:rsidR="00B81B74" w:rsidRPr="003A1D64" w:rsidRDefault="00B81B74" w:rsidP="00B81B74">
            <w:pPr>
              <w:jc w:val="center"/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0</w:t>
            </w:r>
            <w:r w:rsidRPr="003A1D64">
              <w:rPr>
                <w:rFonts w:ascii="Angsana New" w:hAnsi="Angsana New"/>
                <w:cs/>
              </w:rPr>
              <w:t>.</w:t>
            </w:r>
            <w:r w:rsidRPr="003A1D64">
              <w:rPr>
                <w:rFonts w:ascii="Angsana New" w:hAnsi="Angsana New"/>
              </w:rPr>
              <w:t>67</w:t>
            </w:r>
            <w:r w:rsidRPr="003A1D64">
              <w:rPr>
                <w:rFonts w:ascii="Angsana New" w:hAnsi="Angsana New"/>
                <w:cs/>
              </w:rPr>
              <w:t xml:space="preserve"> - </w:t>
            </w:r>
            <w:r w:rsidRPr="003A1D64">
              <w:rPr>
                <w:rFonts w:ascii="Angsana New" w:hAnsi="Angsana New"/>
              </w:rPr>
              <w:t>8</w:t>
            </w:r>
            <w:r w:rsidRPr="003A1D64">
              <w:rPr>
                <w:rFonts w:ascii="Angsana New" w:hAnsi="Angsana New"/>
                <w:cs/>
              </w:rPr>
              <w:t>.</w:t>
            </w:r>
            <w:r w:rsidRPr="003A1D64">
              <w:rPr>
                <w:rFonts w:ascii="Angsana New" w:hAnsi="Angsana New"/>
              </w:rPr>
              <w:t>16</w:t>
            </w:r>
          </w:p>
        </w:tc>
      </w:tr>
      <w:tr w:rsidR="00B81B74" w:rsidRPr="003A1D64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B81B74" w:rsidRPr="003A1D64" w:rsidRDefault="00B81B74" w:rsidP="00B81B74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="Angsana New" w:hAnsi="Angsana New"/>
                <w:cs/>
              </w:rPr>
            </w:pPr>
            <w:r w:rsidRPr="003A1D64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1078" w:type="dxa"/>
            <w:vAlign w:val="bottom"/>
          </w:tcPr>
          <w:p w:rsidR="00B81B74" w:rsidRPr="003A1D64" w:rsidRDefault="00B81B74" w:rsidP="00B81B74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23</w:t>
            </w:r>
          </w:p>
        </w:tc>
        <w:tc>
          <w:tcPr>
            <w:tcW w:w="1080" w:type="dxa"/>
            <w:vAlign w:val="bottom"/>
          </w:tcPr>
          <w:p w:rsidR="00B81B74" w:rsidRPr="003A1D64" w:rsidRDefault="00B81B74" w:rsidP="00B81B74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15</w:t>
            </w:r>
          </w:p>
        </w:tc>
        <w:tc>
          <w:tcPr>
            <w:tcW w:w="1081" w:type="dxa"/>
            <w:vAlign w:val="bottom"/>
          </w:tcPr>
          <w:p w:rsidR="00B81B74" w:rsidRPr="003A1D64" w:rsidRDefault="00B81B74" w:rsidP="00B81B74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1" w:type="dxa"/>
            <w:vAlign w:val="bottom"/>
          </w:tcPr>
          <w:p w:rsidR="00B81B74" w:rsidRPr="003A1D64" w:rsidRDefault="00B81B74" w:rsidP="00B81B74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1" w:type="dxa"/>
            <w:vAlign w:val="bottom"/>
          </w:tcPr>
          <w:p w:rsidR="00B81B74" w:rsidRPr="003A1D64" w:rsidRDefault="00B81B74" w:rsidP="00B81B74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38</w:t>
            </w:r>
          </w:p>
        </w:tc>
        <w:tc>
          <w:tcPr>
            <w:tcW w:w="1183" w:type="dxa"/>
            <w:vAlign w:val="bottom"/>
          </w:tcPr>
          <w:p w:rsidR="00B81B74" w:rsidRPr="003A1D64" w:rsidRDefault="00B81B74" w:rsidP="00B81B74">
            <w:pPr>
              <w:ind w:left="-106" w:right="-108"/>
              <w:jc w:val="center"/>
              <w:rPr>
                <w:rFonts w:ascii="Angsana New" w:hAnsi="Angsana New"/>
                <w:lang w:val="en-GB"/>
              </w:rPr>
            </w:pPr>
            <w:r w:rsidRPr="003A1D64">
              <w:rPr>
                <w:rFonts w:ascii="Angsana New" w:hAnsi="Angsana New"/>
              </w:rPr>
              <w:t>BIBOR</w:t>
            </w:r>
            <w:r w:rsidR="00D555CF">
              <w:rPr>
                <w:rFonts w:ascii="Angsana New" w:hAnsi="Angsana New" w:hint="cs"/>
                <w:cs/>
              </w:rPr>
              <w:t>+</w:t>
            </w:r>
            <w:r w:rsidR="00B84421" w:rsidRPr="003A1D64">
              <w:rPr>
                <w:rFonts w:ascii="Angsana New" w:hAnsi="Angsana New"/>
              </w:rPr>
              <w:t>2</w:t>
            </w:r>
            <w:r w:rsidR="00B84421" w:rsidRPr="003A1D64">
              <w:rPr>
                <w:rFonts w:ascii="Angsana New" w:hAnsi="Angsana New"/>
                <w:cs/>
                <w:lang w:val="en-GB"/>
              </w:rPr>
              <w:t>.</w:t>
            </w:r>
            <w:r w:rsidR="00B84421" w:rsidRPr="003A1D64">
              <w:rPr>
                <w:rFonts w:ascii="Angsana New" w:hAnsi="Angsana New"/>
              </w:rPr>
              <w:t>625</w:t>
            </w:r>
          </w:p>
        </w:tc>
      </w:tr>
      <w:tr w:rsidR="00B81B74" w:rsidRPr="003A1D64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B81B74" w:rsidRPr="003A1D64" w:rsidRDefault="00B81B74" w:rsidP="00B81B74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078" w:type="dxa"/>
            <w:vAlign w:val="bottom"/>
          </w:tcPr>
          <w:p w:rsidR="00B81B74" w:rsidRPr="003A1D64" w:rsidRDefault="00B81B74" w:rsidP="00B81B74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559</w:t>
            </w:r>
          </w:p>
        </w:tc>
        <w:tc>
          <w:tcPr>
            <w:tcW w:w="1080" w:type="dxa"/>
            <w:vAlign w:val="bottom"/>
          </w:tcPr>
          <w:p w:rsidR="00B81B74" w:rsidRPr="003A1D64" w:rsidRDefault="00B81B74" w:rsidP="00B81B74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174</w:t>
            </w:r>
          </w:p>
        </w:tc>
        <w:tc>
          <w:tcPr>
            <w:tcW w:w="1081" w:type="dxa"/>
            <w:vAlign w:val="bottom"/>
          </w:tcPr>
          <w:p w:rsidR="00B81B74" w:rsidRPr="003A1D64" w:rsidRDefault="00B81B74" w:rsidP="00B81B74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1" w:type="dxa"/>
            <w:vAlign w:val="bottom"/>
          </w:tcPr>
          <w:p w:rsidR="00B81B74" w:rsidRPr="003A1D64" w:rsidRDefault="00B81B74" w:rsidP="00B81B74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1</w:t>
            </w:r>
            <w:r w:rsidRPr="003A1D64">
              <w:rPr>
                <w:rFonts w:ascii="Angsana New" w:hAnsi="Angsana New"/>
                <w:cs/>
              </w:rPr>
              <w:t>,</w:t>
            </w:r>
            <w:r w:rsidRPr="003A1D64">
              <w:rPr>
                <w:rFonts w:ascii="Angsana New" w:hAnsi="Angsana New"/>
              </w:rPr>
              <w:t>897</w:t>
            </w:r>
          </w:p>
        </w:tc>
        <w:tc>
          <w:tcPr>
            <w:tcW w:w="1081" w:type="dxa"/>
            <w:vAlign w:val="bottom"/>
          </w:tcPr>
          <w:p w:rsidR="00B81B74" w:rsidRPr="003A1D64" w:rsidRDefault="00B81B74" w:rsidP="00B81B74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2</w:t>
            </w:r>
            <w:r w:rsidRPr="003A1D64">
              <w:rPr>
                <w:rFonts w:ascii="Angsana New" w:hAnsi="Angsana New"/>
                <w:cs/>
              </w:rPr>
              <w:t>,</w:t>
            </w:r>
            <w:r w:rsidRPr="003A1D64">
              <w:rPr>
                <w:rFonts w:ascii="Angsana New" w:hAnsi="Angsana New"/>
              </w:rPr>
              <w:t>630</w:t>
            </w:r>
          </w:p>
        </w:tc>
        <w:tc>
          <w:tcPr>
            <w:tcW w:w="1183" w:type="dxa"/>
            <w:vAlign w:val="bottom"/>
          </w:tcPr>
          <w:p w:rsidR="00B81B74" w:rsidRPr="003A1D64" w:rsidRDefault="00B81B74" w:rsidP="00B81B74">
            <w:pPr>
              <w:jc w:val="center"/>
              <w:rPr>
                <w:rFonts w:ascii="Angsana New" w:hAnsi="Angsana New"/>
              </w:rPr>
            </w:pPr>
          </w:p>
        </w:tc>
      </w:tr>
    </w:tbl>
    <w:p w:rsidR="00BA37C7" w:rsidRDefault="00BA37C7">
      <w:r>
        <w:br w:type="page"/>
      </w:r>
    </w:p>
    <w:tbl>
      <w:tblPr>
        <w:tblW w:w="939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799"/>
        <w:gridCol w:w="15"/>
        <w:gridCol w:w="1078"/>
        <w:gridCol w:w="1080"/>
        <w:gridCol w:w="1081"/>
        <w:gridCol w:w="1081"/>
        <w:gridCol w:w="1081"/>
        <w:gridCol w:w="1183"/>
      </w:tblGrid>
      <w:tr w:rsidR="004527B4" w:rsidRPr="003A1D64" w:rsidTr="00A85093">
        <w:trPr>
          <w:cantSplit/>
          <w:tblHeader/>
        </w:trPr>
        <w:tc>
          <w:tcPr>
            <w:tcW w:w="9398" w:type="dxa"/>
            <w:gridSpan w:val="8"/>
            <w:vAlign w:val="bottom"/>
          </w:tcPr>
          <w:p w:rsidR="004527B4" w:rsidRPr="003A1D64" w:rsidRDefault="00DF36AF" w:rsidP="00DF36AF">
            <w:pPr>
              <w:jc w:val="right"/>
              <w:rPr>
                <w:rFonts w:ascii="Angsana New" w:hAnsi="Angsana New"/>
                <w:cs/>
              </w:rPr>
            </w:pPr>
            <w:r w:rsidRPr="003A1D64">
              <w:rPr>
                <w:rFonts w:ascii="Angsana New" w:hAnsi="Angsana New"/>
              </w:rPr>
              <w:lastRenderedPageBreak/>
              <w:br w:type="page"/>
            </w:r>
            <w:r w:rsidR="00E5016C" w:rsidRPr="003A1D64">
              <w:rPr>
                <w:rFonts w:ascii="Angsana New" w:hAnsi="Angsana New"/>
              </w:rPr>
              <w:br w:type="page"/>
            </w:r>
            <w:r w:rsidR="00616A9C" w:rsidRPr="003A1D64">
              <w:rPr>
                <w:rFonts w:ascii="Angsana New" w:hAnsi="Angsana New"/>
                <w:b/>
                <w:bCs/>
                <w:i/>
                <w:iCs/>
              </w:rPr>
              <w:tab/>
            </w:r>
            <w:r w:rsidR="004527B4" w:rsidRPr="003A1D64">
              <w:rPr>
                <w:rFonts w:ascii="Angsana New" w:hAnsi="Angsana New"/>
              </w:rPr>
              <w:tab/>
            </w:r>
            <w:r w:rsidR="004527B4" w:rsidRPr="003A1D64">
              <w:rPr>
                <w:rFonts w:ascii="Angsana New" w:hAnsi="Angsana New"/>
              </w:rPr>
              <w:tab/>
              <w:t>(</w:t>
            </w:r>
            <w:r w:rsidR="004527B4" w:rsidRPr="003A1D64">
              <w:rPr>
                <w:rFonts w:ascii="Angsana New" w:hAnsi="Angsana New"/>
                <w:cs/>
              </w:rPr>
              <w:t>หน่วย</w:t>
            </w:r>
            <w:r w:rsidR="004527B4" w:rsidRPr="003A1D64">
              <w:rPr>
                <w:rFonts w:ascii="Angsana New" w:hAnsi="Angsana New"/>
              </w:rPr>
              <w:t xml:space="preserve">: </w:t>
            </w:r>
            <w:r w:rsidR="004527B4" w:rsidRPr="003A1D64">
              <w:rPr>
                <w:rFonts w:ascii="Angsana New" w:hAnsi="Angsana New"/>
                <w:cs/>
              </w:rPr>
              <w:t>ล้านบาท)</w:t>
            </w:r>
          </w:p>
        </w:tc>
      </w:tr>
      <w:tr w:rsidR="00616A9C" w:rsidRPr="003A1D64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616A9C" w:rsidRPr="003A1D64" w:rsidRDefault="00616A9C" w:rsidP="00DF36AF">
            <w:pPr>
              <w:tabs>
                <w:tab w:val="left" w:pos="2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584" w:type="dxa"/>
            <w:gridSpan w:val="6"/>
            <w:vAlign w:val="bottom"/>
          </w:tcPr>
          <w:p w:rsidR="00616A9C" w:rsidRPr="003A1D64" w:rsidRDefault="00616A9C" w:rsidP="00DF36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A1D64">
              <w:rPr>
                <w:rFonts w:ascii="Angsana New" w:hAnsi="Angsana New"/>
                <w:cs/>
              </w:rPr>
              <w:t xml:space="preserve">ณ วันที่ </w:t>
            </w:r>
            <w:r w:rsidRPr="003A1D64">
              <w:rPr>
                <w:rFonts w:ascii="Angsana New" w:hAnsi="Angsana New"/>
              </w:rPr>
              <w:t xml:space="preserve">31 </w:t>
            </w:r>
            <w:r w:rsidRPr="003A1D64">
              <w:rPr>
                <w:rFonts w:ascii="Angsana New" w:hAnsi="Angsana New"/>
                <w:cs/>
              </w:rPr>
              <w:t xml:space="preserve">ธันวาคม </w:t>
            </w:r>
            <w:r w:rsidR="005C243D" w:rsidRPr="003A1D64">
              <w:rPr>
                <w:rFonts w:ascii="Angsana New" w:hAnsi="Angsana New"/>
              </w:rPr>
              <w:t>2561</w:t>
            </w:r>
          </w:p>
        </w:tc>
      </w:tr>
      <w:tr w:rsidR="00616A9C" w:rsidRPr="003A1D64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616A9C" w:rsidRPr="003A1D64" w:rsidRDefault="00616A9C" w:rsidP="00DF36AF">
            <w:pPr>
              <w:tabs>
                <w:tab w:val="left" w:pos="240"/>
              </w:tabs>
              <w:jc w:val="center"/>
              <w:rPr>
                <w:rFonts w:ascii="Angsana New" w:hAnsi="Angsana New"/>
                <w:cs/>
              </w:rPr>
            </w:pPr>
            <w:r w:rsidRPr="003A1D64">
              <w:rPr>
                <w:rFonts w:ascii="Angsana New" w:hAnsi="Angsana New"/>
              </w:rPr>
              <w:br w:type="page"/>
            </w:r>
          </w:p>
        </w:tc>
        <w:tc>
          <w:tcPr>
            <w:tcW w:w="6584" w:type="dxa"/>
            <w:gridSpan w:val="6"/>
            <w:vAlign w:val="bottom"/>
          </w:tcPr>
          <w:p w:rsidR="00616A9C" w:rsidRPr="003A1D64" w:rsidRDefault="00616A9C" w:rsidP="00DF36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A1D64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616A9C" w:rsidRPr="003A1D64" w:rsidTr="004527B4">
        <w:trPr>
          <w:cantSplit/>
          <w:tblHeader/>
        </w:trPr>
        <w:tc>
          <w:tcPr>
            <w:tcW w:w="2799" w:type="dxa"/>
            <w:vAlign w:val="bottom"/>
          </w:tcPr>
          <w:p w:rsidR="00616A9C" w:rsidRPr="003A1D64" w:rsidRDefault="00616A9C" w:rsidP="00DF36AF">
            <w:pPr>
              <w:tabs>
                <w:tab w:val="left" w:pos="2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2173" w:type="dxa"/>
            <w:gridSpan w:val="3"/>
            <w:vAlign w:val="bottom"/>
          </w:tcPr>
          <w:p w:rsidR="00616A9C" w:rsidRPr="003A1D64" w:rsidRDefault="00616A9C" w:rsidP="00DF36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81" w:type="dxa"/>
            <w:vAlign w:val="bottom"/>
          </w:tcPr>
          <w:p w:rsidR="00616A9C" w:rsidRPr="003A1D64" w:rsidRDefault="00616A9C" w:rsidP="00DF36AF">
            <w:pPr>
              <w:ind w:left="-72" w:right="-72"/>
              <w:jc w:val="center"/>
              <w:rPr>
                <w:rFonts w:ascii="Angsana New" w:hAnsi="Angsana New"/>
                <w:cs/>
              </w:rPr>
            </w:pPr>
            <w:r w:rsidRPr="003A1D64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1" w:type="dxa"/>
            <w:vAlign w:val="bottom"/>
          </w:tcPr>
          <w:p w:rsidR="00616A9C" w:rsidRPr="003A1D64" w:rsidRDefault="00616A9C" w:rsidP="00DF36AF">
            <w:pPr>
              <w:ind w:left="-115" w:right="-115"/>
              <w:jc w:val="center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616A9C" w:rsidRPr="003A1D64" w:rsidRDefault="00616A9C" w:rsidP="00DF36A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83" w:type="dxa"/>
            <w:vAlign w:val="bottom"/>
          </w:tcPr>
          <w:p w:rsidR="00616A9C" w:rsidRPr="003A1D64" w:rsidRDefault="00616A9C" w:rsidP="00DF36AF">
            <w:pPr>
              <w:jc w:val="center"/>
              <w:rPr>
                <w:rFonts w:ascii="Angsana New" w:hAnsi="Angsana New"/>
              </w:rPr>
            </w:pPr>
          </w:p>
        </w:tc>
      </w:tr>
      <w:tr w:rsidR="00616A9C" w:rsidRPr="003A1D64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616A9C" w:rsidRPr="003A1D64" w:rsidRDefault="00616A9C" w:rsidP="00DF36AF">
            <w:pPr>
              <w:tabs>
                <w:tab w:val="left" w:pos="2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78" w:type="dxa"/>
            <w:vAlign w:val="bottom"/>
          </w:tcPr>
          <w:p w:rsidR="00616A9C" w:rsidRPr="003A1D64" w:rsidRDefault="00616A9C" w:rsidP="00DF36AF">
            <w:pPr>
              <w:jc w:val="center"/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080" w:type="dxa"/>
            <w:vAlign w:val="bottom"/>
          </w:tcPr>
          <w:p w:rsidR="00616A9C" w:rsidRPr="003A1D64" w:rsidRDefault="00616A9C" w:rsidP="00DF36AF">
            <w:pPr>
              <w:jc w:val="center"/>
              <w:rPr>
                <w:rFonts w:ascii="Angsana New" w:hAnsi="Angsana New"/>
                <w:cs/>
              </w:rPr>
            </w:pPr>
            <w:r w:rsidRPr="003A1D64">
              <w:rPr>
                <w:rFonts w:ascii="Angsana New" w:hAnsi="Angsana New"/>
                <w:cs/>
              </w:rPr>
              <w:t xml:space="preserve">มากกว่า </w:t>
            </w:r>
            <w:r w:rsidRPr="003A1D64">
              <w:rPr>
                <w:rFonts w:ascii="Angsana New" w:hAnsi="Angsana New"/>
              </w:rPr>
              <w:t>1</w:t>
            </w:r>
          </w:p>
        </w:tc>
        <w:tc>
          <w:tcPr>
            <w:tcW w:w="1081" w:type="dxa"/>
            <w:vAlign w:val="bottom"/>
          </w:tcPr>
          <w:p w:rsidR="00616A9C" w:rsidRPr="003A1D64" w:rsidRDefault="00616A9C" w:rsidP="00DF36AF">
            <w:pPr>
              <w:ind w:left="-149" w:right="-108"/>
              <w:jc w:val="center"/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1081" w:type="dxa"/>
            <w:vAlign w:val="bottom"/>
          </w:tcPr>
          <w:p w:rsidR="00616A9C" w:rsidRPr="003A1D64" w:rsidRDefault="00616A9C" w:rsidP="00DF36AF">
            <w:pPr>
              <w:jc w:val="center"/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081" w:type="dxa"/>
            <w:vAlign w:val="bottom"/>
          </w:tcPr>
          <w:p w:rsidR="00616A9C" w:rsidRPr="003A1D64" w:rsidRDefault="00616A9C" w:rsidP="00DF36A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83" w:type="dxa"/>
            <w:vAlign w:val="bottom"/>
          </w:tcPr>
          <w:p w:rsidR="00616A9C" w:rsidRPr="003A1D64" w:rsidRDefault="00616A9C" w:rsidP="00DF36AF">
            <w:pPr>
              <w:jc w:val="center"/>
              <w:rPr>
                <w:rFonts w:ascii="Angsana New" w:hAnsi="Angsana New"/>
                <w:cs/>
              </w:rPr>
            </w:pPr>
            <w:r w:rsidRPr="003A1D64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616A9C" w:rsidRPr="003A1D64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616A9C" w:rsidRPr="003A1D64" w:rsidRDefault="00616A9C" w:rsidP="00DF36AF">
            <w:pPr>
              <w:tabs>
                <w:tab w:val="left" w:pos="900"/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078" w:type="dxa"/>
            <w:vAlign w:val="bottom"/>
          </w:tcPr>
          <w:p w:rsidR="00616A9C" w:rsidRPr="003A1D64" w:rsidRDefault="00956DE6" w:rsidP="00DF36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A1D64">
              <w:rPr>
                <w:rFonts w:ascii="Angsana New" w:hAnsi="Angsana New"/>
              </w:rPr>
              <w:t>1</w:t>
            </w:r>
            <w:r w:rsidR="00616A9C" w:rsidRPr="003A1D64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:rsidR="00616A9C" w:rsidRPr="003A1D64" w:rsidRDefault="00616A9C" w:rsidP="00DF36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A1D64">
              <w:rPr>
                <w:rFonts w:ascii="Angsana New" w:hAnsi="Angsana New"/>
                <w:cs/>
              </w:rPr>
              <w:t xml:space="preserve">ถึง </w:t>
            </w:r>
            <w:r w:rsidR="00956DE6" w:rsidRPr="003A1D64">
              <w:rPr>
                <w:rFonts w:ascii="Angsana New" w:hAnsi="Angsana New"/>
              </w:rPr>
              <w:t>5</w:t>
            </w:r>
            <w:r w:rsidRPr="003A1D64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1" w:type="dxa"/>
            <w:vAlign w:val="bottom"/>
          </w:tcPr>
          <w:p w:rsidR="00616A9C" w:rsidRPr="003A1D64" w:rsidRDefault="00616A9C" w:rsidP="00DF36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A1D64">
              <w:rPr>
                <w:rFonts w:ascii="Angsana New" w:hAnsi="Angsana New"/>
                <w:cs/>
              </w:rPr>
              <w:t>อัตราตลาด</w:t>
            </w:r>
          </w:p>
        </w:tc>
        <w:tc>
          <w:tcPr>
            <w:tcW w:w="1081" w:type="dxa"/>
            <w:vAlign w:val="bottom"/>
          </w:tcPr>
          <w:p w:rsidR="00616A9C" w:rsidRPr="003A1D64" w:rsidRDefault="00616A9C" w:rsidP="00DF36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A1D64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081" w:type="dxa"/>
            <w:vAlign w:val="bottom"/>
          </w:tcPr>
          <w:p w:rsidR="00616A9C" w:rsidRPr="003A1D64" w:rsidRDefault="00616A9C" w:rsidP="00DF36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A1D64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83" w:type="dxa"/>
            <w:vAlign w:val="bottom"/>
          </w:tcPr>
          <w:p w:rsidR="00616A9C" w:rsidRPr="003A1D64" w:rsidRDefault="00616A9C" w:rsidP="00DF36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(</w:t>
            </w:r>
            <w:r w:rsidRPr="003A1D64">
              <w:rPr>
                <w:rFonts w:ascii="Angsana New" w:hAnsi="Angsana New"/>
                <w:cs/>
              </w:rPr>
              <w:t>ร้อยละต่อปี</w:t>
            </w:r>
            <w:r w:rsidRPr="003A1D64">
              <w:rPr>
                <w:rFonts w:ascii="Angsana New" w:hAnsi="Angsana New"/>
              </w:rPr>
              <w:t>)</w:t>
            </w:r>
          </w:p>
        </w:tc>
      </w:tr>
      <w:tr w:rsidR="00D74C83" w:rsidRPr="003A1D64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D74C83" w:rsidRPr="003A1D64" w:rsidRDefault="00D74C83" w:rsidP="00D74C8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3A1D64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78" w:type="dxa"/>
            <w:vAlign w:val="bottom"/>
          </w:tcPr>
          <w:p w:rsidR="00D74C83" w:rsidRPr="003A1D64" w:rsidRDefault="00D74C83" w:rsidP="00D74C83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D74C83" w:rsidRPr="003A1D64" w:rsidRDefault="00D74C83" w:rsidP="00D74C83">
            <w:pPr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D74C83" w:rsidRPr="003A1D64" w:rsidRDefault="00D74C83" w:rsidP="00D74C83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D74C83" w:rsidRPr="003A1D64" w:rsidRDefault="00D74C83" w:rsidP="00D74C83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D74C83" w:rsidRPr="003A1D64" w:rsidRDefault="00D74C83" w:rsidP="00D74C83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83" w:type="dxa"/>
            <w:vAlign w:val="bottom"/>
          </w:tcPr>
          <w:p w:rsidR="00D74C83" w:rsidRPr="003A1D64" w:rsidRDefault="00D74C83" w:rsidP="00D74C83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</w:tr>
      <w:tr w:rsidR="00D74C83" w:rsidRPr="003A1D64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D74C83" w:rsidRPr="003A1D64" w:rsidRDefault="00D74C83" w:rsidP="00D74C83">
            <w:pPr>
              <w:ind w:left="162" w:right="-228" w:hanging="162"/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78" w:type="dxa"/>
            <w:vAlign w:val="bottom"/>
          </w:tcPr>
          <w:p w:rsidR="00D74C83" w:rsidRPr="003A1D64" w:rsidRDefault="00D74C83" w:rsidP="00D74C83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D74C83" w:rsidRPr="003A1D64" w:rsidRDefault="00D74C83" w:rsidP="00D74C83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D74C83" w:rsidRPr="003A1D64" w:rsidRDefault="00D74C83" w:rsidP="00D74C83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98</w:t>
            </w:r>
          </w:p>
        </w:tc>
        <w:tc>
          <w:tcPr>
            <w:tcW w:w="1081" w:type="dxa"/>
            <w:vAlign w:val="bottom"/>
          </w:tcPr>
          <w:p w:rsidR="00D74C83" w:rsidRPr="003A1D64" w:rsidRDefault="00D74C83" w:rsidP="00D74C83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10</w:t>
            </w:r>
          </w:p>
        </w:tc>
        <w:tc>
          <w:tcPr>
            <w:tcW w:w="1081" w:type="dxa"/>
            <w:vAlign w:val="bottom"/>
          </w:tcPr>
          <w:p w:rsidR="00D74C83" w:rsidRPr="003A1D64" w:rsidRDefault="00D74C83" w:rsidP="00D74C83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108</w:t>
            </w:r>
          </w:p>
        </w:tc>
        <w:tc>
          <w:tcPr>
            <w:tcW w:w="1183" w:type="dxa"/>
            <w:vAlign w:val="bottom"/>
          </w:tcPr>
          <w:p w:rsidR="00D74C83" w:rsidRPr="003A1D64" w:rsidRDefault="00D74C83" w:rsidP="00D74C83">
            <w:pPr>
              <w:jc w:val="center"/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0.10 - 1.20</w:t>
            </w:r>
          </w:p>
        </w:tc>
      </w:tr>
      <w:tr w:rsidR="00B81B74" w:rsidRPr="003A1D64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B81B74" w:rsidRPr="003A1D64" w:rsidRDefault="00B81B74" w:rsidP="00B81B74">
            <w:pPr>
              <w:ind w:left="162" w:hanging="162"/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1078" w:type="dxa"/>
            <w:vAlign w:val="bottom"/>
          </w:tcPr>
          <w:p w:rsidR="00B81B74" w:rsidRPr="003A1D6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10</w:t>
            </w:r>
          </w:p>
        </w:tc>
        <w:tc>
          <w:tcPr>
            <w:tcW w:w="1080" w:type="dxa"/>
            <w:vAlign w:val="bottom"/>
          </w:tcPr>
          <w:p w:rsidR="00B81B74" w:rsidRPr="003A1D6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B81B74" w:rsidRPr="003A1D6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B81B74" w:rsidRPr="00B81B7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B81B74">
              <w:rPr>
                <w:rFonts w:ascii="Angsana New" w:hAnsi="Angsana New"/>
              </w:rPr>
              <w:t>1,107</w:t>
            </w:r>
          </w:p>
        </w:tc>
        <w:tc>
          <w:tcPr>
            <w:tcW w:w="1081" w:type="dxa"/>
            <w:vAlign w:val="bottom"/>
          </w:tcPr>
          <w:p w:rsidR="00B81B74" w:rsidRPr="00B81B7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B81B74">
              <w:rPr>
                <w:rFonts w:ascii="Angsana New" w:hAnsi="Angsana New"/>
              </w:rPr>
              <w:t>1,117</w:t>
            </w:r>
          </w:p>
        </w:tc>
        <w:tc>
          <w:tcPr>
            <w:tcW w:w="1183" w:type="dxa"/>
            <w:vAlign w:val="bottom"/>
          </w:tcPr>
          <w:p w:rsidR="00B81B74" w:rsidRPr="003A1D64" w:rsidRDefault="00B81B74" w:rsidP="00B81B74">
            <w:pPr>
              <w:jc w:val="center"/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4.00</w:t>
            </w:r>
          </w:p>
        </w:tc>
      </w:tr>
      <w:tr w:rsidR="00B81B74" w:rsidRPr="003A1D64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B81B74" w:rsidRPr="003A1D64" w:rsidRDefault="00B81B74" w:rsidP="00B81B74">
            <w:pPr>
              <w:ind w:left="162" w:hanging="162"/>
              <w:rPr>
                <w:rFonts w:ascii="Angsana New" w:hAnsi="Angsana New"/>
                <w:cs/>
              </w:rPr>
            </w:pPr>
            <w:r w:rsidRPr="003A1D64">
              <w:rPr>
                <w:rFonts w:ascii="Angsana New" w:hAnsi="Angsana New"/>
                <w:cs/>
              </w:rPr>
              <w:t>เงินฝากและเงินลงทุนที่มีภาระค้ำประกัน</w:t>
            </w:r>
          </w:p>
        </w:tc>
        <w:tc>
          <w:tcPr>
            <w:tcW w:w="1078" w:type="dxa"/>
            <w:vAlign w:val="bottom"/>
          </w:tcPr>
          <w:p w:rsidR="00B81B74" w:rsidRPr="003A1D64" w:rsidRDefault="00B81B74" w:rsidP="00B81B74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26</w:t>
            </w:r>
          </w:p>
        </w:tc>
        <w:tc>
          <w:tcPr>
            <w:tcW w:w="1080" w:type="dxa"/>
            <w:vAlign w:val="bottom"/>
          </w:tcPr>
          <w:p w:rsidR="00B81B74" w:rsidRPr="003A1D64" w:rsidRDefault="00B81B74" w:rsidP="00B81B74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B81B74" w:rsidRPr="003A1D64" w:rsidRDefault="00B81B74" w:rsidP="00B81B74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B81B74" w:rsidRPr="00B81B74" w:rsidRDefault="00B81B74" w:rsidP="00B81B74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B81B74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B81B74" w:rsidRPr="00B81B74" w:rsidRDefault="00B81B74" w:rsidP="00B81B74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B81B74">
              <w:rPr>
                <w:rFonts w:ascii="Angsana New" w:hAnsi="Angsana New"/>
              </w:rPr>
              <w:t>26</w:t>
            </w:r>
          </w:p>
        </w:tc>
        <w:tc>
          <w:tcPr>
            <w:tcW w:w="1183" w:type="dxa"/>
            <w:vAlign w:val="bottom"/>
          </w:tcPr>
          <w:p w:rsidR="00B81B74" w:rsidRPr="003A1D64" w:rsidRDefault="00B81B74" w:rsidP="00B81B74">
            <w:pPr>
              <w:jc w:val="center"/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0.80 - 1.47</w:t>
            </w:r>
          </w:p>
        </w:tc>
      </w:tr>
      <w:tr w:rsidR="00B81B74" w:rsidRPr="003A1D64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B81B74" w:rsidRPr="003A1D64" w:rsidRDefault="00B81B74" w:rsidP="00B81B74">
            <w:pPr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078" w:type="dxa"/>
            <w:vAlign w:val="bottom"/>
          </w:tcPr>
          <w:p w:rsidR="00B81B74" w:rsidRPr="003A1D64" w:rsidRDefault="00B81B74" w:rsidP="00B81B74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36</w:t>
            </w:r>
          </w:p>
        </w:tc>
        <w:tc>
          <w:tcPr>
            <w:tcW w:w="1080" w:type="dxa"/>
            <w:vAlign w:val="bottom"/>
          </w:tcPr>
          <w:p w:rsidR="00B81B74" w:rsidRPr="003A1D64" w:rsidRDefault="00B81B74" w:rsidP="00B81B74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B81B74" w:rsidRPr="003A1D64" w:rsidRDefault="00B81B74" w:rsidP="00B81B74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98</w:t>
            </w:r>
          </w:p>
        </w:tc>
        <w:tc>
          <w:tcPr>
            <w:tcW w:w="1081" w:type="dxa"/>
            <w:vAlign w:val="bottom"/>
          </w:tcPr>
          <w:p w:rsidR="00B81B74" w:rsidRPr="00B81B74" w:rsidRDefault="00B81B74" w:rsidP="00B81B74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B81B74">
              <w:rPr>
                <w:rFonts w:ascii="Angsana New" w:hAnsi="Angsana New"/>
              </w:rPr>
              <w:t>1,117</w:t>
            </w:r>
          </w:p>
        </w:tc>
        <w:tc>
          <w:tcPr>
            <w:tcW w:w="1081" w:type="dxa"/>
            <w:vAlign w:val="bottom"/>
          </w:tcPr>
          <w:p w:rsidR="00B81B74" w:rsidRPr="00B81B74" w:rsidRDefault="00B81B74" w:rsidP="00B81B74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B81B74">
              <w:rPr>
                <w:rFonts w:ascii="Angsana New" w:hAnsi="Angsana New"/>
              </w:rPr>
              <w:t>1,251</w:t>
            </w:r>
          </w:p>
        </w:tc>
        <w:tc>
          <w:tcPr>
            <w:tcW w:w="1183" w:type="dxa"/>
            <w:vAlign w:val="bottom"/>
          </w:tcPr>
          <w:p w:rsidR="00B81B74" w:rsidRPr="003A1D64" w:rsidRDefault="00B81B74" w:rsidP="00B81B74">
            <w:pPr>
              <w:jc w:val="center"/>
              <w:rPr>
                <w:rFonts w:ascii="Angsana New" w:hAnsi="Angsana New"/>
              </w:rPr>
            </w:pPr>
          </w:p>
        </w:tc>
      </w:tr>
      <w:tr w:rsidR="00B81B74" w:rsidRPr="003A1D64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B81B74" w:rsidRPr="003A1D64" w:rsidRDefault="00B81B74" w:rsidP="00B81B74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3A1D64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78" w:type="dxa"/>
            <w:vAlign w:val="bottom"/>
          </w:tcPr>
          <w:p w:rsidR="00B81B74" w:rsidRPr="003A1D6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B81B74" w:rsidRPr="003A1D6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B81B74" w:rsidRPr="003A1D6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B81B74" w:rsidRPr="00B81B7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B81B74" w:rsidRPr="00B81B7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183" w:type="dxa"/>
            <w:vAlign w:val="bottom"/>
          </w:tcPr>
          <w:p w:rsidR="00B81B74" w:rsidRPr="003A1D64" w:rsidRDefault="00B81B74" w:rsidP="00B81B74">
            <w:pPr>
              <w:jc w:val="center"/>
              <w:rPr>
                <w:rFonts w:ascii="Angsana New" w:hAnsi="Angsana New"/>
              </w:rPr>
            </w:pPr>
          </w:p>
        </w:tc>
      </w:tr>
      <w:tr w:rsidR="00B81B74" w:rsidRPr="003A1D64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B81B74" w:rsidRPr="003A1D64" w:rsidRDefault="00B81B74" w:rsidP="00B81B74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78" w:type="dxa"/>
            <w:vAlign w:val="bottom"/>
          </w:tcPr>
          <w:p w:rsidR="00B81B74" w:rsidRPr="003A1D6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B81B74" w:rsidRPr="003A1D6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B81B74" w:rsidRPr="003A1D6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B81B74" w:rsidRPr="00B81B7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B81B74">
              <w:rPr>
                <w:rFonts w:ascii="Angsana New" w:hAnsi="Angsana New"/>
              </w:rPr>
              <w:t>1,973</w:t>
            </w:r>
          </w:p>
        </w:tc>
        <w:tc>
          <w:tcPr>
            <w:tcW w:w="1081" w:type="dxa"/>
            <w:vAlign w:val="bottom"/>
          </w:tcPr>
          <w:p w:rsidR="00B81B74" w:rsidRPr="00B81B7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B81B74">
              <w:rPr>
                <w:rFonts w:ascii="Angsana New" w:hAnsi="Angsana New"/>
              </w:rPr>
              <w:t>1,973</w:t>
            </w:r>
          </w:p>
        </w:tc>
        <w:tc>
          <w:tcPr>
            <w:tcW w:w="1183" w:type="dxa"/>
            <w:vAlign w:val="bottom"/>
          </w:tcPr>
          <w:p w:rsidR="00B81B74" w:rsidRPr="003A1D64" w:rsidRDefault="00B81B74" w:rsidP="00B81B74">
            <w:pPr>
              <w:jc w:val="center"/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-</w:t>
            </w:r>
          </w:p>
        </w:tc>
      </w:tr>
      <w:tr w:rsidR="00B81B74" w:rsidRPr="003A1D64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B81B74" w:rsidRPr="003A1D64" w:rsidRDefault="00B81B74" w:rsidP="00B81B74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  <w:cs/>
              </w:rPr>
              <w:t>หนี้สินตามสัญญาเช่าการเงิน</w:t>
            </w:r>
          </w:p>
        </w:tc>
        <w:tc>
          <w:tcPr>
            <w:tcW w:w="1078" w:type="dxa"/>
            <w:vAlign w:val="bottom"/>
          </w:tcPr>
          <w:p w:rsidR="00B81B74" w:rsidRPr="003A1D6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130</w:t>
            </w:r>
          </w:p>
        </w:tc>
        <w:tc>
          <w:tcPr>
            <w:tcW w:w="1080" w:type="dxa"/>
            <w:vAlign w:val="bottom"/>
          </w:tcPr>
          <w:p w:rsidR="00B81B74" w:rsidRPr="003A1D6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192</w:t>
            </w:r>
          </w:p>
        </w:tc>
        <w:tc>
          <w:tcPr>
            <w:tcW w:w="1081" w:type="dxa"/>
            <w:vAlign w:val="bottom"/>
          </w:tcPr>
          <w:p w:rsidR="00B81B74" w:rsidRPr="003A1D6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B81B74" w:rsidRPr="00B81B7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B81B74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B81B74" w:rsidRPr="00B81B7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B81B74">
              <w:rPr>
                <w:rFonts w:ascii="Angsana New" w:hAnsi="Angsana New"/>
              </w:rPr>
              <w:t>322</w:t>
            </w:r>
          </w:p>
        </w:tc>
        <w:tc>
          <w:tcPr>
            <w:tcW w:w="1183" w:type="dxa"/>
            <w:vAlign w:val="bottom"/>
          </w:tcPr>
          <w:p w:rsidR="00B81B74" w:rsidRPr="003A1D64" w:rsidRDefault="00B81B74" w:rsidP="00B81B74">
            <w:pPr>
              <w:jc w:val="center"/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0.67 - 8.16</w:t>
            </w:r>
          </w:p>
        </w:tc>
      </w:tr>
      <w:tr w:rsidR="00B81B74" w:rsidRPr="003A1D64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B81B74" w:rsidRPr="003A1D64" w:rsidRDefault="00B81B74" w:rsidP="00B81B74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="Angsana New" w:hAnsi="Angsana New"/>
                <w:cs/>
              </w:rPr>
            </w:pPr>
            <w:r w:rsidRPr="003A1D64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1078" w:type="dxa"/>
            <w:vAlign w:val="bottom"/>
          </w:tcPr>
          <w:p w:rsidR="00B81B74" w:rsidRPr="003A1D64" w:rsidRDefault="00B81B74" w:rsidP="00B81B74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30</w:t>
            </w:r>
          </w:p>
        </w:tc>
        <w:tc>
          <w:tcPr>
            <w:tcW w:w="1080" w:type="dxa"/>
            <w:vAlign w:val="bottom"/>
          </w:tcPr>
          <w:p w:rsidR="00B81B74" w:rsidRPr="003A1D64" w:rsidRDefault="00B81B74" w:rsidP="00B81B74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38</w:t>
            </w:r>
          </w:p>
        </w:tc>
        <w:tc>
          <w:tcPr>
            <w:tcW w:w="1081" w:type="dxa"/>
            <w:vAlign w:val="bottom"/>
          </w:tcPr>
          <w:p w:rsidR="00B81B74" w:rsidRPr="003A1D64" w:rsidRDefault="00B81B74" w:rsidP="00B81B74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B81B74" w:rsidRPr="00B81B74" w:rsidRDefault="00B81B74" w:rsidP="00B81B74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B81B74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B81B74" w:rsidRPr="00B81B74" w:rsidRDefault="00B81B74" w:rsidP="00B81B74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B81B74">
              <w:rPr>
                <w:rFonts w:ascii="Angsana New" w:hAnsi="Angsana New"/>
              </w:rPr>
              <w:t>68</w:t>
            </w:r>
          </w:p>
        </w:tc>
        <w:tc>
          <w:tcPr>
            <w:tcW w:w="1183" w:type="dxa"/>
            <w:vAlign w:val="bottom"/>
          </w:tcPr>
          <w:p w:rsidR="00B81B74" w:rsidRPr="003A1D64" w:rsidRDefault="00B81B74" w:rsidP="00B81B74">
            <w:pPr>
              <w:ind w:left="-95" w:right="-108"/>
              <w:jc w:val="center"/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BIBOR+2</w:t>
            </w:r>
            <w:r w:rsidR="00D555CF">
              <w:rPr>
                <w:rFonts w:ascii="Angsana New" w:hAnsi="Angsana New"/>
              </w:rPr>
              <w:t>.625</w:t>
            </w:r>
          </w:p>
        </w:tc>
      </w:tr>
      <w:tr w:rsidR="00B81B74" w:rsidRPr="003A1D64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B81B74" w:rsidRPr="003A1D64" w:rsidRDefault="00B81B74" w:rsidP="00B81B74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078" w:type="dxa"/>
            <w:vAlign w:val="bottom"/>
          </w:tcPr>
          <w:p w:rsidR="00B81B74" w:rsidRPr="003A1D64" w:rsidRDefault="00B81B74" w:rsidP="00B81B74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160</w:t>
            </w:r>
          </w:p>
        </w:tc>
        <w:tc>
          <w:tcPr>
            <w:tcW w:w="1080" w:type="dxa"/>
            <w:vAlign w:val="bottom"/>
          </w:tcPr>
          <w:p w:rsidR="00B81B74" w:rsidRPr="003A1D64" w:rsidRDefault="00B81B74" w:rsidP="00B81B74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230</w:t>
            </w:r>
          </w:p>
        </w:tc>
        <w:tc>
          <w:tcPr>
            <w:tcW w:w="1081" w:type="dxa"/>
            <w:vAlign w:val="bottom"/>
          </w:tcPr>
          <w:p w:rsidR="00B81B74" w:rsidRPr="003A1D64" w:rsidRDefault="00B81B74" w:rsidP="00B81B74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B81B74" w:rsidRPr="00B81B74" w:rsidRDefault="00B81B74" w:rsidP="00B81B74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B81B74">
              <w:rPr>
                <w:rFonts w:ascii="Angsana New" w:hAnsi="Angsana New"/>
              </w:rPr>
              <w:t>1,973</w:t>
            </w:r>
          </w:p>
        </w:tc>
        <w:tc>
          <w:tcPr>
            <w:tcW w:w="1081" w:type="dxa"/>
            <w:vAlign w:val="bottom"/>
          </w:tcPr>
          <w:p w:rsidR="00B81B74" w:rsidRPr="00B81B74" w:rsidRDefault="00B81B74" w:rsidP="00B81B74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B81B74">
              <w:rPr>
                <w:rFonts w:ascii="Angsana New" w:hAnsi="Angsana New"/>
              </w:rPr>
              <w:t>2,363</w:t>
            </w:r>
          </w:p>
        </w:tc>
        <w:tc>
          <w:tcPr>
            <w:tcW w:w="1183" w:type="dxa"/>
            <w:vAlign w:val="bottom"/>
          </w:tcPr>
          <w:p w:rsidR="00B81B74" w:rsidRPr="003A1D6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</w:tr>
      <w:tr w:rsidR="00B81B74" w:rsidRPr="003A1D64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B81B74" w:rsidRPr="003A1D64" w:rsidRDefault="00B81B74" w:rsidP="00B81B74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</w:rPr>
            </w:pPr>
          </w:p>
        </w:tc>
        <w:tc>
          <w:tcPr>
            <w:tcW w:w="1078" w:type="dxa"/>
            <w:vAlign w:val="bottom"/>
          </w:tcPr>
          <w:p w:rsidR="00B81B74" w:rsidRPr="003A1D6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B81B74" w:rsidRPr="003A1D6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B81B74" w:rsidRPr="003A1D6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B81B74" w:rsidRPr="003A1D6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B81B74" w:rsidRPr="003A1D6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183" w:type="dxa"/>
            <w:vAlign w:val="bottom"/>
          </w:tcPr>
          <w:p w:rsidR="00B81B74" w:rsidRPr="003A1D6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</w:tr>
      <w:tr w:rsidR="00B81B74" w:rsidRPr="003A1D64" w:rsidTr="00A85093">
        <w:trPr>
          <w:cantSplit/>
          <w:tblHeader/>
        </w:trPr>
        <w:tc>
          <w:tcPr>
            <w:tcW w:w="9398" w:type="dxa"/>
            <w:gridSpan w:val="8"/>
            <w:vAlign w:val="bottom"/>
          </w:tcPr>
          <w:p w:rsidR="00B81B74" w:rsidRPr="003A1D64" w:rsidRDefault="00B81B74" w:rsidP="00B81B74">
            <w:pPr>
              <w:jc w:val="right"/>
              <w:rPr>
                <w:rFonts w:ascii="Angsana New" w:hAnsi="Angsana New"/>
                <w:cs/>
              </w:rPr>
            </w:pPr>
            <w:r w:rsidRPr="003A1D64">
              <w:rPr>
                <w:rFonts w:ascii="Angsana New" w:hAnsi="Angsana New"/>
              </w:rPr>
              <w:br w:type="page"/>
            </w:r>
            <w:r w:rsidRPr="003A1D64">
              <w:rPr>
                <w:rFonts w:ascii="Angsana New" w:hAnsi="Angsana New"/>
                <w:b/>
                <w:bCs/>
                <w:i/>
                <w:iCs/>
              </w:rPr>
              <w:tab/>
            </w:r>
            <w:r w:rsidRPr="003A1D64">
              <w:rPr>
                <w:rFonts w:ascii="Angsana New" w:hAnsi="Angsana New"/>
              </w:rPr>
              <w:tab/>
            </w:r>
            <w:r w:rsidRPr="003A1D64">
              <w:rPr>
                <w:rFonts w:ascii="Angsana New" w:hAnsi="Angsana New"/>
              </w:rPr>
              <w:tab/>
              <w:t>(</w:t>
            </w:r>
            <w:r w:rsidRPr="003A1D64">
              <w:rPr>
                <w:rFonts w:ascii="Angsana New" w:hAnsi="Angsana New"/>
                <w:cs/>
              </w:rPr>
              <w:t>หน่วย</w:t>
            </w:r>
            <w:r w:rsidRPr="003A1D64">
              <w:rPr>
                <w:rFonts w:ascii="Angsana New" w:hAnsi="Angsana New"/>
              </w:rPr>
              <w:t xml:space="preserve">: </w:t>
            </w:r>
            <w:r w:rsidRPr="003A1D64">
              <w:rPr>
                <w:rFonts w:ascii="Angsana New" w:hAnsi="Angsana New"/>
                <w:cs/>
              </w:rPr>
              <w:t>ล้านบาท)</w:t>
            </w:r>
          </w:p>
        </w:tc>
      </w:tr>
      <w:tr w:rsidR="00B81B74" w:rsidRPr="003A1D64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B81B74" w:rsidRPr="003A1D64" w:rsidRDefault="00B81B74" w:rsidP="00B81B74">
            <w:pPr>
              <w:tabs>
                <w:tab w:val="left" w:pos="2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584" w:type="dxa"/>
            <w:gridSpan w:val="6"/>
            <w:vAlign w:val="bottom"/>
          </w:tcPr>
          <w:p w:rsidR="00B81B74" w:rsidRPr="003A1D64" w:rsidRDefault="00B81B74" w:rsidP="00B81B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  <w:cs/>
              </w:rPr>
              <w:t xml:space="preserve">ณ วันที่ </w:t>
            </w:r>
            <w:r w:rsidRPr="003A1D64">
              <w:rPr>
                <w:rFonts w:ascii="Angsana New" w:hAnsi="Angsana New"/>
              </w:rPr>
              <w:t xml:space="preserve">31 </w:t>
            </w:r>
            <w:r w:rsidRPr="003A1D64">
              <w:rPr>
                <w:rFonts w:ascii="Angsana New" w:hAnsi="Angsana New"/>
                <w:cs/>
              </w:rPr>
              <w:t xml:space="preserve">ธันวาคม </w:t>
            </w:r>
            <w:r w:rsidRPr="003A1D64">
              <w:rPr>
                <w:rFonts w:ascii="Angsana New" w:hAnsi="Angsana New"/>
              </w:rPr>
              <w:t>2561</w:t>
            </w:r>
          </w:p>
        </w:tc>
      </w:tr>
      <w:tr w:rsidR="00B81B74" w:rsidRPr="003A1D64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B81B74" w:rsidRPr="003A1D64" w:rsidRDefault="00B81B74" w:rsidP="00B81B74">
            <w:pPr>
              <w:tabs>
                <w:tab w:val="left" w:pos="240"/>
              </w:tabs>
              <w:jc w:val="center"/>
              <w:rPr>
                <w:rFonts w:ascii="Angsana New" w:hAnsi="Angsana New"/>
                <w:cs/>
              </w:rPr>
            </w:pPr>
            <w:r w:rsidRPr="003A1D64">
              <w:rPr>
                <w:rFonts w:ascii="Angsana New" w:hAnsi="Angsana New"/>
              </w:rPr>
              <w:br w:type="page"/>
            </w:r>
          </w:p>
        </w:tc>
        <w:tc>
          <w:tcPr>
            <w:tcW w:w="6584" w:type="dxa"/>
            <w:gridSpan w:val="6"/>
            <w:vAlign w:val="bottom"/>
          </w:tcPr>
          <w:p w:rsidR="00B81B74" w:rsidRPr="003A1D64" w:rsidRDefault="00B81B74" w:rsidP="00B81B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A1D64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81B74" w:rsidRPr="003A1D64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B81B74" w:rsidRPr="003A1D64" w:rsidRDefault="00B81B74" w:rsidP="00B81B74">
            <w:pPr>
              <w:tabs>
                <w:tab w:val="left" w:pos="2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2158" w:type="dxa"/>
            <w:gridSpan w:val="2"/>
            <w:vAlign w:val="bottom"/>
          </w:tcPr>
          <w:p w:rsidR="00B81B74" w:rsidRPr="003A1D64" w:rsidRDefault="00B81B74" w:rsidP="00B81B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81" w:type="dxa"/>
            <w:vAlign w:val="bottom"/>
          </w:tcPr>
          <w:p w:rsidR="00B81B74" w:rsidRPr="003A1D64" w:rsidRDefault="00B81B74" w:rsidP="00B81B74">
            <w:pPr>
              <w:ind w:left="-72" w:right="-72"/>
              <w:jc w:val="center"/>
              <w:rPr>
                <w:rFonts w:ascii="Angsana New" w:hAnsi="Angsana New"/>
                <w:cs/>
              </w:rPr>
            </w:pPr>
            <w:r w:rsidRPr="003A1D64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1" w:type="dxa"/>
            <w:vAlign w:val="bottom"/>
          </w:tcPr>
          <w:p w:rsidR="00B81B74" w:rsidRPr="003A1D64" w:rsidRDefault="00B81B74" w:rsidP="00B81B74">
            <w:pPr>
              <w:ind w:left="-115" w:right="-115"/>
              <w:jc w:val="center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B81B74" w:rsidRPr="003A1D64" w:rsidRDefault="00B81B74" w:rsidP="00B81B7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83" w:type="dxa"/>
            <w:vAlign w:val="bottom"/>
          </w:tcPr>
          <w:p w:rsidR="00B81B74" w:rsidRPr="003A1D64" w:rsidRDefault="00B81B74" w:rsidP="00B81B74">
            <w:pPr>
              <w:jc w:val="center"/>
              <w:rPr>
                <w:rFonts w:ascii="Angsana New" w:hAnsi="Angsana New"/>
              </w:rPr>
            </w:pPr>
          </w:p>
        </w:tc>
      </w:tr>
      <w:tr w:rsidR="00B81B74" w:rsidRPr="003A1D64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B81B74" w:rsidRPr="003A1D64" w:rsidRDefault="00B81B74" w:rsidP="00B81B74">
            <w:pPr>
              <w:tabs>
                <w:tab w:val="left" w:pos="2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78" w:type="dxa"/>
            <w:vAlign w:val="bottom"/>
          </w:tcPr>
          <w:p w:rsidR="00B81B74" w:rsidRPr="003A1D64" w:rsidRDefault="00B81B74" w:rsidP="00B81B74">
            <w:pPr>
              <w:jc w:val="center"/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080" w:type="dxa"/>
            <w:vAlign w:val="bottom"/>
          </w:tcPr>
          <w:p w:rsidR="00B81B74" w:rsidRPr="003A1D64" w:rsidRDefault="00B81B74" w:rsidP="00B81B74">
            <w:pPr>
              <w:jc w:val="center"/>
              <w:rPr>
                <w:rFonts w:ascii="Angsana New" w:hAnsi="Angsana New"/>
                <w:cs/>
              </w:rPr>
            </w:pPr>
            <w:r w:rsidRPr="003A1D64">
              <w:rPr>
                <w:rFonts w:ascii="Angsana New" w:hAnsi="Angsana New"/>
                <w:cs/>
              </w:rPr>
              <w:t xml:space="preserve">มากกว่า </w:t>
            </w:r>
            <w:r w:rsidRPr="003A1D64">
              <w:rPr>
                <w:rFonts w:ascii="Angsana New" w:hAnsi="Angsana New"/>
              </w:rPr>
              <w:t>1</w:t>
            </w:r>
          </w:p>
        </w:tc>
        <w:tc>
          <w:tcPr>
            <w:tcW w:w="1081" w:type="dxa"/>
            <w:vAlign w:val="bottom"/>
          </w:tcPr>
          <w:p w:rsidR="00B81B74" w:rsidRPr="003A1D64" w:rsidRDefault="00B81B74" w:rsidP="00B81B74">
            <w:pPr>
              <w:ind w:left="-59" w:right="-91"/>
              <w:jc w:val="center"/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1081" w:type="dxa"/>
            <w:vAlign w:val="bottom"/>
          </w:tcPr>
          <w:p w:rsidR="00B81B74" w:rsidRPr="003A1D64" w:rsidRDefault="00B81B74" w:rsidP="00B81B74">
            <w:pPr>
              <w:jc w:val="center"/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081" w:type="dxa"/>
            <w:vAlign w:val="bottom"/>
          </w:tcPr>
          <w:p w:rsidR="00B81B74" w:rsidRPr="003A1D64" w:rsidRDefault="00B81B74" w:rsidP="00B81B74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83" w:type="dxa"/>
            <w:vAlign w:val="bottom"/>
          </w:tcPr>
          <w:p w:rsidR="00B81B74" w:rsidRPr="003A1D64" w:rsidRDefault="00B81B74" w:rsidP="00B81B74">
            <w:pPr>
              <w:jc w:val="center"/>
              <w:rPr>
                <w:rFonts w:ascii="Angsana New" w:hAnsi="Angsana New"/>
                <w:cs/>
              </w:rPr>
            </w:pPr>
            <w:r w:rsidRPr="003A1D64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B81B74" w:rsidRPr="003A1D64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B81B74" w:rsidRPr="003A1D64" w:rsidRDefault="00B81B74" w:rsidP="00B81B74">
            <w:pPr>
              <w:tabs>
                <w:tab w:val="left" w:pos="900"/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078" w:type="dxa"/>
            <w:vAlign w:val="bottom"/>
          </w:tcPr>
          <w:p w:rsidR="00B81B74" w:rsidRPr="003A1D64" w:rsidRDefault="00B81B74" w:rsidP="00B81B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A1D64">
              <w:rPr>
                <w:rFonts w:ascii="Angsana New" w:hAnsi="Angsana New"/>
              </w:rPr>
              <w:t>1</w:t>
            </w:r>
            <w:r w:rsidRPr="003A1D64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:rsidR="00B81B74" w:rsidRPr="003A1D64" w:rsidRDefault="00B81B74" w:rsidP="00B81B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A1D64">
              <w:rPr>
                <w:rFonts w:ascii="Angsana New" w:hAnsi="Angsana New"/>
                <w:cs/>
              </w:rPr>
              <w:t xml:space="preserve">ถึง </w:t>
            </w:r>
            <w:r w:rsidRPr="003A1D64">
              <w:rPr>
                <w:rFonts w:ascii="Angsana New" w:hAnsi="Angsana New"/>
              </w:rPr>
              <w:t>5</w:t>
            </w:r>
            <w:r w:rsidRPr="003A1D64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1" w:type="dxa"/>
            <w:vAlign w:val="bottom"/>
          </w:tcPr>
          <w:p w:rsidR="00B81B74" w:rsidRPr="003A1D64" w:rsidRDefault="00B81B74" w:rsidP="00B81B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A1D64">
              <w:rPr>
                <w:rFonts w:ascii="Angsana New" w:hAnsi="Angsana New"/>
                <w:cs/>
              </w:rPr>
              <w:t>อัตราตลาด</w:t>
            </w:r>
          </w:p>
        </w:tc>
        <w:tc>
          <w:tcPr>
            <w:tcW w:w="1081" w:type="dxa"/>
            <w:vAlign w:val="bottom"/>
          </w:tcPr>
          <w:p w:rsidR="00B81B74" w:rsidRPr="003A1D64" w:rsidRDefault="00B81B74" w:rsidP="00B81B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A1D64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081" w:type="dxa"/>
            <w:vAlign w:val="bottom"/>
          </w:tcPr>
          <w:p w:rsidR="00B81B74" w:rsidRPr="003A1D64" w:rsidRDefault="00B81B74" w:rsidP="00B81B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A1D64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83" w:type="dxa"/>
            <w:vAlign w:val="bottom"/>
          </w:tcPr>
          <w:p w:rsidR="00B81B74" w:rsidRPr="003A1D64" w:rsidRDefault="00B81B74" w:rsidP="00B81B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(</w:t>
            </w:r>
            <w:r w:rsidRPr="003A1D64">
              <w:rPr>
                <w:rFonts w:ascii="Angsana New" w:hAnsi="Angsana New"/>
                <w:cs/>
              </w:rPr>
              <w:t>ร้อยละต่อปี</w:t>
            </w:r>
            <w:r w:rsidRPr="003A1D64">
              <w:rPr>
                <w:rFonts w:ascii="Angsana New" w:hAnsi="Angsana New"/>
              </w:rPr>
              <w:t>)</w:t>
            </w:r>
          </w:p>
        </w:tc>
      </w:tr>
      <w:tr w:rsidR="00B81B74" w:rsidRPr="003A1D64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B81B74" w:rsidRPr="003A1D64" w:rsidRDefault="00B81B74" w:rsidP="00B81B7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3A1D64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78" w:type="dxa"/>
            <w:vAlign w:val="bottom"/>
          </w:tcPr>
          <w:p w:rsidR="00B81B74" w:rsidRPr="003A1D64" w:rsidRDefault="00B81B74" w:rsidP="00B81B7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B81B74" w:rsidRPr="003A1D64" w:rsidRDefault="00B81B74" w:rsidP="00B81B74">
            <w:pPr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B81B74" w:rsidRPr="003A1D64" w:rsidRDefault="00B81B74" w:rsidP="00B81B7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B81B74" w:rsidRPr="003A1D64" w:rsidRDefault="00B81B74" w:rsidP="00B81B7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B81B74" w:rsidRPr="003A1D64" w:rsidRDefault="00B81B74" w:rsidP="00B81B7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83" w:type="dxa"/>
            <w:vAlign w:val="bottom"/>
          </w:tcPr>
          <w:p w:rsidR="00B81B74" w:rsidRPr="003A1D64" w:rsidRDefault="00B81B74" w:rsidP="00B81B7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</w:tr>
      <w:tr w:rsidR="00B81B74" w:rsidRPr="003A1D64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B81B74" w:rsidRPr="003A1D64" w:rsidRDefault="00B81B74" w:rsidP="00B81B74">
            <w:pPr>
              <w:ind w:left="162" w:right="-228" w:hanging="162"/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78" w:type="dxa"/>
            <w:vAlign w:val="bottom"/>
          </w:tcPr>
          <w:p w:rsidR="00B81B74" w:rsidRPr="003A1D6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B81B74" w:rsidRPr="003A1D6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B81B74" w:rsidRPr="003A1D6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26</w:t>
            </w:r>
          </w:p>
        </w:tc>
        <w:tc>
          <w:tcPr>
            <w:tcW w:w="1081" w:type="dxa"/>
            <w:vAlign w:val="bottom"/>
          </w:tcPr>
          <w:p w:rsidR="00B81B74" w:rsidRPr="00B81B7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B81B74">
              <w:rPr>
                <w:rFonts w:ascii="Angsana New" w:hAnsi="Angsana New"/>
                <w:cs/>
              </w:rPr>
              <w:t>7</w:t>
            </w:r>
          </w:p>
        </w:tc>
        <w:tc>
          <w:tcPr>
            <w:tcW w:w="1081" w:type="dxa"/>
            <w:vAlign w:val="bottom"/>
          </w:tcPr>
          <w:p w:rsidR="00B81B74" w:rsidRPr="00B81B7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B81B74">
              <w:rPr>
                <w:rFonts w:ascii="Angsana New" w:hAnsi="Angsana New"/>
                <w:cs/>
              </w:rPr>
              <w:t>33</w:t>
            </w:r>
          </w:p>
        </w:tc>
        <w:tc>
          <w:tcPr>
            <w:tcW w:w="1183" w:type="dxa"/>
            <w:vAlign w:val="bottom"/>
          </w:tcPr>
          <w:p w:rsidR="00B81B74" w:rsidRPr="003A1D64" w:rsidRDefault="00B81B74" w:rsidP="00B81B74">
            <w:pPr>
              <w:jc w:val="center"/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0</w:t>
            </w:r>
            <w:r w:rsidRPr="003A1D64">
              <w:rPr>
                <w:rFonts w:ascii="Angsana New" w:hAnsi="Angsana New"/>
                <w:cs/>
              </w:rPr>
              <w:t>.</w:t>
            </w:r>
            <w:r w:rsidRPr="003A1D64">
              <w:rPr>
                <w:rFonts w:ascii="Angsana New" w:hAnsi="Angsana New"/>
              </w:rPr>
              <w:t>10</w:t>
            </w:r>
            <w:r w:rsidRPr="003A1D64">
              <w:rPr>
                <w:rFonts w:ascii="Angsana New" w:hAnsi="Angsana New"/>
                <w:cs/>
              </w:rPr>
              <w:t xml:space="preserve"> - </w:t>
            </w:r>
            <w:r w:rsidRPr="003A1D64">
              <w:rPr>
                <w:rFonts w:ascii="Angsana New" w:hAnsi="Angsana New"/>
              </w:rPr>
              <w:t>1</w:t>
            </w:r>
            <w:r w:rsidRPr="003A1D64">
              <w:rPr>
                <w:rFonts w:ascii="Angsana New" w:hAnsi="Angsana New"/>
                <w:cs/>
              </w:rPr>
              <w:t>.</w:t>
            </w:r>
            <w:r w:rsidRPr="003A1D64">
              <w:rPr>
                <w:rFonts w:ascii="Angsana New" w:hAnsi="Angsana New"/>
              </w:rPr>
              <w:t>20</w:t>
            </w:r>
          </w:p>
        </w:tc>
      </w:tr>
      <w:tr w:rsidR="00B81B74" w:rsidRPr="003A1D64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B81B74" w:rsidRPr="003A1D64" w:rsidRDefault="00B81B74" w:rsidP="00B81B74">
            <w:pPr>
              <w:ind w:left="162" w:hanging="162"/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1078" w:type="dxa"/>
            <w:vAlign w:val="bottom"/>
          </w:tcPr>
          <w:p w:rsidR="00B81B74" w:rsidRPr="003A1D6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10</w:t>
            </w:r>
          </w:p>
        </w:tc>
        <w:tc>
          <w:tcPr>
            <w:tcW w:w="1080" w:type="dxa"/>
            <w:vAlign w:val="bottom"/>
          </w:tcPr>
          <w:p w:rsidR="00B81B74" w:rsidRPr="003A1D6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B81B74" w:rsidRPr="003A1D6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B81B74" w:rsidRPr="00B81B7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B81B74">
              <w:rPr>
                <w:rFonts w:ascii="Angsana New" w:hAnsi="Angsana New"/>
                <w:cs/>
              </w:rPr>
              <w:t>1,</w:t>
            </w:r>
            <w:r w:rsidRPr="00B81B74">
              <w:rPr>
                <w:rFonts w:ascii="Angsana New" w:hAnsi="Angsana New"/>
              </w:rPr>
              <w:t>096</w:t>
            </w:r>
          </w:p>
        </w:tc>
        <w:tc>
          <w:tcPr>
            <w:tcW w:w="1081" w:type="dxa"/>
            <w:vAlign w:val="bottom"/>
          </w:tcPr>
          <w:p w:rsidR="00B81B74" w:rsidRPr="00B81B7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B81B74">
              <w:rPr>
                <w:rFonts w:ascii="Angsana New" w:hAnsi="Angsana New"/>
                <w:cs/>
              </w:rPr>
              <w:t>1,</w:t>
            </w:r>
            <w:r w:rsidRPr="00B81B74">
              <w:rPr>
                <w:rFonts w:ascii="Angsana New" w:hAnsi="Angsana New"/>
              </w:rPr>
              <w:t>106</w:t>
            </w:r>
          </w:p>
        </w:tc>
        <w:tc>
          <w:tcPr>
            <w:tcW w:w="1183" w:type="dxa"/>
            <w:vAlign w:val="bottom"/>
          </w:tcPr>
          <w:p w:rsidR="00B81B74" w:rsidRPr="003A1D64" w:rsidRDefault="00B81B74" w:rsidP="00B81B74">
            <w:pPr>
              <w:jc w:val="center"/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4</w:t>
            </w:r>
            <w:r w:rsidRPr="003A1D64">
              <w:rPr>
                <w:rFonts w:ascii="Angsana New" w:hAnsi="Angsana New"/>
                <w:cs/>
              </w:rPr>
              <w:t>.</w:t>
            </w:r>
            <w:r w:rsidRPr="003A1D64">
              <w:rPr>
                <w:rFonts w:ascii="Angsana New" w:hAnsi="Angsana New"/>
              </w:rPr>
              <w:t>00</w:t>
            </w:r>
          </w:p>
        </w:tc>
      </w:tr>
      <w:tr w:rsidR="00B81B74" w:rsidRPr="003A1D64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B81B74" w:rsidRPr="003A1D64" w:rsidRDefault="00B81B74" w:rsidP="00B81B74">
            <w:pPr>
              <w:ind w:left="162" w:hanging="162"/>
              <w:rPr>
                <w:rFonts w:ascii="Angsana New" w:hAnsi="Angsana New"/>
                <w:cs/>
              </w:rPr>
            </w:pPr>
            <w:r w:rsidRPr="003A1D64">
              <w:rPr>
                <w:rFonts w:ascii="Angsana New" w:hAnsi="Angsana New"/>
                <w:cs/>
              </w:rPr>
              <w:t>เงินฝากและเงินลงทุนที่มีภาระค้ำประกัน</w:t>
            </w:r>
          </w:p>
        </w:tc>
        <w:tc>
          <w:tcPr>
            <w:tcW w:w="1078" w:type="dxa"/>
            <w:vAlign w:val="bottom"/>
          </w:tcPr>
          <w:p w:rsidR="00B81B74" w:rsidRPr="003A1D64" w:rsidRDefault="00B81B74" w:rsidP="00B81B74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26</w:t>
            </w:r>
          </w:p>
        </w:tc>
        <w:tc>
          <w:tcPr>
            <w:tcW w:w="1080" w:type="dxa"/>
            <w:vAlign w:val="bottom"/>
          </w:tcPr>
          <w:p w:rsidR="00B81B74" w:rsidRPr="003A1D64" w:rsidRDefault="00B81B74" w:rsidP="00B81B74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B81B74" w:rsidRPr="003A1D64" w:rsidRDefault="00B81B74" w:rsidP="00B81B74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B81B74" w:rsidRPr="00B81B74" w:rsidRDefault="00B81B74" w:rsidP="00B81B74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B81B74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B81B74" w:rsidRPr="00B81B74" w:rsidRDefault="00B81B74" w:rsidP="00B81B74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B81B74">
              <w:rPr>
                <w:rFonts w:ascii="Angsana New" w:hAnsi="Angsana New"/>
                <w:cs/>
              </w:rPr>
              <w:t>26</w:t>
            </w:r>
          </w:p>
        </w:tc>
        <w:tc>
          <w:tcPr>
            <w:tcW w:w="1183" w:type="dxa"/>
            <w:vAlign w:val="bottom"/>
          </w:tcPr>
          <w:p w:rsidR="00B81B74" w:rsidRPr="003A1D64" w:rsidRDefault="00B81B74" w:rsidP="00B81B74">
            <w:pPr>
              <w:jc w:val="center"/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0</w:t>
            </w:r>
            <w:r w:rsidRPr="003A1D64">
              <w:rPr>
                <w:rFonts w:ascii="Angsana New" w:hAnsi="Angsana New"/>
                <w:cs/>
              </w:rPr>
              <w:t>.</w:t>
            </w:r>
            <w:r w:rsidRPr="003A1D64">
              <w:rPr>
                <w:rFonts w:ascii="Angsana New" w:hAnsi="Angsana New"/>
              </w:rPr>
              <w:t xml:space="preserve">80 </w:t>
            </w:r>
            <w:r w:rsidRPr="003A1D64">
              <w:rPr>
                <w:rFonts w:ascii="Angsana New" w:hAnsi="Angsana New"/>
                <w:cs/>
              </w:rPr>
              <w:t xml:space="preserve">- </w:t>
            </w:r>
            <w:r w:rsidRPr="003A1D64">
              <w:rPr>
                <w:rFonts w:ascii="Angsana New" w:hAnsi="Angsana New"/>
              </w:rPr>
              <w:t>1</w:t>
            </w:r>
            <w:r w:rsidRPr="003A1D64">
              <w:rPr>
                <w:rFonts w:ascii="Angsana New" w:hAnsi="Angsana New"/>
                <w:cs/>
              </w:rPr>
              <w:t>.</w:t>
            </w:r>
            <w:r w:rsidRPr="003A1D64">
              <w:rPr>
                <w:rFonts w:ascii="Angsana New" w:hAnsi="Angsana New"/>
              </w:rPr>
              <w:t>47</w:t>
            </w:r>
          </w:p>
        </w:tc>
      </w:tr>
      <w:tr w:rsidR="00B81B74" w:rsidRPr="003A1D64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B81B74" w:rsidRPr="003A1D64" w:rsidRDefault="00B81B74" w:rsidP="00B81B74">
            <w:pPr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078" w:type="dxa"/>
            <w:vAlign w:val="bottom"/>
          </w:tcPr>
          <w:p w:rsidR="00B81B74" w:rsidRPr="003A1D64" w:rsidRDefault="00B81B74" w:rsidP="00B81B74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36</w:t>
            </w:r>
          </w:p>
        </w:tc>
        <w:tc>
          <w:tcPr>
            <w:tcW w:w="1080" w:type="dxa"/>
            <w:vAlign w:val="bottom"/>
          </w:tcPr>
          <w:p w:rsidR="00B81B74" w:rsidRPr="003A1D64" w:rsidRDefault="00B81B74" w:rsidP="00B81B74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B81B74" w:rsidRPr="003A1D64" w:rsidRDefault="00B81B74" w:rsidP="00B81B74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26</w:t>
            </w:r>
          </w:p>
        </w:tc>
        <w:tc>
          <w:tcPr>
            <w:tcW w:w="1081" w:type="dxa"/>
            <w:vAlign w:val="bottom"/>
          </w:tcPr>
          <w:p w:rsidR="00B81B74" w:rsidRPr="00B81B74" w:rsidRDefault="00B81B74" w:rsidP="00B81B74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B81B74">
              <w:rPr>
                <w:rFonts w:ascii="Angsana New" w:hAnsi="Angsana New"/>
                <w:cs/>
              </w:rPr>
              <w:t>1,</w:t>
            </w:r>
            <w:r w:rsidRPr="00B81B74">
              <w:rPr>
                <w:rFonts w:ascii="Angsana New" w:hAnsi="Angsana New"/>
              </w:rPr>
              <w:t>103</w:t>
            </w:r>
          </w:p>
        </w:tc>
        <w:tc>
          <w:tcPr>
            <w:tcW w:w="1081" w:type="dxa"/>
            <w:vAlign w:val="bottom"/>
          </w:tcPr>
          <w:p w:rsidR="00B81B74" w:rsidRPr="00B81B74" w:rsidRDefault="00B81B74" w:rsidP="00B81B74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B81B74">
              <w:rPr>
                <w:rFonts w:ascii="Angsana New" w:hAnsi="Angsana New"/>
                <w:cs/>
              </w:rPr>
              <w:t>1,</w:t>
            </w:r>
            <w:r w:rsidRPr="00B81B74">
              <w:rPr>
                <w:rFonts w:ascii="Angsana New" w:hAnsi="Angsana New"/>
              </w:rPr>
              <w:t>16</w:t>
            </w:r>
            <w:r w:rsidR="00C45750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1183" w:type="dxa"/>
            <w:vAlign w:val="bottom"/>
          </w:tcPr>
          <w:p w:rsidR="00B81B74" w:rsidRPr="003A1D64" w:rsidRDefault="00B81B74" w:rsidP="00B81B74">
            <w:pPr>
              <w:jc w:val="center"/>
              <w:rPr>
                <w:rFonts w:ascii="Angsana New" w:hAnsi="Angsana New"/>
              </w:rPr>
            </w:pPr>
          </w:p>
        </w:tc>
      </w:tr>
      <w:tr w:rsidR="00B81B74" w:rsidRPr="003A1D64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B81B74" w:rsidRPr="003A1D64" w:rsidRDefault="00B81B74" w:rsidP="00B81B74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3A1D64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78" w:type="dxa"/>
            <w:vAlign w:val="bottom"/>
          </w:tcPr>
          <w:p w:rsidR="00B81B74" w:rsidRPr="003A1D6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B81B74" w:rsidRPr="003A1D6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B81B74" w:rsidRPr="003A1D6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B81B74" w:rsidRPr="003A1D6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B81B74" w:rsidRPr="003A1D6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183" w:type="dxa"/>
            <w:vAlign w:val="bottom"/>
          </w:tcPr>
          <w:p w:rsidR="00B81B74" w:rsidRPr="003A1D64" w:rsidRDefault="00B81B74" w:rsidP="00B81B74">
            <w:pPr>
              <w:jc w:val="center"/>
              <w:rPr>
                <w:rFonts w:ascii="Angsana New" w:hAnsi="Angsana New"/>
              </w:rPr>
            </w:pPr>
          </w:p>
        </w:tc>
      </w:tr>
      <w:tr w:rsidR="00B81B74" w:rsidRPr="003A1D64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B81B74" w:rsidRPr="003A1D64" w:rsidRDefault="00B81B74" w:rsidP="00B81B74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78" w:type="dxa"/>
            <w:vAlign w:val="bottom"/>
          </w:tcPr>
          <w:p w:rsidR="00B81B74" w:rsidRPr="003A1D6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B81B74" w:rsidRPr="003A1D6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B81B74" w:rsidRPr="003A1D6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B81B74" w:rsidRPr="003A1D6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1,950</w:t>
            </w:r>
          </w:p>
        </w:tc>
        <w:tc>
          <w:tcPr>
            <w:tcW w:w="1081" w:type="dxa"/>
            <w:vAlign w:val="bottom"/>
          </w:tcPr>
          <w:p w:rsidR="00B81B74" w:rsidRPr="003A1D6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1,950</w:t>
            </w:r>
          </w:p>
        </w:tc>
        <w:tc>
          <w:tcPr>
            <w:tcW w:w="1183" w:type="dxa"/>
            <w:vAlign w:val="bottom"/>
          </w:tcPr>
          <w:p w:rsidR="00B81B74" w:rsidRPr="003A1D64" w:rsidRDefault="00B81B74" w:rsidP="00B81B74">
            <w:pPr>
              <w:jc w:val="center"/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-</w:t>
            </w:r>
          </w:p>
        </w:tc>
      </w:tr>
      <w:tr w:rsidR="00B81B74" w:rsidRPr="003A1D64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B81B74" w:rsidRPr="003A1D64" w:rsidRDefault="00B81B74" w:rsidP="00B81B74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  <w:cs/>
              </w:rPr>
              <w:t>หนี้สินตามสัญญาเช่าการเงิน</w:t>
            </w:r>
          </w:p>
        </w:tc>
        <w:tc>
          <w:tcPr>
            <w:tcW w:w="1078" w:type="dxa"/>
            <w:vAlign w:val="bottom"/>
          </w:tcPr>
          <w:p w:rsidR="00B81B74" w:rsidRPr="003A1D6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130</w:t>
            </w:r>
          </w:p>
        </w:tc>
        <w:tc>
          <w:tcPr>
            <w:tcW w:w="1080" w:type="dxa"/>
            <w:vAlign w:val="bottom"/>
          </w:tcPr>
          <w:p w:rsidR="00B81B74" w:rsidRPr="003A1D6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192</w:t>
            </w:r>
          </w:p>
        </w:tc>
        <w:tc>
          <w:tcPr>
            <w:tcW w:w="1081" w:type="dxa"/>
            <w:vAlign w:val="bottom"/>
          </w:tcPr>
          <w:p w:rsidR="00B81B74" w:rsidRPr="003A1D6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B81B74" w:rsidRPr="003A1D6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B81B74" w:rsidRPr="003A1D64" w:rsidRDefault="00B81B74" w:rsidP="00B81B74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322</w:t>
            </w:r>
          </w:p>
        </w:tc>
        <w:tc>
          <w:tcPr>
            <w:tcW w:w="1183" w:type="dxa"/>
            <w:vAlign w:val="bottom"/>
          </w:tcPr>
          <w:p w:rsidR="00B81B74" w:rsidRPr="003A1D64" w:rsidRDefault="00B81B74" w:rsidP="00B81B74">
            <w:pPr>
              <w:jc w:val="center"/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0.67 - 8.16</w:t>
            </w:r>
          </w:p>
        </w:tc>
      </w:tr>
      <w:tr w:rsidR="00B81B74" w:rsidRPr="003A1D64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B81B74" w:rsidRPr="003A1D64" w:rsidRDefault="00B81B74" w:rsidP="00B81B74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="Angsana New" w:hAnsi="Angsana New"/>
                <w:cs/>
              </w:rPr>
            </w:pPr>
            <w:r w:rsidRPr="003A1D64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1078" w:type="dxa"/>
            <w:vAlign w:val="bottom"/>
          </w:tcPr>
          <w:p w:rsidR="00B81B74" w:rsidRPr="003A1D64" w:rsidRDefault="00B81B74" w:rsidP="00B81B74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30</w:t>
            </w:r>
          </w:p>
        </w:tc>
        <w:tc>
          <w:tcPr>
            <w:tcW w:w="1080" w:type="dxa"/>
            <w:vAlign w:val="bottom"/>
          </w:tcPr>
          <w:p w:rsidR="00B81B74" w:rsidRPr="003A1D64" w:rsidRDefault="00B81B74" w:rsidP="00B81B74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38</w:t>
            </w:r>
          </w:p>
        </w:tc>
        <w:tc>
          <w:tcPr>
            <w:tcW w:w="1081" w:type="dxa"/>
            <w:vAlign w:val="bottom"/>
          </w:tcPr>
          <w:p w:rsidR="00B81B74" w:rsidRPr="003A1D64" w:rsidRDefault="00B81B74" w:rsidP="00B81B74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B81B74" w:rsidRPr="003A1D64" w:rsidRDefault="00B81B74" w:rsidP="00B81B74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B81B74" w:rsidRPr="003A1D64" w:rsidRDefault="00B81B74" w:rsidP="00B81B74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68</w:t>
            </w:r>
          </w:p>
        </w:tc>
        <w:tc>
          <w:tcPr>
            <w:tcW w:w="1183" w:type="dxa"/>
            <w:vAlign w:val="bottom"/>
          </w:tcPr>
          <w:p w:rsidR="00B81B74" w:rsidRPr="003A1D64" w:rsidRDefault="00B81B74" w:rsidP="00B81B74">
            <w:pPr>
              <w:ind w:left="-106" w:right="-108"/>
              <w:jc w:val="center"/>
              <w:rPr>
                <w:rFonts w:ascii="Angsana New" w:hAnsi="Angsana New"/>
                <w:lang w:val="en-GB"/>
              </w:rPr>
            </w:pPr>
            <w:r w:rsidRPr="003A1D64">
              <w:rPr>
                <w:rFonts w:ascii="Angsana New" w:hAnsi="Angsana New"/>
                <w:lang w:val="en-GB"/>
              </w:rPr>
              <w:t>BIBOR+2.</w:t>
            </w:r>
            <w:r w:rsidR="00D555CF">
              <w:rPr>
                <w:rFonts w:ascii="Angsana New" w:hAnsi="Angsana New"/>
                <w:lang w:val="en-GB"/>
              </w:rPr>
              <w:t>625</w:t>
            </w:r>
          </w:p>
        </w:tc>
      </w:tr>
      <w:tr w:rsidR="00B81B74" w:rsidRPr="003A1D64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B81B74" w:rsidRPr="003A1D64" w:rsidRDefault="00B81B74" w:rsidP="00B81B74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078" w:type="dxa"/>
            <w:vAlign w:val="bottom"/>
          </w:tcPr>
          <w:p w:rsidR="00B81B74" w:rsidRPr="003A1D64" w:rsidRDefault="00B81B74" w:rsidP="00B81B74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160</w:t>
            </w:r>
          </w:p>
        </w:tc>
        <w:tc>
          <w:tcPr>
            <w:tcW w:w="1080" w:type="dxa"/>
            <w:vAlign w:val="bottom"/>
          </w:tcPr>
          <w:p w:rsidR="00B81B74" w:rsidRPr="003A1D64" w:rsidRDefault="00B81B74" w:rsidP="00B81B74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230</w:t>
            </w:r>
          </w:p>
        </w:tc>
        <w:tc>
          <w:tcPr>
            <w:tcW w:w="1081" w:type="dxa"/>
            <w:vAlign w:val="bottom"/>
          </w:tcPr>
          <w:p w:rsidR="00B81B74" w:rsidRPr="003A1D64" w:rsidRDefault="00B81B74" w:rsidP="00B81B74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B81B74" w:rsidRPr="003A1D64" w:rsidRDefault="00B81B74" w:rsidP="00B81B74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1,950</w:t>
            </w:r>
          </w:p>
        </w:tc>
        <w:tc>
          <w:tcPr>
            <w:tcW w:w="1081" w:type="dxa"/>
            <w:vAlign w:val="bottom"/>
          </w:tcPr>
          <w:p w:rsidR="00B81B74" w:rsidRPr="003A1D64" w:rsidRDefault="00B81B74" w:rsidP="00B81B74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3A1D64">
              <w:rPr>
                <w:rFonts w:ascii="Angsana New" w:hAnsi="Angsana New"/>
              </w:rPr>
              <w:t>2,340</w:t>
            </w:r>
          </w:p>
        </w:tc>
        <w:tc>
          <w:tcPr>
            <w:tcW w:w="1183" w:type="dxa"/>
            <w:vAlign w:val="bottom"/>
          </w:tcPr>
          <w:p w:rsidR="00B81B74" w:rsidRPr="003A1D64" w:rsidRDefault="00B81B74" w:rsidP="00B81B74">
            <w:pPr>
              <w:jc w:val="center"/>
              <w:rPr>
                <w:rFonts w:ascii="Angsana New" w:hAnsi="Angsana New"/>
              </w:rPr>
            </w:pPr>
          </w:p>
        </w:tc>
      </w:tr>
    </w:tbl>
    <w:p w:rsidR="004E19BF" w:rsidRPr="003A1D64" w:rsidRDefault="004E19BF" w:rsidP="00DF36AF">
      <w:pPr>
        <w:spacing w:before="240" w:after="120"/>
        <w:ind w:left="547"/>
        <w:rPr>
          <w:rFonts w:ascii="Angsana New" w:hAnsi="Angsana New"/>
          <w:b/>
          <w:bCs/>
          <w:i/>
          <w:iCs/>
          <w:sz w:val="32"/>
          <w:szCs w:val="32"/>
        </w:rPr>
      </w:pPr>
      <w:r w:rsidRPr="003A1D64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:rsidR="00F82489" w:rsidRPr="003A1D64" w:rsidRDefault="004E19BF" w:rsidP="00DF36A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</w:rPr>
        <w:tab/>
      </w:r>
      <w:r w:rsidR="00E66710">
        <w:rPr>
          <w:rFonts w:ascii="Angsana New" w:hAnsi="Angsana New"/>
          <w:sz w:val="32"/>
          <w:szCs w:val="32"/>
          <w:cs/>
        </w:rPr>
        <w:t>กลุ่มบริษัท</w:t>
      </w:r>
      <w:r w:rsidRPr="003A1D64">
        <w:rPr>
          <w:rFonts w:ascii="Angsana New" w:hAnsi="Angsana New"/>
          <w:sz w:val="32"/>
          <w:szCs w:val="32"/>
          <w:cs/>
        </w:rPr>
        <w:t>มีความเสี่ยงจากอัตราแลกเปลี่ยนที่สำคัญอันเกี่ยวเนื่อง</w:t>
      </w:r>
      <w:r w:rsidR="00991ABC" w:rsidRPr="003A1D64">
        <w:rPr>
          <w:rFonts w:ascii="Angsana New" w:hAnsi="Angsana New"/>
          <w:sz w:val="32"/>
          <w:szCs w:val="32"/>
          <w:cs/>
        </w:rPr>
        <w:t>กับ</w:t>
      </w:r>
      <w:r w:rsidR="00A4447D" w:rsidRPr="003A1D64">
        <w:rPr>
          <w:rFonts w:ascii="Angsana New" w:hAnsi="Angsana New"/>
          <w:sz w:val="32"/>
          <w:szCs w:val="32"/>
          <w:cs/>
        </w:rPr>
        <w:t>การจ่ายค่าบริการ</w:t>
      </w:r>
      <w:r w:rsidRPr="003A1D64">
        <w:rPr>
          <w:rFonts w:ascii="Angsana New" w:hAnsi="Angsana New"/>
          <w:sz w:val="32"/>
          <w:szCs w:val="32"/>
          <w:cs/>
        </w:rPr>
        <w:t>เป็น</w:t>
      </w:r>
      <w:r w:rsidR="00AC333B" w:rsidRPr="003A1D64">
        <w:rPr>
          <w:rFonts w:ascii="Angsana New" w:hAnsi="Angsana New"/>
          <w:sz w:val="32"/>
          <w:szCs w:val="32"/>
          <w:cs/>
        </w:rPr>
        <w:t>สกุล</w:t>
      </w:r>
      <w:r w:rsidRPr="003A1D64">
        <w:rPr>
          <w:rFonts w:ascii="Angsana New" w:hAnsi="Angsana New"/>
          <w:sz w:val="32"/>
          <w:szCs w:val="32"/>
          <w:cs/>
        </w:rPr>
        <w:t xml:space="preserve">เงินตราต่างประเทศ </w:t>
      </w:r>
      <w:r w:rsidR="00B20D8F" w:rsidRPr="003A1D64">
        <w:rPr>
          <w:rFonts w:ascii="Angsana New" w:hAnsi="Angsana New"/>
          <w:sz w:val="32"/>
          <w:szCs w:val="32"/>
          <w:cs/>
        </w:rPr>
        <w:t>ซึ่ง</w:t>
      </w:r>
      <w:r w:rsidR="00E66710">
        <w:rPr>
          <w:rFonts w:ascii="Angsana New" w:hAnsi="Angsana New"/>
          <w:sz w:val="32"/>
          <w:szCs w:val="32"/>
          <w:cs/>
        </w:rPr>
        <w:t>กลุ่มบริษัท</w:t>
      </w:r>
      <w:r w:rsidRPr="003A1D64">
        <w:rPr>
          <w:rFonts w:ascii="Angsana New" w:hAnsi="Angsana New"/>
          <w:sz w:val="32"/>
          <w:szCs w:val="32"/>
          <w:cs/>
        </w:rPr>
        <w:t>มิได้ทำสัญญา</w:t>
      </w:r>
      <w:r w:rsidR="00B20D8F" w:rsidRPr="003A1D64">
        <w:rPr>
          <w:rFonts w:ascii="Angsana New" w:hAnsi="Angsana New"/>
          <w:sz w:val="32"/>
          <w:szCs w:val="32"/>
          <w:cs/>
        </w:rPr>
        <w:t>ป้องกันความเสี่ยงจากอัตราแลกเปลี่ยน</w:t>
      </w:r>
      <w:r w:rsidR="003332E4" w:rsidRPr="003A1D64">
        <w:rPr>
          <w:rFonts w:ascii="Angsana New" w:hAnsi="Angsana New"/>
          <w:sz w:val="32"/>
          <w:szCs w:val="32"/>
          <w:cs/>
        </w:rPr>
        <w:t xml:space="preserve"> อย่างไรก็ตาม </w:t>
      </w:r>
      <w:r w:rsidR="00E66710">
        <w:rPr>
          <w:rFonts w:ascii="Angsana New" w:hAnsi="Angsana New"/>
          <w:sz w:val="32"/>
          <w:szCs w:val="32"/>
          <w:cs/>
        </w:rPr>
        <w:t>กลุ่มบริษัท</w:t>
      </w:r>
      <w:r w:rsidR="003332E4" w:rsidRPr="003A1D64">
        <w:rPr>
          <w:rFonts w:ascii="Angsana New" w:hAnsi="Angsana New"/>
          <w:sz w:val="32"/>
          <w:szCs w:val="32"/>
          <w:cs/>
        </w:rPr>
        <w:t>มียอดคงเหลือของสินทรัพย์และหนี้สินทางการเงินที่เป็นสกุล</w:t>
      </w:r>
      <w:r w:rsidR="003332E4" w:rsidRPr="003A1D64">
        <w:rPr>
          <w:rFonts w:ascii="Angsana New" w:hAnsi="Angsana New"/>
          <w:spacing w:val="-2"/>
          <w:sz w:val="32"/>
          <w:szCs w:val="32"/>
          <w:cs/>
        </w:rPr>
        <w:t>เงินตราต่างประเทศเป็นจำนวนที่ไม่เป็นสาระสำคัญ ดังนั้น ความเสี่ยงจากอัตราแลกเปลี่ยนของ</w:t>
      </w:r>
      <w:r w:rsidR="00E66710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="003332E4" w:rsidRPr="003A1D64">
        <w:rPr>
          <w:rFonts w:ascii="Angsana New" w:hAnsi="Angsana New"/>
          <w:sz w:val="32"/>
          <w:szCs w:val="32"/>
          <w:cs/>
        </w:rPr>
        <w:t>จึงอยู่ในระดับต่ำ</w:t>
      </w:r>
    </w:p>
    <w:p w:rsidR="004E19BF" w:rsidRPr="003A1D64" w:rsidRDefault="00B84421" w:rsidP="00D3344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36</w:t>
      </w:r>
      <w:r w:rsidR="00331778" w:rsidRPr="003A1D64">
        <w:rPr>
          <w:rFonts w:ascii="Angsana New" w:hAnsi="Angsana New"/>
          <w:b/>
          <w:bCs/>
          <w:sz w:val="32"/>
          <w:szCs w:val="32"/>
        </w:rPr>
        <w:t>.</w:t>
      </w:r>
      <w:r w:rsidR="004A1AFD" w:rsidRPr="003A1D64">
        <w:rPr>
          <w:rFonts w:ascii="Angsana New" w:hAnsi="Angsana New"/>
          <w:b/>
          <w:bCs/>
          <w:sz w:val="32"/>
          <w:szCs w:val="32"/>
        </w:rPr>
        <w:t>2</w:t>
      </w:r>
      <w:r w:rsidR="00D33449" w:rsidRPr="003A1D64">
        <w:rPr>
          <w:rFonts w:ascii="Angsana New" w:hAnsi="Angsana New"/>
          <w:b/>
          <w:bCs/>
          <w:sz w:val="32"/>
          <w:szCs w:val="32"/>
        </w:rPr>
        <w:t xml:space="preserve">   </w:t>
      </w:r>
      <w:r w:rsidR="004E19BF" w:rsidRPr="003A1D64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4E19BF" w:rsidRPr="003A1D64" w:rsidRDefault="00CE1CB8" w:rsidP="00022DD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</w:rPr>
        <w:tab/>
      </w:r>
      <w:r w:rsidR="0076395A" w:rsidRPr="003A1D64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 w:rsidR="00E66710">
        <w:rPr>
          <w:rFonts w:ascii="Angsana New" w:hAnsi="Angsana New"/>
          <w:sz w:val="32"/>
          <w:szCs w:val="32"/>
          <w:cs/>
        </w:rPr>
        <w:t>กลุ่มบริษัท</w:t>
      </w:r>
      <w:r w:rsidR="0076395A" w:rsidRPr="003A1D64">
        <w:rPr>
          <w:rFonts w:ascii="Angsana New" w:hAnsi="Angsana New"/>
          <w:sz w:val="32"/>
          <w:szCs w:val="32"/>
          <w:cs/>
        </w:rPr>
        <w:t>จัดอยู่ในประเภทระยะสั้น</w:t>
      </w:r>
      <w:r w:rsidR="00971361" w:rsidRPr="003A1D64">
        <w:rPr>
          <w:rFonts w:ascii="Angsana New" w:hAnsi="Angsana New"/>
          <w:sz w:val="32"/>
          <w:szCs w:val="32"/>
          <w:cs/>
        </w:rPr>
        <w:t>หรือ</w:t>
      </w:r>
      <w:r w:rsidR="0076395A" w:rsidRPr="003A1D64">
        <w:rPr>
          <w:rFonts w:ascii="Angsana New" w:hAnsi="Angsana New"/>
          <w:sz w:val="32"/>
          <w:szCs w:val="32"/>
          <w:cs/>
        </w:rPr>
        <w:t xml:space="preserve">มีอัตราดอกเบี้ยใกล้เคียงกับอัตราดอกเบี้ยในตลาด </w:t>
      </w:r>
      <w:r w:rsidR="00E66710">
        <w:rPr>
          <w:rFonts w:ascii="Angsana New" w:hAnsi="Angsana New"/>
          <w:sz w:val="32"/>
          <w:szCs w:val="32"/>
          <w:cs/>
        </w:rPr>
        <w:t>กลุ่มบริษัท</w:t>
      </w:r>
      <w:r w:rsidR="0076395A" w:rsidRPr="003A1D64">
        <w:rPr>
          <w:rFonts w:ascii="Angsana New" w:hAnsi="Angsana New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:rsidR="003332E4" w:rsidRPr="003A1D64" w:rsidRDefault="00B84421" w:rsidP="00022DD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37</w:t>
      </w:r>
      <w:r w:rsidR="003332E4" w:rsidRPr="003A1D64">
        <w:rPr>
          <w:rFonts w:ascii="Angsana New" w:hAnsi="Angsana New"/>
          <w:b/>
          <w:bCs/>
          <w:sz w:val="32"/>
          <w:szCs w:val="32"/>
        </w:rPr>
        <w:t>.</w:t>
      </w:r>
      <w:r w:rsidR="003332E4" w:rsidRPr="003A1D64">
        <w:rPr>
          <w:rFonts w:ascii="Angsana New" w:hAnsi="Angsana New"/>
          <w:b/>
          <w:bCs/>
          <w:sz w:val="32"/>
          <w:szCs w:val="32"/>
        </w:rPr>
        <w:tab/>
      </w:r>
      <w:r w:rsidR="003332E4" w:rsidRPr="003A1D64">
        <w:rPr>
          <w:rFonts w:ascii="Angsana New" w:hAnsi="Angsana New"/>
          <w:b/>
          <w:bCs/>
          <w:sz w:val="32"/>
          <w:szCs w:val="32"/>
          <w:cs/>
        </w:rPr>
        <w:t xml:space="preserve">การบริหารจัดการทุน </w:t>
      </w:r>
    </w:p>
    <w:p w:rsidR="00E5016C" w:rsidRPr="003A1D64" w:rsidRDefault="003332E4" w:rsidP="00022DD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</w:rPr>
        <w:tab/>
      </w:r>
      <w:r w:rsidR="0076395A" w:rsidRPr="003A1D64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วัตถุประสงค์ในการบริหารจัดการทุนที่สำคัญของบริษัทฯ</w:t>
      </w:r>
      <w:r w:rsidR="0076395A" w:rsidRPr="003A1D64">
        <w:rPr>
          <w:rFonts w:ascii="Angsana New" w:hAnsi="Angsana New"/>
          <w:sz w:val="32"/>
          <w:szCs w:val="32"/>
        </w:rPr>
        <w:t xml:space="preserve"> </w:t>
      </w:r>
      <w:r w:rsidR="0076395A" w:rsidRPr="003A1D64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และเสริมสร้างมูลค่าการถือหุ้นให้กับผู้ถือหุ้น</w:t>
      </w:r>
      <w:r w:rsidR="0076395A" w:rsidRPr="003A1D64">
        <w:rPr>
          <w:rFonts w:ascii="Angsana New" w:hAnsi="Angsana New"/>
          <w:sz w:val="32"/>
          <w:szCs w:val="32"/>
        </w:rPr>
        <w:t xml:space="preserve"> </w:t>
      </w:r>
    </w:p>
    <w:p w:rsidR="00341D45" w:rsidRPr="00341D45" w:rsidRDefault="00E66710" w:rsidP="00341D4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341D45" w:rsidRPr="00341D45">
        <w:rPr>
          <w:rFonts w:ascii="Angsana New" w:hAnsi="Angsana New"/>
          <w:sz w:val="32"/>
          <w:szCs w:val="32"/>
          <w:cs/>
        </w:rPr>
        <w:t>บริหารจัดการสถานะของทุนโดยใช้อัตราหน</w:t>
      </w:r>
      <w:r w:rsidR="007048DF">
        <w:rPr>
          <w:rFonts w:ascii="Angsana New" w:hAnsi="Angsana New" w:hint="cs"/>
          <w:sz w:val="32"/>
          <w:szCs w:val="32"/>
          <w:cs/>
        </w:rPr>
        <w:t>ี้</w:t>
      </w:r>
      <w:r w:rsidR="00341D45" w:rsidRPr="00341D45">
        <w:rPr>
          <w:rFonts w:ascii="Angsana New" w:hAnsi="Angsana New"/>
          <w:sz w:val="32"/>
          <w:szCs w:val="32"/>
          <w:cs/>
        </w:rPr>
        <w:t xml:space="preserve">สินต่อทุน ณ วันที่ </w:t>
      </w:r>
      <w:r w:rsidR="00341D45">
        <w:rPr>
          <w:rFonts w:ascii="Angsana New" w:hAnsi="Angsana New"/>
          <w:sz w:val="32"/>
          <w:szCs w:val="32"/>
        </w:rPr>
        <w:t xml:space="preserve">31 </w:t>
      </w:r>
      <w:r w:rsidR="00341D45" w:rsidRPr="00341D45">
        <w:rPr>
          <w:rFonts w:ascii="Angsana New" w:hAnsi="Angsana New"/>
          <w:sz w:val="32"/>
          <w:szCs w:val="32"/>
          <w:cs/>
        </w:rPr>
        <w:t xml:space="preserve">ธันวาคม </w:t>
      </w:r>
      <w:r w:rsidR="00341D45">
        <w:rPr>
          <w:rFonts w:ascii="Angsana New" w:hAnsi="Angsana New"/>
          <w:sz w:val="32"/>
          <w:szCs w:val="32"/>
        </w:rPr>
        <w:t xml:space="preserve">2562 </w:t>
      </w:r>
      <w:r w:rsidR="00341D45" w:rsidRPr="00341D45">
        <w:rPr>
          <w:rFonts w:ascii="Angsana New" w:hAnsi="Angsana New"/>
          <w:sz w:val="32"/>
          <w:szCs w:val="32"/>
          <w:cs/>
        </w:rPr>
        <w:t xml:space="preserve">กลุ่มบริษัทมีอัตราส่วนหนี้สินต่อทุนเท่ากับ </w:t>
      </w:r>
      <w:r w:rsidR="00341D45" w:rsidRPr="00341D45">
        <w:rPr>
          <w:rFonts w:ascii="Angsana New" w:hAnsi="Angsana New"/>
          <w:sz w:val="32"/>
          <w:szCs w:val="32"/>
        </w:rPr>
        <w:t>2.22:1</w:t>
      </w:r>
      <w:r w:rsidR="00341D45">
        <w:rPr>
          <w:rFonts w:ascii="Angsana New" w:hAnsi="Angsana New"/>
          <w:sz w:val="32"/>
          <w:szCs w:val="32"/>
        </w:rPr>
        <w:t xml:space="preserve"> (2561: </w:t>
      </w:r>
      <w:r w:rsidR="00341D45" w:rsidRPr="00341D45">
        <w:rPr>
          <w:rFonts w:ascii="Angsana New" w:hAnsi="Angsana New"/>
          <w:sz w:val="32"/>
          <w:szCs w:val="32"/>
        </w:rPr>
        <w:t>2.69:1</w:t>
      </w:r>
      <w:r w:rsidR="00341D45">
        <w:rPr>
          <w:rFonts w:ascii="Angsana New" w:hAnsi="Angsana New"/>
          <w:sz w:val="32"/>
          <w:szCs w:val="32"/>
        </w:rPr>
        <w:t xml:space="preserve">) </w:t>
      </w:r>
      <w:r w:rsidR="00341D45" w:rsidRPr="00341D45">
        <w:rPr>
          <w:rFonts w:ascii="Angsana New" w:hAnsi="Angsana New"/>
          <w:sz w:val="32"/>
          <w:szCs w:val="32"/>
          <w:cs/>
        </w:rPr>
        <w:t xml:space="preserve">และเฉพาะบริษัทฯมีอัตราส่วนหนี้สินต่อทุนเท่ากับ </w:t>
      </w:r>
      <w:r w:rsidR="00341D45" w:rsidRPr="00341D45">
        <w:rPr>
          <w:rFonts w:ascii="Angsana New" w:hAnsi="Angsana New"/>
          <w:sz w:val="32"/>
          <w:szCs w:val="32"/>
        </w:rPr>
        <w:t>2.22:1</w:t>
      </w:r>
      <w:r w:rsidR="00341D45">
        <w:rPr>
          <w:rFonts w:ascii="Angsana New" w:hAnsi="Angsana New"/>
          <w:sz w:val="32"/>
          <w:szCs w:val="32"/>
        </w:rPr>
        <w:t xml:space="preserve"> (2561: </w:t>
      </w:r>
      <w:r w:rsidR="00341D45" w:rsidRPr="00341D45">
        <w:rPr>
          <w:rFonts w:ascii="Angsana New" w:hAnsi="Angsana New"/>
          <w:sz w:val="32"/>
          <w:szCs w:val="32"/>
        </w:rPr>
        <w:t>2.72:1</w:t>
      </w:r>
      <w:r w:rsidR="00341D45">
        <w:rPr>
          <w:rFonts w:ascii="Angsana New" w:hAnsi="Angsana New"/>
          <w:sz w:val="32"/>
          <w:szCs w:val="32"/>
        </w:rPr>
        <w:t>)</w:t>
      </w:r>
    </w:p>
    <w:p w:rsidR="00093350" w:rsidRPr="00093350" w:rsidRDefault="00093350" w:rsidP="0009335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93350">
        <w:rPr>
          <w:rFonts w:ascii="Angsana New" w:hAnsi="Angsana New"/>
          <w:b/>
          <w:bCs/>
          <w:sz w:val="32"/>
          <w:szCs w:val="32"/>
          <w:cs/>
        </w:rPr>
        <w:t>3</w:t>
      </w:r>
      <w:r w:rsidRPr="00093350">
        <w:rPr>
          <w:rFonts w:ascii="Angsana New" w:hAnsi="Angsana New"/>
          <w:b/>
          <w:bCs/>
          <w:sz w:val="32"/>
          <w:szCs w:val="32"/>
        </w:rPr>
        <w:t>8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093350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132EC6" w:rsidRDefault="009A053A" w:rsidP="009A053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27</w:t>
      </w:r>
      <w:r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ที่ประชุมคณะกรรมการบริษัทฯครั้งที่ </w:t>
      </w:r>
      <w:r>
        <w:rPr>
          <w:rFonts w:ascii="Angsana New" w:hAnsi="Angsana New"/>
          <w:sz w:val="32"/>
          <w:szCs w:val="32"/>
        </w:rPr>
        <w:t>448</w:t>
      </w:r>
      <w:r>
        <w:rPr>
          <w:rFonts w:ascii="Angsana New" w:hAnsi="Angsana New" w:hint="cs"/>
          <w:sz w:val="32"/>
          <w:szCs w:val="32"/>
          <w:cs/>
        </w:rPr>
        <w:t xml:space="preserve"> ได้มีมติอนุมัติการจ่ายเงินปันผลจากผลการดำเนินงานปี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ให้แก่ผู้ถือหุ้นในอัตราหุ้นละ </w:t>
      </w:r>
      <w:r>
        <w:rPr>
          <w:rFonts w:ascii="Angsana New" w:hAnsi="Angsana New"/>
          <w:sz w:val="32"/>
          <w:szCs w:val="32"/>
        </w:rPr>
        <w:t>0.04</w:t>
      </w:r>
      <w:r>
        <w:rPr>
          <w:rFonts w:ascii="Angsana New" w:hAnsi="Angsana New" w:hint="cs"/>
          <w:sz w:val="32"/>
          <w:szCs w:val="32"/>
          <w:cs/>
        </w:rPr>
        <w:t xml:space="preserve"> บาท รวมเป็นเงินปันผลจ่ายทั้งสิ้นประมาณ </w:t>
      </w:r>
      <w:r>
        <w:rPr>
          <w:rFonts w:ascii="Angsana New" w:hAnsi="Angsana New"/>
          <w:sz w:val="32"/>
          <w:szCs w:val="32"/>
        </w:rPr>
        <w:t>41.12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บริษัทฯจะนำเสนอเพื่อขออนุมัติการจ่ายเงินปันผลดังกล่าวต่อที่ประชุมสามัญ            ผู้ถือหุ้นประจำปี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ต่อไป</w:t>
      </w:r>
      <w:bookmarkStart w:id="3" w:name="_GoBack"/>
      <w:bookmarkEnd w:id="3"/>
      <w:r w:rsidR="00132EC6">
        <w:rPr>
          <w:rFonts w:ascii="Angsana New" w:hAnsi="Angsana New"/>
          <w:sz w:val="32"/>
          <w:szCs w:val="32"/>
          <w:cs/>
        </w:rPr>
        <w:tab/>
      </w:r>
    </w:p>
    <w:p w:rsidR="007F5C52" w:rsidRPr="003A1D64" w:rsidRDefault="00093350" w:rsidP="00022DD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2"/>
          <w:szCs w:val="32"/>
        </w:rPr>
        <w:t>39</w:t>
      </w:r>
      <w:r w:rsidR="007F5C52" w:rsidRPr="003A1D64">
        <w:rPr>
          <w:rFonts w:ascii="Angsana New" w:hAnsi="Angsana New"/>
          <w:b/>
          <w:bCs/>
          <w:sz w:val="32"/>
          <w:szCs w:val="32"/>
        </w:rPr>
        <w:t>.</w:t>
      </w:r>
      <w:r w:rsidR="007F5C52" w:rsidRPr="003A1D64">
        <w:rPr>
          <w:rFonts w:ascii="Angsana New" w:hAnsi="Angsana New"/>
          <w:b/>
          <w:bCs/>
          <w:sz w:val="32"/>
          <w:szCs w:val="32"/>
        </w:rPr>
        <w:tab/>
      </w:r>
      <w:r w:rsidR="007F5C52" w:rsidRPr="003A1D64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:rsidR="00D7381F" w:rsidRPr="00E86D56" w:rsidRDefault="007F5C52" w:rsidP="00022DD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A1D64">
        <w:rPr>
          <w:rFonts w:ascii="Angsana New" w:hAnsi="Angsana New"/>
          <w:sz w:val="32"/>
          <w:szCs w:val="32"/>
        </w:rPr>
        <w:tab/>
      </w:r>
      <w:r w:rsidRPr="003A1D64">
        <w:rPr>
          <w:rFonts w:ascii="Angsana New" w:hAnsi="Angsana New"/>
          <w:sz w:val="32"/>
          <w:szCs w:val="32"/>
          <w:cs/>
        </w:rPr>
        <w:t>งบการเงินนี้</w:t>
      </w:r>
      <w:r w:rsidR="00A31CA2" w:rsidRPr="003A1D64">
        <w:rPr>
          <w:rFonts w:ascii="Angsana New" w:hAnsi="Angsana New"/>
          <w:sz w:val="32"/>
          <w:szCs w:val="32"/>
          <w:cs/>
        </w:rPr>
        <w:t>ได้รับอนุมัติให้ออกโดยคณะกรรมการของบริษัทฯเมื่อวันที่</w:t>
      </w:r>
      <w:r w:rsidR="006C6E8B" w:rsidRPr="003A1D64">
        <w:rPr>
          <w:rFonts w:ascii="Angsana New" w:hAnsi="Angsana New"/>
          <w:sz w:val="32"/>
          <w:szCs w:val="32"/>
          <w:cs/>
        </w:rPr>
        <w:t xml:space="preserve"> </w:t>
      </w:r>
      <w:r w:rsidR="00C90728" w:rsidRPr="003A1D64">
        <w:rPr>
          <w:rFonts w:ascii="Angsana New" w:hAnsi="Angsana New"/>
          <w:sz w:val="32"/>
          <w:szCs w:val="32"/>
        </w:rPr>
        <w:t>27</w:t>
      </w:r>
      <w:r w:rsidR="002962EC" w:rsidRPr="003A1D64">
        <w:rPr>
          <w:rFonts w:ascii="Angsana New" w:hAnsi="Angsana New"/>
          <w:sz w:val="32"/>
          <w:szCs w:val="32"/>
        </w:rPr>
        <w:t xml:space="preserve"> </w:t>
      </w:r>
      <w:r w:rsidR="002962EC" w:rsidRPr="003A1D64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D74C83" w:rsidRPr="003A1D64">
        <w:rPr>
          <w:rFonts w:ascii="Angsana New" w:hAnsi="Angsana New"/>
          <w:sz w:val="32"/>
          <w:szCs w:val="32"/>
        </w:rPr>
        <w:t>2563</w:t>
      </w:r>
    </w:p>
    <w:p w:rsidR="00C90728" w:rsidRPr="00E86D56" w:rsidRDefault="00C90728" w:rsidP="00022DD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sectPr w:rsidR="00C90728" w:rsidRPr="00E86D56" w:rsidSect="00062F6F">
      <w:pgSz w:w="11907" w:h="16840" w:code="9"/>
      <w:pgMar w:top="1296" w:right="1080" w:bottom="1080" w:left="1339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4AD2" w:rsidRDefault="00AF4AD2">
      <w:r>
        <w:separator/>
      </w:r>
    </w:p>
  </w:endnote>
  <w:endnote w:type="continuationSeparator" w:id="0">
    <w:p w:rsidR="00AF4AD2" w:rsidRDefault="00AF4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148D" w:rsidRPr="00BE310B" w:rsidRDefault="002C148D" w:rsidP="00BE310B">
    <w:pPr>
      <w:pStyle w:val="Footer"/>
      <w:tabs>
        <w:tab w:val="clear" w:pos="8306"/>
        <w:tab w:val="center" w:pos="5040"/>
        <w:tab w:val="right" w:pos="9360"/>
        <w:tab w:val="right" w:pos="9712"/>
      </w:tabs>
      <w:jc w:val="right"/>
      <w:rPr>
        <w:rFonts w:ascii="Angsana New" w:hAnsi="Angsana New"/>
        <w:sz w:val="32"/>
        <w:szCs w:val="32"/>
      </w:rPr>
    </w:pPr>
    <w:r w:rsidRPr="00BE310B">
      <w:rPr>
        <w:rFonts w:ascii="Angsana New" w:hAnsi="Angsana New"/>
        <w:sz w:val="32"/>
        <w:szCs w:val="32"/>
        <w:cs/>
      </w:rPr>
      <w:fldChar w:fldCharType="begin"/>
    </w:r>
    <w:r w:rsidRPr="00BE310B">
      <w:rPr>
        <w:rFonts w:ascii="Angsana New" w:hAnsi="Angsana New"/>
        <w:sz w:val="32"/>
        <w:szCs w:val="32"/>
      </w:rPr>
      <w:instrText xml:space="preserve"> PAGE   \* MERGEFORMAT </w:instrText>
    </w:r>
    <w:r w:rsidRPr="00BE310B">
      <w:rPr>
        <w:rFonts w:ascii="Angsana New" w:hAnsi="Angsana New"/>
        <w:sz w:val="32"/>
        <w:szCs w:val="32"/>
        <w:cs/>
      </w:rPr>
      <w:fldChar w:fldCharType="separate"/>
    </w:r>
    <w:r>
      <w:rPr>
        <w:rFonts w:ascii="Angsana New" w:hAnsi="Angsana New"/>
        <w:noProof/>
        <w:sz w:val="32"/>
        <w:szCs w:val="32"/>
      </w:rPr>
      <w:t>28</w:t>
    </w:r>
    <w:r w:rsidRPr="00BE310B">
      <w:rPr>
        <w:rFonts w:ascii="Angsana New" w:hAnsi="Angsana New"/>
        <w:sz w:val="32"/>
        <w:szCs w:val="32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4AD2" w:rsidRDefault="00AF4AD2">
      <w:r>
        <w:separator/>
      </w:r>
    </w:p>
  </w:footnote>
  <w:footnote w:type="continuationSeparator" w:id="0">
    <w:p w:rsidR="00AF4AD2" w:rsidRDefault="00AF4A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3982BC0E"/>
    <w:lvl w:ilvl="0">
      <w:numFmt w:val="bullet"/>
      <w:lvlText w:val="*"/>
      <w:lvlJc w:val="left"/>
    </w:lvl>
  </w:abstractNum>
  <w:abstractNum w:abstractNumId="1" w15:restartNumberingAfterBreak="0">
    <w:nsid w:val="03A21818"/>
    <w:multiLevelType w:val="hybridMultilevel"/>
    <w:tmpl w:val="16809C0C"/>
    <w:lvl w:ilvl="0" w:tplc="B3927F4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9E23641"/>
    <w:multiLevelType w:val="multilevel"/>
    <w:tmpl w:val="2222C3D6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DD06FEB"/>
    <w:multiLevelType w:val="hybridMultilevel"/>
    <w:tmpl w:val="FEE8C060"/>
    <w:lvl w:ilvl="0" w:tplc="68284AAC">
      <w:start w:val="7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8354C"/>
    <w:multiLevelType w:val="hybridMultilevel"/>
    <w:tmpl w:val="4656A8B0"/>
    <w:lvl w:ilvl="0" w:tplc="CD1C25F4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21F30F65"/>
    <w:multiLevelType w:val="multilevel"/>
    <w:tmpl w:val="FC46D510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50860E7"/>
    <w:multiLevelType w:val="multilevel"/>
    <w:tmpl w:val="4FC0F446"/>
    <w:lvl w:ilvl="0">
      <w:start w:val="1"/>
      <w:numFmt w:val="decimal"/>
      <w:lvlText w:val="%1."/>
      <w:lvlJc w:val="left"/>
      <w:pPr>
        <w:ind w:left="720" w:hanging="360"/>
      </w:pPr>
      <w:rPr>
        <w:rFonts w:eastAsia="Cordia New" w:hint="default"/>
      </w:rPr>
    </w:lvl>
    <w:lvl w:ilvl="1">
      <w:start w:val="1"/>
      <w:numFmt w:val="decimal"/>
      <w:lvlText w:val="31.2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31.2.1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257E0566"/>
    <w:multiLevelType w:val="hybridMultilevel"/>
    <w:tmpl w:val="555C3812"/>
    <w:lvl w:ilvl="0" w:tplc="1C124090">
      <w:start w:val="1"/>
      <w:numFmt w:val="decimal"/>
      <w:lvlText w:val="31.%1"/>
      <w:lvlJc w:val="left"/>
      <w:pPr>
        <w:ind w:left="1800" w:hanging="360"/>
      </w:pPr>
      <w:rPr>
        <w:rFonts w:hint="default"/>
      </w:rPr>
    </w:lvl>
    <w:lvl w:ilvl="1" w:tplc="5DB0813C">
      <w:start w:val="1"/>
      <w:numFmt w:val="decimal"/>
      <w:lvlText w:val="31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E09B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296306F5"/>
    <w:multiLevelType w:val="hybridMultilevel"/>
    <w:tmpl w:val="D4C08198"/>
    <w:lvl w:ilvl="0" w:tplc="8BF6CD7E">
      <w:start w:val="1"/>
      <w:numFmt w:val="decimal"/>
      <w:lvlText w:val="%1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 w15:restartNumberingAfterBreak="0">
    <w:nsid w:val="2B506267"/>
    <w:multiLevelType w:val="multilevel"/>
    <w:tmpl w:val="0226EB6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trike w:val="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33F743D8"/>
    <w:multiLevelType w:val="hybridMultilevel"/>
    <w:tmpl w:val="D9CC1D74"/>
    <w:lvl w:ilvl="0" w:tplc="D77E9BA6">
      <w:start w:val="27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355DF0"/>
    <w:multiLevelType w:val="hybridMultilevel"/>
    <w:tmpl w:val="96969FD0"/>
    <w:lvl w:ilvl="0" w:tplc="99D2B4CA">
      <w:start w:val="1"/>
      <w:numFmt w:val="decimal"/>
      <w:lvlText w:val="2.%1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EF344F"/>
    <w:multiLevelType w:val="hybridMultilevel"/>
    <w:tmpl w:val="399EE6E6"/>
    <w:lvl w:ilvl="0" w:tplc="7FCE8086">
      <w:start w:val="3"/>
      <w:numFmt w:val="thaiLetters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5" w15:restartNumberingAfterBreak="0">
    <w:nsid w:val="3E58663A"/>
    <w:multiLevelType w:val="hybridMultilevel"/>
    <w:tmpl w:val="25602CE2"/>
    <w:lvl w:ilvl="0" w:tplc="64AC98A2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467B1967"/>
    <w:multiLevelType w:val="singleLevel"/>
    <w:tmpl w:val="7018CDB6"/>
    <w:lvl w:ilvl="0">
      <w:start w:val="3"/>
      <w:numFmt w:val="decimal"/>
      <w:lvlText w:val="2.%1 "/>
      <w:legacy w:legacy="1" w:legacySpace="0" w:legacyIndent="283"/>
      <w:lvlJc w:val="left"/>
      <w:pPr>
        <w:ind w:left="643" w:hanging="283"/>
      </w:pPr>
      <w:rPr>
        <w:rFonts w:ascii="AngsanaUPC" w:hAnsi="AngsanaUPC" w:hint="cs"/>
        <w:b w:val="0"/>
        <w:i w:val="0"/>
        <w:sz w:val="32"/>
        <w:u w:val="none"/>
      </w:rPr>
    </w:lvl>
  </w:abstractNum>
  <w:abstractNum w:abstractNumId="17" w15:restartNumberingAfterBreak="0">
    <w:nsid w:val="470C5FB7"/>
    <w:multiLevelType w:val="hybridMultilevel"/>
    <w:tmpl w:val="FB5223C6"/>
    <w:lvl w:ilvl="0" w:tplc="BA5277D0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F76163"/>
    <w:multiLevelType w:val="multilevel"/>
    <w:tmpl w:val="FC46D510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0" w15:restartNumberingAfterBreak="0">
    <w:nsid w:val="50DE09A8"/>
    <w:multiLevelType w:val="multilevel"/>
    <w:tmpl w:val="C2DACE50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16"/>
      <w:numFmt w:val="decimal"/>
      <w:lvlText w:val="%1.%2"/>
      <w:lvlJc w:val="left"/>
      <w:pPr>
        <w:ind w:left="644" w:hanging="360"/>
      </w:pPr>
    </w:lvl>
    <w:lvl w:ilvl="2">
      <w:start w:val="1"/>
      <w:numFmt w:val="decimal"/>
      <w:lvlText w:val="%1.%2.%3"/>
      <w:lvlJc w:val="left"/>
      <w:pPr>
        <w:ind w:left="1288" w:hanging="720"/>
      </w:pPr>
    </w:lvl>
    <w:lvl w:ilvl="3">
      <w:start w:val="1"/>
      <w:numFmt w:val="decimal"/>
      <w:lvlText w:val="%1.%2.%3.%4"/>
      <w:lvlJc w:val="left"/>
      <w:pPr>
        <w:ind w:left="1572" w:hanging="720"/>
      </w:pPr>
    </w:lvl>
    <w:lvl w:ilvl="4">
      <w:start w:val="1"/>
      <w:numFmt w:val="decimal"/>
      <w:lvlText w:val="%1.%2.%3.%4.%5"/>
      <w:lvlJc w:val="left"/>
      <w:pPr>
        <w:ind w:left="1856" w:hanging="720"/>
      </w:pPr>
    </w:lvl>
    <w:lvl w:ilvl="5">
      <w:start w:val="1"/>
      <w:numFmt w:val="decimal"/>
      <w:lvlText w:val="%1.%2.%3.%4.%5.%6"/>
      <w:lvlJc w:val="left"/>
      <w:pPr>
        <w:ind w:left="2500" w:hanging="1080"/>
      </w:pPr>
    </w:lvl>
    <w:lvl w:ilvl="6">
      <w:start w:val="1"/>
      <w:numFmt w:val="decimal"/>
      <w:lvlText w:val="%1.%2.%3.%4.%5.%6.%7"/>
      <w:lvlJc w:val="left"/>
      <w:pPr>
        <w:ind w:left="2784" w:hanging="1080"/>
      </w:pPr>
    </w:lvl>
    <w:lvl w:ilvl="7">
      <w:start w:val="1"/>
      <w:numFmt w:val="decimal"/>
      <w:lvlText w:val="%1.%2.%3.%4.%5.%6.%7.%8"/>
      <w:lvlJc w:val="left"/>
      <w:pPr>
        <w:ind w:left="3068" w:hanging="1080"/>
      </w:pPr>
    </w:lvl>
    <w:lvl w:ilvl="8">
      <w:start w:val="1"/>
      <w:numFmt w:val="decimal"/>
      <w:lvlText w:val="%1.%2.%3.%4.%5.%6.%7.%8.%9"/>
      <w:lvlJc w:val="left"/>
      <w:pPr>
        <w:ind w:left="3712" w:hanging="1440"/>
      </w:pPr>
    </w:lvl>
  </w:abstractNum>
  <w:abstractNum w:abstractNumId="21" w15:restartNumberingAfterBreak="0">
    <w:nsid w:val="5B4A608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EAF22AC"/>
    <w:multiLevelType w:val="multilevel"/>
    <w:tmpl w:val="FC46D510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56D1E81"/>
    <w:multiLevelType w:val="multilevel"/>
    <w:tmpl w:val="FC46D510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16"/>
  </w:num>
  <w:num w:numId="2">
    <w:abstractNumId w:val="16"/>
    <w:lvlOverride w:ilvl="0">
      <w:lvl w:ilvl="0">
        <w:start w:val="4"/>
        <w:numFmt w:val="decimal"/>
        <w:lvlText w:val="2.%1 "/>
        <w:legacy w:legacy="1" w:legacySpace="0" w:legacyIndent="360"/>
        <w:lvlJc w:val="left"/>
        <w:pPr>
          <w:ind w:left="720" w:hanging="360"/>
        </w:pPr>
        <w:rPr>
          <w:rFonts w:ascii="AngsanaUPC" w:hAnsi="AngsanaUPC" w:hint="cs"/>
          <w:b w:val="0"/>
          <w:i w:val="0"/>
          <w:sz w:val="32"/>
          <w:u w:val="none"/>
        </w:rPr>
      </w:lvl>
    </w:lvlOverride>
  </w:num>
  <w:num w:numId="3">
    <w:abstractNumId w:val="10"/>
  </w:num>
  <w:num w:numId="4">
    <w:abstractNumId w:val="9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32" w:hanging="360"/>
        </w:pPr>
        <w:rPr>
          <w:rFonts w:ascii="Helvetica" w:hAnsi="Helvetica" w:hint="default"/>
        </w:rPr>
      </w:lvl>
    </w:lvlOverride>
  </w:num>
  <w:num w:numId="6">
    <w:abstractNumId w:val="23"/>
  </w:num>
  <w:num w:numId="7">
    <w:abstractNumId w:val="20"/>
    <w:lvlOverride w:ilvl="0">
      <w:startOverride w:val="5"/>
    </w:lvlOverride>
    <w:lvlOverride w:ilvl="1">
      <w:startOverride w:val="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6"/>
  </w:num>
  <w:num w:numId="10">
    <w:abstractNumId w:val="13"/>
  </w:num>
  <w:num w:numId="11">
    <w:abstractNumId w:val="25"/>
  </w:num>
  <w:num w:numId="12">
    <w:abstractNumId w:val="5"/>
  </w:num>
  <w:num w:numId="13">
    <w:abstractNumId w:val="18"/>
  </w:num>
  <w:num w:numId="14">
    <w:abstractNumId w:val="22"/>
  </w:num>
  <w:num w:numId="15">
    <w:abstractNumId w:val="8"/>
  </w:num>
  <w:num w:numId="16">
    <w:abstractNumId w:val="21"/>
  </w:num>
  <w:num w:numId="17">
    <w:abstractNumId w:val="7"/>
  </w:num>
  <w:num w:numId="18">
    <w:abstractNumId w:val="11"/>
  </w:num>
  <w:num w:numId="19">
    <w:abstractNumId w:val="12"/>
  </w:num>
  <w:num w:numId="20">
    <w:abstractNumId w:val="2"/>
  </w:num>
  <w:num w:numId="21">
    <w:abstractNumId w:val="19"/>
  </w:num>
  <w:num w:numId="22">
    <w:abstractNumId w:val="15"/>
  </w:num>
  <w:num w:numId="23">
    <w:abstractNumId w:val="24"/>
  </w:num>
  <w:num w:numId="24">
    <w:abstractNumId w:val="14"/>
  </w:num>
  <w:num w:numId="25">
    <w:abstractNumId w:val="17"/>
  </w:num>
  <w:num w:numId="26">
    <w:abstractNumId w:val="3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0F5A"/>
    <w:rsid w:val="000007EF"/>
    <w:rsid w:val="00001030"/>
    <w:rsid w:val="00001B3B"/>
    <w:rsid w:val="00002EEA"/>
    <w:rsid w:val="000039DC"/>
    <w:rsid w:val="00004302"/>
    <w:rsid w:val="00004908"/>
    <w:rsid w:val="0000508C"/>
    <w:rsid w:val="000052F4"/>
    <w:rsid w:val="0000541F"/>
    <w:rsid w:val="000066AE"/>
    <w:rsid w:val="0000696D"/>
    <w:rsid w:val="00006C90"/>
    <w:rsid w:val="00006F39"/>
    <w:rsid w:val="000075DA"/>
    <w:rsid w:val="00007A49"/>
    <w:rsid w:val="00007AAE"/>
    <w:rsid w:val="0001073F"/>
    <w:rsid w:val="000108D7"/>
    <w:rsid w:val="00010B3A"/>
    <w:rsid w:val="00011846"/>
    <w:rsid w:val="00011C1D"/>
    <w:rsid w:val="00011E5C"/>
    <w:rsid w:val="00011F1B"/>
    <w:rsid w:val="00012CEC"/>
    <w:rsid w:val="000133E5"/>
    <w:rsid w:val="00014182"/>
    <w:rsid w:val="000141A8"/>
    <w:rsid w:val="000148A2"/>
    <w:rsid w:val="00015DCC"/>
    <w:rsid w:val="00015FA8"/>
    <w:rsid w:val="000165EF"/>
    <w:rsid w:val="0001673E"/>
    <w:rsid w:val="0001741D"/>
    <w:rsid w:val="0001742B"/>
    <w:rsid w:val="00017FE6"/>
    <w:rsid w:val="000202EF"/>
    <w:rsid w:val="00020659"/>
    <w:rsid w:val="00022004"/>
    <w:rsid w:val="0002226C"/>
    <w:rsid w:val="00022A3F"/>
    <w:rsid w:val="00022DDD"/>
    <w:rsid w:val="000238E5"/>
    <w:rsid w:val="00024780"/>
    <w:rsid w:val="0002503F"/>
    <w:rsid w:val="000254CB"/>
    <w:rsid w:val="00026A87"/>
    <w:rsid w:val="00030CCF"/>
    <w:rsid w:val="00031BC0"/>
    <w:rsid w:val="00032B15"/>
    <w:rsid w:val="00033487"/>
    <w:rsid w:val="000354AA"/>
    <w:rsid w:val="00035799"/>
    <w:rsid w:val="00035E4D"/>
    <w:rsid w:val="00036882"/>
    <w:rsid w:val="00036D5F"/>
    <w:rsid w:val="000371BF"/>
    <w:rsid w:val="00040E53"/>
    <w:rsid w:val="00040E65"/>
    <w:rsid w:val="00041CD1"/>
    <w:rsid w:val="0004260E"/>
    <w:rsid w:val="00042E81"/>
    <w:rsid w:val="000432D5"/>
    <w:rsid w:val="00045132"/>
    <w:rsid w:val="00046AAA"/>
    <w:rsid w:val="00046B79"/>
    <w:rsid w:val="00046C24"/>
    <w:rsid w:val="00047012"/>
    <w:rsid w:val="000474FE"/>
    <w:rsid w:val="000504BE"/>
    <w:rsid w:val="000509C9"/>
    <w:rsid w:val="00050DA8"/>
    <w:rsid w:val="00051BF0"/>
    <w:rsid w:val="00052679"/>
    <w:rsid w:val="0005273E"/>
    <w:rsid w:val="00053970"/>
    <w:rsid w:val="00053E5A"/>
    <w:rsid w:val="00054DE2"/>
    <w:rsid w:val="0005530F"/>
    <w:rsid w:val="000568E2"/>
    <w:rsid w:val="00056DE5"/>
    <w:rsid w:val="00057463"/>
    <w:rsid w:val="000578AA"/>
    <w:rsid w:val="00060528"/>
    <w:rsid w:val="000611F3"/>
    <w:rsid w:val="00062F6F"/>
    <w:rsid w:val="00063B9A"/>
    <w:rsid w:val="00063DCB"/>
    <w:rsid w:val="0006448B"/>
    <w:rsid w:val="00064B29"/>
    <w:rsid w:val="000663E8"/>
    <w:rsid w:val="00066509"/>
    <w:rsid w:val="0006672F"/>
    <w:rsid w:val="00066E03"/>
    <w:rsid w:val="0006732E"/>
    <w:rsid w:val="000679AD"/>
    <w:rsid w:val="00070739"/>
    <w:rsid w:val="000718C5"/>
    <w:rsid w:val="00072845"/>
    <w:rsid w:val="00072964"/>
    <w:rsid w:val="00072B0D"/>
    <w:rsid w:val="0007448B"/>
    <w:rsid w:val="00074CF4"/>
    <w:rsid w:val="00074F07"/>
    <w:rsid w:val="00076603"/>
    <w:rsid w:val="000772E8"/>
    <w:rsid w:val="000802B3"/>
    <w:rsid w:val="00080DAD"/>
    <w:rsid w:val="00081071"/>
    <w:rsid w:val="00082385"/>
    <w:rsid w:val="000824A3"/>
    <w:rsid w:val="000826C0"/>
    <w:rsid w:val="00084446"/>
    <w:rsid w:val="00084FAC"/>
    <w:rsid w:val="00085FD8"/>
    <w:rsid w:val="000863A4"/>
    <w:rsid w:val="00087759"/>
    <w:rsid w:val="00087C31"/>
    <w:rsid w:val="00087DD7"/>
    <w:rsid w:val="0009155D"/>
    <w:rsid w:val="000923DA"/>
    <w:rsid w:val="000925E2"/>
    <w:rsid w:val="00093350"/>
    <w:rsid w:val="0009465D"/>
    <w:rsid w:val="00094725"/>
    <w:rsid w:val="000947AD"/>
    <w:rsid w:val="0009491A"/>
    <w:rsid w:val="00096ED9"/>
    <w:rsid w:val="000A06DA"/>
    <w:rsid w:val="000A0C2A"/>
    <w:rsid w:val="000A1698"/>
    <w:rsid w:val="000A2035"/>
    <w:rsid w:val="000A4488"/>
    <w:rsid w:val="000A453C"/>
    <w:rsid w:val="000A48A2"/>
    <w:rsid w:val="000A495F"/>
    <w:rsid w:val="000A51F1"/>
    <w:rsid w:val="000A6067"/>
    <w:rsid w:val="000A736F"/>
    <w:rsid w:val="000A7C4D"/>
    <w:rsid w:val="000B1A60"/>
    <w:rsid w:val="000B1FBB"/>
    <w:rsid w:val="000B34AA"/>
    <w:rsid w:val="000B3BE8"/>
    <w:rsid w:val="000B4421"/>
    <w:rsid w:val="000B4446"/>
    <w:rsid w:val="000B46EC"/>
    <w:rsid w:val="000B5267"/>
    <w:rsid w:val="000B55FA"/>
    <w:rsid w:val="000B6314"/>
    <w:rsid w:val="000B6722"/>
    <w:rsid w:val="000B6835"/>
    <w:rsid w:val="000B683A"/>
    <w:rsid w:val="000B6FA3"/>
    <w:rsid w:val="000B726D"/>
    <w:rsid w:val="000B7ACA"/>
    <w:rsid w:val="000C0BFF"/>
    <w:rsid w:val="000C35D8"/>
    <w:rsid w:val="000C3A3B"/>
    <w:rsid w:val="000C3DC7"/>
    <w:rsid w:val="000C60BD"/>
    <w:rsid w:val="000C6426"/>
    <w:rsid w:val="000C682C"/>
    <w:rsid w:val="000C6B5D"/>
    <w:rsid w:val="000D01E9"/>
    <w:rsid w:val="000D07BC"/>
    <w:rsid w:val="000D090C"/>
    <w:rsid w:val="000D0AFF"/>
    <w:rsid w:val="000D13EB"/>
    <w:rsid w:val="000D19A2"/>
    <w:rsid w:val="000D27E8"/>
    <w:rsid w:val="000D53DC"/>
    <w:rsid w:val="000D5470"/>
    <w:rsid w:val="000D7A8B"/>
    <w:rsid w:val="000D7DBB"/>
    <w:rsid w:val="000E094A"/>
    <w:rsid w:val="000E220A"/>
    <w:rsid w:val="000E2211"/>
    <w:rsid w:val="000E244D"/>
    <w:rsid w:val="000E399B"/>
    <w:rsid w:val="000E44B6"/>
    <w:rsid w:val="000E5147"/>
    <w:rsid w:val="000E5A81"/>
    <w:rsid w:val="000E5AF6"/>
    <w:rsid w:val="000E5C95"/>
    <w:rsid w:val="000E656D"/>
    <w:rsid w:val="000E6605"/>
    <w:rsid w:val="000E665A"/>
    <w:rsid w:val="000E6ACD"/>
    <w:rsid w:val="000E756E"/>
    <w:rsid w:val="000E7806"/>
    <w:rsid w:val="000F0822"/>
    <w:rsid w:val="000F227D"/>
    <w:rsid w:val="000F56F9"/>
    <w:rsid w:val="000F5D51"/>
    <w:rsid w:val="000F5F9A"/>
    <w:rsid w:val="000F631A"/>
    <w:rsid w:val="000F704B"/>
    <w:rsid w:val="000F7897"/>
    <w:rsid w:val="000F7D49"/>
    <w:rsid w:val="00100D27"/>
    <w:rsid w:val="00101CD4"/>
    <w:rsid w:val="0010295D"/>
    <w:rsid w:val="0010300A"/>
    <w:rsid w:val="0010383D"/>
    <w:rsid w:val="001048E0"/>
    <w:rsid w:val="00104C24"/>
    <w:rsid w:val="00105EB8"/>
    <w:rsid w:val="0010614C"/>
    <w:rsid w:val="001064D7"/>
    <w:rsid w:val="0010743E"/>
    <w:rsid w:val="0010748F"/>
    <w:rsid w:val="00107B68"/>
    <w:rsid w:val="00110654"/>
    <w:rsid w:val="00110F92"/>
    <w:rsid w:val="00111CD9"/>
    <w:rsid w:val="00112A42"/>
    <w:rsid w:val="0011413C"/>
    <w:rsid w:val="00114DC6"/>
    <w:rsid w:val="001154ED"/>
    <w:rsid w:val="00115921"/>
    <w:rsid w:val="00120FD1"/>
    <w:rsid w:val="0012105D"/>
    <w:rsid w:val="0012160C"/>
    <w:rsid w:val="00122C4B"/>
    <w:rsid w:val="00124BD6"/>
    <w:rsid w:val="00124D26"/>
    <w:rsid w:val="001251B6"/>
    <w:rsid w:val="001259F2"/>
    <w:rsid w:val="001260F3"/>
    <w:rsid w:val="00126B63"/>
    <w:rsid w:val="00126FAC"/>
    <w:rsid w:val="00126FE8"/>
    <w:rsid w:val="001271BC"/>
    <w:rsid w:val="0012739F"/>
    <w:rsid w:val="00127448"/>
    <w:rsid w:val="00127AD2"/>
    <w:rsid w:val="001317AC"/>
    <w:rsid w:val="00131E53"/>
    <w:rsid w:val="00132BB3"/>
    <w:rsid w:val="00132EC6"/>
    <w:rsid w:val="001336DC"/>
    <w:rsid w:val="0013411F"/>
    <w:rsid w:val="001342AD"/>
    <w:rsid w:val="00137293"/>
    <w:rsid w:val="00137456"/>
    <w:rsid w:val="001376EB"/>
    <w:rsid w:val="00137E27"/>
    <w:rsid w:val="00140BF6"/>
    <w:rsid w:val="00140F8B"/>
    <w:rsid w:val="0014134D"/>
    <w:rsid w:val="0014170A"/>
    <w:rsid w:val="00142013"/>
    <w:rsid w:val="00143AD8"/>
    <w:rsid w:val="00143DBC"/>
    <w:rsid w:val="001448C9"/>
    <w:rsid w:val="00144F53"/>
    <w:rsid w:val="001450FD"/>
    <w:rsid w:val="00145F17"/>
    <w:rsid w:val="0014616E"/>
    <w:rsid w:val="0014638A"/>
    <w:rsid w:val="0014767C"/>
    <w:rsid w:val="00150156"/>
    <w:rsid w:val="00150537"/>
    <w:rsid w:val="00150949"/>
    <w:rsid w:val="00150C2F"/>
    <w:rsid w:val="00151075"/>
    <w:rsid w:val="001522BD"/>
    <w:rsid w:val="00152CDC"/>
    <w:rsid w:val="00153364"/>
    <w:rsid w:val="001535AF"/>
    <w:rsid w:val="00153BEF"/>
    <w:rsid w:val="00153D8F"/>
    <w:rsid w:val="001542CA"/>
    <w:rsid w:val="001544B4"/>
    <w:rsid w:val="0015483E"/>
    <w:rsid w:val="0015502B"/>
    <w:rsid w:val="001552C9"/>
    <w:rsid w:val="00155C7D"/>
    <w:rsid w:val="00155FC0"/>
    <w:rsid w:val="00156A8A"/>
    <w:rsid w:val="00156FBE"/>
    <w:rsid w:val="00161793"/>
    <w:rsid w:val="00161A03"/>
    <w:rsid w:val="001623A9"/>
    <w:rsid w:val="00162465"/>
    <w:rsid w:val="00162D7B"/>
    <w:rsid w:val="00163601"/>
    <w:rsid w:val="001640E0"/>
    <w:rsid w:val="0016429E"/>
    <w:rsid w:val="0016471D"/>
    <w:rsid w:val="001656F4"/>
    <w:rsid w:val="0016698B"/>
    <w:rsid w:val="00167A76"/>
    <w:rsid w:val="00170063"/>
    <w:rsid w:val="001708C3"/>
    <w:rsid w:val="00171DAC"/>
    <w:rsid w:val="00172561"/>
    <w:rsid w:val="00172FB8"/>
    <w:rsid w:val="00173C4A"/>
    <w:rsid w:val="00175418"/>
    <w:rsid w:val="00175BC1"/>
    <w:rsid w:val="00176AB8"/>
    <w:rsid w:val="00176CDE"/>
    <w:rsid w:val="00177282"/>
    <w:rsid w:val="0018028C"/>
    <w:rsid w:val="001805CE"/>
    <w:rsid w:val="0018072D"/>
    <w:rsid w:val="001809DE"/>
    <w:rsid w:val="00180E37"/>
    <w:rsid w:val="0018165E"/>
    <w:rsid w:val="00181D92"/>
    <w:rsid w:val="00183ABB"/>
    <w:rsid w:val="00183E0A"/>
    <w:rsid w:val="00183FC4"/>
    <w:rsid w:val="00184BA1"/>
    <w:rsid w:val="00185E16"/>
    <w:rsid w:val="0018692A"/>
    <w:rsid w:val="00187E60"/>
    <w:rsid w:val="00187EE2"/>
    <w:rsid w:val="00190EB5"/>
    <w:rsid w:val="00191009"/>
    <w:rsid w:val="0019131B"/>
    <w:rsid w:val="001922C9"/>
    <w:rsid w:val="001955F6"/>
    <w:rsid w:val="001957C8"/>
    <w:rsid w:val="00196313"/>
    <w:rsid w:val="001969D1"/>
    <w:rsid w:val="00196DC6"/>
    <w:rsid w:val="00197A2D"/>
    <w:rsid w:val="001A041F"/>
    <w:rsid w:val="001A1C92"/>
    <w:rsid w:val="001A2DB3"/>
    <w:rsid w:val="001A31FB"/>
    <w:rsid w:val="001A320F"/>
    <w:rsid w:val="001A385F"/>
    <w:rsid w:val="001A5184"/>
    <w:rsid w:val="001A6321"/>
    <w:rsid w:val="001A636E"/>
    <w:rsid w:val="001A7171"/>
    <w:rsid w:val="001A7AD2"/>
    <w:rsid w:val="001B1051"/>
    <w:rsid w:val="001B44D8"/>
    <w:rsid w:val="001B4DA8"/>
    <w:rsid w:val="001B5609"/>
    <w:rsid w:val="001B56D6"/>
    <w:rsid w:val="001B57A0"/>
    <w:rsid w:val="001B59A3"/>
    <w:rsid w:val="001B7506"/>
    <w:rsid w:val="001B7764"/>
    <w:rsid w:val="001C17FF"/>
    <w:rsid w:val="001C1964"/>
    <w:rsid w:val="001C1EE3"/>
    <w:rsid w:val="001C3796"/>
    <w:rsid w:val="001C4F18"/>
    <w:rsid w:val="001C5609"/>
    <w:rsid w:val="001C5629"/>
    <w:rsid w:val="001C77AD"/>
    <w:rsid w:val="001D0300"/>
    <w:rsid w:val="001D0CE0"/>
    <w:rsid w:val="001D1060"/>
    <w:rsid w:val="001D237D"/>
    <w:rsid w:val="001D26CC"/>
    <w:rsid w:val="001D41A6"/>
    <w:rsid w:val="001D54BC"/>
    <w:rsid w:val="001D6A78"/>
    <w:rsid w:val="001E00CE"/>
    <w:rsid w:val="001E0181"/>
    <w:rsid w:val="001E0D59"/>
    <w:rsid w:val="001E1428"/>
    <w:rsid w:val="001E144F"/>
    <w:rsid w:val="001E1AB0"/>
    <w:rsid w:val="001E20B8"/>
    <w:rsid w:val="001E21CB"/>
    <w:rsid w:val="001E3247"/>
    <w:rsid w:val="001E3A55"/>
    <w:rsid w:val="001E3F9A"/>
    <w:rsid w:val="001E4216"/>
    <w:rsid w:val="001E4E82"/>
    <w:rsid w:val="001E53F9"/>
    <w:rsid w:val="001E542E"/>
    <w:rsid w:val="001E61A8"/>
    <w:rsid w:val="001E628F"/>
    <w:rsid w:val="001E6BEF"/>
    <w:rsid w:val="001E7055"/>
    <w:rsid w:val="001E722E"/>
    <w:rsid w:val="001E7B75"/>
    <w:rsid w:val="001F005F"/>
    <w:rsid w:val="001F01EE"/>
    <w:rsid w:val="001F0632"/>
    <w:rsid w:val="001F0D5E"/>
    <w:rsid w:val="001F1C78"/>
    <w:rsid w:val="001F1E11"/>
    <w:rsid w:val="001F3524"/>
    <w:rsid w:val="001F388F"/>
    <w:rsid w:val="001F3904"/>
    <w:rsid w:val="001F40E9"/>
    <w:rsid w:val="001F4B4A"/>
    <w:rsid w:val="001F4FC4"/>
    <w:rsid w:val="001F5209"/>
    <w:rsid w:val="001F5A77"/>
    <w:rsid w:val="001F6DB7"/>
    <w:rsid w:val="001F6F2F"/>
    <w:rsid w:val="001F7E52"/>
    <w:rsid w:val="002000D7"/>
    <w:rsid w:val="00200657"/>
    <w:rsid w:val="0020152D"/>
    <w:rsid w:val="00201720"/>
    <w:rsid w:val="00201905"/>
    <w:rsid w:val="00201AB6"/>
    <w:rsid w:val="00202FAA"/>
    <w:rsid w:val="0020528E"/>
    <w:rsid w:val="00207238"/>
    <w:rsid w:val="00207C04"/>
    <w:rsid w:val="00207D05"/>
    <w:rsid w:val="002100AF"/>
    <w:rsid w:val="00212440"/>
    <w:rsid w:val="00212684"/>
    <w:rsid w:val="0021288A"/>
    <w:rsid w:val="00212F8D"/>
    <w:rsid w:val="00213DBE"/>
    <w:rsid w:val="00214230"/>
    <w:rsid w:val="00215A89"/>
    <w:rsid w:val="002162D2"/>
    <w:rsid w:val="00216A7C"/>
    <w:rsid w:val="002172DB"/>
    <w:rsid w:val="0021760D"/>
    <w:rsid w:val="00217CEC"/>
    <w:rsid w:val="0022112B"/>
    <w:rsid w:val="002213EB"/>
    <w:rsid w:val="00221C00"/>
    <w:rsid w:val="00222169"/>
    <w:rsid w:val="00222454"/>
    <w:rsid w:val="00223157"/>
    <w:rsid w:val="00223CAD"/>
    <w:rsid w:val="00223E8B"/>
    <w:rsid w:val="00225200"/>
    <w:rsid w:val="00225D04"/>
    <w:rsid w:val="0022649E"/>
    <w:rsid w:val="002269C8"/>
    <w:rsid w:val="00227D79"/>
    <w:rsid w:val="002312D9"/>
    <w:rsid w:val="0023205A"/>
    <w:rsid w:val="002328F1"/>
    <w:rsid w:val="00232BE6"/>
    <w:rsid w:val="002331E4"/>
    <w:rsid w:val="0023388F"/>
    <w:rsid w:val="00233BFC"/>
    <w:rsid w:val="00233C87"/>
    <w:rsid w:val="00234DFA"/>
    <w:rsid w:val="00234EFF"/>
    <w:rsid w:val="00236611"/>
    <w:rsid w:val="002366E0"/>
    <w:rsid w:val="0023679B"/>
    <w:rsid w:val="002374FF"/>
    <w:rsid w:val="002377F9"/>
    <w:rsid w:val="00240D9C"/>
    <w:rsid w:val="002431C6"/>
    <w:rsid w:val="00245972"/>
    <w:rsid w:val="00246F81"/>
    <w:rsid w:val="0024730B"/>
    <w:rsid w:val="002474DA"/>
    <w:rsid w:val="00247646"/>
    <w:rsid w:val="00250B1E"/>
    <w:rsid w:val="00251A2D"/>
    <w:rsid w:val="00251A71"/>
    <w:rsid w:val="00251EC7"/>
    <w:rsid w:val="002533BA"/>
    <w:rsid w:val="00253C84"/>
    <w:rsid w:val="00254D64"/>
    <w:rsid w:val="002558BD"/>
    <w:rsid w:val="00256676"/>
    <w:rsid w:val="00257E35"/>
    <w:rsid w:val="00260039"/>
    <w:rsid w:val="00260212"/>
    <w:rsid w:val="0026120C"/>
    <w:rsid w:val="0026120D"/>
    <w:rsid w:val="0026204D"/>
    <w:rsid w:val="002624DD"/>
    <w:rsid w:val="00263655"/>
    <w:rsid w:val="002638D7"/>
    <w:rsid w:val="002639F1"/>
    <w:rsid w:val="0026549D"/>
    <w:rsid w:val="00265752"/>
    <w:rsid w:val="00265F0C"/>
    <w:rsid w:val="00267AC9"/>
    <w:rsid w:val="00270B7F"/>
    <w:rsid w:val="00271255"/>
    <w:rsid w:val="002724DD"/>
    <w:rsid w:val="00272FBE"/>
    <w:rsid w:val="00273D07"/>
    <w:rsid w:val="00274170"/>
    <w:rsid w:val="00275345"/>
    <w:rsid w:val="00275530"/>
    <w:rsid w:val="00276508"/>
    <w:rsid w:val="0028006B"/>
    <w:rsid w:val="0028071B"/>
    <w:rsid w:val="00281790"/>
    <w:rsid w:val="00281AAF"/>
    <w:rsid w:val="00281BAC"/>
    <w:rsid w:val="002822E9"/>
    <w:rsid w:val="00282C31"/>
    <w:rsid w:val="00282CCC"/>
    <w:rsid w:val="00283B8C"/>
    <w:rsid w:val="00284E5F"/>
    <w:rsid w:val="00284ED2"/>
    <w:rsid w:val="002862DC"/>
    <w:rsid w:val="0028704A"/>
    <w:rsid w:val="002870EA"/>
    <w:rsid w:val="0028782E"/>
    <w:rsid w:val="00290C51"/>
    <w:rsid w:val="0029126C"/>
    <w:rsid w:val="002913C9"/>
    <w:rsid w:val="0029188C"/>
    <w:rsid w:val="00291F74"/>
    <w:rsid w:val="002932D9"/>
    <w:rsid w:val="00294FA1"/>
    <w:rsid w:val="0029585D"/>
    <w:rsid w:val="00295C06"/>
    <w:rsid w:val="002962EC"/>
    <w:rsid w:val="002A0C31"/>
    <w:rsid w:val="002A1037"/>
    <w:rsid w:val="002A2F1A"/>
    <w:rsid w:val="002A3993"/>
    <w:rsid w:val="002A40A7"/>
    <w:rsid w:val="002A436C"/>
    <w:rsid w:val="002A4470"/>
    <w:rsid w:val="002A4A36"/>
    <w:rsid w:val="002A4B72"/>
    <w:rsid w:val="002A69C0"/>
    <w:rsid w:val="002B034B"/>
    <w:rsid w:val="002B255F"/>
    <w:rsid w:val="002B272F"/>
    <w:rsid w:val="002B27C8"/>
    <w:rsid w:val="002B36EA"/>
    <w:rsid w:val="002B43AB"/>
    <w:rsid w:val="002B446E"/>
    <w:rsid w:val="002B4827"/>
    <w:rsid w:val="002B5E39"/>
    <w:rsid w:val="002B6119"/>
    <w:rsid w:val="002B67DE"/>
    <w:rsid w:val="002B7DA8"/>
    <w:rsid w:val="002C0AC7"/>
    <w:rsid w:val="002C0B2E"/>
    <w:rsid w:val="002C148D"/>
    <w:rsid w:val="002C1962"/>
    <w:rsid w:val="002C2014"/>
    <w:rsid w:val="002C37E5"/>
    <w:rsid w:val="002C391E"/>
    <w:rsid w:val="002C3DE5"/>
    <w:rsid w:val="002C43BC"/>
    <w:rsid w:val="002C4410"/>
    <w:rsid w:val="002C4903"/>
    <w:rsid w:val="002C5B29"/>
    <w:rsid w:val="002C5C2B"/>
    <w:rsid w:val="002C657A"/>
    <w:rsid w:val="002C69F6"/>
    <w:rsid w:val="002C7A6E"/>
    <w:rsid w:val="002D0EF1"/>
    <w:rsid w:val="002D1243"/>
    <w:rsid w:val="002D18B8"/>
    <w:rsid w:val="002D1956"/>
    <w:rsid w:val="002D1C18"/>
    <w:rsid w:val="002D1EC8"/>
    <w:rsid w:val="002D26C9"/>
    <w:rsid w:val="002D2913"/>
    <w:rsid w:val="002D3E46"/>
    <w:rsid w:val="002D4082"/>
    <w:rsid w:val="002D4719"/>
    <w:rsid w:val="002D4950"/>
    <w:rsid w:val="002D4D1F"/>
    <w:rsid w:val="002D52B1"/>
    <w:rsid w:val="002D5840"/>
    <w:rsid w:val="002D6200"/>
    <w:rsid w:val="002D662C"/>
    <w:rsid w:val="002D7387"/>
    <w:rsid w:val="002E03D2"/>
    <w:rsid w:val="002E05A8"/>
    <w:rsid w:val="002E3A24"/>
    <w:rsid w:val="002E4B7C"/>
    <w:rsid w:val="002E605B"/>
    <w:rsid w:val="002E7316"/>
    <w:rsid w:val="002E7EDC"/>
    <w:rsid w:val="002F0AB9"/>
    <w:rsid w:val="002F128F"/>
    <w:rsid w:val="002F14EB"/>
    <w:rsid w:val="002F20C9"/>
    <w:rsid w:val="002F23B9"/>
    <w:rsid w:val="002F287E"/>
    <w:rsid w:val="002F2F89"/>
    <w:rsid w:val="002F3003"/>
    <w:rsid w:val="002F30E6"/>
    <w:rsid w:val="002F328B"/>
    <w:rsid w:val="002F46E9"/>
    <w:rsid w:val="002F472E"/>
    <w:rsid w:val="002F4954"/>
    <w:rsid w:val="002F59BC"/>
    <w:rsid w:val="002F5D4A"/>
    <w:rsid w:val="002F6032"/>
    <w:rsid w:val="002F6A9F"/>
    <w:rsid w:val="002F73EA"/>
    <w:rsid w:val="00300C33"/>
    <w:rsid w:val="00300E73"/>
    <w:rsid w:val="003020A1"/>
    <w:rsid w:val="003035D1"/>
    <w:rsid w:val="00303688"/>
    <w:rsid w:val="003039BE"/>
    <w:rsid w:val="003046C6"/>
    <w:rsid w:val="00304C76"/>
    <w:rsid w:val="0030503D"/>
    <w:rsid w:val="00305072"/>
    <w:rsid w:val="003053C4"/>
    <w:rsid w:val="0030588C"/>
    <w:rsid w:val="00305D44"/>
    <w:rsid w:val="00305FA0"/>
    <w:rsid w:val="00307C47"/>
    <w:rsid w:val="00307D00"/>
    <w:rsid w:val="00310485"/>
    <w:rsid w:val="00310764"/>
    <w:rsid w:val="00310B07"/>
    <w:rsid w:val="00310DF9"/>
    <w:rsid w:val="00311177"/>
    <w:rsid w:val="003112B2"/>
    <w:rsid w:val="00312454"/>
    <w:rsid w:val="00312B5F"/>
    <w:rsid w:val="00313EBD"/>
    <w:rsid w:val="00314082"/>
    <w:rsid w:val="003146F6"/>
    <w:rsid w:val="003148C7"/>
    <w:rsid w:val="00316229"/>
    <w:rsid w:val="003205F2"/>
    <w:rsid w:val="003211F3"/>
    <w:rsid w:val="0032233E"/>
    <w:rsid w:val="003225AC"/>
    <w:rsid w:val="00322A11"/>
    <w:rsid w:val="00322B16"/>
    <w:rsid w:val="00325034"/>
    <w:rsid w:val="0032576A"/>
    <w:rsid w:val="00325B81"/>
    <w:rsid w:val="00326617"/>
    <w:rsid w:val="00326FF8"/>
    <w:rsid w:val="003279E2"/>
    <w:rsid w:val="00330892"/>
    <w:rsid w:val="00330FE4"/>
    <w:rsid w:val="003311C5"/>
    <w:rsid w:val="00331778"/>
    <w:rsid w:val="003332E4"/>
    <w:rsid w:val="0033347A"/>
    <w:rsid w:val="003355A7"/>
    <w:rsid w:val="00336C22"/>
    <w:rsid w:val="00337226"/>
    <w:rsid w:val="003372F6"/>
    <w:rsid w:val="00340617"/>
    <w:rsid w:val="003412F7"/>
    <w:rsid w:val="0034170E"/>
    <w:rsid w:val="003418D9"/>
    <w:rsid w:val="00341D45"/>
    <w:rsid w:val="00343D44"/>
    <w:rsid w:val="00343E4E"/>
    <w:rsid w:val="00344FCF"/>
    <w:rsid w:val="00345560"/>
    <w:rsid w:val="00345A46"/>
    <w:rsid w:val="003462C7"/>
    <w:rsid w:val="00346458"/>
    <w:rsid w:val="00346BDA"/>
    <w:rsid w:val="00346CAE"/>
    <w:rsid w:val="00346FF9"/>
    <w:rsid w:val="0035088A"/>
    <w:rsid w:val="0035104A"/>
    <w:rsid w:val="00351B52"/>
    <w:rsid w:val="003520BC"/>
    <w:rsid w:val="00352C06"/>
    <w:rsid w:val="00353426"/>
    <w:rsid w:val="00353B94"/>
    <w:rsid w:val="00354C6B"/>
    <w:rsid w:val="00355B0A"/>
    <w:rsid w:val="00355CF1"/>
    <w:rsid w:val="00355DD9"/>
    <w:rsid w:val="00356214"/>
    <w:rsid w:val="00356DEE"/>
    <w:rsid w:val="00357046"/>
    <w:rsid w:val="00360425"/>
    <w:rsid w:val="00360466"/>
    <w:rsid w:val="00360E72"/>
    <w:rsid w:val="00362766"/>
    <w:rsid w:val="0036399D"/>
    <w:rsid w:val="003652AB"/>
    <w:rsid w:val="00365473"/>
    <w:rsid w:val="003664E4"/>
    <w:rsid w:val="00367242"/>
    <w:rsid w:val="00367715"/>
    <w:rsid w:val="00370CF3"/>
    <w:rsid w:val="00373647"/>
    <w:rsid w:val="00373D3F"/>
    <w:rsid w:val="003741E9"/>
    <w:rsid w:val="00375BF3"/>
    <w:rsid w:val="0037603B"/>
    <w:rsid w:val="0037684C"/>
    <w:rsid w:val="003810FA"/>
    <w:rsid w:val="003825C7"/>
    <w:rsid w:val="00382CC2"/>
    <w:rsid w:val="00382D8E"/>
    <w:rsid w:val="00383072"/>
    <w:rsid w:val="0038324A"/>
    <w:rsid w:val="0038411D"/>
    <w:rsid w:val="00384D4D"/>
    <w:rsid w:val="00386057"/>
    <w:rsid w:val="003868F8"/>
    <w:rsid w:val="00387B8B"/>
    <w:rsid w:val="003902C0"/>
    <w:rsid w:val="00391D37"/>
    <w:rsid w:val="00392FBB"/>
    <w:rsid w:val="003935A7"/>
    <w:rsid w:val="00395BAB"/>
    <w:rsid w:val="00395DE7"/>
    <w:rsid w:val="00396CAF"/>
    <w:rsid w:val="003A0436"/>
    <w:rsid w:val="003A0501"/>
    <w:rsid w:val="003A1C45"/>
    <w:rsid w:val="003A1D64"/>
    <w:rsid w:val="003A2173"/>
    <w:rsid w:val="003A2D27"/>
    <w:rsid w:val="003A3606"/>
    <w:rsid w:val="003A40F8"/>
    <w:rsid w:val="003A411C"/>
    <w:rsid w:val="003A414A"/>
    <w:rsid w:val="003A6213"/>
    <w:rsid w:val="003A67EE"/>
    <w:rsid w:val="003A6FC9"/>
    <w:rsid w:val="003A74F1"/>
    <w:rsid w:val="003A7A17"/>
    <w:rsid w:val="003A7AB8"/>
    <w:rsid w:val="003B201E"/>
    <w:rsid w:val="003B3230"/>
    <w:rsid w:val="003B349E"/>
    <w:rsid w:val="003B3B37"/>
    <w:rsid w:val="003B3D08"/>
    <w:rsid w:val="003B412B"/>
    <w:rsid w:val="003B4BD3"/>
    <w:rsid w:val="003B630F"/>
    <w:rsid w:val="003B68D7"/>
    <w:rsid w:val="003B6900"/>
    <w:rsid w:val="003B6F62"/>
    <w:rsid w:val="003C0314"/>
    <w:rsid w:val="003C0656"/>
    <w:rsid w:val="003C2029"/>
    <w:rsid w:val="003C2228"/>
    <w:rsid w:val="003C23D3"/>
    <w:rsid w:val="003C3225"/>
    <w:rsid w:val="003C443A"/>
    <w:rsid w:val="003C4D8C"/>
    <w:rsid w:val="003C5120"/>
    <w:rsid w:val="003C5207"/>
    <w:rsid w:val="003C7357"/>
    <w:rsid w:val="003C796A"/>
    <w:rsid w:val="003D07F0"/>
    <w:rsid w:val="003D0986"/>
    <w:rsid w:val="003D09F6"/>
    <w:rsid w:val="003D101F"/>
    <w:rsid w:val="003D1443"/>
    <w:rsid w:val="003D18C4"/>
    <w:rsid w:val="003D2754"/>
    <w:rsid w:val="003D36FB"/>
    <w:rsid w:val="003D4777"/>
    <w:rsid w:val="003D4A67"/>
    <w:rsid w:val="003D4B1D"/>
    <w:rsid w:val="003D5B24"/>
    <w:rsid w:val="003D5F0C"/>
    <w:rsid w:val="003D6BFE"/>
    <w:rsid w:val="003D7E00"/>
    <w:rsid w:val="003E1BC7"/>
    <w:rsid w:val="003E1D08"/>
    <w:rsid w:val="003E2DED"/>
    <w:rsid w:val="003E3446"/>
    <w:rsid w:val="003E43CD"/>
    <w:rsid w:val="003E4E08"/>
    <w:rsid w:val="003E4FC6"/>
    <w:rsid w:val="003E59D5"/>
    <w:rsid w:val="003E5B2C"/>
    <w:rsid w:val="003E5BFB"/>
    <w:rsid w:val="003E5E6A"/>
    <w:rsid w:val="003E63AE"/>
    <w:rsid w:val="003E666C"/>
    <w:rsid w:val="003E7CED"/>
    <w:rsid w:val="003E7D2D"/>
    <w:rsid w:val="003F042B"/>
    <w:rsid w:val="003F0DE1"/>
    <w:rsid w:val="003F1911"/>
    <w:rsid w:val="003F1941"/>
    <w:rsid w:val="003F21EA"/>
    <w:rsid w:val="003F2845"/>
    <w:rsid w:val="003F28C4"/>
    <w:rsid w:val="003F2920"/>
    <w:rsid w:val="003F2C4D"/>
    <w:rsid w:val="003F396C"/>
    <w:rsid w:val="003F4706"/>
    <w:rsid w:val="003F4711"/>
    <w:rsid w:val="003F790D"/>
    <w:rsid w:val="00401351"/>
    <w:rsid w:val="004013A6"/>
    <w:rsid w:val="00401566"/>
    <w:rsid w:val="004015F0"/>
    <w:rsid w:val="004017C0"/>
    <w:rsid w:val="00401859"/>
    <w:rsid w:val="00402D28"/>
    <w:rsid w:val="00402EB6"/>
    <w:rsid w:val="00403C2C"/>
    <w:rsid w:val="00403D0A"/>
    <w:rsid w:val="0040479D"/>
    <w:rsid w:val="00405A49"/>
    <w:rsid w:val="00405E60"/>
    <w:rsid w:val="00406242"/>
    <w:rsid w:val="004103D6"/>
    <w:rsid w:val="004115AD"/>
    <w:rsid w:val="0041285F"/>
    <w:rsid w:val="00412F7C"/>
    <w:rsid w:val="0041356E"/>
    <w:rsid w:val="004139DA"/>
    <w:rsid w:val="0041440E"/>
    <w:rsid w:val="0041479A"/>
    <w:rsid w:val="00414D93"/>
    <w:rsid w:val="004158F3"/>
    <w:rsid w:val="00415982"/>
    <w:rsid w:val="00416782"/>
    <w:rsid w:val="004172D6"/>
    <w:rsid w:val="00421224"/>
    <w:rsid w:val="00422073"/>
    <w:rsid w:val="00422EF7"/>
    <w:rsid w:val="0042338F"/>
    <w:rsid w:val="00423992"/>
    <w:rsid w:val="00424953"/>
    <w:rsid w:val="004251E4"/>
    <w:rsid w:val="00425B0C"/>
    <w:rsid w:val="00425B5A"/>
    <w:rsid w:val="00425EB2"/>
    <w:rsid w:val="00426929"/>
    <w:rsid w:val="0042719D"/>
    <w:rsid w:val="00427734"/>
    <w:rsid w:val="00427793"/>
    <w:rsid w:val="00427F48"/>
    <w:rsid w:val="004316EE"/>
    <w:rsid w:val="00431D27"/>
    <w:rsid w:val="00432600"/>
    <w:rsid w:val="00432F2F"/>
    <w:rsid w:val="00433708"/>
    <w:rsid w:val="00434788"/>
    <w:rsid w:val="00435931"/>
    <w:rsid w:val="00437048"/>
    <w:rsid w:val="004371BC"/>
    <w:rsid w:val="0043750E"/>
    <w:rsid w:val="00437630"/>
    <w:rsid w:val="00440FE5"/>
    <w:rsid w:val="00441084"/>
    <w:rsid w:val="00441DCE"/>
    <w:rsid w:val="0044253B"/>
    <w:rsid w:val="004431BC"/>
    <w:rsid w:val="00443B73"/>
    <w:rsid w:val="00444114"/>
    <w:rsid w:val="00444336"/>
    <w:rsid w:val="004454DD"/>
    <w:rsid w:val="004456BC"/>
    <w:rsid w:val="004459A4"/>
    <w:rsid w:val="00446652"/>
    <w:rsid w:val="00446758"/>
    <w:rsid w:val="004470CB"/>
    <w:rsid w:val="0044710B"/>
    <w:rsid w:val="0045068B"/>
    <w:rsid w:val="00451760"/>
    <w:rsid w:val="00451E17"/>
    <w:rsid w:val="004527B4"/>
    <w:rsid w:val="00452D8E"/>
    <w:rsid w:val="00452F09"/>
    <w:rsid w:val="0045374E"/>
    <w:rsid w:val="00453A89"/>
    <w:rsid w:val="00453ED6"/>
    <w:rsid w:val="00453FA5"/>
    <w:rsid w:val="004542B1"/>
    <w:rsid w:val="00455742"/>
    <w:rsid w:val="00456282"/>
    <w:rsid w:val="00456299"/>
    <w:rsid w:val="00457246"/>
    <w:rsid w:val="00457597"/>
    <w:rsid w:val="0046055B"/>
    <w:rsid w:val="00460CE3"/>
    <w:rsid w:val="00460D6C"/>
    <w:rsid w:val="0046151C"/>
    <w:rsid w:val="00463BBB"/>
    <w:rsid w:val="004653D3"/>
    <w:rsid w:val="00465475"/>
    <w:rsid w:val="004664FB"/>
    <w:rsid w:val="00466FBA"/>
    <w:rsid w:val="0046759F"/>
    <w:rsid w:val="0047185E"/>
    <w:rsid w:val="004721DD"/>
    <w:rsid w:val="004721EB"/>
    <w:rsid w:val="00472614"/>
    <w:rsid w:val="0047287A"/>
    <w:rsid w:val="004728EC"/>
    <w:rsid w:val="004732E0"/>
    <w:rsid w:val="00473332"/>
    <w:rsid w:val="00474ED3"/>
    <w:rsid w:val="00475AD5"/>
    <w:rsid w:val="00475BAB"/>
    <w:rsid w:val="00476BB5"/>
    <w:rsid w:val="00477A75"/>
    <w:rsid w:val="00477ABB"/>
    <w:rsid w:val="00477DD2"/>
    <w:rsid w:val="004803E8"/>
    <w:rsid w:val="00480453"/>
    <w:rsid w:val="00480773"/>
    <w:rsid w:val="00481DA5"/>
    <w:rsid w:val="00482DC6"/>
    <w:rsid w:val="00483F8D"/>
    <w:rsid w:val="00484806"/>
    <w:rsid w:val="00485EA9"/>
    <w:rsid w:val="00486030"/>
    <w:rsid w:val="00486D61"/>
    <w:rsid w:val="004919BF"/>
    <w:rsid w:val="00491B3C"/>
    <w:rsid w:val="00492D15"/>
    <w:rsid w:val="00494791"/>
    <w:rsid w:val="004962C5"/>
    <w:rsid w:val="0049687E"/>
    <w:rsid w:val="0049722C"/>
    <w:rsid w:val="004A07C4"/>
    <w:rsid w:val="004A136B"/>
    <w:rsid w:val="004A19B3"/>
    <w:rsid w:val="004A1AFD"/>
    <w:rsid w:val="004A2B9C"/>
    <w:rsid w:val="004A4310"/>
    <w:rsid w:val="004A4427"/>
    <w:rsid w:val="004A48D7"/>
    <w:rsid w:val="004A4A71"/>
    <w:rsid w:val="004A5CE9"/>
    <w:rsid w:val="004A5E83"/>
    <w:rsid w:val="004A6FF2"/>
    <w:rsid w:val="004A76F1"/>
    <w:rsid w:val="004A78C2"/>
    <w:rsid w:val="004B00B1"/>
    <w:rsid w:val="004B029F"/>
    <w:rsid w:val="004B0C1C"/>
    <w:rsid w:val="004B2754"/>
    <w:rsid w:val="004B2A69"/>
    <w:rsid w:val="004B3B52"/>
    <w:rsid w:val="004B439C"/>
    <w:rsid w:val="004B523A"/>
    <w:rsid w:val="004B5341"/>
    <w:rsid w:val="004B594E"/>
    <w:rsid w:val="004B68DC"/>
    <w:rsid w:val="004B72FD"/>
    <w:rsid w:val="004C0D27"/>
    <w:rsid w:val="004C0E5D"/>
    <w:rsid w:val="004C0ECE"/>
    <w:rsid w:val="004C1924"/>
    <w:rsid w:val="004C2289"/>
    <w:rsid w:val="004C25C9"/>
    <w:rsid w:val="004C2E4D"/>
    <w:rsid w:val="004C30FF"/>
    <w:rsid w:val="004C3C0D"/>
    <w:rsid w:val="004C4E43"/>
    <w:rsid w:val="004C5056"/>
    <w:rsid w:val="004C692F"/>
    <w:rsid w:val="004C6DE2"/>
    <w:rsid w:val="004C7578"/>
    <w:rsid w:val="004C77FA"/>
    <w:rsid w:val="004C7EE7"/>
    <w:rsid w:val="004D03EC"/>
    <w:rsid w:val="004D0641"/>
    <w:rsid w:val="004D0DEE"/>
    <w:rsid w:val="004D0E07"/>
    <w:rsid w:val="004D109F"/>
    <w:rsid w:val="004D15B0"/>
    <w:rsid w:val="004D17D6"/>
    <w:rsid w:val="004D1A46"/>
    <w:rsid w:val="004D1F3F"/>
    <w:rsid w:val="004D20A8"/>
    <w:rsid w:val="004D282B"/>
    <w:rsid w:val="004D30FB"/>
    <w:rsid w:val="004D3A9E"/>
    <w:rsid w:val="004D3E76"/>
    <w:rsid w:val="004D3FCF"/>
    <w:rsid w:val="004D3FEC"/>
    <w:rsid w:val="004D4390"/>
    <w:rsid w:val="004D48CF"/>
    <w:rsid w:val="004D4EF4"/>
    <w:rsid w:val="004D5732"/>
    <w:rsid w:val="004D608E"/>
    <w:rsid w:val="004D6093"/>
    <w:rsid w:val="004D60C1"/>
    <w:rsid w:val="004D6C13"/>
    <w:rsid w:val="004E03F5"/>
    <w:rsid w:val="004E07E2"/>
    <w:rsid w:val="004E19BF"/>
    <w:rsid w:val="004E3C16"/>
    <w:rsid w:val="004E468D"/>
    <w:rsid w:val="004E5909"/>
    <w:rsid w:val="004E5AC5"/>
    <w:rsid w:val="004E62AF"/>
    <w:rsid w:val="004E69A8"/>
    <w:rsid w:val="004E6AAA"/>
    <w:rsid w:val="004F0A5C"/>
    <w:rsid w:val="004F0CFB"/>
    <w:rsid w:val="004F17D4"/>
    <w:rsid w:val="004F1B25"/>
    <w:rsid w:val="004F1CC6"/>
    <w:rsid w:val="004F21EC"/>
    <w:rsid w:val="004F2309"/>
    <w:rsid w:val="004F30BA"/>
    <w:rsid w:val="004F33D6"/>
    <w:rsid w:val="004F5079"/>
    <w:rsid w:val="004F524D"/>
    <w:rsid w:val="004F6188"/>
    <w:rsid w:val="004F66E7"/>
    <w:rsid w:val="004F6C59"/>
    <w:rsid w:val="004F6E59"/>
    <w:rsid w:val="00500987"/>
    <w:rsid w:val="00501448"/>
    <w:rsid w:val="005018A9"/>
    <w:rsid w:val="00502121"/>
    <w:rsid w:val="00502A73"/>
    <w:rsid w:val="00502D2E"/>
    <w:rsid w:val="00503B69"/>
    <w:rsid w:val="005047A7"/>
    <w:rsid w:val="00504F7A"/>
    <w:rsid w:val="005059B9"/>
    <w:rsid w:val="0050609E"/>
    <w:rsid w:val="005072BA"/>
    <w:rsid w:val="005072E1"/>
    <w:rsid w:val="005110E4"/>
    <w:rsid w:val="00513590"/>
    <w:rsid w:val="00513D9F"/>
    <w:rsid w:val="00514A8E"/>
    <w:rsid w:val="00514E73"/>
    <w:rsid w:val="005158BA"/>
    <w:rsid w:val="00515B01"/>
    <w:rsid w:val="00515CBC"/>
    <w:rsid w:val="005206F5"/>
    <w:rsid w:val="00520BB0"/>
    <w:rsid w:val="00520EAC"/>
    <w:rsid w:val="00521DEC"/>
    <w:rsid w:val="00521F0C"/>
    <w:rsid w:val="0052293C"/>
    <w:rsid w:val="00522F22"/>
    <w:rsid w:val="0052312A"/>
    <w:rsid w:val="00523360"/>
    <w:rsid w:val="00524E87"/>
    <w:rsid w:val="00525B06"/>
    <w:rsid w:val="005268EF"/>
    <w:rsid w:val="00526CDA"/>
    <w:rsid w:val="00526F33"/>
    <w:rsid w:val="00527744"/>
    <w:rsid w:val="005277AF"/>
    <w:rsid w:val="00527878"/>
    <w:rsid w:val="005278DA"/>
    <w:rsid w:val="00527B9B"/>
    <w:rsid w:val="00527D5B"/>
    <w:rsid w:val="00527F3C"/>
    <w:rsid w:val="0053081D"/>
    <w:rsid w:val="005316FD"/>
    <w:rsid w:val="0053254F"/>
    <w:rsid w:val="00535199"/>
    <w:rsid w:val="0053577F"/>
    <w:rsid w:val="00536058"/>
    <w:rsid w:val="00537043"/>
    <w:rsid w:val="00540558"/>
    <w:rsid w:val="00540A62"/>
    <w:rsid w:val="005412F9"/>
    <w:rsid w:val="00541CAA"/>
    <w:rsid w:val="00542185"/>
    <w:rsid w:val="00542903"/>
    <w:rsid w:val="005429B3"/>
    <w:rsid w:val="00544721"/>
    <w:rsid w:val="00544E37"/>
    <w:rsid w:val="00545278"/>
    <w:rsid w:val="00545450"/>
    <w:rsid w:val="0054584C"/>
    <w:rsid w:val="00545E8D"/>
    <w:rsid w:val="0054746D"/>
    <w:rsid w:val="005478CF"/>
    <w:rsid w:val="00547E53"/>
    <w:rsid w:val="00550090"/>
    <w:rsid w:val="005518A1"/>
    <w:rsid w:val="00552494"/>
    <w:rsid w:val="0055272F"/>
    <w:rsid w:val="005531F9"/>
    <w:rsid w:val="005542AF"/>
    <w:rsid w:val="00555223"/>
    <w:rsid w:val="0055569A"/>
    <w:rsid w:val="00555DE6"/>
    <w:rsid w:val="00556411"/>
    <w:rsid w:val="00556775"/>
    <w:rsid w:val="00556D7C"/>
    <w:rsid w:val="00557DD1"/>
    <w:rsid w:val="0056039C"/>
    <w:rsid w:val="00560FEE"/>
    <w:rsid w:val="00561AE8"/>
    <w:rsid w:val="005623D0"/>
    <w:rsid w:val="00562F9F"/>
    <w:rsid w:val="005634BA"/>
    <w:rsid w:val="00563B5B"/>
    <w:rsid w:val="00563DA5"/>
    <w:rsid w:val="0056428D"/>
    <w:rsid w:val="00565542"/>
    <w:rsid w:val="0056555A"/>
    <w:rsid w:val="00565672"/>
    <w:rsid w:val="00565727"/>
    <w:rsid w:val="0056589A"/>
    <w:rsid w:val="00565C7D"/>
    <w:rsid w:val="0056711D"/>
    <w:rsid w:val="005672A5"/>
    <w:rsid w:val="00567C14"/>
    <w:rsid w:val="00570632"/>
    <w:rsid w:val="00570679"/>
    <w:rsid w:val="005711CD"/>
    <w:rsid w:val="0057147E"/>
    <w:rsid w:val="0057200E"/>
    <w:rsid w:val="00572673"/>
    <w:rsid w:val="0057338C"/>
    <w:rsid w:val="0057360D"/>
    <w:rsid w:val="0057372A"/>
    <w:rsid w:val="00573EFD"/>
    <w:rsid w:val="00574044"/>
    <w:rsid w:val="00576498"/>
    <w:rsid w:val="005765FA"/>
    <w:rsid w:val="00576EF0"/>
    <w:rsid w:val="00576FBF"/>
    <w:rsid w:val="0057721D"/>
    <w:rsid w:val="005778B1"/>
    <w:rsid w:val="00577EB7"/>
    <w:rsid w:val="00583541"/>
    <w:rsid w:val="005839B6"/>
    <w:rsid w:val="00583CBF"/>
    <w:rsid w:val="00584304"/>
    <w:rsid w:val="00584534"/>
    <w:rsid w:val="00584C09"/>
    <w:rsid w:val="005851D6"/>
    <w:rsid w:val="00586796"/>
    <w:rsid w:val="00587672"/>
    <w:rsid w:val="00590096"/>
    <w:rsid w:val="005912BD"/>
    <w:rsid w:val="00591377"/>
    <w:rsid w:val="00592CC8"/>
    <w:rsid w:val="0059468F"/>
    <w:rsid w:val="00594731"/>
    <w:rsid w:val="0059484D"/>
    <w:rsid w:val="00594BEA"/>
    <w:rsid w:val="00595138"/>
    <w:rsid w:val="005951CD"/>
    <w:rsid w:val="005955D3"/>
    <w:rsid w:val="00595D52"/>
    <w:rsid w:val="00597888"/>
    <w:rsid w:val="005A067C"/>
    <w:rsid w:val="005A132E"/>
    <w:rsid w:val="005A1692"/>
    <w:rsid w:val="005A28F8"/>
    <w:rsid w:val="005A29C4"/>
    <w:rsid w:val="005A3743"/>
    <w:rsid w:val="005A3F42"/>
    <w:rsid w:val="005A4B16"/>
    <w:rsid w:val="005A4BC9"/>
    <w:rsid w:val="005A62E4"/>
    <w:rsid w:val="005A65A6"/>
    <w:rsid w:val="005A6838"/>
    <w:rsid w:val="005A6CD3"/>
    <w:rsid w:val="005A70B5"/>
    <w:rsid w:val="005A74B1"/>
    <w:rsid w:val="005B0990"/>
    <w:rsid w:val="005B0C79"/>
    <w:rsid w:val="005B1404"/>
    <w:rsid w:val="005B14EC"/>
    <w:rsid w:val="005B1D32"/>
    <w:rsid w:val="005B22D0"/>
    <w:rsid w:val="005B25B9"/>
    <w:rsid w:val="005B2BF7"/>
    <w:rsid w:val="005B3C36"/>
    <w:rsid w:val="005B44E5"/>
    <w:rsid w:val="005B5998"/>
    <w:rsid w:val="005B5B05"/>
    <w:rsid w:val="005B633B"/>
    <w:rsid w:val="005B7466"/>
    <w:rsid w:val="005C07E4"/>
    <w:rsid w:val="005C243D"/>
    <w:rsid w:val="005C3309"/>
    <w:rsid w:val="005C3C4E"/>
    <w:rsid w:val="005C3FC3"/>
    <w:rsid w:val="005C4139"/>
    <w:rsid w:val="005C4B6C"/>
    <w:rsid w:val="005C4ED9"/>
    <w:rsid w:val="005C4F9D"/>
    <w:rsid w:val="005C55B3"/>
    <w:rsid w:val="005C567F"/>
    <w:rsid w:val="005C5B29"/>
    <w:rsid w:val="005C5E45"/>
    <w:rsid w:val="005C7307"/>
    <w:rsid w:val="005D0A3F"/>
    <w:rsid w:val="005D0BF4"/>
    <w:rsid w:val="005D0C50"/>
    <w:rsid w:val="005D14DC"/>
    <w:rsid w:val="005D1F65"/>
    <w:rsid w:val="005D20A1"/>
    <w:rsid w:val="005D30D2"/>
    <w:rsid w:val="005D776E"/>
    <w:rsid w:val="005D7C20"/>
    <w:rsid w:val="005D7C2F"/>
    <w:rsid w:val="005E1CC8"/>
    <w:rsid w:val="005E29A1"/>
    <w:rsid w:val="005E371F"/>
    <w:rsid w:val="005E3BEC"/>
    <w:rsid w:val="005E4D45"/>
    <w:rsid w:val="005E550A"/>
    <w:rsid w:val="005E5B41"/>
    <w:rsid w:val="005E6E66"/>
    <w:rsid w:val="005F0389"/>
    <w:rsid w:val="005F0663"/>
    <w:rsid w:val="005F2044"/>
    <w:rsid w:val="005F363E"/>
    <w:rsid w:val="005F388A"/>
    <w:rsid w:val="005F3BED"/>
    <w:rsid w:val="005F4201"/>
    <w:rsid w:val="005F4CD0"/>
    <w:rsid w:val="005F50EC"/>
    <w:rsid w:val="005F613D"/>
    <w:rsid w:val="005F6866"/>
    <w:rsid w:val="005F6F5E"/>
    <w:rsid w:val="006000C3"/>
    <w:rsid w:val="00600BE8"/>
    <w:rsid w:val="00600DA5"/>
    <w:rsid w:val="0060112E"/>
    <w:rsid w:val="00601343"/>
    <w:rsid w:val="0060153B"/>
    <w:rsid w:val="00602F2A"/>
    <w:rsid w:val="00603885"/>
    <w:rsid w:val="00603E65"/>
    <w:rsid w:val="00603E85"/>
    <w:rsid w:val="0060414A"/>
    <w:rsid w:val="006042CF"/>
    <w:rsid w:val="0060475E"/>
    <w:rsid w:val="00604DDA"/>
    <w:rsid w:val="00605040"/>
    <w:rsid w:val="006057BB"/>
    <w:rsid w:val="00605FDA"/>
    <w:rsid w:val="006107A4"/>
    <w:rsid w:val="00610B8F"/>
    <w:rsid w:val="00611318"/>
    <w:rsid w:val="006124DF"/>
    <w:rsid w:val="00612505"/>
    <w:rsid w:val="00612809"/>
    <w:rsid w:val="006145D4"/>
    <w:rsid w:val="006167F7"/>
    <w:rsid w:val="00616969"/>
    <w:rsid w:val="00616A9C"/>
    <w:rsid w:val="00617BFF"/>
    <w:rsid w:val="00620F5A"/>
    <w:rsid w:val="00620FBD"/>
    <w:rsid w:val="00621FFE"/>
    <w:rsid w:val="0062259E"/>
    <w:rsid w:val="00624C42"/>
    <w:rsid w:val="00625A1D"/>
    <w:rsid w:val="00625F16"/>
    <w:rsid w:val="00626C24"/>
    <w:rsid w:val="006276C9"/>
    <w:rsid w:val="006278BC"/>
    <w:rsid w:val="0063040B"/>
    <w:rsid w:val="00630C46"/>
    <w:rsid w:val="00631DAF"/>
    <w:rsid w:val="006328D9"/>
    <w:rsid w:val="0063332D"/>
    <w:rsid w:val="0063454D"/>
    <w:rsid w:val="0063512D"/>
    <w:rsid w:val="0063516A"/>
    <w:rsid w:val="00637330"/>
    <w:rsid w:val="00637458"/>
    <w:rsid w:val="0063773F"/>
    <w:rsid w:val="0064093E"/>
    <w:rsid w:val="00642AB8"/>
    <w:rsid w:val="00642D87"/>
    <w:rsid w:val="00642F8D"/>
    <w:rsid w:val="00643D2E"/>
    <w:rsid w:val="0064421E"/>
    <w:rsid w:val="00645143"/>
    <w:rsid w:val="0064592B"/>
    <w:rsid w:val="00646762"/>
    <w:rsid w:val="00647CD3"/>
    <w:rsid w:val="00647EE0"/>
    <w:rsid w:val="006502A6"/>
    <w:rsid w:val="00650705"/>
    <w:rsid w:val="00650799"/>
    <w:rsid w:val="0065140C"/>
    <w:rsid w:val="00652E11"/>
    <w:rsid w:val="006530C4"/>
    <w:rsid w:val="006533BB"/>
    <w:rsid w:val="00654145"/>
    <w:rsid w:val="00654999"/>
    <w:rsid w:val="00655459"/>
    <w:rsid w:val="0065545C"/>
    <w:rsid w:val="006555C5"/>
    <w:rsid w:val="00655607"/>
    <w:rsid w:val="0065659E"/>
    <w:rsid w:val="006574DA"/>
    <w:rsid w:val="00657645"/>
    <w:rsid w:val="00657697"/>
    <w:rsid w:val="00657E83"/>
    <w:rsid w:val="006600F7"/>
    <w:rsid w:val="006622D7"/>
    <w:rsid w:val="0066375C"/>
    <w:rsid w:val="00663784"/>
    <w:rsid w:val="00663B6C"/>
    <w:rsid w:val="00664275"/>
    <w:rsid w:val="006643E3"/>
    <w:rsid w:val="00665A44"/>
    <w:rsid w:val="0066720E"/>
    <w:rsid w:val="00670CE5"/>
    <w:rsid w:val="00671365"/>
    <w:rsid w:val="0067253B"/>
    <w:rsid w:val="00672F36"/>
    <w:rsid w:val="00673726"/>
    <w:rsid w:val="0067383A"/>
    <w:rsid w:val="0067623D"/>
    <w:rsid w:val="00676BB9"/>
    <w:rsid w:val="00677074"/>
    <w:rsid w:val="0067757A"/>
    <w:rsid w:val="006808C4"/>
    <w:rsid w:val="00682047"/>
    <w:rsid w:val="006827D4"/>
    <w:rsid w:val="00682B0A"/>
    <w:rsid w:val="00682BD3"/>
    <w:rsid w:val="00682F1F"/>
    <w:rsid w:val="006839B6"/>
    <w:rsid w:val="006842E3"/>
    <w:rsid w:val="006842EB"/>
    <w:rsid w:val="00685CB9"/>
    <w:rsid w:val="006870A8"/>
    <w:rsid w:val="006900D9"/>
    <w:rsid w:val="00691159"/>
    <w:rsid w:val="00691CCC"/>
    <w:rsid w:val="0069224E"/>
    <w:rsid w:val="006927B0"/>
    <w:rsid w:val="00692A0D"/>
    <w:rsid w:val="006938DC"/>
    <w:rsid w:val="00693D2F"/>
    <w:rsid w:val="00695460"/>
    <w:rsid w:val="006955DE"/>
    <w:rsid w:val="00696234"/>
    <w:rsid w:val="00697D4D"/>
    <w:rsid w:val="006A078F"/>
    <w:rsid w:val="006A10BD"/>
    <w:rsid w:val="006A153C"/>
    <w:rsid w:val="006A1B0A"/>
    <w:rsid w:val="006A26F1"/>
    <w:rsid w:val="006A3B2C"/>
    <w:rsid w:val="006A4854"/>
    <w:rsid w:val="006A4AAF"/>
    <w:rsid w:val="006A575F"/>
    <w:rsid w:val="006A7DA6"/>
    <w:rsid w:val="006B001A"/>
    <w:rsid w:val="006B30A5"/>
    <w:rsid w:val="006B4454"/>
    <w:rsid w:val="006B48CD"/>
    <w:rsid w:val="006B51D9"/>
    <w:rsid w:val="006B5A89"/>
    <w:rsid w:val="006B5F14"/>
    <w:rsid w:val="006B65BF"/>
    <w:rsid w:val="006B692E"/>
    <w:rsid w:val="006B71A4"/>
    <w:rsid w:val="006B7B63"/>
    <w:rsid w:val="006C0978"/>
    <w:rsid w:val="006C0EEB"/>
    <w:rsid w:val="006C1E82"/>
    <w:rsid w:val="006C1F26"/>
    <w:rsid w:val="006C203D"/>
    <w:rsid w:val="006C22E1"/>
    <w:rsid w:val="006C2880"/>
    <w:rsid w:val="006C2B13"/>
    <w:rsid w:val="006C5705"/>
    <w:rsid w:val="006C5B52"/>
    <w:rsid w:val="006C5F1A"/>
    <w:rsid w:val="006C682F"/>
    <w:rsid w:val="006C6E8B"/>
    <w:rsid w:val="006D0E35"/>
    <w:rsid w:val="006D21BE"/>
    <w:rsid w:val="006D25F8"/>
    <w:rsid w:val="006D2EE0"/>
    <w:rsid w:val="006D4B1E"/>
    <w:rsid w:val="006D5A3D"/>
    <w:rsid w:val="006D7C71"/>
    <w:rsid w:val="006E11DF"/>
    <w:rsid w:val="006E1597"/>
    <w:rsid w:val="006E16B1"/>
    <w:rsid w:val="006E41B9"/>
    <w:rsid w:val="006E4EC0"/>
    <w:rsid w:val="006E67C2"/>
    <w:rsid w:val="006E6D61"/>
    <w:rsid w:val="006E7386"/>
    <w:rsid w:val="006E7460"/>
    <w:rsid w:val="006F09ED"/>
    <w:rsid w:val="006F0C15"/>
    <w:rsid w:val="006F0CBC"/>
    <w:rsid w:val="006F47B1"/>
    <w:rsid w:val="006F4A7C"/>
    <w:rsid w:val="006F53E9"/>
    <w:rsid w:val="006F5B13"/>
    <w:rsid w:val="006F63DF"/>
    <w:rsid w:val="006F6D46"/>
    <w:rsid w:val="006F6EFE"/>
    <w:rsid w:val="006F77FD"/>
    <w:rsid w:val="00701271"/>
    <w:rsid w:val="0070136A"/>
    <w:rsid w:val="0070197E"/>
    <w:rsid w:val="00701C61"/>
    <w:rsid w:val="00701F62"/>
    <w:rsid w:val="00702642"/>
    <w:rsid w:val="00702E35"/>
    <w:rsid w:val="00704273"/>
    <w:rsid w:val="007048DF"/>
    <w:rsid w:val="0070648B"/>
    <w:rsid w:val="007064C0"/>
    <w:rsid w:val="007102A4"/>
    <w:rsid w:val="00710788"/>
    <w:rsid w:val="00711A0C"/>
    <w:rsid w:val="00711FAA"/>
    <w:rsid w:val="00712BB8"/>
    <w:rsid w:val="00713021"/>
    <w:rsid w:val="00713616"/>
    <w:rsid w:val="007150B8"/>
    <w:rsid w:val="00715AEE"/>
    <w:rsid w:val="00716325"/>
    <w:rsid w:val="00716A94"/>
    <w:rsid w:val="00717822"/>
    <w:rsid w:val="00717DFA"/>
    <w:rsid w:val="0072009C"/>
    <w:rsid w:val="007204F0"/>
    <w:rsid w:val="00720C68"/>
    <w:rsid w:val="0072183B"/>
    <w:rsid w:val="00721C44"/>
    <w:rsid w:val="007221BA"/>
    <w:rsid w:val="007230C6"/>
    <w:rsid w:val="007262E0"/>
    <w:rsid w:val="00726804"/>
    <w:rsid w:val="007269FD"/>
    <w:rsid w:val="007275FA"/>
    <w:rsid w:val="0073033F"/>
    <w:rsid w:val="00731E41"/>
    <w:rsid w:val="00732E47"/>
    <w:rsid w:val="007336AC"/>
    <w:rsid w:val="00735F83"/>
    <w:rsid w:val="007362FC"/>
    <w:rsid w:val="007364F0"/>
    <w:rsid w:val="00736AED"/>
    <w:rsid w:val="007374F1"/>
    <w:rsid w:val="00741110"/>
    <w:rsid w:val="007414E3"/>
    <w:rsid w:val="007420E6"/>
    <w:rsid w:val="00742984"/>
    <w:rsid w:val="00742CDD"/>
    <w:rsid w:val="00743500"/>
    <w:rsid w:val="007435AD"/>
    <w:rsid w:val="00744502"/>
    <w:rsid w:val="00746145"/>
    <w:rsid w:val="00747888"/>
    <w:rsid w:val="00747E7C"/>
    <w:rsid w:val="00750CA8"/>
    <w:rsid w:val="00750F94"/>
    <w:rsid w:val="00751C11"/>
    <w:rsid w:val="00751F13"/>
    <w:rsid w:val="00752D73"/>
    <w:rsid w:val="00753182"/>
    <w:rsid w:val="007541E6"/>
    <w:rsid w:val="00754CAD"/>
    <w:rsid w:val="00754F9F"/>
    <w:rsid w:val="0075524B"/>
    <w:rsid w:val="0075633C"/>
    <w:rsid w:val="00756527"/>
    <w:rsid w:val="0075652A"/>
    <w:rsid w:val="00756E24"/>
    <w:rsid w:val="007571F0"/>
    <w:rsid w:val="00757CB9"/>
    <w:rsid w:val="00760490"/>
    <w:rsid w:val="007617F9"/>
    <w:rsid w:val="00761BED"/>
    <w:rsid w:val="00762F94"/>
    <w:rsid w:val="0076395A"/>
    <w:rsid w:val="007639C4"/>
    <w:rsid w:val="00765227"/>
    <w:rsid w:val="00766383"/>
    <w:rsid w:val="007663FC"/>
    <w:rsid w:val="00766891"/>
    <w:rsid w:val="00766A03"/>
    <w:rsid w:val="0076768E"/>
    <w:rsid w:val="00767D95"/>
    <w:rsid w:val="00767DA6"/>
    <w:rsid w:val="00767E8E"/>
    <w:rsid w:val="007718F5"/>
    <w:rsid w:val="00771AE0"/>
    <w:rsid w:val="007722E8"/>
    <w:rsid w:val="00772B4E"/>
    <w:rsid w:val="00773E4E"/>
    <w:rsid w:val="00773F51"/>
    <w:rsid w:val="00774037"/>
    <w:rsid w:val="007744A3"/>
    <w:rsid w:val="007750FA"/>
    <w:rsid w:val="00776701"/>
    <w:rsid w:val="00776883"/>
    <w:rsid w:val="00777322"/>
    <w:rsid w:val="00777424"/>
    <w:rsid w:val="007806B1"/>
    <w:rsid w:val="00780B26"/>
    <w:rsid w:val="007811D0"/>
    <w:rsid w:val="00781A90"/>
    <w:rsid w:val="00781DD6"/>
    <w:rsid w:val="00782098"/>
    <w:rsid w:val="007823C4"/>
    <w:rsid w:val="00782B19"/>
    <w:rsid w:val="007844EC"/>
    <w:rsid w:val="00784963"/>
    <w:rsid w:val="00785DEB"/>
    <w:rsid w:val="007860A2"/>
    <w:rsid w:val="00786BF5"/>
    <w:rsid w:val="00786F0E"/>
    <w:rsid w:val="00787BF7"/>
    <w:rsid w:val="007910ED"/>
    <w:rsid w:val="00791739"/>
    <w:rsid w:val="00791D8A"/>
    <w:rsid w:val="00792281"/>
    <w:rsid w:val="00794B4A"/>
    <w:rsid w:val="00794C59"/>
    <w:rsid w:val="00795F5B"/>
    <w:rsid w:val="007A0E6E"/>
    <w:rsid w:val="007A1B20"/>
    <w:rsid w:val="007A1B61"/>
    <w:rsid w:val="007A29A7"/>
    <w:rsid w:val="007A2ED0"/>
    <w:rsid w:val="007A3204"/>
    <w:rsid w:val="007A3359"/>
    <w:rsid w:val="007A3AEE"/>
    <w:rsid w:val="007A4E61"/>
    <w:rsid w:val="007A4F1A"/>
    <w:rsid w:val="007A5CA9"/>
    <w:rsid w:val="007A6151"/>
    <w:rsid w:val="007A724B"/>
    <w:rsid w:val="007A7755"/>
    <w:rsid w:val="007A7CFE"/>
    <w:rsid w:val="007B028D"/>
    <w:rsid w:val="007B0C71"/>
    <w:rsid w:val="007B4678"/>
    <w:rsid w:val="007B494F"/>
    <w:rsid w:val="007B5704"/>
    <w:rsid w:val="007B5C01"/>
    <w:rsid w:val="007B601D"/>
    <w:rsid w:val="007B7286"/>
    <w:rsid w:val="007C048B"/>
    <w:rsid w:val="007C06F4"/>
    <w:rsid w:val="007C11D6"/>
    <w:rsid w:val="007C1EF9"/>
    <w:rsid w:val="007C23CD"/>
    <w:rsid w:val="007C253A"/>
    <w:rsid w:val="007C3C77"/>
    <w:rsid w:val="007C3EF7"/>
    <w:rsid w:val="007C6090"/>
    <w:rsid w:val="007C6DA2"/>
    <w:rsid w:val="007D0247"/>
    <w:rsid w:val="007D0926"/>
    <w:rsid w:val="007D0E9E"/>
    <w:rsid w:val="007D15F6"/>
    <w:rsid w:val="007D19DF"/>
    <w:rsid w:val="007D1BAC"/>
    <w:rsid w:val="007D2D60"/>
    <w:rsid w:val="007D326F"/>
    <w:rsid w:val="007D3B8F"/>
    <w:rsid w:val="007D3DE0"/>
    <w:rsid w:val="007D43A0"/>
    <w:rsid w:val="007D44D8"/>
    <w:rsid w:val="007D4719"/>
    <w:rsid w:val="007D502C"/>
    <w:rsid w:val="007D57EC"/>
    <w:rsid w:val="007D645E"/>
    <w:rsid w:val="007D662A"/>
    <w:rsid w:val="007D68D0"/>
    <w:rsid w:val="007D7586"/>
    <w:rsid w:val="007E0A5C"/>
    <w:rsid w:val="007E10BC"/>
    <w:rsid w:val="007E1EA7"/>
    <w:rsid w:val="007E2DEC"/>
    <w:rsid w:val="007E3DBF"/>
    <w:rsid w:val="007E5536"/>
    <w:rsid w:val="007E57CC"/>
    <w:rsid w:val="007E6441"/>
    <w:rsid w:val="007E68B7"/>
    <w:rsid w:val="007E6967"/>
    <w:rsid w:val="007F025A"/>
    <w:rsid w:val="007F1AE9"/>
    <w:rsid w:val="007F1BEA"/>
    <w:rsid w:val="007F20DE"/>
    <w:rsid w:val="007F2253"/>
    <w:rsid w:val="007F24D7"/>
    <w:rsid w:val="007F3BA1"/>
    <w:rsid w:val="007F5C52"/>
    <w:rsid w:val="007F6642"/>
    <w:rsid w:val="007F6A97"/>
    <w:rsid w:val="00800787"/>
    <w:rsid w:val="00800CA0"/>
    <w:rsid w:val="00802197"/>
    <w:rsid w:val="008027B4"/>
    <w:rsid w:val="008034D7"/>
    <w:rsid w:val="00803825"/>
    <w:rsid w:val="00804A2C"/>
    <w:rsid w:val="00804AC0"/>
    <w:rsid w:val="0080637C"/>
    <w:rsid w:val="008071BC"/>
    <w:rsid w:val="008074A4"/>
    <w:rsid w:val="00810BE9"/>
    <w:rsid w:val="00811354"/>
    <w:rsid w:val="00814808"/>
    <w:rsid w:val="0081549E"/>
    <w:rsid w:val="00817377"/>
    <w:rsid w:val="008175D6"/>
    <w:rsid w:val="00817CF2"/>
    <w:rsid w:val="008201F7"/>
    <w:rsid w:val="00820623"/>
    <w:rsid w:val="00820819"/>
    <w:rsid w:val="00822478"/>
    <w:rsid w:val="008233CA"/>
    <w:rsid w:val="008239E8"/>
    <w:rsid w:val="0082483A"/>
    <w:rsid w:val="008251D4"/>
    <w:rsid w:val="00826720"/>
    <w:rsid w:val="00826FB9"/>
    <w:rsid w:val="00827694"/>
    <w:rsid w:val="00827E6A"/>
    <w:rsid w:val="00827EC1"/>
    <w:rsid w:val="00831215"/>
    <w:rsid w:val="008328F3"/>
    <w:rsid w:val="00832EE4"/>
    <w:rsid w:val="00833A69"/>
    <w:rsid w:val="008346A6"/>
    <w:rsid w:val="008350D3"/>
    <w:rsid w:val="00835ADB"/>
    <w:rsid w:val="00835FDC"/>
    <w:rsid w:val="008367BB"/>
    <w:rsid w:val="00837575"/>
    <w:rsid w:val="00840014"/>
    <w:rsid w:val="00840983"/>
    <w:rsid w:val="00840CC4"/>
    <w:rsid w:val="00840D30"/>
    <w:rsid w:val="0084188C"/>
    <w:rsid w:val="00841FCF"/>
    <w:rsid w:val="00842A31"/>
    <w:rsid w:val="00843C5F"/>
    <w:rsid w:val="0084442D"/>
    <w:rsid w:val="00845086"/>
    <w:rsid w:val="008469E4"/>
    <w:rsid w:val="00850423"/>
    <w:rsid w:val="008511F8"/>
    <w:rsid w:val="00851FF1"/>
    <w:rsid w:val="00851FFE"/>
    <w:rsid w:val="00852834"/>
    <w:rsid w:val="00852C52"/>
    <w:rsid w:val="008530C0"/>
    <w:rsid w:val="008536B6"/>
    <w:rsid w:val="00853C1F"/>
    <w:rsid w:val="00853DFD"/>
    <w:rsid w:val="008547EE"/>
    <w:rsid w:val="00854E81"/>
    <w:rsid w:val="00856B19"/>
    <w:rsid w:val="008570AB"/>
    <w:rsid w:val="00860124"/>
    <w:rsid w:val="00860631"/>
    <w:rsid w:val="00860681"/>
    <w:rsid w:val="00860A8E"/>
    <w:rsid w:val="00860EC4"/>
    <w:rsid w:val="00861856"/>
    <w:rsid w:val="00861858"/>
    <w:rsid w:val="00861B09"/>
    <w:rsid w:val="00862970"/>
    <w:rsid w:val="00862E79"/>
    <w:rsid w:val="00864F6A"/>
    <w:rsid w:val="00866B63"/>
    <w:rsid w:val="0086712F"/>
    <w:rsid w:val="00870AC7"/>
    <w:rsid w:val="00870E16"/>
    <w:rsid w:val="00870EEB"/>
    <w:rsid w:val="00871E4A"/>
    <w:rsid w:val="00872B7C"/>
    <w:rsid w:val="00872EFE"/>
    <w:rsid w:val="00874510"/>
    <w:rsid w:val="00875431"/>
    <w:rsid w:val="00875527"/>
    <w:rsid w:val="008755D7"/>
    <w:rsid w:val="008764F2"/>
    <w:rsid w:val="00876B7C"/>
    <w:rsid w:val="008776DB"/>
    <w:rsid w:val="00877A48"/>
    <w:rsid w:val="008808A5"/>
    <w:rsid w:val="00880F48"/>
    <w:rsid w:val="00881032"/>
    <w:rsid w:val="0088161C"/>
    <w:rsid w:val="00881AA1"/>
    <w:rsid w:val="00881B7F"/>
    <w:rsid w:val="00882751"/>
    <w:rsid w:val="008827BA"/>
    <w:rsid w:val="00882E49"/>
    <w:rsid w:val="00883BAA"/>
    <w:rsid w:val="00885BCD"/>
    <w:rsid w:val="008868BA"/>
    <w:rsid w:val="008874FC"/>
    <w:rsid w:val="00887A03"/>
    <w:rsid w:val="00887C93"/>
    <w:rsid w:val="008910B9"/>
    <w:rsid w:val="00891B4E"/>
    <w:rsid w:val="00891F73"/>
    <w:rsid w:val="0089275B"/>
    <w:rsid w:val="00892D62"/>
    <w:rsid w:val="00893A49"/>
    <w:rsid w:val="00893C3B"/>
    <w:rsid w:val="0089497E"/>
    <w:rsid w:val="00894BC6"/>
    <w:rsid w:val="00894EEF"/>
    <w:rsid w:val="00894EF8"/>
    <w:rsid w:val="00896591"/>
    <w:rsid w:val="00896793"/>
    <w:rsid w:val="0089687B"/>
    <w:rsid w:val="008A0C23"/>
    <w:rsid w:val="008A1251"/>
    <w:rsid w:val="008A25DB"/>
    <w:rsid w:val="008A365E"/>
    <w:rsid w:val="008A39D2"/>
    <w:rsid w:val="008A4E73"/>
    <w:rsid w:val="008A5149"/>
    <w:rsid w:val="008A7078"/>
    <w:rsid w:val="008A7305"/>
    <w:rsid w:val="008B04E8"/>
    <w:rsid w:val="008B0531"/>
    <w:rsid w:val="008B06B6"/>
    <w:rsid w:val="008B0AB8"/>
    <w:rsid w:val="008B1628"/>
    <w:rsid w:val="008B215E"/>
    <w:rsid w:val="008B284F"/>
    <w:rsid w:val="008B2A4E"/>
    <w:rsid w:val="008B370F"/>
    <w:rsid w:val="008B40E1"/>
    <w:rsid w:val="008B4451"/>
    <w:rsid w:val="008B49E2"/>
    <w:rsid w:val="008B4B02"/>
    <w:rsid w:val="008B4F76"/>
    <w:rsid w:val="008B5BF4"/>
    <w:rsid w:val="008B68F3"/>
    <w:rsid w:val="008B6B0E"/>
    <w:rsid w:val="008B6EB2"/>
    <w:rsid w:val="008B7187"/>
    <w:rsid w:val="008B75A2"/>
    <w:rsid w:val="008B76D1"/>
    <w:rsid w:val="008B7E62"/>
    <w:rsid w:val="008C087E"/>
    <w:rsid w:val="008C0DBD"/>
    <w:rsid w:val="008C1171"/>
    <w:rsid w:val="008C1208"/>
    <w:rsid w:val="008C16C0"/>
    <w:rsid w:val="008C21FB"/>
    <w:rsid w:val="008C2965"/>
    <w:rsid w:val="008C2E7E"/>
    <w:rsid w:val="008C3276"/>
    <w:rsid w:val="008C3480"/>
    <w:rsid w:val="008C3E51"/>
    <w:rsid w:val="008C483C"/>
    <w:rsid w:val="008C52FE"/>
    <w:rsid w:val="008C5A31"/>
    <w:rsid w:val="008C6687"/>
    <w:rsid w:val="008C711C"/>
    <w:rsid w:val="008C7C6D"/>
    <w:rsid w:val="008D09F8"/>
    <w:rsid w:val="008D156F"/>
    <w:rsid w:val="008D192A"/>
    <w:rsid w:val="008D3278"/>
    <w:rsid w:val="008D3524"/>
    <w:rsid w:val="008D3B66"/>
    <w:rsid w:val="008D3DF8"/>
    <w:rsid w:val="008D467A"/>
    <w:rsid w:val="008D48B4"/>
    <w:rsid w:val="008D49E8"/>
    <w:rsid w:val="008D4F92"/>
    <w:rsid w:val="008D50C8"/>
    <w:rsid w:val="008D680F"/>
    <w:rsid w:val="008E0692"/>
    <w:rsid w:val="008E2BBF"/>
    <w:rsid w:val="008E2C7E"/>
    <w:rsid w:val="008E31D3"/>
    <w:rsid w:val="008E35A1"/>
    <w:rsid w:val="008E3883"/>
    <w:rsid w:val="008E41DD"/>
    <w:rsid w:val="008E44C8"/>
    <w:rsid w:val="008E5430"/>
    <w:rsid w:val="008E6EE1"/>
    <w:rsid w:val="008E71F7"/>
    <w:rsid w:val="008E7D21"/>
    <w:rsid w:val="008F0156"/>
    <w:rsid w:val="008F0EED"/>
    <w:rsid w:val="008F168D"/>
    <w:rsid w:val="008F1C06"/>
    <w:rsid w:val="008F22FD"/>
    <w:rsid w:val="008F2703"/>
    <w:rsid w:val="008F469E"/>
    <w:rsid w:val="008F4840"/>
    <w:rsid w:val="008F50DC"/>
    <w:rsid w:val="008F5F52"/>
    <w:rsid w:val="00901324"/>
    <w:rsid w:val="00902046"/>
    <w:rsid w:val="00902AEC"/>
    <w:rsid w:val="00903263"/>
    <w:rsid w:val="00903744"/>
    <w:rsid w:val="009114A7"/>
    <w:rsid w:val="00911621"/>
    <w:rsid w:val="009117E1"/>
    <w:rsid w:val="00912BC3"/>
    <w:rsid w:val="009130A8"/>
    <w:rsid w:val="0091321A"/>
    <w:rsid w:val="009137AF"/>
    <w:rsid w:val="00913FD5"/>
    <w:rsid w:val="00914110"/>
    <w:rsid w:val="009159AA"/>
    <w:rsid w:val="00916178"/>
    <w:rsid w:val="00916384"/>
    <w:rsid w:val="009166A0"/>
    <w:rsid w:val="0091681D"/>
    <w:rsid w:val="00924DCE"/>
    <w:rsid w:val="009252C9"/>
    <w:rsid w:val="009256E1"/>
    <w:rsid w:val="00926792"/>
    <w:rsid w:val="009277E2"/>
    <w:rsid w:val="00930431"/>
    <w:rsid w:val="00930732"/>
    <w:rsid w:val="00930B16"/>
    <w:rsid w:val="00930F06"/>
    <w:rsid w:val="00931B52"/>
    <w:rsid w:val="009320C9"/>
    <w:rsid w:val="00932523"/>
    <w:rsid w:val="0093264D"/>
    <w:rsid w:val="009337E0"/>
    <w:rsid w:val="00933D2B"/>
    <w:rsid w:val="009348B1"/>
    <w:rsid w:val="009350E7"/>
    <w:rsid w:val="00935A10"/>
    <w:rsid w:val="00935A7D"/>
    <w:rsid w:val="00935B0D"/>
    <w:rsid w:val="00935C06"/>
    <w:rsid w:val="00935C86"/>
    <w:rsid w:val="0093659F"/>
    <w:rsid w:val="00936E6A"/>
    <w:rsid w:val="00940C8D"/>
    <w:rsid w:val="00942AAE"/>
    <w:rsid w:val="009442FD"/>
    <w:rsid w:val="0094532C"/>
    <w:rsid w:val="009456D0"/>
    <w:rsid w:val="00945A42"/>
    <w:rsid w:val="0094634A"/>
    <w:rsid w:val="0094642F"/>
    <w:rsid w:val="00947F23"/>
    <w:rsid w:val="00950599"/>
    <w:rsid w:val="00952352"/>
    <w:rsid w:val="00952881"/>
    <w:rsid w:val="00953CFE"/>
    <w:rsid w:val="009544F0"/>
    <w:rsid w:val="00954D65"/>
    <w:rsid w:val="00954EE5"/>
    <w:rsid w:val="00954F95"/>
    <w:rsid w:val="009559F8"/>
    <w:rsid w:val="00955BBB"/>
    <w:rsid w:val="00955DC3"/>
    <w:rsid w:val="00956DE6"/>
    <w:rsid w:val="0095789D"/>
    <w:rsid w:val="00957954"/>
    <w:rsid w:val="00960351"/>
    <w:rsid w:val="009603D0"/>
    <w:rsid w:val="00960796"/>
    <w:rsid w:val="009616A1"/>
    <w:rsid w:val="00962250"/>
    <w:rsid w:val="009627BC"/>
    <w:rsid w:val="009654AD"/>
    <w:rsid w:val="00965FE0"/>
    <w:rsid w:val="00966A99"/>
    <w:rsid w:val="009673BC"/>
    <w:rsid w:val="0096796E"/>
    <w:rsid w:val="00971259"/>
    <w:rsid w:val="00971361"/>
    <w:rsid w:val="0097192E"/>
    <w:rsid w:val="009729B3"/>
    <w:rsid w:val="00972CB9"/>
    <w:rsid w:val="00973240"/>
    <w:rsid w:val="00976C4A"/>
    <w:rsid w:val="00976CE2"/>
    <w:rsid w:val="00976D15"/>
    <w:rsid w:val="00976E06"/>
    <w:rsid w:val="00977EF9"/>
    <w:rsid w:val="00980547"/>
    <w:rsid w:val="00980A38"/>
    <w:rsid w:val="00983117"/>
    <w:rsid w:val="009833C6"/>
    <w:rsid w:val="00983921"/>
    <w:rsid w:val="00983CED"/>
    <w:rsid w:val="009849CA"/>
    <w:rsid w:val="00984B36"/>
    <w:rsid w:val="009855A1"/>
    <w:rsid w:val="0098745B"/>
    <w:rsid w:val="00990E47"/>
    <w:rsid w:val="009911CC"/>
    <w:rsid w:val="009915E5"/>
    <w:rsid w:val="00991ABC"/>
    <w:rsid w:val="00991F34"/>
    <w:rsid w:val="00992A5B"/>
    <w:rsid w:val="00993028"/>
    <w:rsid w:val="0099324D"/>
    <w:rsid w:val="00993591"/>
    <w:rsid w:val="00993769"/>
    <w:rsid w:val="00994147"/>
    <w:rsid w:val="009942C4"/>
    <w:rsid w:val="00994784"/>
    <w:rsid w:val="00994A1A"/>
    <w:rsid w:val="00994A89"/>
    <w:rsid w:val="00994EC5"/>
    <w:rsid w:val="0099504E"/>
    <w:rsid w:val="009968A0"/>
    <w:rsid w:val="00996941"/>
    <w:rsid w:val="009A053A"/>
    <w:rsid w:val="009A05E6"/>
    <w:rsid w:val="009A0CAD"/>
    <w:rsid w:val="009A1199"/>
    <w:rsid w:val="009A3641"/>
    <w:rsid w:val="009A36A8"/>
    <w:rsid w:val="009A4C5B"/>
    <w:rsid w:val="009A582C"/>
    <w:rsid w:val="009A5AC4"/>
    <w:rsid w:val="009A5C39"/>
    <w:rsid w:val="009A5FDF"/>
    <w:rsid w:val="009A6950"/>
    <w:rsid w:val="009A78FB"/>
    <w:rsid w:val="009A7B21"/>
    <w:rsid w:val="009B0001"/>
    <w:rsid w:val="009B04E7"/>
    <w:rsid w:val="009B1890"/>
    <w:rsid w:val="009B210D"/>
    <w:rsid w:val="009B3985"/>
    <w:rsid w:val="009B4C94"/>
    <w:rsid w:val="009B5307"/>
    <w:rsid w:val="009B54B4"/>
    <w:rsid w:val="009B5712"/>
    <w:rsid w:val="009B588B"/>
    <w:rsid w:val="009B5EC5"/>
    <w:rsid w:val="009B6163"/>
    <w:rsid w:val="009B69F1"/>
    <w:rsid w:val="009C0988"/>
    <w:rsid w:val="009C1254"/>
    <w:rsid w:val="009C161C"/>
    <w:rsid w:val="009C1782"/>
    <w:rsid w:val="009C1E33"/>
    <w:rsid w:val="009C248F"/>
    <w:rsid w:val="009C2AB1"/>
    <w:rsid w:val="009C3AA9"/>
    <w:rsid w:val="009C4EBE"/>
    <w:rsid w:val="009C697A"/>
    <w:rsid w:val="009C72FA"/>
    <w:rsid w:val="009C7777"/>
    <w:rsid w:val="009D1A31"/>
    <w:rsid w:val="009D21CE"/>
    <w:rsid w:val="009D26C0"/>
    <w:rsid w:val="009D2AA9"/>
    <w:rsid w:val="009D35E3"/>
    <w:rsid w:val="009D3AFF"/>
    <w:rsid w:val="009D3E75"/>
    <w:rsid w:val="009D50FD"/>
    <w:rsid w:val="009D5776"/>
    <w:rsid w:val="009D6189"/>
    <w:rsid w:val="009D6D1F"/>
    <w:rsid w:val="009D718E"/>
    <w:rsid w:val="009D74B8"/>
    <w:rsid w:val="009D74FE"/>
    <w:rsid w:val="009D7654"/>
    <w:rsid w:val="009D7FC8"/>
    <w:rsid w:val="009E000C"/>
    <w:rsid w:val="009E01CB"/>
    <w:rsid w:val="009E193B"/>
    <w:rsid w:val="009E1D12"/>
    <w:rsid w:val="009E2B83"/>
    <w:rsid w:val="009E32D4"/>
    <w:rsid w:val="009E33A9"/>
    <w:rsid w:val="009E4CA5"/>
    <w:rsid w:val="009E58FD"/>
    <w:rsid w:val="009E64D4"/>
    <w:rsid w:val="009E6894"/>
    <w:rsid w:val="009E6E46"/>
    <w:rsid w:val="009E70B0"/>
    <w:rsid w:val="009E79F2"/>
    <w:rsid w:val="009E7AB7"/>
    <w:rsid w:val="009F11A9"/>
    <w:rsid w:val="009F1BC6"/>
    <w:rsid w:val="009F2F13"/>
    <w:rsid w:val="009F34A5"/>
    <w:rsid w:val="009F3869"/>
    <w:rsid w:val="009F3BA2"/>
    <w:rsid w:val="009F3C21"/>
    <w:rsid w:val="009F3CBE"/>
    <w:rsid w:val="009F4873"/>
    <w:rsid w:val="009F4A7A"/>
    <w:rsid w:val="009F5890"/>
    <w:rsid w:val="009F5D90"/>
    <w:rsid w:val="009F6748"/>
    <w:rsid w:val="009F7F0C"/>
    <w:rsid w:val="00A00189"/>
    <w:rsid w:val="00A00C8E"/>
    <w:rsid w:val="00A016D4"/>
    <w:rsid w:val="00A01B04"/>
    <w:rsid w:val="00A01D27"/>
    <w:rsid w:val="00A02030"/>
    <w:rsid w:val="00A02454"/>
    <w:rsid w:val="00A034D2"/>
    <w:rsid w:val="00A03F4E"/>
    <w:rsid w:val="00A0446D"/>
    <w:rsid w:val="00A04B54"/>
    <w:rsid w:val="00A05C54"/>
    <w:rsid w:val="00A0609F"/>
    <w:rsid w:val="00A06402"/>
    <w:rsid w:val="00A06BF2"/>
    <w:rsid w:val="00A06E87"/>
    <w:rsid w:val="00A07F63"/>
    <w:rsid w:val="00A11D62"/>
    <w:rsid w:val="00A11E9D"/>
    <w:rsid w:val="00A12273"/>
    <w:rsid w:val="00A12AF0"/>
    <w:rsid w:val="00A12D86"/>
    <w:rsid w:val="00A1353F"/>
    <w:rsid w:val="00A138D5"/>
    <w:rsid w:val="00A14065"/>
    <w:rsid w:val="00A14E90"/>
    <w:rsid w:val="00A15FBC"/>
    <w:rsid w:val="00A16A8C"/>
    <w:rsid w:val="00A17131"/>
    <w:rsid w:val="00A17914"/>
    <w:rsid w:val="00A20FAC"/>
    <w:rsid w:val="00A234AB"/>
    <w:rsid w:val="00A23906"/>
    <w:rsid w:val="00A23EE2"/>
    <w:rsid w:val="00A2473D"/>
    <w:rsid w:val="00A25A2A"/>
    <w:rsid w:val="00A26CE7"/>
    <w:rsid w:val="00A270BA"/>
    <w:rsid w:val="00A27B74"/>
    <w:rsid w:val="00A30E62"/>
    <w:rsid w:val="00A31792"/>
    <w:rsid w:val="00A31CA2"/>
    <w:rsid w:val="00A31FC5"/>
    <w:rsid w:val="00A34965"/>
    <w:rsid w:val="00A34BDE"/>
    <w:rsid w:val="00A34DD6"/>
    <w:rsid w:val="00A35C93"/>
    <w:rsid w:val="00A370BB"/>
    <w:rsid w:val="00A37323"/>
    <w:rsid w:val="00A37325"/>
    <w:rsid w:val="00A374A8"/>
    <w:rsid w:val="00A41633"/>
    <w:rsid w:val="00A41BF6"/>
    <w:rsid w:val="00A42565"/>
    <w:rsid w:val="00A42813"/>
    <w:rsid w:val="00A4285D"/>
    <w:rsid w:val="00A42F5E"/>
    <w:rsid w:val="00A43245"/>
    <w:rsid w:val="00A432EF"/>
    <w:rsid w:val="00A436A2"/>
    <w:rsid w:val="00A43B99"/>
    <w:rsid w:val="00A44288"/>
    <w:rsid w:val="00A44340"/>
    <w:rsid w:val="00A4441E"/>
    <w:rsid w:val="00A4447D"/>
    <w:rsid w:val="00A45194"/>
    <w:rsid w:val="00A45502"/>
    <w:rsid w:val="00A45D96"/>
    <w:rsid w:val="00A45F18"/>
    <w:rsid w:val="00A46819"/>
    <w:rsid w:val="00A47693"/>
    <w:rsid w:val="00A47986"/>
    <w:rsid w:val="00A505BF"/>
    <w:rsid w:val="00A50E69"/>
    <w:rsid w:val="00A51833"/>
    <w:rsid w:val="00A51ACA"/>
    <w:rsid w:val="00A52F6C"/>
    <w:rsid w:val="00A53E75"/>
    <w:rsid w:val="00A53EFE"/>
    <w:rsid w:val="00A5548D"/>
    <w:rsid w:val="00A55555"/>
    <w:rsid w:val="00A55B54"/>
    <w:rsid w:val="00A56075"/>
    <w:rsid w:val="00A56B47"/>
    <w:rsid w:val="00A56C40"/>
    <w:rsid w:val="00A56EFB"/>
    <w:rsid w:val="00A56FBE"/>
    <w:rsid w:val="00A57636"/>
    <w:rsid w:val="00A6055B"/>
    <w:rsid w:val="00A62C9C"/>
    <w:rsid w:val="00A62E37"/>
    <w:rsid w:val="00A63ABF"/>
    <w:rsid w:val="00A6563C"/>
    <w:rsid w:val="00A65847"/>
    <w:rsid w:val="00A65FCF"/>
    <w:rsid w:val="00A6610D"/>
    <w:rsid w:val="00A66245"/>
    <w:rsid w:val="00A6737C"/>
    <w:rsid w:val="00A70674"/>
    <w:rsid w:val="00A7111A"/>
    <w:rsid w:val="00A7189B"/>
    <w:rsid w:val="00A71A98"/>
    <w:rsid w:val="00A72C1E"/>
    <w:rsid w:val="00A7340B"/>
    <w:rsid w:val="00A7342F"/>
    <w:rsid w:val="00A73E5B"/>
    <w:rsid w:val="00A74965"/>
    <w:rsid w:val="00A764FD"/>
    <w:rsid w:val="00A76538"/>
    <w:rsid w:val="00A76AA1"/>
    <w:rsid w:val="00A77F8D"/>
    <w:rsid w:val="00A80334"/>
    <w:rsid w:val="00A807C4"/>
    <w:rsid w:val="00A80933"/>
    <w:rsid w:val="00A80AA2"/>
    <w:rsid w:val="00A8125C"/>
    <w:rsid w:val="00A82542"/>
    <w:rsid w:val="00A8289A"/>
    <w:rsid w:val="00A8332F"/>
    <w:rsid w:val="00A84085"/>
    <w:rsid w:val="00A849AE"/>
    <w:rsid w:val="00A85093"/>
    <w:rsid w:val="00A854A7"/>
    <w:rsid w:val="00A8615F"/>
    <w:rsid w:val="00A867E8"/>
    <w:rsid w:val="00A868E3"/>
    <w:rsid w:val="00A86EB3"/>
    <w:rsid w:val="00A87F0F"/>
    <w:rsid w:val="00A90567"/>
    <w:rsid w:val="00A9116C"/>
    <w:rsid w:val="00A91AF6"/>
    <w:rsid w:val="00A93095"/>
    <w:rsid w:val="00A94642"/>
    <w:rsid w:val="00A9616F"/>
    <w:rsid w:val="00A96DCD"/>
    <w:rsid w:val="00A96E67"/>
    <w:rsid w:val="00AA0C20"/>
    <w:rsid w:val="00AA1207"/>
    <w:rsid w:val="00AA1463"/>
    <w:rsid w:val="00AA2C7C"/>
    <w:rsid w:val="00AA3082"/>
    <w:rsid w:val="00AA4298"/>
    <w:rsid w:val="00AA43C8"/>
    <w:rsid w:val="00AA5788"/>
    <w:rsid w:val="00AA5EB1"/>
    <w:rsid w:val="00AA6274"/>
    <w:rsid w:val="00AA66EE"/>
    <w:rsid w:val="00AA6FD6"/>
    <w:rsid w:val="00AA7144"/>
    <w:rsid w:val="00AA7595"/>
    <w:rsid w:val="00AA7F8C"/>
    <w:rsid w:val="00AB0000"/>
    <w:rsid w:val="00AB0F19"/>
    <w:rsid w:val="00AB1293"/>
    <w:rsid w:val="00AB1674"/>
    <w:rsid w:val="00AB24BA"/>
    <w:rsid w:val="00AB2CD0"/>
    <w:rsid w:val="00AB2E1D"/>
    <w:rsid w:val="00AB4460"/>
    <w:rsid w:val="00AB49A0"/>
    <w:rsid w:val="00AB4F28"/>
    <w:rsid w:val="00AB50A7"/>
    <w:rsid w:val="00AB52FE"/>
    <w:rsid w:val="00AB621B"/>
    <w:rsid w:val="00AB646C"/>
    <w:rsid w:val="00AB64E3"/>
    <w:rsid w:val="00AB6CB2"/>
    <w:rsid w:val="00AB6F28"/>
    <w:rsid w:val="00AB70B0"/>
    <w:rsid w:val="00AB783F"/>
    <w:rsid w:val="00AC00FD"/>
    <w:rsid w:val="00AC08BD"/>
    <w:rsid w:val="00AC0C85"/>
    <w:rsid w:val="00AC15D7"/>
    <w:rsid w:val="00AC2089"/>
    <w:rsid w:val="00AC21DF"/>
    <w:rsid w:val="00AC2CB7"/>
    <w:rsid w:val="00AC333B"/>
    <w:rsid w:val="00AC3407"/>
    <w:rsid w:val="00AC6FF7"/>
    <w:rsid w:val="00AC7259"/>
    <w:rsid w:val="00AC762F"/>
    <w:rsid w:val="00AC7A5E"/>
    <w:rsid w:val="00AD03FF"/>
    <w:rsid w:val="00AD17DB"/>
    <w:rsid w:val="00AD20BC"/>
    <w:rsid w:val="00AD24BA"/>
    <w:rsid w:val="00AD68CF"/>
    <w:rsid w:val="00AD6F27"/>
    <w:rsid w:val="00AD7D6E"/>
    <w:rsid w:val="00AE02ED"/>
    <w:rsid w:val="00AE0530"/>
    <w:rsid w:val="00AE1A1C"/>
    <w:rsid w:val="00AE1C6B"/>
    <w:rsid w:val="00AE2762"/>
    <w:rsid w:val="00AE51C6"/>
    <w:rsid w:val="00AE5EBE"/>
    <w:rsid w:val="00AE6D25"/>
    <w:rsid w:val="00AE6FED"/>
    <w:rsid w:val="00AE7E8F"/>
    <w:rsid w:val="00AF022F"/>
    <w:rsid w:val="00AF06F9"/>
    <w:rsid w:val="00AF0B98"/>
    <w:rsid w:val="00AF10D0"/>
    <w:rsid w:val="00AF13AB"/>
    <w:rsid w:val="00AF140E"/>
    <w:rsid w:val="00AF231F"/>
    <w:rsid w:val="00AF2759"/>
    <w:rsid w:val="00AF293D"/>
    <w:rsid w:val="00AF2F0D"/>
    <w:rsid w:val="00AF3861"/>
    <w:rsid w:val="00AF4AD2"/>
    <w:rsid w:val="00AF5053"/>
    <w:rsid w:val="00AF72A3"/>
    <w:rsid w:val="00AF7EA1"/>
    <w:rsid w:val="00B0078D"/>
    <w:rsid w:val="00B00BC1"/>
    <w:rsid w:val="00B00F91"/>
    <w:rsid w:val="00B02E74"/>
    <w:rsid w:val="00B03299"/>
    <w:rsid w:val="00B034C2"/>
    <w:rsid w:val="00B035F1"/>
    <w:rsid w:val="00B03B69"/>
    <w:rsid w:val="00B03FAA"/>
    <w:rsid w:val="00B04AA7"/>
    <w:rsid w:val="00B05465"/>
    <w:rsid w:val="00B05C89"/>
    <w:rsid w:val="00B068D0"/>
    <w:rsid w:val="00B073AB"/>
    <w:rsid w:val="00B07997"/>
    <w:rsid w:val="00B079C7"/>
    <w:rsid w:val="00B07C15"/>
    <w:rsid w:val="00B10762"/>
    <w:rsid w:val="00B1218C"/>
    <w:rsid w:val="00B12750"/>
    <w:rsid w:val="00B13197"/>
    <w:rsid w:val="00B13D27"/>
    <w:rsid w:val="00B13D58"/>
    <w:rsid w:val="00B14274"/>
    <w:rsid w:val="00B143A3"/>
    <w:rsid w:val="00B14687"/>
    <w:rsid w:val="00B14C69"/>
    <w:rsid w:val="00B157EB"/>
    <w:rsid w:val="00B168FA"/>
    <w:rsid w:val="00B169DF"/>
    <w:rsid w:val="00B16F12"/>
    <w:rsid w:val="00B171A4"/>
    <w:rsid w:val="00B1770A"/>
    <w:rsid w:val="00B20D8F"/>
    <w:rsid w:val="00B20E41"/>
    <w:rsid w:val="00B21E8C"/>
    <w:rsid w:val="00B220B5"/>
    <w:rsid w:val="00B22340"/>
    <w:rsid w:val="00B2243D"/>
    <w:rsid w:val="00B22943"/>
    <w:rsid w:val="00B22BB0"/>
    <w:rsid w:val="00B2374A"/>
    <w:rsid w:val="00B24915"/>
    <w:rsid w:val="00B24A26"/>
    <w:rsid w:val="00B24CB4"/>
    <w:rsid w:val="00B254C0"/>
    <w:rsid w:val="00B26081"/>
    <w:rsid w:val="00B26363"/>
    <w:rsid w:val="00B27349"/>
    <w:rsid w:val="00B31118"/>
    <w:rsid w:val="00B31653"/>
    <w:rsid w:val="00B3234C"/>
    <w:rsid w:val="00B336CB"/>
    <w:rsid w:val="00B338F1"/>
    <w:rsid w:val="00B355CF"/>
    <w:rsid w:val="00B357F6"/>
    <w:rsid w:val="00B35FC2"/>
    <w:rsid w:val="00B36277"/>
    <w:rsid w:val="00B3657C"/>
    <w:rsid w:val="00B36C69"/>
    <w:rsid w:val="00B373D8"/>
    <w:rsid w:val="00B40344"/>
    <w:rsid w:val="00B403EC"/>
    <w:rsid w:val="00B40B61"/>
    <w:rsid w:val="00B4112B"/>
    <w:rsid w:val="00B41393"/>
    <w:rsid w:val="00B41774"/>
    <w:rsid w:val="00B43C66"/>
    <w:rsid w:val="00B43E16"/>
    <w:rsid w:val="00B45112"/>
    <w:rsid w:val="00B475DF"/>
    <w:rsid w:val="00B4773F"/>
    <w:rsid w:val="00B50C39"/>
    <w:rsid w:val="00B50F14"/>
    <w:rsid w:val="00B51BE2"/>
    <w:rsid w:val="00B535AD"/>
    <w:rsid w:val="00B54714"/>
    <w:rsid w:val="00B55347"/>
    <w:rsid w:val="00B5635A"/>
    <w:rsid w:val="00B5665E"/>
    <w:rsid w:val="00B57467"/>
    <w:rsid w:val="00B57F1D"/>
    <w:rsid w:val="00B57FFE"/>
    <w:rsid w:val="00B6159E"/>
    <w:rsid w:val="00B634FA"/>
    <w:rsid w:val="00B6387B"/>
    <w:rsid w:val="00B6432A"/>
    <w:rsid w:val="00B6449A"/>
    <w:rsid w:val="00B64F02"/>
    <w:rsid w:val="00B65127"/>
    <w:rsid w:val="00B65993"/>
    <w:rsid w:val="00B65E46"/>
    <w:rsid w:val="00B65EBA"/>
    <w:rsid w:val="00B67F21"/>
    <w:rsid w:val="00B707C7"/>
    <w:rsid w:val="00B709FF"/>
    <w:rsid w:val="00B7193E"/>
    <w:rsid w:val="00B71CE4"/>
    <w:rsid w:val="00B72CE6"/>
    <w:rsid w:val="00B72FE7"/>
    <w:rsid w:val="00B73213"/>
    <w:rsid w:val="00B73B13"/>
    <w:rsid w:val="00B741BE"/>
    <w:rsid w:val="00B74279"/>
    <w:rsid w:val="00B744B0"/>
    <w:rsid w:val="00B7451C"/>
    <w:rsid w:val="00B746DC"/>
    <w:rsid w:val="00B749EB"/>
    <w:rsid w:val="00B75190"/>
    <w:rsid w:val="00B7573D"/>
    <w:rsid w:val="00B75F95"/>
    <w:rsid w:val="00B7672A"/>
    <w:rsid w:val="00B778AB"/>
    <w:rsid w:val="00B77F6C"/>
    <w:rsid w:val="00B80010"/>
    <w:rsid w:val="00B812DD"/>
    <w:rsid w:val="00B815B4"/>
    <w:rsid w:val="00B81B74"/>
    <w:rsid w:val="00B8281C"/>
    <w:rsid w:val="00B82C1E"/>
    <w:rsid w:val="00B83214"/>
    <w:rsid w:val="00B8377B"/>
    <w:rsid w:val="00B83B23"/>
    <w:rsid w:val="00B83C79"/>
    <w:rsid w:val="00B84421"/>
    <w:rsid w:val="00B84C90"/>
    <w:rsid w:val="00B857C5"/>
    <w:rsid w:val="00B85EB5"/>
    <w:rsid w:val="00B86A7D"/>
    <w:rsid w:val="00B86D7A"/>
    <w:rsid w:val="00B87357"/>
    <w:rsid w:val="00B90A4A"/>
    <w:rsid w:val="00B91B35"/>
    <w:rsid w:val="00B92262"/>
    <w:rsid w:val="00B93E2B"/>
    <w:rsid w:val="00B9508D"/>
    <w:rsid w:val="00B95612"/>
    <w:rsid w:val="00B9570F"/>
    <w:rsid w:val="00B967F3"/>
    <w:rsid w:val="00B97441"/>
    <w:rsid w:val="00B978A9"/>
    <w:rsid w:val="00BA2033"/>
    <w:rsid w:val="00BA2324"/>
    <w:rsid w:val="00BA358F"/>
    <w:rsid w:val="00BA3737"/>
    <w:rsid w:val="00BA37C7"/>
    <w:rsid w:val="00BA50B1"/>
    <w:rsid w:val="00BA60D3"/>
    <w:rsid w:val="00BA6A55"/>
    <w:rsid w:val="00BA6EE5"/>
    <w:rsid w:val="00BA7BD4"/>
    <w:rsid w:val="00BB0953"/>
    <w:rsid w:val="00BB0A35"/>
    <w:rsid w:val="00BB0D2C"/>
    <w:rsid w:val="00BB1502"/>
    <w:rsid w:val="00BB1B82"/>
    <w:rsid w:val="00BB1FBC"/>
    <w:rsid w:val="00BB2082"/>
    <w:rsid w:val="00BB38B8"/>
    <w:rsid w:val="00BB42FB"/>
    <w:rsid w:val="00BB5402"/>
    <w:rsid w:val="00BB5C2E"/>
    <w:rsid w:val="00BB65F0"/>
    <w:rsid w:val="00BB66E7"/>
    <w:rsid w:val="00BC02D6"/>
    <w:rsid w:val="00BC042D"/>
    <w:rsid w:val="00BC1712"/>
    <w:rsid w:val="00BC1749"/>
    <w:rsid w:val="00BC355C"/>
    <w:rsid w:val="00BC3B47"/>
    <w:rsid w:val="00BC3BF2"/>
    <w:rsid w:val="00BC522E"/>
    <w:rsid w:val="00BC5312"/>
    <w:rsid w:val="00BC57B1"/>
    <w:rsid w:val="00BC5AF0"/>
    <w:rsid w:val="00BC5B5B"/>
    <w:rsid w:val="00BC607E"/>
    <w:rsid w:val="00BC7B34"/>
    <w:rsid w:val="00BC7FE9"/>
    <w:rsid w:val="00BD10C3"/>
    <w:rsid w:val="00BD173E"/>
    <w:rsid w:val="00BD179F"/>
    <w:rsid w:val="00BD1823"/>
    <w:rsid w:val="00BD326F"/>
    <w:rsid w:val="00BD4D4F"/>
    <w:rsid w:val="00BD4DB4"/>
    <w:rsid w:val="00BD5727"/>
    <w:rsid w:val="00BD5788"/>
    <w:rsid w:val="00BD5E59"/>
    <w:rsid w:val="00BD6583"/>
    <w:rsid w:val="00BD6FD0"/>
    <w:rsid w:val="00BD6FDE"/>
    <w:rsid w:val="00BD708F"/>
    <w:rsid w:val="00BD7261"/>
    <w:rsid w:val="00BD7607"/>
    <w:rsid w:val="00BE07FA"/>
    <w:rsid w:val="00BE28A0"/>
    <w:rsid w:val="00BE310B"/>
    <w:rsid w:val="00BE44C6"/>
    <w:rsid w:val="00BE496B"/>
    <w:rsid w:val="00BE5AC5"/>
    <w:rsid w:val="00BE72A1"/>
    <w:rsid w:val="00BE7E45"/>
    <w:rsid w:val="00BF0D58"/>
    <w:rsid w:val="00BF1D97"/>
    <w:rsid w:val="00BF2015"/>
    <w:rsid w:val="00BF38BC"/>
    <w:rsid w:val="00BF55DC"/>
    <w:rsid w:val="00BF5656"/>
    <w:rsid w:val="00BF614C"/>
    <w:rsid w:val="00BF78CD"/>
    <w:rsid w:val="00C0042D"/>
    <w:rsid w:val="00C010C2"/>
    <w:rsid w:val="00C02094"/>
    <w:rsid w:val="00C028E1"/>
    <w:rsid w:val="00C02C96"/>
    <w:rsid w:val="00C03610"/>
    <w:rsid w:val="00C04B90"/>
    <w:rsid w:val="00C061C3"/>
    <w:rsid w:val="00C10B99"/>
    <w:rsid w:val="00C115C2"/>
    <w:rsid w:val="00C11929"/>
    <w:rsid w:val="00C11A07"/>
    <w:rsid w:val="00C1227C"/>
    <w:rsid w:val="00C122DC"/>
    <w:rsid w:val="00C1241B"/>
    <w:rsid w:val="00C128DC"/>
    <w:rsid w:val="00C132A2"/>
    <w:rsid w:val="00C13BAF"/>
    <w:rsid w:val="00C13D8C"/>
    <w:rsid w:val="00C146FA"/>
    <w:rsid w:val="00C14DBA"/>
    <w:rsid w:val="00C16993"/>
    <w:rsid w:val="00C1759A"/>
    <w:rsid w:val="00C17DEE"/>
    <w:rsid w:val="00C2008D"/>
    <w:rsid w:val="00C206CD"/>
    <w:rsid w:val="00C21C33"/>
    <w:rsid w:val="00C21CA1"/>
    <w:rsid w:val="00C22DE8"/>
    <w:rsid w:val="00C24DCB"/>
    <w:rsid w:val="00C24EE4"/>
    <w:rsid w:val="00C25F1C"/>
    <w:rsid w:val="00C27786"/>
    <w:rsid w:val="00C27991"/>
    <w:rsid w:val="00C302C9"/>
    <w:rsid w:val="00C30F5F"/>
    <w:rsid w:val="00C3115F"/>
    <w:rsid w:val="00C32523"/>
    <w:rsid w:val="00C335C7"/>
    <w:rsid w:val="00C339AA"/>
    <w:rsid w:val="00C339DB"/>
    <w:rsid w:val="00C35873"/>
    <w:rsid w:val="00C35A15"/>
    <w:rsid w:val="00C364CA"/>
    <w:rsid w:val="00C36841"/>
    <w:rsid w:val="00C4022A"/>
    <w:rsid w:val="00C40442"/>
    <w:rsid w:val="00C40AE9"/>
    <w:rsid w:val="00C414DA"/>
    <w:rsid w:val="00C41DA6"/>
    <w:rsid w:val="00C41F05"/>
    <w:rsid w:val="00C4296D"/>
    <w:rsid w:val="00C429D4"/>
    <w:rsid w:val="00C42C7C"/>
    <w:rsid w:val="00C42E61"/>
    <w:rsid w:val="00C44282"/>
    <w:rsid w:val="00C44302"/>
    <w:rsid w:val="00C44FB4"/>
    <w:rsid w:val="00C45614"/>
    <w:rsid w:val="00C45750"/>
    <w:rsid w:val="00C45759"/>
    <w:rsid w:val="00C45DB8"/>
    <w:rsid w:val="00C464C6"/>
    <w:rsid w:val="00C5034B"/>
    <w:rsid w:val="00C50E3C"/>
    <w:rsid w:val="00C51D07"/>
    <w:rsid w:val="00C52303"/>
    <w:rsid w:val="00C52633"/>
    <w:rsid w:val="00C52A12"/>
    <w:rsid w:val="00C53407"/>
    <w:rsid w:val="00C553E8"/>
    <w:rsid w:val="00C558A8"/>
    <w:rsid w:val="00C559B9"/>
    <w:rsid w:val="00C55A13"/>
    <w:rsid w:val="00C561BA"/>
    <w:rsid w:val="00C5724D"/>
    <w:rsid w:val="00C57326"/>
    <w:rsid w:val="00C57F18"/>
    <w:rsid w:val="00C60C9F"/>
    <w:rsid w:val="00C61648"/>
    <w:rsid w:val="00C61810"/>
    <w:rsid w:val="00C627C1"/>
    <w:rsid w:val="00C64137"/>
    <w:rsid w:val="00C64702"/>
    <w:rsid w:val="00C65C78"/>
    <w:rsid w:val="00C66BF6"/>
    <w:rsid w:val="00C66D54"/>
    <w:rsid w:val="00C675F1"/>
    <w:rsid w:val="00C67939"/>
    <w:rsid w:val="00C70220"/>
    <w:rsid w:val="00C719DF"/>
    <w:rsid w:val="00C721AD"/>
    <w:rsid w:val="00C72520"/>
    <w:rsid w:val="00C72B0B"/>
    <w:rsid w:val="00C72FC0"/>
    <w:rsid w:val="00C738FF"/>
    <w:rsid w:val="00C743A0"/>
    <w:rsid w:val="00C747FB"/>
    <w:rsid w:val="00C748FA"/>
    <w:rsid w:val="00C74E9C"/>
    <w:rsid w:val="00C76E25"/>
    <w:rsid w:val="00C7730F"/>
    <w:rsid w:val="00C8106E"/>
    <w:rsid w:val="00C81860"/>
    <w:rsid w:val="00C81DCD"/>
    <w:rsid w:val="00C822AD"/>
    <w:rsid w:val="00C842C1"/>
    <w:rsid w:val="00C84D95"/>
    <w:rsid w:val="00C84F0D"/>
    <w:rsid w:val="00C856FC"/>
    <w:rsid w:val="00C85A10"/>
    <w:rsid w:val="00C864E2"/>
    <w:rsid w:val="00C86F99"/>
    <w:rsid w:val="00C879B9"/>
    <w:rsid w:val="00C905DD"/>
    <w:rsid w:val="00C90728"/>
    <w:rsid w:val="00C914AF"/>
    <w:rsid w:val="00C9210F"/>
    <w:rsid w:val="00C9419B"/>
    <w:rsid w:val="00C94255"/>
    <w:rsid w:val="00C94396"/>
    <w:rsid w:val="00C95E87"/>
    <w:rsid w:val="00C96088"/>
    <w:rsid w:val="00C9623F"/>
    <w:rsid w:val="00C96485"/>
    <w:rsid w:val="00C973DF"/>
    <w:rsid w:val="00C9778B"/>
    <w:rsid w:val="00CA0517"/>
    <w:rsid w:val="00CA1EBB"/>
    <w:rsid w:val="00CA2256"/>
    <w:rsid w:val="00CA27A7"/>
    <w:rsid w:val="00CA35C8"/>
    <w:rsid w:val="00CA40A9"/>
    <w:rsid w:val="00CA5671"/>
    <w:rsid w:val="00CA5905"/>
    <w:rsid w:val="00CA69BA"/>
    <w:rsid w:val="00CA774F"/>
    <w:rsid w:val="00CA7A27"/>
    <w:rsid w:val="00CB00F6"/>
    <w:rsid w:val="00CB0779"/>
    <w:rsid w:val="00CB07A2"/>
    <w:rsid w:val="00CB0E49"/>
    <w:rsid w:val="00CB10C7"/>
    <w:rsid w:val="00CB155E"/>
    <w:rsid w:val="00CB25BC"/>
    <w:rsid w:val="00CB2D2E"/>
    <w:rsid w:val="00CB3F53"/>
    <w:rsid w:val="00CB4342"/>
    <w:rsid w:val="00CB44E0"/>
    <w:rsid w:val="00CB47E5"/>
    <w:rsid w:val="00CB48A8"/>
    <w:rsid w:val="00CB4AE4"/>
    <w:rsid w:val="00CB6832"/>
    <w:rsid w:val="00CB706C"/>
    <w:rsid w:val="00CB7CEE"/>
    <w:rsid w:val="00CC0093"/>
    <w:rsid w:val="00CC0349"/>
    <w:rsid w:val="00CC07AE"/>
    <w:rsid w:val="00CC0FC6"/>
    <w:rsid w:val="00CC1E2A"/>
    <w:rsid w:val="00CC1E90"/>
    <w:rsid w:val="00CC2A26"/>
    <w:rsid w:val="00CC2CAA"/>
    <w:rsid w:val="00CC2E34"/>
    <w:rsid w:val="00CC3D19"/>
    <w:rsid w:val="00CC43A6"/>
    <w:rsid w:val="00CC4CEC"/>
    <w:rsid w:val="00CC51B0"/>
    <w:rsid w:val="00CC6A3A"/>
    <w:rsid w:val="00CC6D43"/>
    <w:rsid w:val="00CC6E0D"/>
    <w:rsid w:val="00CD0EB8"/>
    <w:rsid w:val="00CD1255"/>
    <w:rsid w:val="00CD12D0"/>
    <w:rsid w:val="00CD1C61"/>
    <w:rsid w:val="00CD1C81"/>
    <w:rsid w:val="00CD308D"/>
    <w:rsid w:val="00CD3E28"/>
    <w:rsid w:val="00CD3EEA"/>
    <w:rsid w:val="00CD4792"/>
    <w:rsid w:val="00CD4DA7"/>
    <w:rsid w:val="00CD5807"/>
    <w:rsid w:val="00CD6D61"/>
    <w:rsid w:val="00CD7010"/>
    <w:rsid w:val="00CE06A0"/>
    <w:rsid w:val="00CE15C1"/>
    <w:rsid w:val="00CE1CB8"/>
    <w:rsid w:val="00CE1FB2"/>
    <w:rsid w:val="00CE2303"/>
    <w:rsid w:val="00CE26E2"/>
    <w:rsid w:val="00CE2A9D"/>
    <w:rsid w:val="00CE3908"/>
    <w:rsid w:val="00CE410D"/>
    <w:rsid w:val="00CE4C76"/>
    <w:rsid w:val="00CE4F2C"/>
    <w:rsid w:val="00CE5131"/>
    <w:rsid w:val="00CE670D"/>
    <w:rsid w:val="00CE764D"/>
    <w:rsid w:val="00CF048A"/>
    <w:rsid w:val="00CF069E"/>
    <w:rsid w:val="00CF1169"/>
    <w:rsid w:val="00CF2A10"/>
    <w:rsid w:val="00CF3EFA"/>
    <w:rsid w:val="00CF516F"/>
    <w:rsid w:val="00CF51EE"/>
    <w:rsid w:val="00CF5647"/>
    <w:rsid w:val="00CF5913"/>
    <w:rsid w:val="00CF6503"/>
    <w:rsid w:val="00CF6A34"/>
    <w:rsid w:val="00D002A0"/>
    <w:rsid w:val="00D002AB"/>
    <w:rsid w:val="00D0073D"/>
    <w:rsid w:val="00D01762"/>
    <w:rsid w:val="00D017DD"/>
    <w:rsid w:val="00D01A67"/>
    <w:rsid w:val="00D02D0B"/>
    <w:rsid w:val="00D0365F"/>
    <w:rsid w:val="00D04390"/>
    <w:rsid w:val="00D04828"/>
    <w:rsid w:val="00D04C3D"/>
    <w:rsid w:val="00D059BA"/>
    <w:rsid w:val="00D11281"/>
    <w:rsid w:val="00D11C79"/>
    <w:rsid w:val="00D123E3"/>
    <w:rsid w:val="00D12600"/>
    <w:rsid w:val="00D1421D"/>
    <w:rsid w:val="00D15002"/>
    <w:rsid w:val="00D16E38"/>
    <w:rsid w:val="00D17325"/>
    <w:rsid w:val="00D20A67"/>
    <w:rsid w:val="00D220A9"/>
    <w:rsid w:val="00D223B2"/>
    <w:rsid w:val="00D23177"/>
    <w:rsid w:val="00D23DB6"/>
    <w:rsid w:val="00D247C9"/>
    <w:rsid w:val="00D2495F"/>
    <w:rsid w:val="00D24D4D"/>
    <w:rsid w:val="00D2576D"/>
    <w:rsid w:val="00D26C6E"/>
    <w:rsid w:val="00D315B7"/>
    <w:rsid w:val="00D31ADD"/>
    <w:rsid w:val="00D32693"/>
    <w:rsid w:val="00D329AD"/>
    <w:rsid w:val="00D32D2A"/>
    <w:rsid w:val="00D33449"/>
    <w:rsid w:val="00D33F30"/>
    <w:rsid w:val="00D34599"/>
    <w:rsid w:val="00D35012"/>
    <w:rsid w:val="00D36205"/>
    <w:rsid w:val="00D368E5"/>
    <w:rsid w:val="00D375E5"/>
    <w:rsid w:val="00D3763F"/>
    <w:rsid w:val="00D40011"/>
    <w:rsid w:val="00D401A3"/>
    <w:rsid w:val="00D4089B"/>
    <w:rsid w:val="00D40926"/>
    <w:rsid w:val="00D41D2E"/>
    <w:rsid w:val="00D41DB3"/>
    <w:rsid w:val="00D4284D"/>
    <w:rsid w:val="00D4364E"/>
    <w:rsid w:val="00D438F7"/>
    <w:rsid w:val="00D44816"/>
    <w:rsid w:val="00D45E8E"/>
    <w:rsid w:val="00D47FFE"/>
    <w:rsid w:val="00D5110F"/>
    <w:rsid w:val="00D5475F"/>
    <w:rsid w:val="00D54E5F"/>
    <w:rsid w:val="00D555CF"/>
    <w:rsid w:val="00D55A09"/>
    <w:rsid w:val="00D56390"/>
    <w:rsid w:val="00D56B66"/>
    <w:rsid w:val="00D56DC0"/>
    <w:rsid w:val="00D5710B"/>
    <w:rsid w:val="00D5745C"/>
    <w:rsid w:val="00D57555"/>
    <w:rsid w:val="00D6061E"/>
    <w:rsid w:val="00D60AF8"/>
    <w:rsid w:val="00D61285"/>
    <w:rsid w:val="00D61D63"/>
    <w:rsid w:val="00D63C07"/>
    <w:rsid w:val="00D64635"/>
    <w:rsid w:val="00D651D7"/>
    <w:rsid w:val="00D656F3"/>
    <w:rsid w:val="00D657A2"/>
    <w:rsid w:val="00D658B0"/>
    <w:rsid w:val="00D6609C"/>
    <w:rsid w:val="00D66A1F"/>
    <w:rsid w:val="00D66C90"/>
    <w:rsid w:val="00D67372"/>
    <w:rsid w:val="00D70458"/>
    <w:rsid w:val="00D71BF6"/>
    <w:rsid w:val="00D7247B"/>
    <w:rsid w:val="00D726ED"/>
    <w:rsid w:val="00D72803"/>
    <w:rsid w:val="00D734DB"/>
    <w:rsid w:val="00D7381F"/>
    <w:rsid w:val="00D74C83"/>
    <w:rsid w:val="00D7582E"/>
    <w:rsid w:val="00D775CE"/>
    <w:rsid w:val="00D778EF"/>
    <w:rsid w:val="00D77CE3"/>
    <w:rsid w:val="00D812C5"/>
    <w:rsid w:val="00D8179E"/>
    <w:rsid w:val="00D822E9"/>
    <w:rsid w:val="00D82EBB"/>
    <w:rsid w:val="00D83068"/>
    <w:rsid w:val="00D83C7D"/>
    <w:rsid w:val="00D84C6D"/>
    <w:rsid w:val="00D8591D"/>
    <w:rsid w:val="00D86DC8"/>
    <w:rsid w:val="00D9011A"/>
    <w:rsid w:val="00D9043D"/>
    <w:rsid w:val="00D904F3"/>
    <w:rsid w:val="00D91F97"/>
    <w:rsid w:val="00D92185"/>
    <w:rsid w:val="00D923E8"/>
    <w:rsid w:val="00D925D5"/>
    <w:rsid w:val="00D92900"/>
    <w:rsid w:val="00D9313F"/>
    <w:rsid w:val="00D9335F"/>
    <w:rsid w:val="00D94049"/>
    <w:rsid w:val="00D9614C"/>
    <w:rsid w:val="00D96DB8"/>
    <w:rsid w:val="00DA0DD5"/>
    <w:rsid w:val="00DA1EAB"/>
    <w:rsid w:val="00DA1F1F"/>
    <w:rsid w:val="00DA1FC3"/>
    <w:rsid w:val="00DA4238"/>
    <w:rsid w:val="00DA5605"/>
    <w:rsid w:val="00DA5C38"/>
    <w:rsid w:val="00DA6D0D"/>
    <w:rsid w:val="00DA7E3F"/>
    <w:rsid w:val="00DB00D3"/>
    <w:rsid w:val="00DB0602"/>
    <w:rsid w:val="00DB205B"/>
    <w:rsid w:val="00DB2F06"/>
    <w:rsid w:val="00DB3C77"/>
    <w:rsid w:val="00DB43AD"/>
    <w:rsid w:val="00DB4FB7"/>
    <w:rsid w:val="00DB58A5"/>
    <w:rsid w:val="00DB5946"/>
    <w:rsid w:val="00DB62A7"/>
    <w:rsid w:val="00DB6A62"/>
    <w:rsid w:val="00DB78AE"/>
    <w:rsid w:val="00DC04F1"/>
    <w:rsid w:val="00DC0C64"/>
    <w:rsid w:val="00DC1D00"/>
    <w:rsid w:val="00DC1EBA"/>
    <w:rsid w:val="00DC20E0"/>
    <w:rsid w:val="00DC283B"/>
    <w:rsid w:val="00DC39DF"/>
    <w:rsid w:val="00DC3FC9"/>
    <w:rsid w:val="00DC6908"/>
    <w:rsid w:val="00DC71BE"/>
    <w:rsid w:val="00DC75C1"/>
    <w:rsid w:val="00DC7881"/>
    <w:rsid w:val="00DC7E48"/>
    <w:rsid w:val="00DD0421"/>
    <w:rsid w:val="00DD15EE"/>
    <w:rsid w:val="00DD25AE"/>
    <w:rsid w:val="00DD3440"/>
    <w:rsid w:val="00DD369D"/>
    <w:rsid w:val="00DD3DF2"/>
    <w:rsid w:val="00DD40E5"/>
    <w:rsid w:val="00DD4634"/>
    <w:rsid w:val="00DD52D8"/>
    <w:rsid w:val="00DD6A61"/>
    <w:rsid w:val="00DD6B48"/>
    <w:rsid w:val="00DD7DF7"/>
    <w:rsid w:val="00DE2668"/>
    <w:rsid w:val="00DE2688"/>
    <w:rsid w:val="00DE45FB"/>
    <w:rsid w:val="00DE476D"/>
    <w:rsid w:val="00DE56C9"/>
    <w:rsid w:val="00DE58F5"/>
    <w:rsid w:val="00DE65C6"/>
    <w:rsid w:val="00DE6A12"/>
    <w:rsid w:val="00DE6F3C"/>
    <w:rsid w:val="00DE708E"/>
    <w:rsid w:val="00DF20A4"/>
    <w:rsid w:val="00DF36AF"/>
    <w:rsid w:val="00DF3BEE"/>
    <w:rsid w:val="00DF5B20"/>
    <w:rsid w:val="00DF677D"/>
    <w:rsid w:val="00DF6F65"/>
    <w:rsid w:val="00DF73FD"/>
    <w:rsid w:val="00E00270"/>
    <w:rsid w:val="00E01049"/>
    <w:rsid w:val="00E016B5"/>
    <w:rsid w:val="00E0170F"/>
    <w:rsid w:val="00E01C95"/>
    <w:rsid w:val="00E02EC6"/>
    <w:rsid w:val="00E0322F"/>
    <w:rsid w:val="00E0329B"/>
    <w:rsid w:val="00E03607"/>
    <w:rsid w:val="00E04A9A"/>
    <w:rsid w:val="00E05C4C"/>
    <w:rsid w:val="00E06050"/>
    <w:rsid w:val="00E06F70"/>
    <w:rsid w:val="00E07AAA"/>
    <w:rsid w:val="00E07B35"/>
    <w:rsid w:val="00E11027"/>
    <w:rsid w:val="00E11D91"/>
    <w:rsid w:val="00E120C4"/>
    <w:rsid w:val="00E121C4"/>
    <w:rsid w:val="00E13294"/>
    <w:rsid w:val="00E13D03"/>
    <w:rsid w:val="00E15492"/>
    <w:rsid w:val="00E15857"/>
    <w:rsid w:val="00E15876"/>
    <w:rsid w:val="00E16B84"/>
    <w:rsid w:val="00E201EB"/>
    <w:rsid w:val="00E2120D"/>
    <w:rsid w:val="00E21490"/>
    <w:rsid w:val="00E21C3A"/>
    <w:rsid w:val="00E231F9"/>
    <w:rsid w:val="00E23262"/>
    <w:rsid w:val="00E2367E"/>
    <w:rsid w:val="00E236CC"/>
    <w:rsid w:val="00E24571"/>
    <w:rsid w:val="00E2494C"/>
    <w:rsid w:val="00E24962"/>
    <w:rsid w:val="00E24AC2"/>
    <w:rsid w:val="00E24B99"/>
    <w:rsid w:val="00E24E47"/>
    <w:rsid w:val="00E25697"/>
    <w:rsid w:val="00E257B9"/>
    <w:rsid w:val="00E257DD"/>
    <w:rsid w:val="00E25863"/>
    <w:rsid w:val="00E26401"/>
    <w:rsid w:val="00E27D7A"/>
    <w:rsid w:val="00E30709"/>
    <w:rsid w:val="00E30851"/>
    <w:rsid w:val="00E31F62"/>
    <w:rsid w:val="00E32A3D"/>
    <w:rsid w:val="00E33679"/>
    <w:rsid w:val="00E33ACF"/>
    <w:rsid w:val="00E340D9"/>
    <w:rsid w:val="00E343D0"/>
    <w:rsid w:val="00E36E1C"/>
    <w:rsid w:val="00E37425"/>
    <w:rsid w:val="00E40063"/>
    <w:rsid w:val="00E40C57"/>
    <w:rsid w:val="00E41882"/>
    <w:rsid w:val="00E41BA3"/>
    <w:rsid w:val="00E41CB6"/>
    <w:rsid w:val="00E422C6"/>
    <w:rsid w:val="00E423B7"/>
    <w:rsid w:val="00E423FC"/>
    <w:rsid w:val="00E42D8F"/>
    <w:rsid w:val="00E43392"/>
    <w:rsid w:val="00E438C8"/>
    <w:rsid w:val="00E43DDB"/>
    <w:rsid w:val="00E4439F"/>
    <w:rsid w:val="00E445BC"/>
    <w:rsid w:val="00E44C6A"/>
    <w:rsid w:val="00E46297"/>
    <w:rsid w:val="00E46EF8"/>
    <w:rsid w:val="00E5016C"/>
    <w:rsid w:val="00E504D9"/>
    <w:rsid w:val="00E50588"/>
    <w:rsid w:val="00E50651"/>
    <w:rsid w:val="00E50C5B"/>
    <w:rsid w:val="00E5119E"/>
    <w:rsid w:val="00E513E1"/>
    <w:rsid w:val="00E52DA8"/>
    <w:rsid w:val="00E52E2D"/>
    <w:rsid w:val="00E531B8"/>
    <w:rsid w:val="00E531F6"/>
    <w:rsid w:val="00E53282"/>
    <w:rsid w:val="00E56B1E"/>
    <w:rsid w:val="00E571CA"/>
    <w:rsid w:val="00E57E2D"/>
    <w:rsid w:val="00E60D5E"/>
    <w:rsid w:val="00E61087"/>
    <w:rsid w:val="00E61623"/>
    <w:rsid w:val="00E61D6D"/>
    <w:rsid w:val="00E62E8F"/>
    <w:rsid w:val="00E63C5F"/>
    <w:rsid w:val="00E6405A"/>
    <w:rsid w:val="00E64338"/>
    <w:rsid w:val="00E64D0B"/>
    <w:rsid w:val="00E64F6D"/>
    <w:rsid w:val="00E65238"/>
    <w:rsid w:val="00E66710"/>
    <w:rsid w:val="00E66725"/>
    <w:rsid w:val="00E669AC"/>
    <w:rsid w:val="00E6746E"/>
    <w:rsid w:val="00E67EA9"/>
    <w:rsid w:val="00E70841"/>
    <w:rsid w:val="00E70E6F"/>
    <w:rsid w:val="00E7209E"/>
    <w:rsid w:val="00E72100"/>
    <w:rsid w:val="00E7224F"/>
    <w:rsid w:val="00E731DE"/>
    <w:rsid w:val="00E74142"/>
    <w:rsid w:val="00E74270"/>
    <w:rsid w:val="00E747A4"/>
    <w:rsid w:val="00E748D5"/>
    <w:rsid w:val="00E748F1"/>
    <w:rsid w:val="00E74D4A"/>
    <w:rsid w:val="00E75C29"/>
    <w:rsid w:val="00E76505"/>
    <w:rsid w:val="00E77DEE"/>
    <w:rsid w:val="00E77F31"/>
    <w:rsid w:val="00E8073F"/>
    <w:rsid w:val="00E819D7"/>
    <w:rsid w:val="00E8242D"/>
    <w:rsid w:val="00E82A9E"/>
    <w:rsid w:val="00E84D96"/>
    <w:rsid w:val="00E851D9"/>
    <w:rsid w:val="00E85798"/>
    <w:rsid w:val="00E85840"/>
    <w:rsid w:val="00E858DC"/>
    <w:rsid w:val="00E85B98"/>
    <w:rsid w:val="00E86146"/>
    <w:rsid w:val="00E86B88"/>
    <w:rsid w:val="00E86D56"/>
    <w:rsid w:val="00E9073A"/>
    <w:rsid w:val="00E91374"/>
    <w:rsid w:val="00E91FF9"/>
    <w:rsid w:val="00E927B0"/>
    <w:rsid w:val="00E95539"/>
    <w:rsid w:val="00E95709"/>
    <w:rsid w:val="00E959D9"/>
    <w:rsid w:val="00E96242"/>
    <w:rsid w:val="00E964C2"/>
    <w:rsid w:val="00E96EF3"/>
    <w:rsid w:val="00E96F45"/>
    <w:rsid w:val="00E9700C"/>
    <w:rsid w:val="00E97AA7"/>
    <w:rsid w:val="00E97FA4"/>
    <w:rsid w:val="00EA02DC"/>
    <w:rsid w:val="00EA1123"/>
    <w:rsid w:val="00EA22CB"/>
    <w:rsid w:val="00EA3B8D"/>
    <w:rsid w:val="00EA3FCC"/>
    <w:rsid w:val="00EA4080"/>
    <w:rsid w:val="00EA4922"/>
    <w:rsid w:val="00EA509D"/>
    <w:rsid w:val="00EA6E6A"/>
    <w:rsid w:val="00EA734D"/>
    <w:rsid w:val="00EA78B3"/>
    <w:rsid w:val="00EB0B9F"/>
    <w:rsid w:val="00EB1448"/>
    <w:rsid w:val="00EB296A"/>
    <w:rsid w:val="00EB3166"/>
    <w:rsid w:val="00EB3ACD"/>
    <w:rsid w:val="00EB410D"/>
    <w:rsid w:val="00EB573C"/>
    <w:rsid w:val="00EB684E"/>
    <w:rsid w:val="00EB718F"/>
    <w:rsid w:val="00EB775C"/>
    <w:rsid w:val="00EB7BFE"/>
    <w:rsid w:val="00EB7D37"/>
    <w:rsid w:val="00EB7D91"/>
    <w:rsid w:val="00EC0697"/>
    <w:rsid w:val="00EC0A44"/>
    <w:rsid w:val="00EC0D24"/>
    <w:rsid w:val="00EC1115"/>
    <w:rsid w:val="00EC27AE"/>
    <w:rsid w:val="00EC418A"/>
    <w:rsid w:val="00EC422D"/>
    <w:rsid w:val="00EC4B82"/>
    <w:rsid w:val="00EC4E5F"/>
    <w:rsid w:val="00EC5093"/>
    <w:rsid w:val="00EC54AF"/>
    <w:rsid w:val="00EC5715"/>
    <w:rsid w:val="00EC686E"/>
    <w:rsid w:val="00EC6EA1"/>
    <w:rsid w:val="00EC7FA7"/>
    <w:rsid w:val="00ED000B"/>
    <w:rsid w:val="00ED030A"/>
    <w:rsid w:val="00ED0891"/>
    <w:rsid w:val="00ED1CE1"/>
    <w:rsid w:val="00ED31DA"/>
    <w:rsid w:val="00ED371B"/>
    <w:rsid w:val="00ED37CA"/>
    <w:rsid w:val="00ED4B5D"/>
    <w:rsid w:val="00ED5044"/>
    <w:rsid w:val="00ED73FC"/>
    <w:rsid w:val="00ED7BA7"/>
    <w:rsid w:val="00ED7D5F"/>
    <w:rsid w:val="00EE16EC"/>
    <w:rsid w:val="00EE17BF"/>
    <w:rsid w:val="00EE30D2"/>
    <w:rsid w:val="00EE423F"/>
    <w:rsid w:val="00EE4B38"/>
    <w:rsid w:val="00EE53AA"/>
    <w:rsid w:val="00EE5BA3"/>
    <w:rsid w:val="00EE5F45"/>
    <w:rsid w:val="00EE69BC"/>
    <w:rsid w:val="00EE7A21"/>
    <w:rsid w:val="00EF06F5"/>
    <w:rsid w:val="00EF157C"/>
    <w:rsid w:val="00EF171F"/>
    <w:rsid w:val="00EF1A9D"/>
    <w:rsid w:val="00EF1E9A"/>
    <w:rsid w:val="00EF20EE"/>
    <w:rsid w:val="00EF24B1"/>
    <w:rsid w:val="00EF2697"/>
    <w:rsid w:val="00EF3357"/>
    <w:rsid w:val="00EF4266"/>
    <w:rsid w:val="00EF428C"/>
    <w:rsid w:val="00EF5362"/>
    <w:rsid w:val="00EF544B"/>
    <w:rsid w:val="00EF5568"/>
    <w:rsid w:val="00EF5790"/>
    <w:rsid w:val="00EF6387"/>
    <w:rsid w:val="00EF77B8"/>
    <w:rsid w:val="00EF784C"/>
    <w:rsid w:val="00F00087"/>
    <w:rsid w:val="00F00556"/>
    <w:rsid w:val="00F00DC3"/>
    <w:rsid w:val="00F012C6"/>
    <w:rsid w:val="00F02799"/>
    <w:rsid w:val="00F02C64"/>
    <w:rsid w:val="00F04515"/>
    <w:rsid w:val="00F05A00"/>
    <w:rsid w:val="00F05F35"/>
    <w:rsid w:val="00F05F48"/>
    <w:rsid w:val="00F06570"/>
    <w:rsid w:val="00F06DCB"/>
    <w:rsid w:val="00F1048F"/>
    <w:rsid w:val="00F108F5"/>
    <w:rsid w:val="00F10B3A"/>
    <w:rsid w:val="00F11E21"/>
    <w:rsid w:val="00F12044"/>
    <w:rsid w:val="00F137A3"/>
    <w:rsid w:val="00F13CFD"/>
    <w:rsid w:val="00F13DC0"/>
    <w:rsid w:val="00F14AC2"/>
    <w:rsid w:val="00F14EFC"/>
    <w:rsid w:val="00F1504E"/>
    <w:rsid w:val="00F152BF"/>
    <w:rsid w:val="00F17E69"/>
    <w:rsid w:val="00F20121"/>
    <w:rsid w:val="00F2243A"/>
    <w:rsid w:val="00F231C0"/>
    <w:rsid w:val="00F23BEB"/>
    <w:rsid w:val="00F23C20"/>
    <w:rsid w:val="00F23C7F"/>
    <w:rsid w:val="00F24638"/>
    <w:rsid w:val="00F25285"/>
    <w:rsid w:val="00F25EF2"/>
    <w:rsid w:val="00F26993"/>
    <w:rsid w:val="00F26D8B"/>
    <w:rsid w:val="00F27C0F"/>
    <w:rsid w:val="00F27E42"/>
    <w:rsid w:val="00F300BF"/>
    <w:rsid w:val="00F31760"/>
    <w:rsid w:val="00F31F28"/>
    <w:rsid w:val="00F324C0"/>
    <w:rsid w:val="00F3324E"/>
    <w:rsid w:val="00F335FC"/>
    <w:rsid w:val="00F33E9E"/>
    <w:rsid w:val="00F3417E"/>
    <w:rsid w:val="00F36496"/>
    <w:rsid w:val="00F36A1C"/>
    <w:rsid w:val="00F36AD8"/>
    <w:rsid w:val="00F37520"/>
    <w:rsid w:val="00F37920"/>
    <w:rsid w:val="00F379E1"/>
    <w:rsid w:val="00F40063"/>
    <w:rsid w:val="00F40210"/>
    <w:rsid w:val="00F403B5"/>
    <w:rsid w:val="00F40DF3"/>
    <w:rsid w:val="00F413BD"/>
    <w:rsid w:val="00F416FE"/>
    <w:rsid w:val="00F419DB"/>
    <w:rsid w:val="00F422F0"/>
    <w:rsid w:val="00F43A50"/>
    <w:rsid w:val="00F45DF6"/>
    <w:rsid w:val="00F466D1"/>
    <w:rsid w:val="00F46BE4"/>
    <w:rsid w:val="00F46D25"/>
    <w:rsid w:val="00F50330"/>
    <w:rsid w:val="00F51984"/>
    <w:rsid w:val="00F521D0"/>
    <w:rsid w:val="00F54E08"/>
    <w:rsid w:val="00F54F36"/>
    <w:rsid w:val="00F5539E"/>
    <w:rsid w:val="00F556B4"/>
    <w:rsid w:val="00F55B0A"/>
    <w:rsid w:val="00F55B40"/>
    <w:rsid w:val="00F55D59"/>
    <w:rsid w:val="00F55DF6"/>
    <w:rsid w:val="00F55EDE"/>
    <w:rsid w:val="00F5623E"/>
    <w:rsid w:val="00F57171"/>
    <w:rsid w:val="00F57613"/>
    <w:rsid w:val="00F57710"/>
    <w:rsid w:val="00F57846"/>
    <w:rsid w:val="00F57E3F"/>
    <w:rsid w:val="00F6028A"/>
    <w:rsid w:val="00F61D3D"/>
    <w:rsid w:val="00F620DC"/>
    <w:rsid w:val="00F63759"/>
    <w:rsid w:val="00F64BD9"/>
    <w:rsid w:val="00F64CBE"/>
    <w:rsid w:val="00F6502C"/>
    <w:rsid w:val="00F66E54"/>
    <w:rsid w:val="00F6774E"/>
    <w:rsid w:val="00F67DB8"/>
    <w:rsid w:val="00F703DE"/>
    <w:rsid w:val="00F707D3"/>
    <w:rsid w:val="00F71841"/>
    <w:rsid w:val="00F726BD"/>
    <w:rsid w:val="00F72D09"/>
    <w:rsid w:val="00F73D89"/>
    <w:rsid w:val="00F745CD"/>
    <w:rsid w:val="00F74785"/>
    <w:rsid w:val="00F74F51"/>
    <w:rsid w:val="00F757FB"/>
    <w:rsid w:val="00F7663C"/>
    <w:rsid w:val="00F8044F"/>
    <w:rsid w:val="00F8050E"/>
    <w:rsid w:val="00F80D14"/>
    <w:rsid w:val="00F81A63"/>
    <w:rsid w:val="00F82457"/>
    <w:rsid w:val="00F82489"/>
    <w:rsid w:val="00F84176"/>
    <w:rsid w:val="00F84C00"/>
    <w:rsid w:val="00F84CD7"/>
    <w:rsid w:val="00F84E8A"/>
    <w:rsid w:val="00F850B0"/>
    <w:rsid w:val="00F85E35"/>
    <w:rsid w:val="00F866C4"/>
    <w:rsid w:val="00F86F73"/>
    <w:rsid w:val="00F87CD1"/>
    <w:rsid w:val="00F90756"/>
    <w:rsid w:val="00F91C77"/>
    <w:rsid w:val="00F92431"/>
    <w:rsid w:val="00F924FA"/>
    <w:rsid w:val="00F9308D"/>
    <w:rsid w:val="00F93884"/>
    <w:rsid w:val="00F94E72"/>
    <w:rsid w:val="00F952D6"/>
    <w:rsid w:val="00F95900"/>
    <w:rsid w:val="00F961F6"/>
    <w:rsid w:val="00F965B6"/>
    <w:rsid w:val="00F97DE2"/>
    <w:rsid w:val="00FA009A"/>
    <w:rsid w:val="00FA0382"/>
    <w:rsid w:val="00FA09AC"/>
    <w:rsid w:val="00FA14DA"/>
    <w:rsid w:val="00FA253C"/>
    <w:rsid w:val="00FA2C6C"/>
    <w:rsid w:val="00FA36A8"/>
    <w:rsid w:val="00FA4360"/>
    <w:rsid w:val="00FA44EB"/>
    <w:rsid w:val="00FA456A"/>
    <w:rsid w:val="00FA4813"/>
    <w:rsid w:val="00FA5202"/>
    <w:rsid w:val="00FA57C4"/>
    <w:rsid w:val="00FA6AA0"/>
    <w:rsid w:val="00FA6D5F"/>
    <w:rsid w:val="00FA7FA2"/>
    <w:rsid w:val="00FB017F"/>
    <w:rsid w:val="00FB04F5"/>
    <w:rsid w:val="00FB0F9A"/>
    <w:rsid w:val="00FB1636"/>
    <w:rsid w:val="00FB1B61"/>
    <w:rsid w:val="00FB2433"/>
    <w:rsid w:val="00FB3B0E"/>
    <w:rsid w:val="00FB464E"/>
    <w:rsid w:val="00FB4AF4"/>
    <w:rsid w:val="00FB6449"/>
    <w:rsid w:val="00FB7C1C"/>
    <w:rsid w:val="00FC0B7F"/>
    <w:rsid w:val="00FC0DF5"/>
    <w:rsid w:val="00FC152F"/>
    <w:rsid w:val="00FC1B4D"/>
    <w:rsid w:val="00FC1FCA"/>
    <w:rsid w:val="00FC3B11"/>
    <w:rsid w:val="00FC4130"/>
    <w:rsid w:val="00FC4713"/>
    <w:rsid w:val="00FC48A5"/>
    <w:rsid w:val="00FC4D2C"/>
    <w:rsid w:val="00FC4F41"/>
    <w:rsid w:val="00FC4F94"/>
    <w:rsid w:val="00FC57CF"/>
    <w:rsid w:val="00FC5D0F"/>
    <w:rsid w:val="00FD06A4"/>
    <w:rsid w:val="00FD085B"/>
    <w:rsid w:val="00FD09A4"/>
    <w:rsid w:val="00FD23DD"/>
    <w:rsid w:val="00FD2DD5"/>
    <w:rsid w:val="00FD2DDC"/>
    <w:rsid w:val="00FD2F29"/>
    <w:rsid w:val="00FD3ADB"/>
    <w:rsid w:val="00FD3CBA"/>
    <w:rsid w:val="00FD5298"/>
    <w:rsid w:val="00FD54B9"/>
    <w:rsid w:val="00FD594E"/>
    <w:rsid w:val="00FD661A"/>
    <w:rsid w:val="00FD673F"/>
    <w:rsid w:val="00FD7184"/>
    <w:rsid w:val="00FD78CB"/>
    <w:rsid w:val="00FE004E"/>
    <w:rsid w:val="00FE036B"/>
    <w:rsid w:val="00FE0CD3"/>
    <w:rsid w:val="00FE16E4"/>
    <w:rsid w:val="00FE2271"/>
    <w:rsid w:val="00FE2293"/>
    <w:rsid w:val="00FE22EE"/>
    <w:rsid w:val="00FE2318"/>
    <w:rsid w:val="00FE2364"/>
    <w:rsid w:val="00FE3EF7"/>
    <w:rsid w:val="00FE415E"/>
    <w:rsid w:val="00FE425C"/>
    <w:rsid w:val="00FE442C"/>
    <w:rsid w:val="00FE4BA8"/>
    <w:rsid w:val="00FE5057"/>
    <w:rsid w:val="00FE5F31"/>
    <w:rsid w:val="00FE6180"/>
    <w:rsid w:val="00FE6514"/>
    <w:rsid w:val="00FE6D6E"/>
    <w:rsid w:val="00FE7A83"/>
    <w:rsid w:val="00FF0103"/>
    <w:rsid w:val="00FF36E5"/>
    <w:rsid w:val="00FF37D9"/>
    <w:rsid w:val="00FF415B"/>
    <w:rsid w:val="00FF558C"/>
    <w:rsid w:val="00FF7D2E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1FC4AB8"/>
  <w15:docId w15:val="{B30C4359-B909-45EE-8777-11D29C109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C3407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AC3407"/>
    <w:pPr>
      <w:keepNext/>
      <w:ind w:left="-18" w:right="-108" w:firstLine="18"/>
      <w:jc w:val="thaiDistribute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qFormat/>
    <w:rsid w:val="00AC3407"/>
    <w:pPr>
      <w:keepNext/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qFormat/>
    <w:rsid w:val="00AC3407"/>
    <w:pPr>
      <w:keepNext/>
      <w:jc w:val="thaiDistribute"/>
      <w:outlineLvl w:val="2"/>
    </w:pPr>
    <w:rPr>
      <w:rFonts w:ascii="Angsana New" w:hAnsi="Angsana New"/>
      <w:b/>
      <w:bCs/>
      <w:u w:val="single"/>
    </w:rPr>
  </w:style>
  <w:style w:type="paragraph" w:styleId="Heading4">
    <w:name w:val="heading 4"/>
    <w:basedOn w:val="Normal"/>
    <w:next w:val="Normal"/>
    <w:qFormat/>
    <w:rsid w:val="00AC3407"/>
    <w:pPr>
      <w:keepNext/>
      <w:jc w:val="center"/>
      <w:outlineLvl w:val="3"/>
    </w:pPr>
    <w:rPr>
      <w:rFonts w:ascii="Angsana New" w:hAnsi="Angsana New"/>
      <w:sz w:val="20"/>
      <w:szCs w:val="20"/>
      <w:u w:val="single"/>
    </w:rPr>
  </w:style>
  <w:style w:type="paragraph" w:styleId="Heading5">
    <w:name w:val="heading 5"/>
    <w:basedOn w:val="Normal"/>
    <w:next w:val="Normal"/>
    <w:qFormat/>
    <w:rsid w:val="00AC3407"/>
    <w:pPr>
      <w:keepNext/>
      <w:jc w:val="thaiDistribute"/>
      <w:outlineLvl w:val="4"/>
    </w:pPr>
    <w:rPr>
      <w:rFonts w:ascii="Angsana New" w:hAnsi="Angsana New"/>
      <w:b/>
      <w:bCs/>
      <w:sz w:val="20"/>
      <w:szCs w:val="20"/>
      <w:u w:val="single"/>
    </w:rPr>
  </w:style>
  <w:style w:type="paragraph" w:styleId="Heading6">
    <w:name w:val="heading 6"/>
    <w:basedOn w:val="Normal"/>
    <w:next w:val="Normal"/>
    <w:qFormat/>
    <w:rsid w:val="00AC3407"/>
    <w:pPr>
      <w:keepNext/>
      <w:jc w:val="thaiDistribute"/>
      <w:outlineLvl w:val="5"/>
    </w:pPr>
    <w:rPr>
      <w:rFonts w:ascii="Angsana New" w:hAnsi="Angsana New"/>
      <w:sz w:val="28"/>
      <w:szCs w:val="28"/>
    </w:rPr>
  </w:style>
  <w:style w:type="paragraph" w:styleId="Heading7">
    <w:name w:val="heading 7"/>
    <w:basedOn w:val="Normal"/>
    <w:next w:val="Normal"/>
    <w:qFormat/>
    <w:rsid w:val="00AC3407"/>
    <w:pPr>
      <w:keepNext/>
      <w:jc w:val="thaiDistribute"/>
      <w:outlineLvl w:val="6"/>
    </w:pPr>
    <w:rPr>
      <w:rFonts w:ascii="Angsana New" w:hAnsi="Angsana New"/>
      <w:b/>
      <w:bCs/>
      <w:sz w:val="26"/>
      <w:szCs w:val="26"/>
      <w:u w:val="single"/>
    </w:rPr>
  </w:style>
  <w:style w:type="paragraph" w:styleId="Heading8">
    <w:name w:val="heading 8"/>
    <w:basedOn w:val="Normal"/>
    <w:next w:val="Normal"/>
    <w:qFormat/>
    <w:rsid w:val="00AC3407"/>
    <w:pPr>
      <w:keepNext/>
      <w:jc w:val="center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qFormat/>
    <w:rsid w:val="00AC3407"/>
    <w:pPr>
      <w:keepNext/>
      <w:pBdr>
        <w:bottom w:val="single" w:sz="4" w:space="1" w:color="auto"/>
      </w:pBdr>
      <w:ind w:right="-126"/>
      <w:jc w:val="center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AC3407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C3407"/>
  </w:style>
  <w:style w:type="paragraph" w:styleId="Header">
    <w:name w:val="header"/>
    <w:basedOn w:val="Normal"/>
    <w:link w:val="HeaderChar"/>
    <w:rsid w:val="00AC3407"/>
    <w:pPr>
      <w:tabs>
        <w:tab w:val="center" w:pos="4153"/>
        <w:tab w:val="right" w:pos="8306"/>
      </w:tabs>
    </w:pPr>
  </w:style>
  <w:style w:type="paragraph" w:styleId="ListBullet">
    <w:name w:val="List Bullet"/>
    <w:basedOn w:val="Normal"/>
    <w:rsid w:val="00AC3407"/>
    <w:pPr>
      <w:ind w:left="360" w:hanging="360"/>
    </w:pPr>
  </w:style>
  <w:style w:type="paragraph" w:styleId="BodyText">
    <w:name w:val="Body Text"/>
    <w:basedOn w:val="Normal"/>
    <w:rsid w:val="00AC3407"/>
    <w:pPr>
      <w:overflowPunct/>
      <w:autoSpaceDE/>
      <w:autoSpaceDN/>
      <w:adjustRightInd/>
      <w:jc w:val="thaiDistribute"/>
      <w:textAlignment w:val="auto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rsid w:val="00AC3407"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paragraph" w:styleId="BodyTextIndent">
    <w:name w:val="Body Text Indent"/>
    <w:basedOn w:val="Normal"/>
    <w:rsid w:val="00AC3407"/>
    <w:pPr>
      <w:tabs>
        <w:tab w:val="left" w:pos="360"/>
        <w:tab w:val="left" w:pos="2880"/>
      </w:tabs>
      <w:spacing w:before="120" w:after="240"/>
      <w:ind w:left="900" w:firstLine="540"/>
      <w:jc w:val="thaiDistribute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AC3407"/>
    <w:pPr>
      <w:tabs>
        <w:tab w:val="left" w:pos="900"/>
      </w:tabs>
      <w:spacing w:before="120" w:after="120"/>
      <w:ind w:left="360" w:right="58"/>
      <w:jc w:val="thaiDistribute"/>
    </w:pPr>
    <w:rPr>
      <w:rFonts w:ascii="Angsana New" w:hAnsi="Angsana New"/>
      <w:sz w:val="32"/>
      <w:szCs w:val="32"/>
    </w:rPr>
  </w:style>
  <w:style w:type="paragraph" w:customStyle="1" w:styleId="a">
    <w:name w:val="???????????"/>
    <w:basedOn w:val="Normal"/>
    <w:rsid w:val="008F469E"/>
    <w:pPr>
      <w:ind w:right="386"/>
    </w:pPr>
    <w:rPr>
      <w:rFonts w:cs="CordiaUPC"/>
      <w:sz w:val="28"/>
      <w:szCs w:val="28"/>
    </w:rPr>
  </w:style>
  <w:style w:type="paragraph" w:styleId="Caption">
    <w:name w:val="caption"/>
    <w:basedOn w:val="Normal"/>
    <w:next w:val="Normal"/>
    <w:qFormat/>
    <w:rsid w:val="00F64BD9"/>
    <w:pPr>
      <w:spacing w:before="24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customStyle="1" w:styleId="Char">
    <w:name w:val="Char"/>
    <w:basedOn w:val="Normal"/>
    <w:rsid w:val="007D15F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64093E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table" w:styleId="TableGrid">
    <w:name w:val="Table Grid"/>
    <w:basedOn w:val="TableNormal"/>
    <w:uiPriority w:val="59"/>
    <w:rsid w:val="00EB296A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Normal"/>
    <w:rsid w:val="00E0360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5F50EC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5F50EC"/>
    <w:rPr>
      <w:rFonts w:ascii="Times New Roman"/>
      <w:sz w:val="24"/>
      <w:szCs w:val="30"/>
    </w:rPr>
  </w:style>
  <w:style w:type="paragraph" w:styleId="BalloonText">
    <w:name w:val="Balloon Text"/>
    <w:basedOn w:val="Normal"/>
    <w:link w:val="BalloonTextChar"/>
    <w:rsid w:val="00701C61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701C61"/>
    <w:rPr>
      <w:rFonts w:ascii="Tahoma" w:hAnsi="Tahoma"/>
      <w:sz w:val="16"/>
    </w:rPr>
  </w:style>
  <w:style w:type="paragraph" w:customStyle="1" w:styleId="acctfourfigures">
    <w:name w:val="acct four figures"/>
    <w:aliases w:val="a4"/>
    <w:basedOn w:val="Normal"/>
    <w:rsid w:val="00977EF9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1E0D59"/>
    <w:pPr>
      <w:ind w:left="720"/>
      <w:contextualSpacing/>
    </w:pPr>
    <w:rPr>
      <w:szCs w:val="30"/>
    </w:rPr>
  </w:style>
  <w:style w:type="paragraph" w:customStyle="1" w:styleId="yiv147913816msonormal">
    <w:name w:val="yiv147913816msonormal"/>
    <w:basedOn w:val="Normal"/>
    <w:rsid w:val="00273D0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</w:rPr>
  </w:style>
  <w:style w:type="character" w:customStyle="1" w:styleId="apple-converted-space">
    <w:name w:val="apple-converted-space"/>
    <w:basedOn w:val="DefaultParagraphFont"/>
    <w:rsid w:val="00273D07"/>
  </w:style>
  <w:style w:type="paragraph" w:styleId="BodyTextIndent2">
    <w:name w:val="Body Text Indent 2"/>
    <w:basedOn w:val="Normal"/>
    <w:link w:val="BodyTextIndent2Char"/>
    <w:rsid w:val="00B26081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link w:val="BodyTextIndent2"/>
    <w:rsid w:val="00B26081"/>
    <w:rPr>
      <w:rFonts w:ascii="Times New Roman"/>
      <w:sz w:val="24"/>
      <w:szCs w:val="30"/>
    </w:rPr>
  </w:style>
  <w:style w:type="paragraph" w:customStyle="1" w:styleId="block">
    <w:name w:val="block"/>
    <w:aliases w:val="b"/>
    <w:basedOn w:val="BodyText"/>
    <w:rsid w:val="00C40442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21">
    <w:name w:val="2.1"/>
    <w:basedOn w:val="Normal"/>
    <w:rsid w:val="00C40442"/>
    <w:pPr>
      <w:tabs>
        <w:tab w:val="left" w:pos="360"/>
      </w:tabs>
      <w:overflowPunct/>
      <w:autoSpaceDE/>
      <w:autoSpaceDN/>
      <w:adjustRightInd/>
      <w:spacing w:before="60" w:after="60"/>
      <w:ind w:left="360" w:hanging="360"/>
      <w:jc w:val="both"/>
      <w:textAlignment w:val="auto"/>
    </w:pPr>
    <w:rPr>
      <w:rFonts w:hAnsi="Times New Roman" w:cs="AngsanaUPC"/>
      <w:b/>
      <w:bCs/>
      <w:sz w:val="36"/>
      <w:szCs w:val="36"/>
      <w:lang w:val="th-TH"/>
    </w:rPr>
  </w:style>
  <w:style w:type="paragraph" w:styleId="DocumentMap">
    <w:name w:val="Document Map"/>
    <w:basedOn w:val="Normal"/>
    <w:link w:val="DocumentMapChar"/>
    <w:rsid w:val="00ED0891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ED0891"/>
    <w:rPr>
      <w:rFonts w:ascii="Tahoma" w:hAnsi="Tahoma"/>
      <w:sz w:val="16"/>
    </w:rPr>
  </w:style>
  <w:style w:type="character" w:customStyle="1" w:styleId="HeaderChar">
    <w:name w:val="Header Char"/>
    <w:link w:val="Header"/>
    <w:rsid w:val="0057338C"/>
    <w:rPr>
      <w:rFonts w:ascii="Times New Roman"/>
      <w:sz w:val="24"/>
      <w:szCs w:val="24"/>
    </w:rPr>
  </w:style>
  <w:style w:type="paragraph" w:styleId="FootnoteText">
    <w:name w:val="footnote text"/>
    <w:basedOn w:val="Normal"/>
    <w:link w:val="FootnoteTextChar"/>
    <w:rsid w:val="00691CCC"/>
    <w:rPr>
      <w:rFonts w:hAnsi="Times New Roman"/>
      <w:sz w:val="20"/>
      <w:szCs w:val="20"/>
    </w:rPr>
  </w:style>
  <w:style w:type="character" w:customStyle="1" w:styleId="FootnoteTextChar">
    <w:name w:val="Footnote Text Char"/>
    <w:link w:val="FootnoteText"/>
    <w:rsid w:val="00691CCC"/>
    <w:rPr>
      <w:rFonts w:ascii="Times New Roman" w:hAnsi="Times New Roman"/>
    </w:rPr>
  </w:style>
  <w:style w:type="paragraph" w:styleId="BodyTextIndent3">
    <w:name w:val="Body Text Indent 3"/>
    <w:basedOn w:val="Normal"/>
    <w:link w:val="BodyTextIndent3Char"/>
    <w:rsid w:val="00F620D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F620DC"/>
    <w:rPr>
      <w:rFonts w:ascii="Times New Roman"/>
      <w:sz w:val="16"/>
    </w:rPr>
  </w:style>
  <w:style w:type="paragraph" w:styleId="NormalWeb">
    <w:name w:val="Normal (Web)"/>
    <w:basedOn w:val="Normal"/>
    <w:uiPriority w:val="99"/>
    <w:unhideWhenUsed/>
    <w:rsid w:val="009C7777"/>
    <w:rPr>
      <w:rFonts w:hAnsi="Times New Roman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7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1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4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omsiri.ketthet\Desktop\CNT_FS%20corrections\2008%20Revised%20by%20SK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2F7FFA-0549-42E4-AABD-BDA06255ECE9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162752</vt:lpwstr>
  </property>
  <property fmtid="{D5CDD505-2E9C-101B-9397-08002B2CF9AE}" pid="4" name="OptimizationTime">
    <vt:lpwstr>20200228_0846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2008 Revised by SKT.dot</Template>
  <TotalTime>44</TotalTime>
  <Pages>51</Pages>
  <Words>12360</Words>
  <Characters>70452</Characters>
  <Application>Microsoft Office Word</Application>
  <DocSecurity>0</DocSecurity>
  <Lines>587</Lines>
  <Paragraphs>165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สยาม ซินเท็ค คอนสตรัคชั่น จำกัด (มหาชน)</vt:lpstr>
      <vt:lpstr>บริษัท สยาม ซินเท็ค คอนสตรัคชั่น จำกัด (มหาชน)</vt:lpstr>
    </vt:vector>
  </TitlesOfParts>
  <Company>e&amp;y</Company>
  <LinksUpToDate>false</LinksUpToDate>
  <CharactersWithSpaces>82647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สยาม ซินเท็ค คอนสตรัคชั่น จำกัด (มหาชน)</dc:title>
  <dc:creator>YourNameHere</dc:creator>
  <cp:lastModifiedBy>Daughtrat Wongsangthip</cp:lastModifiedBy>
  <cp:revision>23</cp:revision>
  <cp:lastPrinted>2020-02-24T12:01:00Z</cp:lastPrinted>
  <dcterms:created xsi:type="dcterms:W3CDTF">2020-02-24T15:25:00Z</dcterms:created>
  <dcterms:modified xsi:type="dcterms:W3CDTF">2020-02-28T01:43:00Z</dcterms:modified>
</cp:coreProperties>
</file>