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0CC5" w:rsidRPr="00A1047D" w:rsidRDefault="00670CC5" w:rsidP="00670CC5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A1047D">
        <w:rPr>
          <w:rFonts w:ascii="Angsana New" w:hAnsi="Angsana New" w:hint="cs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:rsidR="00670CC5" w:rsidRPr="00402995" w:rsidRDefault="00670CC5" w:rsidP="00670CC5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</w:rPr>
      </w:pPr>
      <w:r w:rsidRPr="00A1047D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:rsidR="00670CC5" w:rsidRDefault="00670CC5" w:rsidP="00670CC5">
      <w:pPr>
        <w:pStyle w:val="a3"/>
        <w:tabs>
          <w:tab w:val="clear" w:pos="1080"/>
          <w:tab w:val="left" w:pos="9240"/>
        </w:tabs>
        <w:spacing w:line="380" w:lineRule="exact"/>
        <w:ind w:right="482"/>
        <w:jc w:val="center"/>
        <w:rPr>
          <w:rFonts w:ascii="Arial" w:hAnsi="Arial"/>
          <w:b/>
          <w:bCs/>
          <w:sz w:val="32"/>
          <w:szCs w:val="32"/>
          <w:lang w:val="en-US"/>
        </w:rPr>
      </w:pPr>
      <w:r w:rsidRPr="00A1047D">
        <w:rPr>
          <w:rFonts w:ascii="Arial" w:hAnsi="Arial"/>
          <w:b/>
          <w:bCs/>
          <w:sz w:val="32"/>
          <w:szCs w:val="32"/>
          <w:cs/>
          <w:lang w:val="en-US"/>
        </w:rPr>
        <w:t>งบการเงินรวมและงบการเงินเฉพาะกิจการ</w:t>
      </w:r>
    </w:p>
    <w:p w:rsidR="00670CC5" w:rsidRPr="00A1047D" w:rsidRDefault="00670CC5" w:rsidP="00670CC5">
      <w:pPr>
        <w:pStyle w:val="a3"/>
        <w:tabs>
          <w:tab w:val="clear" w:pos="1080"/>
        </w:tabs>
        <w:ind w:right="454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A1047D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สำหรับปีสิ้นสุดวันที่ </w:t>
      </w:r>
      <w:r w:rsidRPr="00A15268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A1047D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ธันวาคม </w:t>
      </w:r>
      <w:r w:rsidRPr="00A15268">
        <w:rPr>
          <w:rFonts w:ascii="Angsana New" w:hAnsi="Angsana New"/>
          <w:b/>
          <w:bCs/>
          <w:sz w:val="32"/>
          <w:szCs w:val="32"/>
          <w:lang w:val="en-US"/>
        </w:rPr>
        <w:t>25</w:t>
      </w:r>
      <w:r>
        <w:rPr>
          <w:rFonts w:ascii="Angsana New" w:hAnsi="Angsana New"/>
          <w:b/>
          <w:bCs/>
          <w:sz w:val="32"/>
          <w:szCs w:val="32"/>
          <w:lang w:val="en-US"/>
        </w:rPr>
        <w:t>62</w:t>
      </w:r>
    </w:p>
    <w:p w:rsidR="00670CC5" w:rsidRPr="001E1141" w:rsidRDefault="00670CC5" w:rsidP="00670CC5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670CC5" w:rsidRPr="00A1047D" w:rsidRDefault="00670CC5" w:rsidP="00670CC5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670CC5" w:rsidRPr="00A1047D" w:rsidSect="00974B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:rsidR="00670CC5" w:rsidRDefault="00670CC5" w:rsidP="00670CC5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047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670CC5" w:rsidRPr="00402995" w:rsidRDefault="00670CC5" w:rsidP="00670CC5">
      <w:pPr>
        <w:spacing w:line="380" w:lineRule="exact"/>
        <w:rPr>
          <w:rFonts w:ascii="Angsana New" w:hAnsi="Angsana New"/>
          <w:sz w:val="32"/>
          <w:szCs w:val="32"/>
        </w:rPr>
      </w:pPr>
    </w:p>
    <w:p w:rsidR="00670CC5" w:rsidRPr="00402995" w:rsidRDefault="00670CC5" w:rsidP="00670CC5">
      <w:pPr>
        <w:tabs>
          <w:tab w:val="clear" w:pos="680"/>
          <w:tab w:val="clear" w:pos="1644"/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เสนอ</w:t>
      </w:r>
      <w:r w:rsidRPr="00402995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ผู้ถือหุ้น</w:t>
      </w:r>
      <w:r w:rsidRPr="00A1047D">
        <w:rPr>
          <w:rFonts w:ascii="Angsana New" w:hAnsi="Angsana New" w:hint="cs"/>
          <w:sz w:val="32"/>
          <w:szCs w:val="32"/>
          <w:cs/>
        </w:rPr>
        <w:t>และคณะกรรมการ</w:t>
      </w:r>
    </w:p>
    <w:p w:rsidR="00670CC5" w:rsidRPr="00A1047D" w:rsidRDefault="00670CC5" w:rsidP="00670CC5">
      <w:pPr>
        <w:tabs>
          <w:tab w:val="clear" w:pos="680"/>
          <w:tab w:val="clear" w:pos="1644"/>
          <w:tab w:val="left" w:pos="1620"/>
        </w:tabs>
        <w:spacing w:line="380" w:lineRule="exact"/>
        <w:ind w:left="567" w:firstLine="142"/>
        <w:jc w:val="both"/>
        <w:rPr>
          <w:rFonts w:ascii="Angsana New" w:hAnsi="Angsana New"/>
          <w:sz w:val="32"/>
          <w:szCs w:val="32"/>
          <w:cs/>
        </w:rPr>
      </w:pPr>
      <w:r w:rsidRPr="00A1047D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</w:p>
    <w:p w:rsidR="00670CC5" w:rsidRDefault="00670CC5" w:rsidP="00670CC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70CC5" w:rsidRPr="00060067" w:rsidRDefault="00670CC5" w:rsidP="00670CC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1047D">
        <w:rPr>
          <w:rFonts w:ascii="Angsana New" w:hAnsi="Angsana New"/>
          <w:b/>
          <w:bCs/>
          <w:sz w:val="32"/>
          <w:szCs w:val="32"/>
          <w:cs/>
        </w:rPr>
        <w:t>ความเห็น</w:t>
      </w:r>
    </w:p>
    <w:p w:rsidR="00670CC5" w:rsidRDefault="00670CC5" w:rsidP="00670CC5">
      <w:pPr>
        <w:tabs>
          <w:tab w:val="clear" w:pos="1644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435850">
        <w:rPr>
          <w:rFonts w:ascii="Angsana New" w:hAnsi="Angsana New" w:hint="cs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 xml:space="preserve">ข้าพเจ้าได้ตรวจสอบงบการเงินรวมของบริษัท พรพรหมเม็ททอล จำกัด (มหาชน) และบริษัทย่อย (กลุ่มบริษัท) ซึ่งประกอบด้วยงบแสดงฐานะการเงินรวม ณ วันที่ </w:t>
      </w:r>
      <w:r>
        <w:rPr>
          <w:rFonts w:ascii="Angsana New" w:hAnsi="Angsana New"/>
          <w:sz w:val="32"/>
          <w:szCs w:val="32"/>
        </w:rPr>
        <w:t>31</w:t>
      </w:r>
      <w:r w:rsidRPr="00A1047D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A1047D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รวมถึงสรุปนโยบายการบัญชีที่สำคัญ และข้าพเจ้าได้ตรวจสอบงบการเงินเฉพาะกิจการของบริษัท พรพรหมเม็ททอล จำกัด (มหาชน) (บริษัท) </w:t>
      </w:r>
      <w:r w:rsidRPr="00A1047D">
        <w:rPr>
          <w:rFonts w:ascii="Angsana New" w:hAnsi="Angsana New"/>
          <w:spacing w:val="4"/>
          <w:sz w:val="32"/>
          <w:szCs w:val="32"/>
          <w:cs/>
        </w:rPr>
        <w:t>ซึ่งประกอบด้วยงบแสดง</w:t>
      </w:r>
      <w:r w:rsidRPr="00A1047D">
        <w:rPr>
          <w:rFonts w:ascii="Angsana New" w:hAnsi="Angsana New"/>
          <w:spacing w:val="-2"/>
          <w:sz w:val="32"/>
          <w:szCs w:val="32"/>
          <w:cs/>
        </w:rPr>
        <w:t xml:space="preserve">ฐานะการเงิน ณ วันที่ </w:t>
      </w:r>
      <w:r w:rsidRPr="00C90FBE">
        <w:rPr>
          <w:rFonts w:ascii="Angsana New" w:hAnsi="Angsana New"/>
          <w:spacing w:val="-2"/>
          <w:sz w:val="32"/>
          <w:szCs w:val="32"/>
        </w:rPr>
        <w:t xml:space="preserve">31 </w:t>
      </w:r>
      <w:r w:rsidRPr="00A1047D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C90FBE">
        <w:rPr>
          <w:rFonts w:ascii="Angsana New" w:hAnsi="Angsana New"/>
          <w:spacing w:val="-2"/>
          <w:sz w:val="32"/>
          <w:szCs w:val="32"/>
        </w:rPr>
        <w:t>2562</w:t>
      </w:r>
      <w:r w:rsidRPr="00A1047D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</w:t>
      </w:r>
      <w:r w:rsidRPr="00A1047D">
        <w:rPr>
          <w:rFonts w:ascii="Angsana New" w:hAnsi="Angsana New"/>
          <w:sz w:val="32"/>
          <w:szCs w:val="32"/>
          <w:cs/>
        </w:rPr>
        <w:t>และ</w:t>
      </w:r>
      <w:r w:rsidRPr="00A1047D">
        <w:rPr>
          <w:rFonts w:ascii="Angsana New" w:hAnsi="Angsana New"/>
          <w:sz w:val="32"/>
          <w:szCs w:val="32"/>
          <w:cs/>
        </w:rPr>
        <w:br/>
        <w:t>งบกระแสเงินสดสำหรับปีสิ้นสุดวันเดียวกันและหมายเหตุประกอบงบการเงินรวมถึงสรุปนโยบายการบัญชี</w:t>
      </w:r>
      <w:r w:rsidRPr="00A1047D">
        <w:rPr>
          <w:rFonts w:ascii="Angsana New" w:hAnsi="Angsana New"/>
          <w:sz w:val="32"/>
          <w:szCs w:val="32"/>
          <w:cs/>
        </w:rPr>
        <w:br/>
        <w:t>ที่สำคัญ</w:t>
      </w:r>
    </w:p>
    <w:p w:rsidR="00670CC5" w:rsidRPr="00A1047D" w:rsidRDefault="00670CC5" w:rsidP="00670CC5">
      <w:pPr>
        <w:tabs>
          <w:tab w:val="clear" w:pos="1644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ข้าพเจ้าเห็นว่า งบการเงินข้างต้นนี้แสดงฐานะการเงินรวมของบริษัท พรพรหมเม็ททอล จำกัด (มหาชน)</w:t>
      </w:r>
      <w:r w:rsidRPr="00A1047D">
        <w:rPr>
          <w:rFonts w:ascii="Angsana New" w:hAnsi="Angsana New" w:hint="cs"/>
          <w:sz w:val="32"/>
          <w:szCs w:val="32"/>
          <w:cs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 xml:space="preserve">และบริษัทย่อย ณ วันที่ </w:t>
      </w:r>
      <w:r>
        <w:rPr>
          <w:rFonts w:ascii="Angsana New" w:hAnsi="Angsana New"/>
          <w:sz w:val="32"/>
          <w:szCs w:val="32"/>
        </w:rPr>
        <w:t>31</w:t>
      </w:r>
      <w:r w:rsidRPr="00A1047D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A1047D">
        <w:rPr>
          <w:rFonts w:ascii="Angsana New" w:hAnsi="Angsana New"/>
          <w:sz w:val="32"/>
          <w:szCs w:val="32"/>
          <w:cs/>
        </w:rPr>
        <w:t xml:space="preserve"> 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พรพรหมเม็ททอล จำกัด (มหาชน) </w:t>
      </w:r>
      <w:r w:rsidRPr="00A1047D">
        <w:rPr>
          <w:rFonts w:ascii="Angsana New" w:hAnsi="Angsana New"/>
          <w:sz w:val="32"/>
          <w:szCs w:val="32"/>
          <w:cs/>
        </w:rPr>
        <w:br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A1047D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 w:rsidRPr="00A1047D">
        <w:rPr>
          <w:rFonts w:ascii="Angsana New" w:hAnsi="Angsana New"/>
          <w:sz w:val="32"/>
          <w:szCs w:val="32"/>
          <w:cs/>
        </w:rPr>
        <w:t xml:space="preserve">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:rsidR="00670CC5" w:rsidRDefault="00670CC5" w:rsidP="00670CC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670CC5" w:rsidRDefault="00670CC5" w:rsidP="00670CC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1047D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:rsidR="00670CC5" w:rsidRDefault="00670CC5" w:rsidP="00670CC5">
      <w:pPr>
        <w:tabs>
          <w:tab w:val="clear" w:pos="1644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ข้าพเจ้าได้ปฏ</w:t>
      </w:r>
      <w:r w:rsidRPr="00A1047D">
        <w:rPr>
          <w:rFonts w:ascii="Angsana New" w:hAnsi="Angsana New" w:hint="cs"/>
          <w:sz w:val="32"/>
          <w:szCs w:val="32"/>
          <w:cs/>
        </w:rPr>
        <w:t>ิบั</w:t>
      </w:r>
      <w:r w:rsidRPr="00A1047D">
        <w:rPr>
          <w:rFonts w:ascii="Angsana New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A1047D">
        <w:rPr>
          <w:rFonts w:ascii="Angsana New" w:hAnsi="Angsana New" w:hint="cs"/>
          <w:sz w:val="32"/>
          <w:szCs w:val="32"/>
          <w:cs/>
        </w:rPr>
        <w:t>วรรค</w:t>
      </w:r>
      <w:r w:rsidRPr="00A1047D">
        <w:rPr>
          <w:rFonts w:ascii="Angsana New" w:hAnsi="Angsana New"/>
          <w:sz w:val="32"/>
          <w:szCs w:val="32"/>
          <w:cs/>
        </w:rPr>
        <w:t>ความร</w:t>
      </w:r>
      <w:r w:rsidRPr="00A1047D">
        <w:rPr>
          <w:rFonts w:ascii="Angsana New" w:hAnsi="Angsana New" w:hint="cs"/>
          <w:sz w:val="32"/>
          <w:szCs w:val="32"/>
          <w:cs/>
        </w:rPr>
        <w:t>ับ</w:t>
      </w:r>
      <w:r w:rsidRPr="00A1047D">
        <w:rPr>
          <w:rFonts w:ascii="Angsana New" w:hAnsi="Angsana New"/>
          <w:sz w:val="32"/>
          <w:szCs w:val="32"/>
          <w:cs/>
        </w:rPr>
        <w:t>ผิดชอบของผ</w:t>
      </w:r>
      <w:r w:rsidRPr="00A1047D">
        <w:rPr>
          <w:rFonts w:ascii="Angsana New" w:hAnsi="Angsana New" w:hint="cs"/>
          <w:sz w:val="32"/>
          <w:szCs w:val="32"/>
          <w:cs/>
        </w:rPr>
        <w:t>ู้ส</w:t>
      </w:r>
      <w:r w:rsidRPr="00A1047D">
        <w:rPr>
          <w:rFonts w:ascii="Angsana New" w:hAnsi="Angsana New"/>
          <w:sz w:val="32"/>
          <w:szCs w:val="32"/>
          <w:cs/>
        </w:rPr>
        <w:t>อบบ</w:t>
      </w:r>
      <w:r w:rsidRPr="00A1047D">
        <w:rPr>
          <w:rFonts w:ascii="Angsana New" w:hAnsi="Angsana New" w:hint="cs"/>
          <w:sz w:val="32"/>
          <w:szCs w:val="32"/>
          <w:cs/>
        </w:rPr>
        <w:t>ัญ</w:t>
      </w:r>
      <w:r w:rsidRPr="00A1047D">
        <w:rPr>
          <w:rFonts w:ascii="Angsana New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A1047D">
        <w:rPr>
          <w:rFonts w:ascii="Angsana New" w:hAnsi="Angsana New" w:hint="cs"/>
          <w:sz w:val="32"/>
          <w:szCs w:val="32"/>
          <w:cs/>
        </w:rPr>
        <w:t>ข้าพ</w:t>
      </w:r>
      <w:r w:rsidRPr="00A1047D">
        <w:rPr>
          <w:rFonts w:ascii="Angsana New" w:hAnsi="Angsana New"/>
          <w:sz w:val="32"/>
          <w:szCs w:val="32"/>
          <w:cs/>
        </w:rPr>
        <w:t>เจ</w:t>
      </w:r>
      <w:r w:rsidRPr="00A1047D">
        <w:rPr>
          <w:rFonts w:ascii="Angsana New" w:hAnsi="Angsana New" w:hint="cs"/>
          <w:sz w:val="32"/>
          <w:szCs w:val="32"/>
          <w:cs/>
        </w:rPr>
        <w:t>้า</w:t>
      </w:r>
      <w:r w:rsidRPr="00A1047D">
        <w:rPr>
          <w:rFonts w:ascii="Angsana New" w:hAnsi="Angsana New"/>
          <w:sz w:val="32"/>
          <w:szCs w:val="32"/>
          <w:cs/>
        </w:rPr>
        <w:t xml:space="preserve"> ข้าพเจ้ามีความเป็นอิสระจาก</w:t>
      </w:r>
      <w:r w:rsidRPr="00A1047D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A1047D">
        <w:rPr>
          <w:rFonts w:ascii="Angsana New" w:hAnsi="Angsana New"/>
          <w:sz w:val="32"/>
          <w:szCs w:val="32"/>
          <w:cs/>
        </w:rPr>
        <w:t>บริษัทตามข</w:t>
      </w:r>
      <w:r w:rsidRPr="00A1047D">
        <w:rPr>
          <w:rFonts w:ascii="Angsana New" w:hAnsi="Angsana New" w:hint="cs"/>
          <w:sz w:val="32"/>
          <w:szCs w:val="32"/>
          <w:cs/>
        </w:rPr>
        <w:t>้อ</w:t>
      </w:r>
      <w:r w:rsidRPr="00A1047D">
        <w:rPr>
          <w:rFonts w:ascii="Angsana New" w:hAnsi="Angsana New"/>
          <w:sz w:val="32"/>
          <w:szCs w:val="32"/>
          <w:cs/>
        </w:rPr>
        <w:t>ก</w:t>
      </w:r>
      <w:r w:rsidRPr="00A1047D">
        <w:rPr>
          <w:rFonts w:ascii="Angsana New" w:hAnsi="Angsana New" w:hint="cs"/>
          <w:sz w:val="32"/>
          <w:szCs w:val="32"/>
          <w:cs/>
        </w:rPr>
        <w:t>ำ</w:t>
      </w:r>
      <w:r w:rsidRPr="00A1047D">
        <w:rPr>
          <w:rFonts w:ascii="Angsana New" w:hAnsi="Angsana New"/>
          <w:sz w:val="32"/>
          <w:szCs w:val="32"/>
          <w:cs/>
        </w:rPr>
        <w:t>หนดจรรยาบรรณของผู</w:t>
      </w:r>
      <w:r w:rsidRPr="00A1047D">
        <w:rPr>
          <w:rFonts w:ascii="Angsana New" w:hAnsi="Angsana New" w:hint="cs"/>
          <w:sz w:val="32"/>
          <w:szCs w:val="32"/>
          <w:cs/>
        </w:rPr>
        <w:t>้ป</w:t>
      </w:r>
      <w:r w:rsidRPr="00A1047D">
        <w:rPr>
          <w:rFonts w:ascii="Angsana New" w:hAnsi="Angsana New"/>
          <w:sz w:val="32"/>
          <w:szCs w:val="32"/>
          <w:cs/>
        </w:rPr>
        <w:t>ระกอบวิชาชีพบัญชีที่ก</w:t>
      </w:r>
      <w:r w:rsidRPr="00A1047D">
        <w:rPr>
          <w:rFonts w:ascii="Angsana New" w:hAnsi="Angsana New" w:hint="cs"/>
          <w:sz w:val="32"/>
          <w:szCs w:val="32"/>
          <w:cs/>
        </w:rPr>
        <w:t>ำ</w:t>
      </w:r>
      <w:r w:rsidRPr="00A1047D">
        <w:rPr>
          <w:rFonts w:ascii="Angsana New" w:hAnsi="Angsana New"/>
          <w:sz w:val="32"/>
          <w:szCs w:val="32"/>
          <w:cs/>
        </w:rPr>
        <w:t>หนดโดยสภาวิชาชีพบัญชี</w:t>
      </w:r>
      <w:r w:rsidRPr="00A1047D">
        <w:rPr>
          <w:rFonts w:ascii="Angsana New" w:hAnsi="Angsana New" w:hint="cs"/>
          <w:sz w:val="32"/>
          <w:szCs w:val="32"/>
          <w:cs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</w:t>
      </w:r>
      <w:r w:rsidRPr="00A1047D">
        <w:rPr>
          <w:rFonts w:ascii="Angsana New" w:hAnsi="Angsana New" w:hint="cs"/>
          <w:sz w:val="32"/>
          <w:szCs w:val="32"/>
          <w:cs/>
        </w:rPr>
        <w:t xml:space="preserve">อื่น </w:t>
      </w:r>
      <w:r w:rsidRPr="00A1047D">
        <w:rPr>
          <w:rFonts w:ascii="Angsana New" w:hAnsi="Angsana New"/>
          <w:sz w:val="32"/>
          <w:szCs w:val="32"/>
          <w:cs/>
        </w:rPr>
        <w:t xml:space="preserve">ๆ </w:t>
      </w:r>
      <w:r w:rsidRPr="00A1047D">
        <w:rPr>
          <w:rFonts w:ascii="Angsana New" w:hAnsi="Angsana New" w:hint="cs"/>
          <w:sz w:val="32"/>
          <w:szCs w:val="32"/>
          <w:cs/>
        </w:rPr>
        <w:t>ซึ่ง</w:t>
      </w:r>
      <w:r w:rsidRPr="00A1047D">
        <w:rPr>
          <w:rFonts w:ascii="Angsana New" w:hAnsi="Angsana New"/>
          <w:sz w:val="32"/>
          <w:szCs w:val="32"/>
          <w:cs/>
        </w:rPr>
        <w:t>เป็นไปตามข้อก</w:t>
      </w:r>
      <w:r w:rsidRPr="00A1047D">
        <w:rPr>
          <w:rFonts w:ascii="Angsana New" w:hAnsi="Angsana New" w:hint="cs"/>
          <w:sz w:val="32"/>
          <w:szCs w:val="32"/>
          <w:cs/>
        </w:rPr>
        <w:t>ำ</w:t>
      </w:r>
      <w:r w:rsidRPr="00A1047D">
        <w:rPr>
          <w:rFonts w:ascii="Angsana New" w:hAnsi="Angsana New"/>
          <w:sz w:val="32"/>
          <w:szCs w:val="32"/>
          <w:cs/>
        </w:rPr>
        <w:t>หนดเหล่าน</w:t>
      </w:r>
      <w:r w:rsidRPr="00A1047D">
        <w:rPr>
          <w:rFonts w:ascii="Angsana New" w:hAnsi="Angsana New" w:hint="cs"/>
          <w:sz w:val="32"/>
          <w:szCs w:val="32"/>
          <w:cs/>
        </w:rPr>
        <w:t>ี้</w:t>
      </w:r>
      <w:r w:rsidRPr="00A1047D">
        <w:rPr>
          <w:rFonts w:ascii="Angsana New" w:hAnsi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</w:t>
      </w:r>
      <w:r w:rsidRPr="00A1047D">
        <w:rPr>
          <w:rFonts w:ascii="Angsana New" w:hAnsi="Angsana New" w:hint="cs"/>
          <w:sz w:val="32"/>
          <w:szCs w:val="32"/>
          <w:cs/>
        </w:rPr>
        <w:t>ื่</w:t>
      </w:r>
      <w:r w:rsidRPr="00A1047D">
        <w:rPr>
          <w:rFonts w:ascii="Angsana New" w:hAnsi="Angsana New"/>
          <w:sz w:val="32"/>
          <w:szCs w:val="32"/>
          <w:cs/>
        </w:rPr>
        <w:t>อใช้เป็นเกณ</w:t>
      </w:r>
      <w:r w:rsidRPr="00A1047D">
        <w:rPr>
          <w:rFonts w:ascii="Angsana New" w:hAnsi="Angsana New" w:hint="cs"/>
          <w:sz w:val="32"/>
          <w:szCs w:val="32"/>
          <w:cs/>
        </w:rPr>
        <w:t>ฑ์ใ</w:t>
      </w:r>
      <w:r w:rsidRPr="00A1047D">
        <w:rPr>
          <w:rFonts w:ascii="Angsana New" w:hAnsi="Angsana New"/>
          <w:sz w:val="32"/>
          <w:szCs w:val="32"/>
          <w:cs/>
        </w:rPr>
        <w:t>นการแสดงความเห</w:t>
      </w:r>
      <w:r w:rsidRPr="00A1047D">
        <w:rPr>
          <w:rFonts w:ascii="Angsana New" w:hAnsi="Angsana New" w:hint="cs"/>
          <w:sz w:val="32"/>
          <w:szCs w:val="32"/>
          <w:cs/>
        </w:rPr>
        <w:t>็น</w:t>
      </w:r>
      <w:r w:rsidRPr="00A1047D">
        <w:rPr>
          <w:rFonts w:ascii="Angsana New" w:hAnsi="Angsana New"/>
          <w:sz w:val="32"/>
          <w:szCs w:val="32"/>
          <w:cs/>
        </w:rPr>
        <w:t>ของข้าพเจ้า</w:t>
      </w:r>
    </w:p>
    <w:p w:rsidR="00670CC5" w:rsidRDefault="00670CC5" w:rsidP="00670CC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70CC5" w:rsidRDefault="00670CC5" w:rsidP="00670CC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1047D">
        <w:rPr>
          <w:rFonts w:ascii="Angsana New" w:hAnsi="Angsana New"/>
          <w:b/>
          <w:bCs/>
          <w:sz w:val="32"/>
          <w:szCs w:val="32"/>
          <w:cs/>
        </w:rPr>
        <w:t>เรื่องสำคัญในการตรวจสอบ</w:t>
      </w:r>
    </w:p>
    <w:p w:rsidR="00670CC5" w:rsidRDefault="00670CC5" w:rsidP="00670CC5">
      <w:pPr>
        <w:tabs>
          <w:tab w:val="clear" w:pos="1644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:rsidR="00670CC5" w:rsidRDefault="00670CC5" w:rsidP="00670CC5">
      <w:pPr>
        <w:spacing w:line="240" w:lineRule="exact"/>
        <w:jc w:val="right"/>
        <w:rPr>
          <w:rFonts w:ascii="Angsana New" w:hAnsi="Angsana New"/>
          <w:sz w:val="32"/>
          <w:szCs w:val="32"/>
        </w:rPr>
      </w:pPr>
    </w:p>
    <w:p w:rsidR="00670CC5" w:rsidRDefault="00670CC5" w:rsidP="00670CC5">
      <w:pPr>
        <w:spacing w:line="360" w:lineRule="exact"/>
        <w:jc w:val="right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 w:hint="cs"/>
          <w:sz w:val="32"/>
          <w:szCs w:val="32"/>
        </w:rPr>
        <w:t>*****/</w:t>
      </w:r>
      <w:r>
        <w:rPr>
          <w:rFonts w:ascii="Angsana New" w:hAnsi="Angsana New"/>
          <w:sz w:val="32"/>
          <w:szCs w:val="32"/>
        </w:rPr>
        <w:t>2</w:t>
      </w:r>
    </w:p>
    <w:p w:rsidR="00670CC5" w:rsidRPr="00A1047D" w:rsidRDefault="00670CC5" w:rsidP="00670CC5">
      <w:pPr>
        <w:spacing w:line="360" w:lineRule="exact"/>
        <w:jc w:val="thaiDistribute"/>
        <w:rPr>
          <w:rFonts w:ascii="Angsana New" w:hAnsi="Angsana New"/>
          <w:sz w:val="32"/>
          <w:szCs w:val="32"/>
        </w:rPr>
        <w:sectPr w:rsidR="00670CC5" w:rsidRPr="00A1047D" w:rsidSect="006918AD">
          <w:headerReference w:type="even" r:id="rId14"/>
          <w:headerReference w:type="default" r:id="rId15"/>
          <w:footerReference w:type="default" r:id="rId16"/>
          <w:headerReference w:type="first" r:id="rId17"/>
          <w:pgSz w:w="11909" w:h="16834" w:code="9"/>
          <w:pgMar w:top="849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:rsidR="00670CC5" w:rsidRPr="00A853C2" w:rsidRDefault="00670CC5" w:rsidP="00670CC5">
      <w:pPr>
        <w:spacing w:line="36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F15A82">
        <w:rPr>
          <w:rFonts w:ascii="Angsana New" w:hAnsi="Angsana New"/>
          <w:spacing w:val="2"/>
          <w:sz w:val="32"/>
          <w:szCs w:val="32"/>
          <w:cs/>
        </w:rPr>
        <w:lastRenderedPageBreak/>
        <w:t xml:space="preserve">การด้อยค่าของสินทรัพย์ในโครงการ </w:t>
      </w:r>
      <w:r w:rsidRPr="00A853C2">
        <w:rPr>
          <w:rFonts w:ascii="Angsana New" w:hAnsi="Angsana New"/>
          <w:spacing w:val="2"/>
          <w:sz w:val="32"/>
          <w:szCs w:val="32"/>
        </w:rPr>
        <w:t>The Salaya</w:t>
      </w:r>
    </w:p>
    <w:p w:rsidR="00670CC5" w:rsidRPr="005E4302" w:rsidRDefault="00670CC5" w:rsidP="00670CC5">
      <w:pPr>
        <w:tabs>
          <w:tab w:val="clear" w:pos="1644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E4302">
        <w:rPr>
          <w:rFonts w:ascii="Angsana New" w:hAnsi="Angsana New"/>
          <w:spacing w:val="-8"/>
          <w:sz w:val="32"/>
          <w:szCs w:val="32"/>
          <w:cs/>
        </w:rPr>
        <w:t>บริษัทมี</w:t>
      </w:r>
      <w:r w:rsidRPr="005E4302">
        <w:rPr>
          <w:rFonts w:ascii="Angsana New" w:hAnsi="Angsana New" w:hint="cs"/>
          <w:spacing w:val="-8"/>
          <w:sz w:val="32"/>
          <w:szCs w:val="32"/>
          <w:cs/>
        </w:rPr>
        <w:t>การลง</w:t>
      </w:r>
      <w:r w:rsidRPr="005E4302">
        <w:rPr>
          <w:rFonts w:ascii="Angsana New" w:hAnsi="Angsana New"/>
          <w:spacing w:val="-8"/>
          <w:sz w:val="32"/>
          <w:szCs w:val="32"/>
          <w:cs/>
        </w:rPr>
        <w:t xml:space="preserve">ทุนในสินทรัพย์ของโครงการ </w:t>
      </w:r>
      <w:r w:rsidRPr="005E4302">
        <w:rPr>
          <w:rFonts w:ascii="Angsana New" w:hAnsi="Angsana New"/>
          <w:spacing w:val="-8"/>
          <w:sz w:val="32"/>
          <w:szCs w:val="32"/>
        </w:rPr>
        <w:t xml:space="preserve">The Salaya </w:t>
      </w:r>
      <w:r w:rsidRPr="005E4302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Pr="005E4302">
        <w:rPr>
          <w:rFonts w:ascii="Angsana New" w:hAnsi="Angsana New"/>
          <w:spacing w:val="-8"/>
          <w:sz w:val="32"/>
          <w:szCs w:val="32"/>
        </w:rPr>
        <w:t xml:space="preserve">31 </w:t>
      </w:r>
      <w:r w:rsidRPr="005E4302"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 w:rsidRPr="005E4302">
        <w:rPr>
          <w:rFonts w:ascii="Angsana New" w:hAnsi="Angsana New"/>
          <w:spacing w:val="-8"/>
          <w:sz w:val="32"/>
          <w:szCs w:val="32"/>
        </w:rPr>
        <w:t>2562</w:t>
      </w:r>
      <w:r w:rsidRPr="005E4302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5E4302">
        <w:rPr>
          <w:rFonts w:ascii="Angsana New" w:hAnsi="Angsana New" w:hint="cs"/>
          <w:spacing w:val="-8"/>
          <w:sz w:val="32"/>
          <w:szCs w:val="32"/>
          <w:cs/>
        </w:rPr>
        <w:t>เป็น</w:t>
      </w:r>
      <w:r w:rsidRPr="005E4302">
        <w:rPr>
          <w:rFonts w:ascii="Angsana New" w:hAnsi="Angsana New"/>
          <w:spacing w:val="-8"/>
          <w:sz w:val="32"/>
          <w:szCs w:val="32"/>
          <w:cs/>
        </w:rPr>
        <w:t>จำนวน</w:t>
      </w:r>
      <w:r w:rsidRPr="005E4302">
        <w:rPr>
          <w:rFonts w:ascii="Angsana New" w:hAnsi="Angsana New" w:hint="cs"/>
          <w:spacing w:val="-8"/>
          <w:sz w:val="32"/>
          <w:szCs w:val="32"/>
          <w:cs/>
        </w:rPr>
        <w:t>เงิน</w:t>
      </w:r>
      <w:r w:rsidRPr="005E4302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5E4302">
        <w:rPr>
          <w:rFonts w:ascii="Angsana New" w:hAnsi="Angsana New"/>
          <w:spacing w:val="-8"/>
          <w:sz w:val="32"/>
          <w:szCs w:val="32"/>
        </w:rPr>
        <w:t>357.83</w:t>
      </w:r>
      <w:r w:rsidRPr="005E4302">
        <w:rPr>
          <w:rFonts w:ascii="Angsana New" w:hAnsi="Angsana New"/>
          <w:spacing w:val="-8"/>
          <w:sz w:val="32"/>
          <w:szCs w:val="32"/>
          <w:cs/>
        </w:rPr>
        <w:t xml:space="preserve"> ล้านบาท (</w:t>
      </w:r>
      <w:r w:rsidRPr="005E4302">
        <w:rPr>
          <w:rFonts w:ascii="Angsana New" w:hAnsi="Angsana New" w:hint="cs"/>
          <w:spacing w:val="-8"/>
          <w:sz w:val="32"/>
          <w:szCs w:val="32"/>
          <w:cs/>
        </w:rPr>
        <w:t>โดยมีมูลค่าตามบัญชี</w:t>
      </w:r>
      <w:r w:rsidRPr="005E4302">
        <w:rPr>
          <w:rFonts w:ascii="Angsana New" w:hAnsi="Angsana New"/>
          <w:spacing w:val="-8"/>
          <w:sz w:val="32"/>
          <w:szCs w:val="32"/>
          <w:cs/>
        </w:rPr>
        <w:t>สุทธิจำนวน</w:t>
      </w:r>
      <w:r w:rsidRPr="005E4302">
        <w:rPr>
          <w:rFonts w:ascii="Angsana New" w:hAnsi="Angsana New" w:hint="cs"/>
          <w:spacing w:val="-8"/>
          <w:sz w:val="32"/>
          <w:szCs w:val="32"/>
          <w:cs/>
        </w:rPr>
        <w:t>เงิน</w:t>
      </w:r>
      <w:r w:rsidRPr="005E4302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5E4302">
        <w:rPr>
          <w:rFonts w:ascii="Angsana New" w:hAnsi="Angsana New"/>
          <w:spacing w:val="-8"/>
          <w:sz w:val="32"/>
          <w:szCs w:val="32"/>
        </w:rPr>
        <w:t>264.49</w:t>
      </w:r>
      <w:r w:rsidRPr="005E4302">
        <w:rPr>
          <w:rFonts w:ascii="Angsana New" w:hAnsi="Angsana New"/>
          <w:spacing w:val="-8"/>
          <w:sz w:val="32"/>
          <w:szCs w:val="32"/>
          <w:cs/>
        </w:rPr>
        <w:t xml:space="preserve"> ล้านบาท) </w:t>
      </w:r>
      <w:r w:rsidRPr="005E4302">
        <w:rPr>
          <w:rFonts w:ascii="Angsana New" w:hAnsi="Angsana New" w:hint="cs"/>
          <w:spacing w:val="-8"/>
          <w:sz w:val="32"/>
          <w:szCs w:val="32"/>
          <w:cs/>
        </w:rPr>
        <w:t>ซึ่งเป็นส่วนงานใหม่ที่ฝ่ายบริหาร</w:t>
      </w:r>
      <w:r>
        <w:rPr>
          <w:rFonts w:ascii="Angsana New" w:hAnsi="Angsana New" w:hint="cs"/>
          <w:spacing w:val="-4"/>
          <w:sz w:val="32"/>
          <w:szCs w:val="32"/>
          <w:cs/>
        </w:rPr>
        <w:t>ได้ดำเนินการบริหารโครงการ</w:t>
      </w:r>
      <w:r w:rsidRPr="0088601B">
        <w:rPr>
          <w:rFonts w:ascii="Angsana New" w:hAnsi="Angsana New"/>
          <w:spacing w:val="-2"/>
          <w:sz w:val="32"/>
          <w:szCs w:val="32"/>
        </w:rPr>
        <w:t xml:space="preserve"> </w:t>
      </w:r>
      <w:r w:rsidRPr="005E7AE2">
        <w:rPr>
          <w:rFonts w:ascii="Angsana New" w:hAnsi="Angsana New"/>
          <w:spacing w:val="-2"/>
          <w:sz w:val="32"/>
          <w:szCs w:val="32"/>
        </w:rPr>
        <w:t xml:space="preserve">The Salaya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ด้วยตนเอง </w:t>
      </w:r>
      <w:r w:rsidRPr="005E7AE2">
        <w:rPr>
          <w:rFonts w:ascii="Angsana New" w:hAnsi="Angsana New"/>
          <w:spacing w:val="-4"/>
          <w:sz w:val="32"/>
          <w:szCs w:val="32"/>
          <w:cs/>
        </w:rPr>
        <w:t>ปัจจุบัน</w:t>
      </w:r>
      <w:r>
        <w:rPr>
          <w:rFonts w:ascii="Angsana New" w:hAnsi="Angsana New" w:hint="cs"/>
          <w:spacing w:val="-4"/>
          <w:sz w:val="32"/>
          <w:szCs w:val="32"/>
          <w:cs/>
        </w:rPr>
        <w:t>สินทรัพย์ของ</w:t>
      </w:r>
      <w:r w:rsidRPr="005E7AE2">
        <w:rPr>
          <w:rFonts w:ascii="Angsana New" w:hAnsi="Angsana New"/>
          <w:spacing w:val="-4"/>
          <w:sz w:val="32"/>
          <w:szCs w:val="32"/>
          <w:cs/>
        </w:rPr>
        <w:t>โครงการ</w:t>
      </w:r>
      <w:r>
        <w:rPr>
          <w:rFonts w:ascii="Angsana New" w:hAnsi="Angsana New" w:hint="cs"/>
          <w:spacing w:val="-2"/>
          <w:sz w:val="32"/>
          <w:szCs w:val="32"/>
          <w:cs/>
        </w:rPr>
        <w:t>นี้ก่อให้เกิดรายได้</w:t>
      </w:r>
      <w:r w:rsidRPr="005E7AE2">
        <w:rPr>
          <w:rFonts w:ascii="Angsana New" w:hAnsi="Angsana New"/>
          <w:spacing w:val="-4"/>
          <w:sz w:val="32"/>
          <w:szCs w:val="32"/>
          <w:cs/>
        </w:rPr>
        <w:t>ต่ำกว่าต้นทุนที่เกิดขึ้น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ซึ่งอาจเป็นข้อบ่งชี้ว่า</w:t>
      </w:r>
      <w:r w:rsidRPr="005E7AE2">
        <w:rPr>
          <w:rFonts w:ascii="Angsana New" w:hAnsi="Angsana New"/>
          <w:spacing w:val="-4"/>
          <w:sz w:val="32"/>
          <w:szCs w:val="32"/>
          <w:cs/>
        </w:rPr>
        <w:t>มูลค่าในสินทรัพย์ของโครงการ</w:t>
      </w:r>
      <w:r w:rsidRPr="005E7AE2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Pr="005E7AE2">
        <w:rPr>
          <w:rFonts w:ascii="Angsana New" w:hAnsi="Angsana New"/>
          <w:spacing w:val="-4"/>
          <w:sz w:val="32"/>
          <w:szCs w:val="32"/>
          <w:cs/>
        </w:rPr>
        <w:t>อาจเกิดการด้อยค่า เนื่องจาก</w:t>
      </w:r>
      <w:r>
        <w:rPr>
          <w:rFonts w:ascii="Angsana New" w:hAnsi="Angsana New" w:hint="cs"/>
          <w:spacing w:val="-4"/>
          <w:sz w:val="32"/>
          <w:szCs w:val="32"/>
          <w:cs/>
        </w:rPr>
        <w:t>การพิจารณาเกี่ยวกับการด้อยค่าของสินทรัพย์ขึ้นอยู่กับดุลยพินิจและข้อสมมติฐานที่สำคัญของผู้บริหารเกี่ยวกับ</w:t>
      </w:r>
      <w:r>
        <w:rPr>
          <w:rFonts w:ascii="Angsana New" w:hAnsi="Angsana New"/>
          <w:spacing w:val="-4"/>
          <w:sz w:val="32"/>
          <w:szCs w:val="32"/>
          <w:cs/>
        </w:rPr>
        <w:br/>
      </w:r>
      <w:r w:rsidRPr="005E4302">
        <w:rPr>
          <w:rFonts w:ascii="Angsana New" w:hAnsi="Angsana New" w:hint="cs"/>
          <w:sz w:val="32"/>
          <w:szCs w:val="32"/>
          <w:cs/>
        </w:rPr>
        <w:t>การ</w:t>
      </w:r>
      <w:r w:rsidRPr="005E4302">
        <w:rPr>
          <w:rFonts w:ascii="Angsana New" w:hAnsi="Angsana New"/>
          <w:sz w:val="32"/>
          <w:szCs w:val="32"/>
          <w:cs/>
        </w:rPr>
        <w:t>คาดการณ์</w:t>
      </w:r>
      <w:r w:rsidRPr="005E4302">
        <w:rPr>
          <w:rFonts w:ascii="Angsana New" w:hAnsi="Angsana New" w:hint="cs"/>
          <w:sz w:val="32"/>
          <w:szCs w:val="32"/>
          <w:cs/>
        </w:rPr>
        <w:t>ผลการดำเนินงานในอนาคต  ข้าพเจ้าจึงเห็นว่าเรื่องดังกล่าวเป็นเรื่องสำคัญในการตรวจสอบ</w:t>
      </w:r>
    </w:p>
    <w:p w:rsidR="00670CC5" w:rsidRPr="000732EF" w:rsidRDefault="00670CC5" w:rsidP="00670CC5">
      <w:pPr>
        <w:tabs>
          <w:tab w:val="clear" w:pos="1644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/>
          <w:sz w:val="32"/>
          <w:szCs w:val="32"/>
          <w:cs/>
        </w:rPr>
        <w:t xml:space="preserve"> ข้าพเจ้า</w:t>
      </w:r>
      <w:r w:rsidRPr="00F15A82">
        <w:rPr>
          <w:rFonts w:ascii="Angsana New" w:hAnsi="Angsana New" w:hint="cs"/>
          <w:sz w:val="32"/>
          <w:szCs w:val="32"/>
          <w:cs/>
        </w:rPr>
        <w:t>ได้</w:t>
      </w:r>
      <w:r w:rsidRPr="00F15A82">
        <w:rPr>
          <w:rFonts w:ascii="Angsana New" w:hAnsi="Angsana New"/>
          <w:sz w:val="32"/>
          <w:szCs w:val="32"/>
          <w:cs/>
        </w:rPr>
        <w:t>ประเมิน</w:t>
      </w:r>
      <w:r w:rsidRPr="00F15A82">
        <w:rPr>
          <w:rFonts w:ascii="Angsana New" w:hAnsi="Angsana New" w:hint="cs"/>
          <w:sz w:val="32"/>
          <w:szCs w:val="32"/>
          <w:cs/>
        </w:rPr>
        <w:t>การกำหนดหน่วยสินทรัพย์ที่ก่อให้เกิดกระแสเงินสด รวมถึงทำความเข้าใจและ</w:t>
      </w:r>
      <w:r w:rsidRPr="00F15A82">
        <w:rPr>
          <w:rFonts w:ascii="Angsana New" w:hAnsi="Angsana New"/>
          <w:sz w:val="32"/>
          <w:szCs w:val="32"/>
          <w:cs/>
        </w:rPr>
        <w:t>ประเมิน</w:t>
      </w:r>
      <w:r w:rsidRPr="00F15A82">
        <w:rPr>
          <w:rFonts w:ascii="Angsana New" w:hAnsi="Angsana New" w:hint="cs"/>
          <w:sz w:val="32"/>
          <w:szCs w:val="32"/>
          <w:cs/>
        </w:rPr>
        <w:t>ข้อสมมติที่ใช้ในการจัดทำแผนและการคาดการณ์กระแสเงินสดในอนาคตที่ฝ่ายบริหารเลือกใช้ โดยการทำความเข้าใจในกระบวนการดำเนินงานของโครงการ</w:t>
      </w:r>
      <w:r w:rsidRPr="000732EF">
        <w:rPr>
          <w:rFonts w:ascii="Angsana New" w:hAnsi="Angsana New"/>
          <w:sz w:val="32"/>
          <w:szCs w:val="32"/>
        </w:rPr>
        <w:t xml:space="preserve"> The Salaya</w:t>
      </w:r>
      <w:r w:rsidRPr="00F15A82">
        <w:rPr>
          <w:rFonts w:ascii="Angsana New" w:hAnsi="Angsana New" w:hint="cs"/>
          <w:sz w:val="32"/>
          <w:szCs w:val="32"/>
          <w:cs/>
        </w:rPr>
        <w:t xml:space="preserve"> ที่ทำให้ได้มาซึ่งตัวเลขของกระแสเงินสด และทำการเปรียบเทียบการประเมินผลประกอบการในปัจจุบันและแผนการดำเนินงานในอนาคตและข้อมูลอื่นๆที่เกี่ยวข้องของโครงการดังกล่าว เพื่อประเมิน</w:t>
      </w:r>
      <w:r w:rsidRPr="00F15A82">
        <w:rPr>
          <w:rFonts w:ascii="Angsana New" w:hAnsi="Angsana New"/>
          <w:sz w:val="32"/>
          <w:szCs w:val="32"/>
          <w:cs/>
        </w:rPr>
        <w:t>ความสมเหตุสมผลของ</w:t>
      </w:r>
      <w:r w:rsidRPr="00F15A82">
        <w:rPr>
          <w:rFonts w:ascii="Angsana New" w:hAnsi="Angsana New" w:hint="cs"/>
          <w:sz w:val="32"/>
          <w:szCs w:val="32"/>
          <w:cs/>
        </w:rPr>
        <w:t>การใช้ดุลยพินิจของฝ่ายบริหารในการประมาณการกระแสเงินสดที่คาดว่าจะได้รับในอนาคตดังกล่าว</w:t>
      </w:r>
      <w:r w:rsidRPr="00F15A82">
        <w:rPr>
          <w:rFonts w:ascii="Angsana New" w:hAnsi="Angsana New"/>
          <w:sz w:val="32"/>
          <w:szCs w:val="32"/>
          <w:cs/>
        </w:rPr>
        <w:t xml:space="preserve"> </w:t>
      </w:r>
    </w:p>
    <w:p w:rsidR="00670CC5" w:rsidRPr="00A853C2" w:rsidRDefault="00670CC5" w:rsidP="00670CC5">
      <w:pPr>
        <w:spacing w:line="36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670CC5" w:rsidRPr="00A853C2" w:rsidRDefault="00670CC5" w:rsidP="00670CC5">
      <w:pPr>
        <w:spacing w:line="36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F15A82">
        <w:rPr>
          <w:rFonts w:ascii="Angsana New" w:hAnsi="Angsana New"/>
          <w:spacing w:val="2"/>
          <w:sz w:val="32"/>
          <w:szCs w:val="32"/>
          <w:cs/>
        </w:rPr>
        <w:t>การด้อยค่าของเงินลงทุน</w:t>
      </w:r>
      <w:r w:rsidRPr="00F15A82">
        <w:rPr>
          <w:rFonts w:ascii="Angsana New" w:hAnsi="Angsana New" w:hint="cs"/>
          <w:spacing w:val="2"/>
          <w:sz w:val="32"/>
          <w:szCs w:val="32"/>
          <w:cs/>
        </w:rPr>
        <w:t>ในบริษัทย่อย</w:t>
      </w:r>
      <w:r w:rsidRPr="00F15A82">
        <w:rPr>
          <w:rFonts w:ascii="Angsana New" w:hAnsi="Angsana New"/>
          <w:spacing w:val="2"/>
          <w:sz w:val="32"/>
          <w:szCs w:val="32"/>
          <w:cs/>
        </w:rPr>
        <w:t>และเงินให้กู้ยืม</w:t>
      </w:r>
      <w:r w:rsidRPr="00F15A82">
        <w:rPr>
          <w:rFonts w:ascii="Angsana New" w:hAnsi="Angsana New" w:hint="cs"/>
          <w:spacing w:val="2"/>
          <w:sz w:val="32"/>
          <w:szCs w:val="32"/>
          <w:cs/>
        </w:rPr>
        <w:t>แก่บริษัทย่อย</w:t>
      </w:r>
    </w:p>
    <w:p w:rsidR="00670CC5" w:rsidRDefault="00670CC5" w:rsidP="00670CC5">
      <w:pPr>
        <w:tabs>
          <w:tab w:val="clear" w:pos="1644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F15A8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732EF">
        <w:rPr>
          <w:rFonts w:ascii="Angsana New" w:hAnsi="Angsana New"/>
          <w:sz w:val="32"/>
          <w:szCs w:val="32"/>
        </w:rPr>
        <w:t xml:space="preserve">31 </w:t>
      </w:r>
      <w:r w:rsidRPr="00F15A8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732E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0732EF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บริษัทมีเงินลงทุนในบริษัท</w:t>
      </w:r>
      <w:r w:rsidRPr="00F15A82">
        <w:rPr>
          <w:rFonts w:ascii="Angsana New" w:hAnsi="Angsana New" w:hint="cs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โซลาร์ พีพีเอ็ม จำกัด</w:t>
      </w:r>
      <w:r w:rsidRPr="00F15A82">
        <w:rPr>
          <w:rFonts w:ascii="Angsana New" w:hAnsi="Angsana New" w:hint="cs"/>
          <w:sz w:val="32"/>
          <w:szCs w:val="32"/>
          <w:cs/>
        </w:rPr>
        <w:t xml:space="preserve"> (บริษัทย่อย)</w:t>
      </w:r>
      <w:r w:rsidRPr="00F15A82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 w:hint="cs"/>
          <w:sz w:val="32"/>
          <w:szCs w:val="32"/>
          <w:cs/>
        </w:rPr>
        <w:t>เป็น</w:t>
      </w:r>
      <w:r w:rsidRPr="00F15A82">
        <w:rPr>
          <w:rFonts w:ascii="Angsana New" w:hAnsi="Angsana New"/>
          <w:sz w:val="32"/>
          <w:szCs w:val="32"/>
          <w:cs/>
        </w:rPr>
        <w:t>จำนวน</w:t>
      </w:r>
      <w:r w:rsidRPr="00F15A82">
        <w:rPr>
          <w:rFonts w:ascii="Angsana New" w:hAnsi="Angsana New" w:hint="cs"/>
          <w:sz w:val="32"/>
          <w:szCs w:val="32"/>
          <w:cs/>
        </w:rPr>
        <w:t>เงิน</w:t>
      </w:r>
      <w:r w:rsidRPr="00F15A82">
        <w:rPr>
          <w:rFonts w:ascii="Angsana New" w:hAnsi="Angsana New"/>
          <w:sz w:val="32"/>
          <w:szCs w:val="32"/>
          <w:cs/>
        </w:rPr>
        <w:t xml:space="preserve"> </w:t>
      </w:r>
      <w:r w:rsidRPr="000732EF">
        <w:rPr>
          <w:rFonts w:ascii="Angsana New" w:hAnsi="Angsana New"/>
          <w:sz w:val="32"/>
          <w:szCs w:val="32"/>
        </w:rPr>
        <w:t>35</w:t>
      </w:r>
      <w:r w:rsidRPr="00F15A82">
        <w:rPr>
          <w:rFonts w:ascii="Angsana New" w:hAnsi="Angsana New"/>
          <w:sz w:val="32"/>
          <w:szCs w:val="32"/>
          <w:cs/>
        </w:rPr>
        <w:t>.</w:t>
      </w:r>
      <w:r w:rsidRPr="000732EF">
        <w:rPr>
          <w:rFonts w:ascii="Angsana New" w:hAnsi="Angsana New"/>
          <w:sz w:val="32"/>
          <w:szCs w:val="32"/>
        </w:rPr>
        <w:t>98</w:t>
      </w:r>
      <w:r w:rsidRPr="00F15A82">
        <w:rPr>
          <w:rFonts w:ascii="Angsana New" w:hAnsi="Angsana New"/>
          <w:sz w:val="32"/>
          <w:szCs w:val="32"/>
          <w:cs/>
        </w:rPr>
        <w:t xml:space="preserve"> ล้านบาท และเงินให้กู้ยืมจำนวน</w:t>
      </w:r>
      <w:r w:rsidRPr="00F15A82">
        <w:rPr>
          <w:rFonts w:ascii="Angsana New" w:hAnsi="Angsana New" w:hint="cs"/>
          <w:sz w:val="32"/>
          <w:szCs w:val="32"/>
          <w:cs/>
        </w:rPr>
        <w:t>เงิน</w:t>
      </w:r>
      <w:r w:rsidRPr="00F15A8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121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50</w:t>
      </w:r>
      <w:r w:rsidRPr="00F15A82">
        <w:rPr>
          <w:rFonts w:ascii="Angsana New" w:hAnsi="Angsana New"/>
          <w:sz w:val="32"/>
          <w:szCs w:val="32"/>
          <w:cs/>
        </w:rPr>
        <w:t xml:space="preserve"> ล้านบาท ซึ่ง</w:t>
      </w:r>
      <w:r w:rsidRPr="00F15A82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Pr="00F15A82">
        <w:rPr>
          <w:rFonts w:ascii="Angsana New" w:hAnsi="Angsana New"/>
          <w:sz w:val="32"/>
          <w:szCs w:val="32"/>
          <w:cs/>
        </w:rPr>
        <w:t>มีผลการดำเนินงานขาดทุนอย่างต่อเนื่อง</w:t>
      </w:r>
      <w:r>
        <w:rPr>
          <w:rFonts w:ascii="Angsana New" w:hAnsi="Angsana New"/>
          <w:sz w:val="32"/>
          <w:szCs w:val="32"/>
          <w:cs/>
        </w:rPr>
        <w:t xml:space="preserve"> ซึ่งอาจเป็นข้อบ่งชี้ว่า</w:t>
      </w:r>
      <w:r w:rsidRPr="00F15A82">
        <w:rPr>
          <w:rFonts w:ascii="Angsana New" w:hAnsi="Angsana New"/>
          <w:sz w:val="32"/>
          <w:szCs w:val="32"/>
          <w:cs/>
        </w:rPr>
        <w:t xml:space="preserve">เงินลงทุนในบริษัทย่อยดังกล่าวอาจเกิดการด้อยค่า </w:t>
      </w:r>
      <w:r w:rsidRPr="00F15A82">
        <w:rPr>
          <w:rFonts w:ascii="Angsana New" w:hAnsi="Angsana New" w:hint="cs"/>
          <w:sz w:val="32"/>
          <w:szCs w:val="32"/>
          <w:cs/>
        </w:rPr>
        <w:t>รวมถึง</w:t>
      </w:r>
      <w:r w:rsidRPr="00F15A82">
        <w:rPr>
          <w:rFonts w:ascii="Angsana New" w:hAnsi="Angsana New"/>
          <w:sz w:val="32"/>
          <w:szCs w:val="32"/>
          <w:cs/>
        </w:rPr>
        <w:t>อาจไม่ได้รับชำระคืนเงินให้กู้ยืม</w:t>
      </w:r>
      <w:r w:rsidRPr="00F15A82">
        <w:rPr>
          <w:rFonts w:ascii="Angsana New" w:hAnsi="Angsana New" w:hint="cs"/>
          <w:sz w:val="32"/>
          <w:szCs w:val="32"/>
          <w:cs/>
        </w:rPr>
        <w:t>ด้วย การประเมินการด้อยค่าของเงินลงทุนและการประมาณมูลค่าที่คาดว่าจะได้รับคืน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F15A82">
        <w:rPr>
          <w:rFonts w:ascii="Angsana New" w:hAnsi="Angsana New" w:hint="cs"/>
          <w:sz w:val="32"/>
          <w:szCs w:val="32"/>
          <w:cs/>
        </w:rPr>
        <w:t>เงินให้กู้ยืม</w:t>
      </w:r>
      <w:r>
        <w:rPr>
          <w:rFonts w:ascii="Angsana New" w:hAnsi="Angsana New" w:hint="cs"/>
          <w:sz w:val="32"/>
          <w:szCs w:val="32"/>
          <w:cs/>
        </w:rPr>
        <w:t xml:space="preserve">ดังกล่าวโดยฝ่ายบริหาร </w:t>
      </w:r>
      <w:r w:rsidRPr="003D4CE0">
        <w:rPr>
          <w:rFonts w:ascii="Angsana New" w:hAnsi="Angsana New"/>
          <w:sz w:val="32"/>
          <w:szCs w:val="32"/>
          <w:cs/>
        </w:rPr>
        <w:t>โดยการคาดการณ์ผลการดำเนินงานในอนาคตของบริษัทย่อย การประมาณการดังกล่าวเป็นการใช้ดุลยพินิจ และข้อสมมติฐานที่สำคัญ เช่น อัตราเติบโตของรายได้ การประมาณการค่าใช้จ่ายของฝ่ายบริหาร ข้าพเจ้าจึงพิจารณาเรื่องนี้เป็นเรื่องสำคัญในการตรวจสอบ</w:t>
      </w:r>
    </w:p>
    <w:p w:rsidR="00670CC5" w:rsidRPr="005E4302" w:rsidRDefault="00670CC5" w:rsidP="00670CC5">
      <w:pPr>
        <w:tabs>
          <w:tab w:val="clear" w:pos="1644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E4302">
        <w:rPr>
          <w:rFonts w:ascii="Angsana New" w:hAnsi="Angsana New"/>
          <w:spacing w:val="-4"/>
          <w:sz w:val="32"/>
          <w:szCs w:val="32"/>
          <w:cs/>
        </w:rPr>
        <w:t>ข้าพเจ้าได้สอบถามฝ่ายบริหารถึงแผนการดำเนินงานในอนาคตของบริษัทย่อยดังกล่าว</w:t>
      </w:r>
      <w:r w:rsidRPr="005E430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br/>
      </w:r>
      <w:r w:rsidRPr="005E4302">
        <w:rPr>
          <w:rFonts w:ascii="Angsana New" w:hAnsi="Angsana New" w:hint="cs"/>
          <w:sz w:val="32"/>
          <w:szCs w:val="32"/>
          <w:cs/>
        </w:rPr>
        <w:t>เพื่อพิจารณาความสมเหตุสมผลของการประมาณการ</w:t>
      </w:r>
      <w:r w:rsidRPr="005E4302">
        <w:rPr>
          <w:rFonts w:ascii="Angsana New" w:hAnsi="Angsana New"/>
          <w:sz w:val="32"/>
          <w:szCs w:val="32"/>
          <w:cs/>
        </w:rPr>
        <w:t>มูลค่าที่คาดว่าจะได้รับคืน</w:t>
      </w:r>
      <w:r w:rsidRPr="005E4302">
        <w:rPr>
          <w:rFonts w:ascii="Angsana New" w:hAnsi="Angsana New" w:hint="cs"/>
          <w:sz w:val="32"/>
          <w:szCs w:val="32"/>
          <w:cs/>
        </w:rPr>
        <w:t xml:space="preserve"> การประเมินผลการประกอบการในอดีต ผลประกอบการในปัจจุบัน และแผนการ</w:t>
      </w:r>
      <w:r w:rsidRPr="005E4302">
        <w:rPr>
          <w:rFonts w:ascii="Angsana New" w:hAnsi="Angsana New"/>
          <w:sz w:val="32"/>
          <w:szCs w:val="32"/>
          <w:cs/>
        </w:rPr>
        <w:t>ในอนาคต</w:t>
      </w:r>
      <w:r w:rsidRPr="005E4302">
        <w:rPr>
          <w:rFonts w:ascii="Angsana New" w:hAnsi="Angsana New" w:hint="cs"/>
          <w:sz w:val="32"/>
          <w:szCs w:val="32"/>
          <w:cs/>
        </w:rPr>
        <w:t xml:space="preserve">พิจารณาว่ามีปัจจัยใดหรือไม่ ที่แสดงให้เห็นว่าจะเกิดการด้อยค่า </w:t>
      </w:r>
      <w:r w:rsidRPr="005E4302">
        <w:rPr>
          <w:rFonts w:ascii="Angsana New" w:hAnsi="Angsana New"/>
          <w:sz w:val="32"/>
          <w:szCs w:val="32"/>
          <w:cs/>
        </w:rPr>
        <w:t>และการใช้ข้อสมมติฐานต่าง ๆ</w:t>
      </w:r>
      <w:r w:rsidRPr="005E4302">
        <w:rPr>
          <w:rFonts w:ascii="Angsana New" w:hAnsi="Angsana New" w:hint="cs"/>
          <w:sz w:val="32"/>
          <w:szCs w:val="32"/>
          <w:cs/>
        </w:rPr>
        <w:t xml:space="preserve"> รวมถึง</w:t>
      </w:r>
      <w:r w:rsidRPr="005E4302">
        <w:rPr>
          <w:rFonts w:ascii="Angsana New" w:hAnsi="Angsana New"/>
          <w:sz w:val="32"/>
          <w:szCs w:val="32"/>
          <w:cs/>
        </w:rPr>
        <w:t xml:space="preserve">การคาดการณ์กระแสเงินสดในอนาคตของบริษัทย่อยที่จัดทำโดยฝ่ายบริหาร </w:t>
      </w:r>
      <w:r w:rsidRPr="005E4302">
        <w:rPr>
          <w:rFonts w:ascii="Angsana New" w:hAnsi="Angsana New" w:hint="cs"/>
          <w:sz w:val="32"/>
          <w:szCs w:val="32"/>
          <w:cs/>
        </w:rPr>
        <w:t>และ</w:t>
      </w:r>
      <w:r w:rsidRPr="005E4302">
        <w:rPr>
          <w:rFonts w:ascii="Angsana New" w:hAnsi="Angsana New"/>
          <w:sz w:val="32"/>
          <w:szCs w:val="32"/>
          <w:cs/>
        </w:rPr>
        <w:t>ทดสอบคำนวณมูลค่าที่คาดว่าจะได้รับคืนของเงินลงทุน</w:t>
      </w:r>
      <w:r w:rsidRPr="005E4302">
        <w:rPr>
          <w:rFonts w:ascii="Angsana New" w:hAnsi="Angsana New" w:hint="cs"/>
          <w:sz w:val="32"/>
          <w:szCs w:val="32"/>
          <w:cs/>
        </w:rPr>
        <w:t>และเงินให้กู้ยืม</w:t>
      </w:r>
      <w:r w:rsidRPr="005E4302">
        <w:rPr>
          <w:rFonts w:ascii="Angsana New" w:hAnsi="Angsana New"/>
          <w:sz w:val="32"/>
          <w:szCs w:val="32"/>
          <w:cs/>
        </w:rPr>
        <w:t xml:space="preserve">ของบริษัทย่อยดังกล่าว </w:t>
      </w:r>
    </w:p>
    <w:p w:rsidR="00670CC5" w:rsidRDefault="00670CC5" w:rsidP="00670CC5">
      <w:pPr>
        <w:tabs>
          <w:tab w:val="clear" w:pos="1644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</w:p>
    <w:p w:rsidR="00670CC5" w:rsidRPr="00A1047D" w:rsidRDefault="00670CC5" w:rsidP="00670CC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047D">
        <w:rPr>
          <w:rFonts w:ascii="Angsana New" w:hAnsi="Angsana New"/>
          <w:b/>
          <w:bCs/>
          <w:sz w:val="32"/>
          <w:szCs w:val="32"/>
          <w:cs/>
        </w:rPr>
        <w:t xml:space="preserve">ข้อมูลอื่น </w:t>
      </w:r>
    </w:p>
    <w:p w:rsidR="00670CC5" w:rsidRDefault="00670CC5" w:rsidP="00670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:rsidR="00670CC5" w:rsidRDefault="00670CC5" w:rsidP="00670CC5">
      <w:pPr>
        <w:tabs>
          <w:tab w:val="clear" w:pos="1644"/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ความเห็นของข้าพเจ้า</w:t>
      </w:r>
      <w:r w:rsidRPr="00A1047D">
        <w:rPr>
          <w:rFonts w:ascii="Angsana New" w:hAnsi="Angsana New"/>
          <w:spacing w:val="-12"/>
          <w:sz w:val="32"/>
          <w:szCs w:val="32"/>
          <w:cs/>
        </w:rPr>
        <w:t>ต่องบการเงิน</w:t>
      </w:r>
      <w:r w:rsidRPr="00A1047D">
        <w:rPr>
          <w:rFonts w:ascii="Angsana New" w:hAnsi="Angsana New"/>
          <w:sz w:val="32"/>
          <w:szCs w:val="32"/>
          <w:cs/>
        </w:rPr>
        <w:t>ไม่</w:t>
      </w:r>
      <w:r w:rsidRPr="00A1047D">
        <w:rPr>
          <w:rFonts w:ascii="Angsana New" w:hAnsi="Angsana New"/>
          <w:spacing w:val="-10"/>
          <w:sz w:val="32"/>
          <w:szCs w:val="32"/>
          <w:cs/>
        </w:rPr>
        <w:t>ครอบคลุมถึงข้อมูลอื่นและข้าพเจ้า</w:t>
      </w:r>
      <w:r w:rsidRPr="00A1047D">
        <w:rPr>
          <w:rFonts w:ascii="Angsana New" w:hAnsi="Angsana New"/>
          <w:sz w:val="32"/>
          <w:szCs w:val="32"/>
          <w:cs/>
        </w:rPr>
        <w:t xml:space="preserve">ไม่ได้ให้ความเชื่อมั่นต่อข้อมูลอื่น </w:t>
      </w:r>
    </w:p>
    <w:p w:rsidR="00670CC5" w:rsidRPr="000732EF" w:rsidRDefault="00670CC5" w:rsidP="00670CC5">
      <w:pPr>
        <w:tabs>
          <w:tab w:val="left" w:pos="540"/>
        </w:tabs>
        <w:spacing w:line="360" w:lineRule="exact"/>
        <w:jc w:val="right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 w:hint="cs"/>
          <w:sz w:val="32"/>
          <w:szCs w:val="32"/>
        </w:rPr>
        <w:t>*****/</w:t>
      </w:r>
      <w:r w:rsidRPr="00F15A82">
        <w:rPr>
          <w:rFonts w:ascii="Angsana New" w:hAnsi="Angsana New" w:hint="cs"/>
          <w:sz w:val="32"/>
          <w:szCs w:val="32"/>
        </w:rPr>
        <w:t>3</w:t>
      </w:r>
    </w:p>
    <w:p w:rsidR="00670CC5" w:rsidRDefault="00670CC5" w:rsidP="00670CC5">
      <w:pPr>
        <w:tabs>
          <w:tab w:val="clear" w:pos="1644"/>
          <w:tab w:val="left" w:pos="1418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:rsidR="00670CC5" w:rsidRDefault="00670CC5" w:rsidP="00670CC5">
      <w:pPr>
        <w:tabs>
          <w:tab w:val="clear" w:pos="1644"/>
          <w:tab w:val="left" w:pos="1418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670CC5" w:rsidRDefault="00670CC5" w:rsidP="00670CC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670CC5" w:rsidRDefault="00670CC5" w:rsidP="00670CC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1047D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670CC5" w:rsidRPr="00A1047D" w:rsidRDefault="00670CC5" w:rsidP="00670CC5">
      <w:pPr>
        <w:tabs>
          <w:tab w:val="clear" w:pos="1644"/>
          <w:tab w:val="left" w:pos="1440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  <w:cs/>
        </w:rPr>
      </w:pPr>
      <w:r w:rsidRPr="00A1047D">
        <w:rPr>
          <w:rFonts w:ascii="Angsana New" w:hAnsi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:rsidR="00670CC5" w:rsidRDefault="00670CC5" w:rsidP="00670CC5">
      <w:pPr>
        <w:tabs>
          <w:tab w:val="clear" w:pos="1644"/>
          <w:tab w:val="left" w:pos="1440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:rsidR="00670CC5" w:rsidRPr="00A1047D" w:rsidRDefault="00670CC5" w:rsidP="00670CC5">
      <w:pPr>
        <w:tabs>
          <w:tab w:val="clear" w:pos="1644"/>
          <w:tab w:val="left" w:pos="1440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  <w:cs/>
        </w:rPr>
      </w:pPr>
      <w:r w:rsidRPr="00A1047D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670CC5" w:rsidRDefault="00670CC5" w:rsidP="00670CC5">
      <w:pPr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:rsidR="00670CC5" w:rsidRDefault="00670CC5" w:rsidP="00670CC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1047D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670CC5" w:rsidRDefault="00670CC5" w:rsidP="00670CC5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A1047D">
        <w:rPr>
          <w:rFonts w:ascii="Angsana New" w:hAnsi="Angsana New"/>
          <w:sz w:val="32"/>
          <w:szCs w:val="32"/>
          <w:cs/>
        </w:rPr>
        <w:br/>
        <w:t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Pr="00A1047D">
        <w:rPr>
          <w:rFonts w:ascii="Angsana New" w:hAnsi="Angsana New"/>
          <w:sz w:val="32"/>
          <w:szCs w:val="32"/>
          <w:cs/>
        </w:rPr>
        <w:br/>
        <w:t xml:space="preserve">งบการเงินเฉพาะกิจการเหล่านี้ </w:t>
      </w:r>
    </w:p>
    <w:p w:rsidR="00670CC5" w:rsidRDefault="00670CC5" w:rsidP="00670CC5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:rsidR="00670CC5" w:rsidRDefault="00670CC5" w:rsidP="00670CC5">
      <w:pPr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:rsidR="00670CC5" w:rsidRDefault="00670CC5" w:rsidP="00670CC5">
      <w:pPr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:rsidR="00670CC5" w:rsidRPr="009D4669" w:rsidRDefault="00670CC5" w:rsidP="00670CC5">
      <w:pPr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</w:rPr>
        <w:t>*****/</w:t>
      </w:r>
      <w:r>
        <w:rPr>
          <w:rFonts w:ascii="Angsana New" w:hAnsi="Angsana New"/>
          <w:sz w:val="32"/>
          <w:szCs w:val="32"/>
        </w:rPr>
        <w:t>4</w:t>
      </w:r>
    </w:p>
    <w:p w:rsidR="00670CC5" w:rsidRDefault="00670CC5" w:rsidP="00670CC5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</w:p>
    <w:p w:rsidR="00670CC5" w:rsidRDefault="00670CC5" w:rsidP="00670CC5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Pr="00A1047D">
        <w:rPr>
          <w:rFonts w:ascii="Angsana New" w:hAnsi="Angsana New"/>
          <w:sz w:val="32"/>
          <w:szCs w:val="32"/>
          <w:cs/>
        </w:rPr>
        <w:br/>
        <w:t xml:space="preserve">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:rsidR="00670CC5" w:rsidRDefault="00670CC5" w:rsidP="00670CC5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 </w:t>
      </w:r>
    </w:p>
    <w:p w:rsidR="00670CC5" w:rsidRDefault="00670CC5" w:rsidP="00670CC5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1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:rsidR="00670CC5" w:rsidRPr="001F71ED" w:rsidRDefault="00670CC5" w:rsidP="00670CC5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1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</w:t>
      </w:r>
      <w:r w:rsidRPr="00A1047D">
        <w:rPr>
          <w:rFonts w:ascii="Angsana New" w:hAnsi="Angsana New" w:hint="cs"/>
          <w:sz w:val="32"/>
          <w:szCs w:val="32"/>
          <w:cs/>
        </w:rPr>
        <w:t>ำ</w:t>
      </w:r>
      <w:r w:rsidRPr="00A1047D">
        <w:rPr>
          <w:rFonts w:ascii="Angsana New" w:hAnsi="Angsana New"/>
          <w:sz w:val="32"/>
          <w:szCs w:val="32"/>
          <w:cs/>
        </w:rPr>
        <w:t>หรับการด</w:t>
      </w:r>
      <w:r w:rsidRPr="00A1047D">
        <w:rPr>
          <w:rFonts w:ascii="Angsana New" w:hAnsi="Angsana New" w:hint="cs"/>
          <w:sz w:val="32"/>
          <w:szCs w:val="32"/>
          <w:cs/>
        </w:rPr>
        <w:t>ำ</w:t>
      </w:r>
      <w:r w:rsidRPr="00A1047D">
        <w:rPr>
          <w:rFonts w:ascii="Angsana New" w:hAnsi="Angsana New"/>
          <w:sz w:val="32"/>
          <w:szCs w:val="32"/>
          <w:cs/>
        </w:rPr>
        <w:t>เนินงานต่อเน</w:t>
      </w:r>
      <w:r w:rsidRPr="00A1047D">
        <w:rPr>
          <w:rFonts w:ascii="Angsana New" w:hAnsi="Angsana New" w:hint="cs"/>
          <w:sz w:val="32"/>
          <w:szCs w:val="32"/>
          <w:cs/>
        </w:rPr>
        <w:t>ื่อ</w:t>
      </w:r>
      <w:r w:rsidRPr="00A1047D">
        <w:rPr>
          <w:rFonts w:ascii="Angsana New" w:hAnsi="Angsana New"/>
          <w:sz w:val="32"/>
          <w:szCs w:val="32"/>
          <w:cs/>
        </w:rPr>
        <w:t>งของผ</w:t>
      </w:r>
      <w:r w:rsidRPr="00A1047D">
        <w:rPr>
          <w:rFonts w:ascii="Angsana New" w:hAnsi="Angsana New" w:hint="cs"/>
          <w:sz w:val="32"/>
          <w:szCs w:val="32"/>
          <w:cs/>
        </w:rPr>
        <w:t>ู้</w:t>
      </w:r>
      <w:r w:rsidRPr="00A1047D">
        <w:rPr>
          <w:rFonts w:ascii="Angsana New" w:hAnsi="Angsana New"/>
          <w:sz w:val="32"/>
          <w:szCs w:val="32"/>
          <w:cs/>
        </w:rPr>
        <w:t>บริหารและจากหลักฐานการสอบบัญชีที่ได้รับ สรุปว่ามีความไม่แน่นอนที่มีสาระส</w:t>
      </w:r>
      <w:r w:rsidRPr="00A1047D">
        <w:rPr>
          <w:rFonts w:ascii="Angsana New" w:hAnsi="Angsana New" w:hint="cs"/>
          <w:sz w:val="32"/>
          <w:szCs w:val="32"/>
          <w:cs/>
        </w:rPr>
        <w:t>ำ</w:t>
      </w:r>
      <w:r w:rsidRPr="00A1047D">
        <w:rPr>
          <w:rFonts w:ascii="Angsana New" w:hAnsi="Angsana New"/>
          <w:sz w:val="32"/>
          <w:szCs w:val="32"/>
          <w:cs/>
        </w:rPr>
        <w:t>คัญที่เกี่ยวกับเหตุการณ์ หรือสถานการณ์ที่อาจเป็นเหตุให้เกิดข้อสงสัยอย่างมีนัยส</w:t>
      </w:r>
      <w:r w:rsidRPr="00A1047D">
        <w:rPr>
          <w:rFonts w:ascii="Angsana New" w:hAnsi="Angsana New" w:hint="cs"/>
          <w:sz w:val="32"/>
          <w:szCs w:val="32"/>
          <w:cs/>
        </w:rPr>
        <w:t>ำ</w:t>
      </w:r>
      <w:r w:rsidRPr="00A1047D">
        <w:rPr>
          <w:rFonts w:ascii="Angsana New" w:hAnsi="Angsana New"/>
          <w:sz w:val="32"/>
          <w:szCs w:val="32"/>
          <w:cs/>
        </w:rPr>
        <w:t>คัญต่อความสามารถของ</w:t>
      </w:r>
      <w:r w:rsidRPr="00A1047D">
        <w:rPr>
          <w:rFonts w:ascii="Angsana New" w:hAnsi="Angsana New" w:hint="cs"/>
          <w:sz w:val="32"/>
          <w:szCs w:val="32"/>
          <w:cs/>
        </w:rPr>
        <w:t>กลุ่ม</w:t>
      </w:r>
      <w:r w:rsidRPr="00A1047D">
        <w:rPr>
          <w:rFonts w:ascii="Angsana New" w:hAnsi="Angsana New"/>
          <w:sz w:val="32"/>
          <w:szCs w:val="32"/>
          <w:cs/>
        </w:rPr>
        <w:t>บริษัท</w:t>
      </w:r>
      <w:r w:rsidRPr="00A1047D">
        <w:rPr>
          <w:rFonts w:ascii="Angsana New" w:hAnsi="Angsana New" w:hint="cs"/>
          <w:sz w:val="32"/>
          <w:szCs w:val="32"/>
          <w:cs/>
        </w:rPr>
        <w:t>และบริษัท</w:t>
      </w:r>
      <w:r w:rsidRPr="00A1047D">
        <w:rPr>
          <w:rFonts w:ascii="Angsana New" w:hAnsi="Angsana New"/>
          <w:sz w:val="32"/>
          <w:szCs w:val="32"/>
          <w:cs/>
        </w:rPr>
        <w:t>ในการด</w:t>
      </w:r>
      <w:r w:rsidRPr="00A1047D">
        <w:rPr>
          <w:rFonts w:ascii="Angsana New" w:hAnsi="Angsana New" w:hint="cs"/>
          <w:sz w:val="32"/>
          <w:szCs w:val="32"/>
          <w:cs/>
        </w:rPr>
        <w:t>ำ</w:t>
      </w:r>
      <w:r w:rsidRPr="00A1047D">
        <w:rPr>
          <w:rFonts w:ascii="Angsana New" w:hAnsi="Angsana New"/>
          <w:sz w:val="32"/>
          <w:szCs w:val="32"/>
          <w:cs/>
        </w:rPr>
        <w:t>เนินงานต่อเน</w:t>
      </w:r>
      <w:r w:rsidRPr="00A1047D">
        <w:rPr>
          <w:rFonts w:ascii="Angsana New" w:hAnsi="Angsana New" w:hint="cs"/>
          <w:sz w:val="32"/>
          <w:szCs w:val="32"/>
          <w:cs/>
        </w:rPr>
        <w:t>ื่</w:t>
      </w:r>
      <w:r w:rsidRPr="00A1047D">
        <w:rPr>
          <w:rFonts w:ascii="Angsana New" w:hAnsi="Angsana New"/>
          <w:sz w:val="32"/>
          <w:szCs w:val="32"/>
          <w:cs/>
        </w:rPr>
        <w:t>องหรือไม่ ถ้าข้าพเจ้าได้ข้อสรุปว่ามีความไม่แน่นอนที่มีสาร</w:t>
      </w:r>
      <w:r w:rsidRPr="00A1047D">
        <w:rPr>
          <w:rFonts w:ascii="Angsana New" w:hAnsi="Angsana New" w:hint="cs"/>
          <w:sz w:val="32"/>
          <w:szCs w:val="32"/>
          <w:cs/>
        </w:rPr>
        <w:t>ะสำ</w:t>
      </w:r>
      <w:r w:rsidRPr="00A1047D">
        <w:rPr>
          <w:rFonts w:ascii="Angsana New" w:hAnsi="Angsana New"/>
          <w:sz w:val="32"/>
          <w:szCs w:val="32"/>
          <w:cs/>
        </w:rPr>
        <w:t>คัญ ข้าพเจ้าต้องกล่าวไว้ในรายงานของผ</w:t>
      </w:r>
      <w:r w:rsidRPr="00A1047D">
        <w:rPr>
          <w:rFonts w:ascii="Angsana New" w:hAnsi="Angsana New" w:hint="cs"/>
          <w:sz w:val="32"/>
          <w:szCs w:val="32"/>
          <w:cs/>
        </w:rPr>
        <w:t>ู้</w:t>
      </w:r>
      <w:r w:rsidRPr="00A1047D">
        <w:rPr>
          <w:rFonts w:ascii="Angsana New" w:hAnsi="Angsana New"/>
          <w:sz w:val="32"/>
          <w:szCs w:val="32"/>
          <w:cs/>
        </w:rPr>
        <w:t>สอบบัญชีของข้าพเจ้า</w:t>
      </w:r>
      <w:r w:rsidRPr="00A1047D">
        <w:rPr>
          <w:rFonts w:ascii="Angsana New" w:hAnsi="Angsana New" w:hint="cs"/>
          <w:sz w:val="32"/>
          <w:szCs w:val="32"/>
          <w:cs/>
        </w:rPr>
        <w:t>โดยให้ข้อสังเกตถึงการเปิดเผยข้อมูลในงบการเงินรวม และงบการเงินเฉพาะกิจการที่เกี่ยวข้อง</w:t>
      </w:r>
      <w:r w:rsidRPr="00A1047D">
        <w:rPr>
          <w:rFonts w:ascii="Angsana New" w:hAnsi="Angsana New"/>
          <w:sz w:val="32"/>
          <w:szCs w:val="32"/>
          <w:cs/>
        </w:rPr>
        <w:t xml:space="preserve"> หรือถ้าการเปิดเผย</w:t>
      </w:r>
      <w:r w:rsidRPr="00A1047D">
        <w:rPr>
          <w:rFonts w:ascii="Angsana New" w:hAnsi="Angsana New" w:hint="cs"/>
          <w:sz w:val="32"/>
          <w:szCs w:val="32"/>
          <w:cs/>
        </w:rPr>
        <w:t>ข้อมูล</w:t>
      </w:r>
      <w:r w:rsidRPr="00A1047D">
        <w:rPr>
          <w:rFonts w:ascii="Angsana New" w:hAnsi="Angsana New"/>
          <w:sz w:val="32"/>
          <w:szCs w:val="32"/>
          <w:cs/>
        </w:rPr>
        <w:t>ดังกล่าวไม่เพียงพอ ความเห</w:t>
      </w:r>
      <w:r w:rsidRPr="00A1047D">
        <w:rPr>
          <w:rFonts w:ascii="Angsana New" w:hAnsi="Angsana New" w:hint="cs"/>
          <w:sz w:val="32"/>
          <w:szCs w:val="32"/>
          <w:cs/>
        </w:rPr>
        <w:t>็น</w:t>
      </w:r>
      <w:r w:rsidRPr="00A1047D">
        <w:rPr>
          <w:rFonts w:ascii="Angsana New" w:hAnsi="Angsana New"/>
          <w:sz w:val="32"/>
          <w:szCs w:val="32"/>
          <w:cs/>
        </w:rPr>
        <w:t>ของข้าพเจ้าจะเปลี่ยนแปลงไป ข้อสรุปของข้าพเจ้าข</w:t>
      </w:r>
      <w:r w:rsidRPr="00A1047D">
        <w:rPr>
          <w:rFonts w:ascii="Angsana New" w:hAnsi="Angsana New" w:hint="cs"/>
          <w:sz w:val="32"/>
          <w:szCs w:val="32"/>
          <w:cs/>
        </w:rPr>
        <w:t>ึ้</w:t>
      </w:r>
      <w:r w:rsidRPr="00A1047D">
        <w:rPr>
          <w:rFonts w:ascii="Angsana New" w:hAnsi="Angsana New"/>
          <w:sz w:val="32"/>
          <w:szCs w:val="32"/>
          <w:cs/>
        </w:rPr>
        <w:t>นอยู่กั</w:t>
      </w:r>
      <w:r w:rsidRPr="00A1047D">
        <w:rPr>
          <w:rFonts w:ascii="Angsana New" w:hAnsi="Angsana New" w:hint="cs"/>
          <w:sz w:val="32"/>
          <w:szCs w:val="32"/>
          <w:cs/>
        </w:rPr>
        <w:t>บ</w:t>
      </w:r>
      <w:r w:rsidRPr="00A1047D">
        <w:rPr>
          <w:rFonts w:ascii="Angsana New" w:hAnsi="Angsana New"/>
          <w:sz w:val="32"/>
          <w:szCs w:val="32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A1047D">
        <w:rPr>
          <w:rFonts w:ascii="Angsana New" w:hAnsi="Angsana New" w:hint="cs"/>
          <w:sz w:val="32"/>
          <w:szCs w:val="32"/>
          <w:cs/>
        </w:rPr>
        <w:t>กลุ่ม</w:t>
      </w:r>
      <w:r w:rsidRPr="00A1047D">
        <w:rPr>
          <w:rFonts w:ascii="Angsana New" w:hAnsi="Angsana New"/>
          <w:sz w:val="32"/>
          <w:szCs w:val="32"/>
          <w:cs/>
        </w:rPr>
        <w:t>บริษัท</w:t>
      </w:r>
      <w:r w:rsidRPr="00A1047D">
        <w:rPr>
          <w:rFonts w:ascii="Angsana New" w:hAnsi="Angsana New" w:hint="cs"/>
          <w:sz w:val="32"/>
          <w:szCs w:val="32"/>
          <w:cs/>
        </w:rPr>
        <w:t>และบริษัท</w:t>
      </w:r>
      <w:r w:rsidRPr="00A1047D">
        <w:rPr>
          <w:rFonts w:ascii="Angsana New" w:hAnsi="Angsana New"/>
          <w:sz w:val="32"/>
          <w:szCs w:val="32"/>
          <w:cs/>
        </w:rPr>
        <w:t>ต้องหยุดการด</w:t>
      </w:r>
      <w:r w:rsidRPr="00A1047D">
        <w:rPr>
          <w:rFonts w:ascii="Angsana New" w:hAnsi="Angsana New" w:hint="cs"/>
          <w:sz w:val="32"/>
          <w:szCs w:val="32"/>
          <w:cs/>
        </w:rPr>
        <w:t>ำ</w:t>
      </w:r>
      <w:r w:rsidRPr="00A1047D">
        <w:rPr>
          <w:rFonts w:ascii="Angsana New" w:hAnsi="Angsana New"/>
          <w:sz w:val="32"/>
          <w:szCs w:val="32"/>
          <w:cs/>
        </w:rPr>
        <w:t>เนินงานต่อเน</w:t>
      </w:r>
      <w:r w:rsidRPr="00A1047D">
        <w:rPr>
          <w:rFonts w:ascii="Angsana New" w:hAnsi="Angsana New" w:hint="cs"/>
          <w:sz w:val="32"/>
          <w:szCs w:val="32"/>
          <w:cs/>
        </w:rPr>
        <w:t>ื่</w:t>
      </w:r>
      <w:r w:rsidRPr="00A1047D">
        <w:rPr>
          <w:rFonts w:ascii="Angsana New" w:hAnsi="Angsana New"/>
          <w:sz w:val="32"/>
          <w:szCs w:val="32"/>
          <w:cs/>
        </w:rPr>
        <w:t xml:space="preserve">อง  </w:t>
      </w:r>
    </w:p>
    <w:p w:rsidR="00670CC5" w:rsidRPr="00F67C0E" w:rsidRDefault="00670CC5" w:rsidP="00670CC5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1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ประเมินการน</w:t>
      </w:r>
      <w:r w:rsidRPr="00A1047D">
        <w:rPr>
          <w:rFonts w:ascii="Angsana New" w:hAnsi="Angsana New" w:hint="cs"/>
          <w:sz w:val="32"/>
          <w:szCs w:val="32"/>
          <w:cs/>
        </w:rPr>
        <w:t>ำ</w:t>
      </w:r>
      <w:r w:rsidRPr="00A1047D">
        <w:rPr>
          <w:rFonts w:ascii="Angsana New" w:hAnsi="Angsana New"/>
          <w:sz w:val="32"/>
          <w:szCs w:val="32"/>
          <w:cs/>
        </w:rPr>
        <w:t>เสนอ</w:t>
      </w:r>
      <w:r w:rsidRPr="00A1047D">
        <w:rPr>
          <w:rFonts w:ascii="Angsana New" w:hAnsi="Angsana New" w:hint="cs"/>
          <w:sz w:val="32"/>
          <w:szCs w:val="32"/>
          <w:cs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>โครงสร้างและเ</w:t>
      </w:r>
      <w:r w:rsidRPr="00A1047D">
        <w:rPr>
          <w:rFonts w:ascii="Angsana New" w:hAnsi="Angsana New" w:hint="cs"/>
          <w:sz w:val="32"/>
          <w:szCs w:val="32"/>
          <w:cs/>
        </w:rPr>
        <w:t>นื้</w:t>
      </w:r>
      <w:r w:rsidRPr="00A1047D">
        <w:rPr>
          <w:rFonts w:ascii="Angsana New" w:hAnsi="Angsana New"/>
          <w:sz w:val="32"/>
          <w:szCs w:val="32"/>
          <w:cs/>
        </w:rPr>
        <w:t>อหาของงบการเงิน</w:t>
      </w:r>
      <w:r w:rsidRPr="00A1047D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A1047D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Pr="00A1047D">
        <w:rPr>
          <w:rFonts w:ascii="Angsana New" w:hAnsi="Angsana New" w:hint="cs"/>
          <w:sz w:val="32"/>
          <w:szCs w:val="32"/>
          <w:cs/>
        </w:rPr>
        <w:t>ข้อมูล</w:t>
      </w:r>
      <w:r w:rsidRPr="00A1047D">
        <w:rPr>
          <w:rFonts w:ascii="Angsana New" w:hAnsi="Angsana New"/>
          <w:sz w:val="32"/>
          <w:szCs w:val="32"/>
          <w:cs/>
        </w:rPr>
        <w:t>ว่างบการเงิน</w:t>
      </w:r>
      <w:r w:rsidRPr="00A1047D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A1047D">
        <w:rPr>
          <w:rFonts w:ascii="Angsana New" w:hAnsi="Angsana New"/>
          <w:sz w:val="32"/>
          <w:szCs w:val="32"/>
          <w:cs/>
        </w:rPr>
        <w:t>แสดงรายการและเหตุการณ์ในรูปแบบที่ท</w:t>
      </w:r>
      <w:r w:rsidRPr="00A1047D">
        <w:rPr>
          <w:rFonts w:ascii="Angsana New" w:hAnsi="Angsana New" w:hint="cs"/>
          <w:sz w:val="32"/>
          <w:szCs w:val="32"/>
          <w:cs/>
        </w:rPr>
        <w:t>ำ</w:t>
      </w:r>
      <w:r w:rsidRPr="00A1047D">
        <w:rPr>
          <w:rFonts w:ascii="Angsana New" w:hAnsi="Angsana New"/>
          <w:sz w:val="32"/>
          <w:szCs w:val="32"/>
          <w:cs/>
        </w:rPr>
        <w:t>ให้มีการน</w:t>
      </w:r>
      <w:r w:rsidRPr="00A1047D">
        <w:rPr>
          <w:rFonts w:ascii="Angsana New" w:hAnsi="Angsana New" w:hint="cs"/>
          <w:sz w:val="32"/>
          <w:szCs w:val="32"/>
          <w:cs/>
        </w:rPr>
        <w:t>ำ</w:t>
      </w:r>
      <w:r w:rsidRPr="00A1047D">
        <w:rPr>
          <w:rFonts w:ascii="Angsana New" w:hAnsi="Angsana New"/>
          <w:sz w:val="32"/>
          <w:szCs w:val="32"/>
          <w:cs/>
        </w:rPr>
        <w:t>เสนอข้อมูลโดยถูกต้องตามที่ควร</w:t>
      </w:r>
      <w:r w:rsidRPr="00A1047D">
        <w:rPr>
          <w:rFonts w:ascii="Angsana New" w:hAnsi="Angsana New" w:hint="cs"/>
          <w:sz w:val="32"/>
          <w:szCs w:val="32"/>
          <w:cs/>
        </w:rPr>
        <w:t>หรือไม่</w:t>
      </w:r>
    </w:p>
    <w:p w:rsidR="00670CC5" w:rsidRDefault="00670CC5" w:rsidP="00670CC5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670CC5" w:rsidRDefault="00670CC5" w:rsidP="00670CC5">
      <w:pPr>
        <w:tabs>
          <w:tab w:val="clear" w:pos="1644"/>
          <w:tab w:val="left" w:pos="170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</w:t>
      </w:r>
      <w:r w:rsidRPr="00A1047D">
        <w:rPr>
          <w:rFonts w:ascii="Angsana New" w:hAnsi="Angsana New" w:hint="cs"/>
          <w:sz w:val="32"/>
          <w:szCs w:val="32"/>
          <w:cs/>
        </w:rPr>
        <w:t>ำ</w:t>
      </w:r>
      <w:r w:rsidRPr="00A1047D">
        <w:rPr>
          <w:rFonts w:ascii="Angsana New" w:hAnsi="Angsana New"/>
          <w:sz w:val="32"/>
          <w:szCs w:val="32"/>
          <w:cs/>
        </w:rPr>
        <w:t>กับดูแล</w:t>
      </w:r>
      <w:r w:rsidRPr="00A1047D">
        <w:rPr>
          <w:rFonts w:ascii="Angsana New" w:hAnsi="Angsana New" w:hint="cs"/>
          <w:sz w:val="32"/>
          <w:szCs w:val="32"/>
          <w:cs/>
        </w:rPr>
        <w:t xml:space="preserve">ในเรื่องต่างๆ ที่สำคัญซึ่งรวมถึง </w:t>
      </w:r>
      <w:r w:rsidRPr="00A1047D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</w:t>
      </w:r>
      <w:r w:rsidRPr="00A1047D">
        <w:rPr>
          <w:rFonts w:ascii="Angsana New" w:hAnsi="Angsana New" w:hint="cs"/>
          <w:sz w:val="32"/>
          <w:szCs w:val="32"/>
          <w:cs/>
        </w:rPr>
        <w:t>็น</w:t>
      </w:r>
      <w:r w:rsidRPr="00A1047D">
        <w:rPr>
          <w:rFonts w:ascii="Angsana New" w:hAnsi="Angsana New"/>
          <w:sz w:val="32"/>
          <w:szCs w:val="32"/>
          <w:cs/>
        </w:rPr>
        <w:t>ที่มีนัยสำคัญที่พบจากการตรวจสอบรวมถึงข้อบกพร่องที่มีนัยส</w:t>
      </w:r>
      <w:r w:rsidRPr="00A1047D">
        <w:rPr>
          <w:rFonts w:ascii="Angsana New" w:hAnsi="Angsana New" w:hint="cs"/>
          <w:sz w:val="32"/>
          <w:szCs w:val="32"/>
          <w:cs/>
        </w:rPr>
        <w:t>ำ</w:t>
      </w:r>
      <w:r w:rsidRPr="00A1047D">
        <w:rPr>
          <w:rFonts w:ascii="Angsana New" w:hAnsi="Angsana New"/>
          <w:sz w:val="32"/>
          <w:szCs w:val="32"/>
          <w:cs/>
        </w:rPr>
        <w:t>คัญในระบบการควบคุมภายใน</w:t>
      </w:r>
      <w:r w:rsidRPr="00A1047D">
        <w:rPr>
          <w:rFonts w:ascii="Angsana New" w:hAnsi="Angsana New" w:hint="cs"/>
          <w:sz w:val="32"/>
          <w:szCs w:val="32"/>
          <w:cs/>
        </w:rPr>
        <w:t>หาก</w:t>
      </w:r>
      <w:r w:rsidRPr="00A1047D">
        <w:rPr>
          <w:rFonts w:ascii="Angsana New" w:hAnsi="Angsana New"/>
          <w:sz w:val="32"/>
          <w:szCs w:val="32"/>
          <w:cs/>
        </w:rPr>
        <w:t xml:space="preserve">ข้าพเจ้าได้พบในระหว่างการตรวจสอบของข้าพเจ้า </w:t>
      </w:r>
    </w:p>
    <w:p w:rsidR="00670CC5" w:rsidRDefault="00670CC5" w:rsidP="00670CC5">
      <w:pPr>
        <w:tabs>
          <w:tab w:val="clear" w:pos="1644"/>
          <w:tab w:val="left" w:pos="170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670CC5" w:rsidRDefault="00670CC5" w:rsidP="00670CC5">
      <w:pPr>
        <w:pStyle w:val="ListParagraph"/>
        <w:spacing w:line="360" w:lineRule="exact"/>
        <w:ind w:left="6840"/>
        <w:jc w:val="right"/>
        <w:rPr>
          <w:rFonts w:ascii="Angsana New" w:hAnsi="Angsana New"/>
          <w:sz w:val="32"/>
          <w:szCs w:val="32"/>
        </w:rPr>
      </w:pPr>
    </w:p>
    <w:p w:rsidR="00670CC5" w:rsidRDefault="00670CC5" w:rsidP="00670CC5">
      <w:pPr>
        <w:pStyle w:val="ListParagraph"/>
        <w:spacing w:line="360" w:lineRule="exact"/>
        <w:ind w:left="6840"/>
        <w:jc w:val="right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 w:hint="cs"/>
          <w:sz w:val="32"/>
          <w:szCs w:val="32"/>
        </w:rPr>
        <w:t>*****/</w:t>
      </w:r>
      <w:r>
        <w:rPr>
          <w:rFonts w:ascii="Angsana New" w:hAnsi="Angsana New"/>
          <w:sz w:val="32"/>
          <w:szCs w:val="32"/>
        </w:rPr>
        <w:t>5</w:t>
      </w:r>
    </w:p>
    <w:p w:rsidR="00670CC5" w:rsidRDefault="00670CC5" w:rsidP="00670CC5">
      <w:pPr>
        <w:tabs>
          <w:tab w:val="clear" w:pos="1644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lastRenderedPageBreak/>
        <w:tab/>
      </w:r>
      <w:r w:rsidRPr="00A15268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A15268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670CC5" w:rsidRDefault="00670CC5" w:rsidP="00670CC5">
      <w:pPr>
        <w:tabs>
          <w:tab w:val="clear" w:pos="1644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223AE">
        <w:rPr>
          <w:rFonts w:ascii="Angsana New" w:hAnsi="Angsana New"/>
          <w:spacing w:val="-2"/>
          <w:sz w:val="32"/>
          <w:szCs w:val="32"/>
        </w:rPr>
        <w:tab/>
      </w:r>
      <w:r w:rsidRPr="006223AE">
        <w:rPr>
          <w:rFonts w:ascii="Angsana New" w:hAnsi="Angsana New"/>
          <w:spacing w:val="-2"/>
          <w:sz w:val="32"/>
          <w:szCs w:val="32"/>
        </w:rPr>
        <w:tab/>
      </w:r>
      <w:r w:rsidRPr="006223AE">
        <w:rPr>
          <w:rFonts w:ascii="Angsana New" w:hAnsi="Angsana New"/>
          <w:spacing w:val="-2"/>
          <w:sz w:val="32"/>
          <w:szCs w:val="32"/>
        </w:rPr>
        <w:tab/>
      </w:r>
      <w:r w:rsidRPr="006223AE">
        <w:rPr>
          <w:rFonts w:ascii="Angsana New" w:hAnsi="Angsana New"/>
          <w:spacing w:val="-2"/>
          <w:sz w:val="32"/>
          <w:szCs w:val="32"/>
        </w:rPr>
        <w:tab/>
      </w:r>
      <w:r w:rsidRPr="006223AE">
        <w:rPr>
          <w:rFonts w:ascii="Angsana New" w:hAnsi="Angsana New"/>
          <w:spacing w:val="-2"/>
          <w:sz w:val="32"/>
          <w:szCs w:val="32"/>
        </w:rPr>
        <w:tab/>
      </w:r>
      <w:r w:rsidRPr="00A1047D">
        <w:rPr>
          <w:rFonts w:ascii="Angsana New" w:hAnsi="Angsana New"/>
          <w:spacing w:val="-2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</w:t>
      </w:r>
      <w:r w:rsidRPr="00A1047D">
        <w:rPr>
          <w:rFonts w:ascii="Angsana New" w:hAnsi="Angsana New"/>
          <w:sz w:val="32"/>
          <w:szCs w:val="32"/>
          <w:cs/>
        </w:rPr>
        <w:t xml:space="preserve">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:rsidR="00670CC5" w:rsidRPr="007A36AC" w:rsidRDefault="00670CC5" w:rsidP="00670CC5">
      <w:pPr>
        <w:tabs>
          <w:tab w:val="left" w:pos="851"/>
        </w:tabs>
        <w:spacing w:line="380" w:lineRule="exact"/>
        <w:ind w:firstLine="1418"/>
        <w:rPr>
          <w:rFonts w:ascii="Angsana New" w:hAnsi="Angsana New"/>
          <w:spacing w:val="-10"/>
          <w:sz w:val="32"/>
          <w:szCs w:val="32"/>
        </w:rPr>
      </w:pPr>
      <w:r w:rsidRPr="00A1047D">
        <w:rPr>
          <w:rFonts w:ascii="Angsana New" w:hAnsi="Angsana New" w:hint="cs"/>
          <w:spacing w:val="-6"/>
          <w:sz w:val="32"/>
          <w:szCs w:val="32"/>
          <w:cs/>
        </w:rPr>
        <w:t>ผู้สอบบัญชีที่รับผิดชอบงานสอบบัญชีและ</w:t>
      </w:r>
      <w:r w:rsidRPr="00A1047D">
        <w:rPr>
          <w:rFonts w:ascii="Angsana New" w:hAnsi="Angsana New" w:hint="cs"/>
          <w:spacing w:val="-10"/>
          <w:sz w:val="32"/>
          <w:szCs w:val="32"/>
          <w:cs/>
        </w:rPr>
        <w:t>การ</w:t>
      </w:r>
      <w:r w:rsidRPr="00A1047D">
        <w:rPr>
          <w:rFonts w:ascii="Angsana New" w:hAnsi="Angsana New" w:hint="cs"/>
          <w:spacing w:val="-8"/>
          <w:sz w:val="32"/>
          <w:szCs w:val="32"/>
          <w:cs/>
        </w:rPr>
        <w:t>นำเสนอรายงาน</w:t>
      </w:r>
      <w:r w:rsidRPr="00A1047D">
        <w:rPr>
          <w:rFonts w:ascii="Angsana New" w:hAnsi="Angsana New" w:hint="cs"/>
          <w:spacing w:val="-10"/>
          <w:sz w:val="32"/>
          <w:szCs w:val="32"/>
          <w:cs/>
        </w:rPr>
        <w:t>ฉบับนี้</w:t>
      </w:r>
      <w:r w:rsidRPr="007A36AC">
        <w:rPr>
          <w:rFonts w:ascii="Angsana New" w:hAnsi="Angsana New"/>
          <w:spacing w:val="-10"/>
          <w:sz w:val="32"/>
          <w:szCs w:val="32"/>
        </w:rPr>
        <w:t xml:space="preserve"> </w:t>
      </w:r>
      <w:r w:rsidRPr="00A1047D">
        <w:rPr>
          <w:rFonts w:ascii="Angsana New" w:hAnsi="Angsana New" w:hint="cs"/>
          <w:spacing w:val="-10"/>
          <w:sz w:val="32"/>
          <w:szCs w:val="32"/>
          <w:cs/>
        </w:rPr>
        <w:t>คือ นางสาวสุลลิต อาดสว่าง</w:t>
      </w:r>
    </w:p>
    <w:p w:rsidR="00670CC5" w:rsidRDefault="00670CC5" w:rsidP="00670CC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670CC5" w:rsidRDefault="00670CC5" w:rsidP="00670CC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670CC5" w:rsidRDefault="00670CC5" w:rsidP="00670CC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670CC5" w:rsidRDefault="00670CC5" w:rsidP="00670CC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670CC5" w:rsidRPr="0052259A" w:rsidRDefault="00670CC5" w:rsidP="00670CC5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2259A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lang w:val="en-US"/>
        </w:rPr>
        <w:t>(</w:t>
      </w:r>
      <w:r w:rsidRPr="00A1047D">
        <w:rPr>
          <w:rFonts w:ascii="Angsana New" w:hAnsi="Angsana New" w:hint="cs"/>
          <w:sz w:val="32"/>
          <w:szCs w:val="32"/>
          <w:cs/>
          <w:lang w:val="en-US"/>
        </w:rPr>
        <w:t>นางสาวสุลลิต  อาดสว่าง</w:t>
      </w:r>
      <w:r w:rsidRPr="00A1047D">
        <w:rPr>
          <w:rFonts w:ascii="Angsana New" w:hAnsi="Angsana New"/>
          <w:sz w:val="32"/>
          <w:szCs w:val="32"/>
          <w:cs/>
          <w:lang w:val="en-US"/>
        </w:rPr>
        <w:t>)</w:t>
      </w:r>
    </w:p>
    <w:p w:rsidR="00670CC5" w:rsidRDefault="00670CC5" w:rsidP="00670CC5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2259A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/>
          <w:sz w:val="32"/>
          <w:szCs w:val="32"/>
          <w:cs/>
          <w:lang w:val="en-US"/>
        </w:rPr>
        <w:t xml:space="preserve">ผู้สอบบัญชีรับอนุญาต ทะเบียนเลขที่ </w:t>
      </w:r>
      <w:r>
        <w:rPr>
          <w:rFonts w:ascii="Angsana New" w:hAnsi="Angsana New"/>
          <w:sz w:val="32"/>
          <w:szCs w:val="32"/>
          <w:lang w:val="en-US"/>
        </w:rPr>
        <w:t>7517</w:t>
      </w:r>
      <w:r w:rsidRPr="00A1047D">
        <w:rPr>
          <w:rFonts w:ascii="Angsana New" w:hAnsi="Angsana New"/>
          <w:sz w:val="32"/>
          <w:szCs w:val="32"/>
          <w:lang w:val="en-US"/>
        </w:rPr>
        <w:t xml:space="preserve"> </w:t>
      </w:r>
    </w:p>
    <w:p w:rsidR="00670CC5" w:rsidRDefault="00670CC5" w:rsidP="00670CC5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670CC5" w:rsidRDefault="00670CC5" w:rsidP="00670CC5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670CC5" w:rsidRPr="00402995" w:rsidRDefault="00670CC5" w:rsidP="00670CC5">
      <w:pPr>
        <w:spacing w:line="380" w:lineRule="exact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:rsidR="00670CC5" w:rsidRDefault="00670CC5" w:rsidP="00670CC5">
      <w:pPr>
        <w:spacing w:line="380" w:lineRule="exact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กรุงเทพมหานคร</w:t>
      </w:r>
    </w:p>
    <w:p w:rsidR="00962923" w:rsidRPr="00670CC5" w:rsidRDefault="00670CC5" w:rsidP="00670CC5">
      <w:pPr>
        <w:tabs>
          <w:tab w:val="left" w:pos="1440"/>
        </w:tabs>
        <w:spacing w:line="380" w:lineRule="exact"/>
        <w:rPr>
          <w:rFonts w:hint="cs"/>
        </w:rPr>
      </w:pPr>
      <w:r w:rsidRPr="00A1047D"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27 </w:t>
      </w:r>
      <w:r w:rsidRPr="00A1047D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2563</w:t>
      </w:r>
    </w:p>
    <w:sectPr w:rsidR="00962923" w:rsidRPr="00670CC5" w:rsidSect="00670CC5">
      <w:headerReference w:type="even" r:id="rId18"/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1134" w:right="851" w:bottom="1701" w:left="1814" w:header="1134" w:footer="720" w:gutter="0"/>
      <w:pgNumType w:fmt="numberInDash"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584B" w:rsidRDefault="0042584B">
      <w:r>
        <w:separator/>
      </w:r>
    </w:p>
  </w:endnote>
  <w:endnote w:type="continuationSeparator" w:id="0">
    <w:p w:rsidR="0042584B" w:rsidRDefault="00425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CC5" w:rsidRDefault="00670CC5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70CC5" w:rsidRDefault="00670CC5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CC5" w:rsidRDefault="00670CC5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CC5" w:rsidRDefault="00670CC5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CC5" w:rsidRDefault="00670CC5">
    <w:pPr>
      <w:pStyle w:val="Footer"/>
      <w:rPr>
        <w:rFonts w:hAnsi="BrowalliaUPC" w:cs="BrowalliaUPC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584B" w:rsidRDefault="0042584B">
    <w:pPr>
      <w:pStyle w:val="Footer"/>
      <w:rPr>
        <w:rFonts w:hAnsi="BrowalliaUPC" w:cs="BrowalliaUPC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584B" w:rsidRDefault="0042584B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584B" w:rsidRDefault="0042584B">
      <w:r>
        <w:separator/>
      </w:r>
    </w:p>
  </w:footnote>
  <w:footnote w:type="continuationSeparator" w:id="0">
    <w:p w:rsidR="0042584B" w:rsidRDefault="00425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CC5" w:rsidRDefault="00670CC5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noProof/>
        <w:lang w:val="th-TH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85" o:spid="_x0000_s2093" type="#_x0000_t75" style="position:absolute;margin-left:0;margin-top:0;width:305.1pt;height:58.5pt;z-index:-25163059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670CC5" w:rsidRDefault="00670C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CC5" w:rsidRDefault="00670CC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86" o:spid="_x0000_s2094" type="#_x0000_t75" style="position:absolute;margin-left:0;margin-top:0;width:305.1pt;height:58.5pt;z-index:-251629568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CC5" w:rsidRDefault="00670CC5" w:rsidP="00424BAC">
    <w:pPr>
      <w:pStyle w:val="Header"/>
      <w:spacing w:line="380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CC5" w:rsidRDefault="00670CC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88" o:spid="_x0000_s2096" type="#_x0000_t75" style="position:absolute;margin-left:0;margin-top:0;width:305.1pt;height:58.5pt;z-index:-25162752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CC5" w:rsidRPr="00E301DC" w:rsidRDefault="00670CC5" w:rsidP="006918AD">
    <w:pPr>
      <w:pStyle w:val="Header"/>
      <w:rPr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CC5" w:rsidRDefault="00670CC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87" o:spid="_x0000_s2095" type="#_x0000_t75" style="position:absolute;margin-left:0;margin-top:0;width:305.1pt;height:58.5pt;z-index:-251628544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584B" w:rsidRDefault="00670CC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97" o:spid="_x0000_s2092" type="#_x0000_t75" style="position:absolute;margin-left:0;margin-top:0;width:305.1pt;height:58.5pt;z-index:-25163264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1531533029"/>
      <w:docPartObj>
        <w:docPartGallery w:val="Page Numbers (Top of Page)"/>
        <w:docPartUnique/>
      </w:docPartObj>
    </w:sdtPr>
    <w:sdtEndPr>
      <w:rPr>
        <w:noProof/>
      </w:rPr>
    </w:sdtEndPr>
    <w:sdtContent>
      <w:p w:rsidR="0042584B" w:rsidRPr="00116559" w:rsidRDefault="0042584B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1655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16559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116559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116559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116559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- 56 -</w:t>
        </w:r>
        <w:r w:rsidRPr="0011655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42584B" w:rsidRDefault="0042584B" w:rsidP="00116559">
    <w:pPr>
      <w:pStyle w:val="Header"/>
      <w:spacing w:line="240" w:lineRule="exac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0283741"/>
      <w:docPartObj>
        <w:docPartGallery w:val="Page Numbers (Top of Page)"/>
        <w:docPartUnique/>
      </w:docPartObj>
    </w:sdtPr>
    <w:sdtEndPr>
      <w:rPr>
        <w:rFonts w:ascii="Angsana New" w:hAnsi="Angsana New" w:hint="cs"/>
        <w:sz w:val="32"/>
        <w:szCs w:val="32"/>
      </w:rPr>
    </w:sdtEndPr>
    <w:sdtContent>
      <w:p w:rsidR="0042584B" w:rsidRDefault="0042584B" w:rsidP="00C96536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0B6FC7">
          <w:rPr>
            <w:rFonts w:ascii="Angsana New" w:hAnsi="Angsana New" w:hint="cs"/>
            <w:sz w:val="32"/>
            <w:szCs w:val="32"/>
          </w:rPr>
          <w:fldChar w:fldCharType="begin"/>
        </w:r>
        <w:r w:rsidRPr="000B6FC7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0B6FC7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0B6FC7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0B6FC7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- 16 -</w:t>
        </w:r>
        <w:r w:rsidRPr="000B6FC7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  <w:p w:rsidR="0042584B" w:rsidRPr="000B6FC7" w:rsidRDefault="00670CC5" w:rsidP="003242FD">
        <w:pPr>
          <w:pStyle w:val="Header"/>
          <w:spacing w:line="240" w:lineRule="exact"/>
          <w:jc w:val="center"/>
          <w:rPr>
            <w:rFonts w:ascii="Angsana New" w:hAnsi="Angsana New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000A1C7A"/>
    <w:multiLevelType w:val="hybridMultilevel"/>
    <w:tmpl w:val="621C3B14"/>
    <w:lvl w:ilvl="0" w:tplc="0409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679658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2D32402"/>
    <w:multiLevelType w:val="multilevel"/>
    <w:tmpl w:val="425EA2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1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3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4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5" w15:restartNumberingAfterBreak="0">
    <w:nsid w:val="64414F22"/>
    <w:multiLevelType w:val="hybridMultilevel"/>
    <w:tmpl w:val="C88425D8"/>
    <w:lvl w:ilvl="0" w:tplc="0B2E4260">
      <w:start w:val="21"/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9" w15:restartNumberingAfterBreak="0">
    <w:nsid w:val="77C46F7E"/>
    <w:multiLevelType w:val="hybridMultilevel"/>
    <w:tmpl w:val="77068E02"/>
    <w:lvl w:ilvl="0" w:tplc="90521CD4">
      <w:start w:val="342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0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1" w15:restartNumberingAfterBreak="0">
    <w:nsid w:val="7D8C44E8"/>
    <w:multiLevelType w:val="hybridMultilevel"/>
    <w:tmpl w:val="252A0632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D77EAA32">
      <w:numFmt w:val="bullet"/>
      <w:lvlText w:val="•"/>
      <w:lvlJc w:val="left"/>
      <w:pPr>
        <w:ind w:left="1442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2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6"/>
  </w:num>
  <w:num w:numId="14">
    <w:abstractNumId w:val="15"/>
  </w:num>
  <w:num w:numId="15">
    <w:abstractNumId w:val="17"/>
  </w:num>
  <w:num w:numId="16">
    <w:abstractNumId w:val="23"/>
  </w:num>
  <w:num w:numId="17">
    <w:abstractNumId w:val="18"/>
  </w:num>
  <w:num w:numId="18">
    <w:abstractNumId w:val="14"/>
  </w:num>
  <w:num w:numId="19">
    <w:abstractNumId w:val="28"/>
  </w:num>
  <w:num w:numId="20">
    <w:abstractNumId w:val="20"/>
  </w:num>
  <w:num w:numId="21">
    <w:abstractNumId w:val="21"/>
  </w:num>
  <w:num w:numId="22">
    <w:abstractNumId w:val="12"/>
  </w:num>
  <w:num w:numId="23">
    <w:abstractNumId w:val="10"/>
  </w:num>
  <w:num w:numId="24">
    <w:abstractNumId w:val="27"/>
  </w:num>
  <w:num w:numId="25">
    <w:abstractNumId w:val="19"/>
  </w:num>
  <w:num w:numId="26">
    <w:abstractNumId w:val="11"/>
  </w:num>
  <w:num w:numId="27">
    <w:abstractNumId w:val="31"/>
  </w:num>
  <w:num w:numId="28">
    <w:abstractNumId w:val="22"/>
  </w:num>
  <w:num w:numId="29">
    <w:abstractNumId w:val="30"/>
  </w:num>
  <w:num w:numId="30">
    <w:abstractNumId w:val="32"/>
  </w:num>
  <w:num w:numId="31">
    <w:abstractNumId w:val="24"/>
  </w:num>
  <w:num w:numId="32">
    <w:abstractNumId w:val="25"/>
  </w:num>
  <w:num w:numId="33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98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131"/>
    <w:rsid w:val="000001F0"/>
    <w:rsid w:val="00000587"/>
    <w:rsid w:val="00000C05"/>
    <w:rsid w:val="00001038"/>
    <w:rsid w:val="000012A8"/>
    <w:rsid w:val="000019A9"/>
    <w:rsid w:val="00001C3D"/>
    <w:rsid w:val="000024D5"/>
    <w:rsid w:val="00002A6D"/>
    <w:rsid w:val="00003109"/>
    <w:rsid w:val="0000340B"/>
    <w:rsid w:val="00003F5F"/>
    <w:rsid w:val="00004471"/>
    <w:rsid w:val="00004FDA"/>
    <w:rsid w:val="00005122"/>
    <w:rsid w:val="0000519D"/>
    <w:rsid w:val="0000551A"/>
    <w:rsid w:val="00005631"/>
    <w:rsid w:val="0000615A"/>
    <w:rsid w:val="000063C3"/>
    <w:rsid w:val="00006972"/>
    <w:rsid w:val="00006D2C"/>
    <w:rsid w:val="00007F9D"/>
    <w:rsid w:val="000109F8"/>
    <w:rsid w:val="00011239"/>
    <w:rsid w:val="0001183B"/>
    <w:rsid w:val="00011974"/>
    <w:rsid w:val="00011ECF"/>
    <w:rsid w:val="00012373"/>
    <w:rsid w:val="00013A3C"/>
    <w:rsid w:val="00013A3F"/>
    <w:rsid w:val="00013B7F"/>
    <w:rsid w:val="00013CFF"/>
    <w:rsid w:val="00013DBC"/>
    <w:rsid w:val="00013F61"/>
    <w:rsid w:val="00013FF1"/>
    <w:rsid w:val="000140A5"/>
    <w:rsid w:val="0001540B"/>
    <w:rsid w:val="00015490"/>
    <w:rsid w:val="00015772"/>
    <w:rsid w:val="00015EBA"/>
    <w:rsid w:val="000160A2"/>
    <w:rsid w:val="00016790"/>
    <w:rsid w:val="000169D2"/>
    <w:rsid w:val="00016A1C"/>
    <w:rsid w:val="000170DB"/>
    <w:rsid w:val="000173B9"/>
    <w:rsid w:val="00017AB4"/>
    <w:rsid w:val="00017CE8"/>
    <w:rsid w:val="0002030B"/>
    <w:rsid w:val="00020D4F"/>
    <w:rsid w:val="0002128F"/>
    <w:rsid w:val="00021770"/>
    <w:rsid w:val="00021B7F"/>
    <w:rsid w:val="0002360E"/>
    <w:rsid w:val="00023811"/>
    <w:rsid w:val="0002417E"/>
    <w:rsid w:val="00024195"/>
    <w:rsid w:val="00024307"/>
    <w:rsid w:val="000243EF"/>
    <w:rsid w:val="000249F2"/>
    <w:rsid w:val="00024C7D"/>
    <w:rsid w:val="0002514E"/>
    <w:rsid w:val="00025D92"/>
    <w:rsid w:val="00025F21"/>
    <w:rsid w:val="00026D88"/>
    <w:rsid w:val="000274A3"/>
    <w:rsid w:val="000275AC"/>
    <w:rsid w:val="0002768D"/>
    <w:rsid w:val="00027C6C"/>
    <w:rsid w:val="00027D19"/>
    <w:rsid w:val="00027D71"/>
    <w:rsid w:val="00027FDE"/>
    <w:rsid w:val="00030341"/>
    <w:rsid w:val="00030D8A"/>
    <w:rsid w:val="000312C1"/>
    <w:rsid w:val="00031EED"/>
    <w:rsid w:val="00032647"/>
    <w:rsid w:val="00032ADA"/>
    <w:rsid w:val="00032D3D"/>
    <w:rsid w:val="00033003"/>
    <w:rsid w:val="0003373C"/>
    <w:rsid w:val="000337FC"/>
    <w:rsid w:val="00033B65"/>
    <w:rsid w:val="00033EB5"/>
    <w:rsid w:val="0003401B"/>
    <w:rsid w:val="000358BC"/>
    <w:rsid w:val="00035B54"/>
    <w:rsid w:val="000362A8"/>
    <w:rsid w:val="00036507"/>
    <w:rsid w:val="0003688F"/>
    <w:rsid w:val="00036DE8"/>
    <w:rsid w:val="00037433"/>
    <w:rsid w:val="00037875"/>
    <w:rsid w:val="000405E0"/>
    <w:rsid w:val="0004090D"/>
    <w:rsid w:val="00042576"/>
    <w:rsid w:val="000425B8"/>
    <w:rsid w:val="00042E0B"/>
    <w:rsid w:val="00043478"/>
    <w:rsid w:val="00043498"/>
    <w:rsid w:val="000438C1"/>
    <w:rsid w:val="00043C5C"/>
    <w:rsid w:val="00043F44"/>
    <w:rsid w:val="00044526"/>
    <w:rsid w:val="000447BF"/>
    <w:rsid w:val="0004498D"/>
    <w:rsid w:val="00044D9A"/>
    <w:rsid w:val="000452CB"/>
    <w:rsid w:val="00045B12"/>
    <w:rsid w:val="000468C9"/>
    <w:rsid w:val="00046997"/>
    <w:rsid w:val="000470E1"/>
    <w:rsid w:val="00047DA4"/>
    <w:rsid w:val="00047F8B"/>
    <w:rsid w:val="00047F96"/>
    <w:rsid w:val="000509E9"/>
    <w:rsid w:val="00050B82"/>
    <w:rsid w:val="00050B9E"/>
    <w:rsid w:val="00050C20"/>
    <w:rsid w:val="000513D3"/>
    <w:rsid w:val="0005170C"/>
    <w:rsid w:val="000525DE"/>
    <w:rsid w:val="0005285D"/>
    <w:rsid w:val="00052A32"/>
    <w:rsid w:val="00052AB5"/>
    <w:rsid w:val="0005334C"/>
    <w:rsid w:val="000533FC"/>
    <w:rsid w:val="00053C14"/>
    <w:rsid w:val="000541B2"/>
    <w:rsid w:val="00054ED0"/>
    <w:rsid w:val="00054F8D"/>
    <w:rsid w:val="00055827"/>
    <w:rsid w:val="00055C84"/>
    <w:rsid w:val="00055DAA"/>
    <w:rsid w:val="00055EE0"/>
    <w:rsid w:val="00056558"/>
    <w:rsid w:val="00056998"/>
    <w:rsid w:val="00056A58"/>
    <w:rsid w:val="0005709B"/>
    <w:rsid w:val="0005735C"/>
    <w:rsid w:val="0005780D"/>
    <w:rsid w:val="00057E7A"/>
    <w:rsid w:val="00060067"/>
    <w:rsid w:val="0006012D"/>
    <w:rsid w:val="00060EC1"/>
    <w:rsid w:val="00062847"/>
    <w:rsid w:val="00062DA9"/>
    <w:rsid w:val="00062F5D"/>
    <w:rsid w:val="000640E5"/>
    <w:rsid w:val="0006474C"/>
    <w:rsid w:val="0006484B"/>
    <w:rsid w:val="000648E3"/>
    <w:rsid w:val="00064BE6"/>
    <w:rsid w:val="0006521C"/>
    <w:rsid w:val="00066173"/>
    <w:rsid w:val="000666B2"/>
    <w:rsid w:val="00066887"/>
    <w:rsid w:val="00066DA3"/>
    <w:rsid w:val="0006729C"/>
    <w:rsid w:val="000676E2"/>
    <w:rsid w:val="00067A69"/>
    <w:rsid w:val="00070399"/>
    <w:rsid w:val="00070461"/>
    <w:rsid w:val="000704CD"/>
    <w:rsid w:val="0007067A"/>
    <w:rsid w:val="000709A2"/>
    <w:rsid w:val="000714EF"/>
    <w:rsid w:val="00071811"/>
    <w:rsid w:val="0007212C"/>
    <w:rsid w:val="000725B4"/>
    <w:rsid w:val="00072DDE"/>
    <w:rsid w:val="000732EF"/>
    <w:rsid w:val="0007382E"/>
    <w:rsid w:val="00073DFB"/>
    <w:rsid w:val="00073E7E"/>
    <w:rsid w:val="00073EFD"/>
    <w:rsid w:val="00074783"/>
    <w:rsid w:val="00074BBC"/>
    <w:rsid w:val="00074DBE"/>
    <w:rsid w:val="00075575"/>
    <w:rsid w:val="00075767"/>
    <w:rsid w:val="00075910"/>
    <w:rsid w:val="000765E0"/>
    <w:rsid w:val="00076764"/>
    <w:rsid w:val="00076E03"/>
    <w:rsid w:val="00077322"/>
    <w:rsid w:val="00077516"/>
    <w:rsid w:val="00077570"/>
    <w:rsid w:val="000777B4"/>
    <w:rsid w:val="0007783E"/>
    <w:rsid w:val="000805B5"/>
    <w:rsid w:val="00080D7F"/>
    <w:rsid w:val="00080E04"/>
    <w:rsid w:val="00081D24"/>
    <w:rsid w:val="0008221C"/>
    <w:rsid w:val="000828A2"/>
    <w:rsid w:val="000828C8"/>
    <w:rsid w:val="00083221"/>
    <w:rsid w:val="0008450D"/>
    <w:rsid w:val="00084B0E"/>
    <w:rsid w:val="00084C6C"/>
    <w:rsid w:val="0008513D"/>
    <w:rsid w:val="000853EE"/>
    <w:rsid w:val="00085900"/>
    <w:rsid w:val="00086397"/>
    <w:rsid w:val="0008685F"/>
    <w:rsid w:val="00086F8F"/>
    <w:rsid w:val="00087E26"/>
    <w:rsid w:val="00090A95"/>
    <w:rsid w:val="00090AB8"/>
    <w:rsid w:val="00090E5C"/>
    <w:rsid w:val="00091327"/>
    <w:rsid w:val="00091BCB"/>
    <w:rsid w:val="00091DA5"/>
    <w:rsid w:val="0009232C"/>
    <w:rsid w:val="00092354"/>
    <w:rsid w:val="00092655"/>
    <w:rsid w:val="00092E0B"/>
    <w:rsid w:val="0009335F"/>
    <w:rsid w:val="00094381"/>
    <w:rsid w:val="00096246"/>
    <w:rsid w:val="0009644E"/>
    <w:rsid w:val="00096739"/>
    <w:rsid w:val="00096B82"/>
    <w:rsid w:val="00096CCF"/>
    <w:rsid w:val="00097218"/>
    <w:rsid w:val="00097417"/>
    <w:rsid w:val="00097815"/>
    <w:rsid w:val="000A0454"/>
    <w:rsid w:val="000A04DE"/>
    <w:rsid w:val="000A0ACC"/>
    <w:rsid w:val="000A0D21"/>
    <w:rsid w:val="000A11DB"/>
    <w:rsid w:val="000A11EB"/>
    <w:rsid w:val="000A1797"/>
    <w:rsid w:val="000A21D8"/>
    <w:rsid w:val="000A22E8"/>
    <w:rsid w:val="000A23F5"/>
    <w:rsid w:val="000A2581"/>
    <w:rsid w:val="000A3605"/>
    <w:rsid w:val="000A3672"/>
    <w:rsid w:val="000A367D"/>
    <w:rsid w:val="000A39AE"/>
    <w:rsid w:val="000A3F23"/>
    <w:rsid w:val="000A5808"/>
    <w:rsid w:val="000A5C2D"/>
    <w:rsid w:val="000A5E43"/>
    <w:rsid w:val="000A60EA"/>
    <w:rsid w:val="000A6449"/>
    <w:rsid w:val="000A6A70"/>
    <w:rsid w:val="000A6A76"/>
    <w:rsid w:val="000A6C6D"/>
    <w:rsid w:val="000A7007"/>
    <w:rsid w:val="000A7700"/>
    <w:rsid w:val="000B0A8D"/>
    <w:rsid w:val="000B0B15"/>
    <w:rsid w:val="000B0D86"/>
    <w:rsid w:val="000B1808"/>
    <w:rsid w:val="000B19D2"/>
    <w:rsid w:val="000B208E"/>
    <w:rsid w:val="000B29D6"/>
    <w:rsid w:val="000B2EA9"/>
    <w:rsid w:val="000B3182"/>
    <w:rsid w:val="000B3266"/>
    <w:rsid w:val="000B36CF"/>
    <w:rsid w:val="000B38C5"/>
    <w:rsid w:val="000B3C7D"/>
    <w:rsid w:val="000B4265"/>
    <w:rsid w:val="000B4F0C"/>
    <w:rsid w:val="000B5612"/>
    <w:rsid w:val="000B58F9"/>
    <w:rsid w:val="000B5C81"/>
    <w:rsid w:val="000B61C5"/>
    <w:rsid w:val="000B6A51"/>
    <w:rsid w:val="000B6ED8"/>
    <w:rsid w:val="000B6F8C"/>
    <w:rsid w:val="000B6FC7"/>
    <w:rsid w:val="000B719A"/>
    <w:rsid w:val="000B7563"/>
    <w:rsid w:val="000B75A1"/>
    <w:rsid w:val="000B75BE"/>
    <w:rsid w:val="000B79CA"/>
    <w:rsid w:val="000C002C"/>
    <w:rsid w:val="000C0183"/>
    <w:rsid w:val="000C03EF"/>
    <w:rsid w:val="000C0ADE"/>
    <w:rsid w:val="000C0D43"/>
    <w:rsid w:val="000C1C3C"/>
    <w:rsid w:val="000C2A17"/>
    <w:rsid w:val="000C31AE"/>
    <w:rsid w:val="000C388B"/>
    <w:rsid w:val="000C47A9"/>
    <w:rsid w:val="000C4804"/>
    <w:rsid w:val="000C4A2B"/>
    <w:rsid w:val="000C51F5"/>
    <w:rsid w:val="000C5A1B"/>
    <w:rsid w:val="000C601B"/>
    <w:rsid w:val="000C6342"/>
    <w:rsid w:val="000C674F"/>
    <w:rsid w:val="000C6E78"/>
    <w:rsid w:val="000C7481"/>
    <w:rsid w:val="000C7FE8"/>
    <w:rsid w:val="000D0211"/>
    <w:rsid w:val="000D0732"/>
    <w:rsid w:val="000D144F"/>
    <w:rsid w:val="000D1B42"/>
    <w:rsid w:val="000D2289"/>
    <w:rsid w:val="000D2F7A"/>
    <w:rsid w:val="000D351B"/>
    <w:rsid w:val="000D36EF"/>
    <w:rsid w:val="000D39A1"/>
    <w:rsid w:val="000D3BB4"/>
    <w:rsid w:val="000D410C"/>
    <w:rsid w:val="000D4322"/>
    <w:rsid w:val="000D4553"/>
    <w:rsid w:val="000D4650"/>
    <w:rsid w:val="000D4728"/>
    <w:rsid w:val="000D4B64"/>
    <w:rsid w:val="000D50E7"/>
    <w:rsid w:val="000D5612"/>
    <w:rsid w:val="000D5E85"/>
    <w:rsid w:val="000D6338"/>
    <w:rsid w:val="000D6610"/>
    <w:rsid w:val="000D661A"/>
    <w:rsid w:val="000D677B"/>
    <w:rsid w:val="000D6956"/>
    <w:rsid w:val="000D69F0"/>
    <w:rsid w:val="000D6B57"/>
    <w:rsid w:val="000D6E3B"/>
    <w:rsid w:val="000D73E4"/>
    <w:rsid w:val="000D76B2"/>
    <w:rsid w:val="000E04CB"/>
    <w:rsid w:val="000E090E"/>
    <w:rsid w:val="000E0B0C"/>
    <w:rsid w:val="000E1681"/>
    <w:rsid w:val="000E30B9"/>
    <w:rsid w:val="000E34C1"/>
    <w:rsid w:val="000E37CF"/>
    <w:rsid w:val="000E3A05"/>
    <w:rsid w:val="000E3E2B"/>
    <w:rsid w:val="000E3EA2"/>
    <w:rsid w:val="000E41E9"/>
    <w:rsid w:val="000E41ED"/>
    <w:rsid w:val="000E4991"/>
    <w:rsid w:val="000E4DD6"/>
    <w:rsid w:val="000E5211"/>
    <w:rsid w:val="000E5F0B"/>
    <w:rsid w:val="000E68F8"/>
    <w:rsid w:val="000E6F21"/>
    <w:rsid w:val="000E71E1"/>
    <w:rsid w:val="000E7241"/>
    <w:rsid w:val="000E7737"/>
    <w:rsid w:val="000E7942"/>
    <w:rsid w:val="000F045F"/>
    <w:rsid w:val="000F04F7"/>
    <w:rsid w:val="000F0BBD"/>
    <w:rsid w:val="000F168F"/>
    <w:rsid w:val="000F1D40"/>
    <w:rsid w:val="000F1E84"/>
    <w:rsid w:val="000F1FFC"/>
    <w:rsid w:val="000F20DE"/>
    <w:rsid w:val="000F29DA"/>
    <w:rsid w:val="000F2A82"/>
    <w:rsid w:val="000F2E4F"/>
    <w:rsid w:val="000F2FD9"/>
    <w:rsid w:val="000F343B"/>
    <w:rsid w:val="000F361C"/>
    <w:rsid w:val="000F3A76"/>
    <w:rsid w:val="000F42B8"/>
    <w:rsid w:val="000F42BC"/>
    <w:rsid w:val="000F45F3"/>
    <w:rsid w:val="000F48BD"/>
    <w:rsid w:val="000F4D9E"/>
    <w:rsid w:val="000F555C"/>
    <w:rsid w:val="000F5991"/>
    <w:rsid w:val="000F5BA9"/>
    <w:rsid w:val="000F5E15"/>
    <w:rsid w:val="000F6126"/>
    <w:rsid w:val="000F6168"/>
    <w:rsid w:val="000F6287"/>
    <w:rsid w:val="000F76F3"/>
    <w:rsid w:val="000F781B"/>
    <w:rsid w:val="000F791D"/>
    <w:rsid w:val="000F7E74"/>
    <w:rsid w:val="0010044F"/>
    <w:rsid w:val="0010048E"/>
    <w:rsid w:val="00101381"/>
    <w:rsid w:val="00101993"/>
    <w:rsid w:val="00101C49"/>
    <w:rsid w:val="00102EC4"/>
    <w:rsid w:val="00103B7A"/>
    <w:rsid w:val="00103BD9"/>
    <w:rsid w:val="001048A1"/>
    <w:rsid w:val="001048C4"/>
    <w:rsid w:val="00104E81"/>
    <w:rsid w:val="0010536A"/>
    <w:rsid w:val="00105500"/>
    <w:rsid w:val="001058CC"/>
    <w:rsid w:val="00106695"/>
    <w:rsid w:val="0010678D"/>
    <w:rsid w:val="00106A7B"/>
    <w:rsid w:val="00107161"/>
    <w:rsid w:val="00107BBC"/>
    <w:rsid w:val="001101EB"/>
    <w:rsid w:val="00110669"/>
    <w:rsid w:val="00110935"/>
    <w:rsid w:val="00110BFC"/>
    <w:rsid w:val="00110DC7"/>
    <w:rsid w:val="00111172"/>
    <w:rsid w:val="00112276"/>
    <w:rsid w:val="00112836"/>
    <w:rsid w:val="0011287A"/>
    <w:rsid w:val="00112EFB"/>
    <w:rsid w:val="001143EF"/>
    <w:rsid w:val="001144A3"/>
    <w:rsid w:val="00115418"/>
    <w:rsid w:val="00115723"/>
    <w:rsid w:val="00115EBE"/>
    <w:rsid w:val="00115F44"/>
    <w:rsid w:val="001164E5"/>
    <w:rsid w:val="00116559"/>
    <w:rsid w:val="001167F5"/>
    <w:rsid w:val="0011739A"/>
    <w:rsid w:val="001177A5"/>
    <w:rsid w:val="00117AA2"/>
    <w:rsid w:val="00120373"/>
    <w:rsid w:val="00120F85"/>
    <w:rsid w:val="00121110"/>
    <w:rsid w:val="0012130A"/>
    <w:rsid w:val="001220BC"/>
    <w:rsid w:val="00122223"/>
    <w:rsid w:val="00122DD8"/>
    <w:rsid w:val="001231ED"/>
    <w:rsid w:val="0012360A"/>
    <w:rsid w:val="00123F8E"/>
    <w:rsid w:val="00124115"/>
    <w:rsid w:val="0012486F"/>
    <w:rsid w:val="00124BB6"/>
    <w:rsid w:val="00124EBA"/>
    <w:rsid w:val="001253B1"/>
    <w:rsid w:val="00125C67"/>
    <w:rsid w:val="00125E79"/>
    <w:rsid w:val="00125FB4"/>
    <w:rsid w:val="00126B67"/>
    <w:rsid w:val="00126CCB"/>
    <w:rsid w:val="0012710E"/>
    <w:rsid w:val="001273A0"/>
    <w:rsid w:val="00130531"/>
    <w:rsid w:val="001308C7"/>
    <w:rsid w:val="00130F38"/>
    <w:rsid w:val="00131480"/>
    <w:rsid w:val="00131688"/>
    <w:rsid w:val="00131937"/>
    <w:rsid w:val="00131CEE"/>
    <w:rsid w:val="001326F8"/>
    <w:rsid w:val="001327A1"/>
    <w:rsid w:val="00132AC7"/>
    <w:rsid w:val="00133B4D"/>
    <w:rsid w:val="001347D9"/>
    <w:rsid w:val="00134C21"/>
    <w:rsid w:val="001352C2"/>
    <w:rsid w:val="0013583E"/>
    <w:rsid w:val="00135A3D"/>
    <w:rsid w:val="001366C7"/>
    <w:rsid w:val="001368A5"/>
    <w:rsid w:val="00136AFE"/>
    <w:rsid w:val="001372F2"/>
    <w:rsid w:val="001374DC"/>
    <w:rsid w:val="0014058D"/>
    <w:rsid w:val="00140979"/>
    <w:rsid w:val="00140A13"/>
    <w:rsid w:val="00140BB7"/>
    <w:rsid w:val="00140D72"/>
    <w:rsid w:val="00140E65"/>
    <w:rsid w:val="0014121F"/>
    <w:rsid w:val="001417ED"/>
    <w:rsid w:val="00141860"/>
    <w:rsid w:val="00141AFF"/>
    <w:rsid w:val="00141C5D"/>
    <w:rsid w:val="00142A4F"/>
    <w:rsid w:val="001430A5"/>
    <w:rsid w:val="0014321B"/>
    <w:rsid w:val="00143A8F"/>
    <w:rsid w:val="00144404"/>
    <w:rsid w:val="00144576"/>
    <w:rsid w:val="0014482E"/>
    <w:rsid w:val="00144AE8"/>
    <w:rsid w:val="00144B09"/>
    <w:rsid w:val="00144BFA"/>
    <w:rsid w:val="00144D78"/>
    <w:rsid w:val="00144DC9"/>
    <w:rsid w:val="0014576E"/>
    <w:rsid w:val="001459F7"/>
    <w:rsid w:val="00145CD6"/>
    <w:rsid w:val="00145FC9"/>
    <w:rsid w:val="0014647D"/>
    <w:rsid w:val="00146BB7"/>
    <w:rsid w:val="00146C99"/>
    <w:rsid w:val="00147610"/>
    <w:rsid w:val="00147642"/>
    <w:rsid w:val="001477CC"/>
    <w:rsid w:val="00147EFD"/>
    <w:rsid w:val="0015025C"/>
    <w:rsid w:val="00150E37"/>
    <w:rsid w:val="00150FBC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89F"/>
    <w:rsid w:val="00153E7B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5926"/>
    <w:rsid w:val="00156F5F"/>
    <w:rsid w:val="001572D5"/>
    <w:rsid w:val="001574D7"/>
    <w:rsid w:val="00157559"/>
    <w:rsid w:val="001579AA"/>
    <w:rsid w:val="00157D0E"/>
    <w:rsid w:val="00157D82"/>
    <w:rsid w:val="00157FB4"/>
    <w:rsid w:val="001601D5"/>
    <w:rsid w:val="0016047F"/>
    <w:rsid w:val="001605A2"/>
    <w:rsid w:val="0016069B"/>
    <w:rsid w:val="00160D78"/>
    <w:rsid w:val="00160EAD"/>
    <w:rsid w:val="001616C8"/>
    <w:rsid w:val="00161F76"/>
    <w:rsid w:val="00162902"/>
    <w:rsid w:val="001630ED"/>
    <w:rsid w:val="00163398"/>
    <w:rsid w:val="00164312"/>
    <w:rsid w:val="00165665"/>
    <w:rsid w:val="00165D06"/>
    <w:rsid w:val="00165D43"/>
    <w:rsid w:val="00165D77"/>
    <w:rsid w:val="00166256"/>
    <w:rsid w:val="00166805"/>
    <w:rsid w:val="00166CAE"/>
    <w:rsid w:val="00166FCD"/>
    <w:rsid w:val="0016788D"/>
    <w:rsid w:val="00167CA7"/>
    <w:rsid w:val="00170022"/>
    <w:rsid w:val="001701B0"/>
    <w:rsid w:val="00170949"/>
    <w:rsid w:val="00170995"/>
    <w:rsid w:val="00171016"/>
    <w:rsid w:val="00171092"/>
    <w:rsid w:val="00171DDE"/>
    <w:rsid w:val="00172B46"/>
    <w:rsid w:val="00172BC3"/>
    <w:rsid w:val="00172C4F"/>
    <w:rsid w:val="00172CE2"/>
    <w:rsid w:val="001730BF"/>
    <w:rsid w:val="00173643"/>
    <w:rsid w:val="00173FB2"/>
    <w:rsid w:val="0017428F"/>
    <w:rsid w:val="00174809"/>
    <w:rsid w:val="00174914"/>
    <w:rsid w:val="00174C97"/>
    <w:rsid w:val="00174D19"/>
    <w:rsid w:val="00175F60"/>
    <w:rsid w:val="00176031"/>
    <w:rsid w:val="00176247"/>
    <w:rsid w:val="00176D4E"/>
    <w:rsid w:val="00180246"/>
    <w:rsid w:val="00180317"/>
    <w:rsid w:val="001807EE"/>
    <w:rsid w:val="00180894"/>
    <w:rsid w:val="0018123C"/>
    <w:rsid w:val="00181E91"/>
    <w:rsid w:val="0018212F"/>
    <w:rsid w:val="0018230C"/>
    <w:rsid w:val="001825C3"/>
    <w:rsid w:val="0018297D"/>
    <w:rsid w:val="00182D69"/>
    <w:rsid w:val="00183116"/>
    <w:rsid w:val="0018330A"/>
    <w:rsid w:val="00183651"/>
    <w:rsid w:val="00183718"/>
    <w:rsid w:val="00183E60"/>
    <w:rsid w:val="00184005"/>
    <w:rsid w:val="0018402C"/>
    <w:rsid w:val="001843B3"/>
    <w:rsid w:val="001849AF"/>
    <w:rsid w:val="00184BAD"/>
    <w:rsid w:val="00185801"/>
    <w:rsid w:val="00185D4A"/>
    <w:rsid w:val="001864E4"/>
    <w:rsid w:val="00186CBE"/>
    <w:rsid w:val="00186CCF"/>
    <w:rsid w:val="001874C4"/>
    <w:rsid w:val="00187555"/>
    <w:rsid w:val="00187637"/>
    <w:rsid w:val="00187A70"/>
    <w:rsid w:val="00187E81"/>
    <w:rsid w:val="001904A2"/>
    <w:rsid w:val="0019104F"/>
    <w:rsid w:val="00191351"/>
    <w:rsid w:val="00191BF7"/>
    <w:rsid w:val="00191CE0"/>
    <w:rsid w:val="0019297B"/>
    <w:rsid w:val="00192C0C"/>
    <w:rsid w:val="00193098"/>
    <w:rsid w:val="001932FD"/>
    <w:rsid w:val="00193640"/>
    <w:rsid w:val="0019501A"/>
    <w:rsid w:val="0019584E"/>
    <w:rsid w:val="00195AD2"/>
    <w:rsid w:val="00195DE8"/>
    <w:rsid w:val="00195F60"/>
    <w:rsid w:val="00196085"/>
    <w:rsid w:val="001960B3"/>
    <w:rsid w:val="00196230"/>
    <w:rsid w:val="0019640F"/>
    <w:rsid w:val="00196584"/>
    <w:rsid w:val="0019690D"/>
    <w:rsid w:val="00196A43"/>
    <w:rsid w:val="001972C0"/>
    <w:rsid w:val="001973C5"/>
    <w:rsid w:val="00197696"/>
    <w:rsid w:val="00197B24"/>
    <w:rsid w:val="00197EB9"/>
    <w:rsid w:val="001A097F"/>
    <w:rsid w:val="001A0BC3"/>
    <w:rsid w:val="001A0BF8"/>
    <w:rsid w:val="001A1028"/>
    <w:rsid w:val="001A1995"/>
    <w:rsid w:val="001A2111"/>
    <w:rsid w:val="001A3530"/>
    <w:rsid w:val="001A3646"/>
    <w:rsid w:val="001A3AD4"/>
    <w:rsid w:val="001A3BA4"/>
    <w:rsid w:val="001A40B6"/>
    <w:rsid w:val="001A42DC"/>
    <w:rsid w:val="001A454E"/>
    <w:rsid w:val="001A49D5"/>
    <w:rsid w:val="001A5046"/>
    <w:rsid w:val="001A62FA"/>
    <w:rsid w:val="001A65E9"/>
    <w:rsid w:val="001A660A"/>
    <w:rsid w:val="001A660C"/>
    <w:rsid w:val="001A66DA"/>
    <w:rsid w:val="001A6BCC"/>
    <w:rsid w:val="001A7578"/>
    <w:rsid w:val="001A7B6D"/>
    <w:rsid w:val="001A7E9B"/>
    <w:rsid w:val="001B0AFA"/>
    <w:rsid w:val="001B1432"/>
    <w:rsid w:val="001B16EE"/>
    <w:rsid w:val="001B1BF2"/>
    <w:rsid w:val="001B1F01"/>
    <w:rsid w:val="001B2519"/>
    <w:rsid w:val="001B28DF"/>
    <w:rsid w:val="001B29DF"/>
    <w:rsid w:val="001B2F08"/>
    <w:rsid w:val="001B30ED"/>
    <w:rsid w:val="001B3534"/>
    <w:rsid w:val="001B3724"/>
    <w:rsid w:val="001B3B25"/>
    <w:rsid w:val="001B3DD3"/>
    <w:rsid w:val="001B4A0F"/>
    <w:rsid w:val="001B4D9A"/>
    <w:rsid w:val="001B51D3"/>
    <w:rsid w:val="001B57C1"/>
    <w:rsid w:val="001B58D6"/>
    <w:rsid w:val="001B59DE"/>
    <w:rsid w:val="001B60F2"/>
    <w:rsid w:val="001B6377"/>
    <w:rsid w:val="001B6710"/>
    <w:rsid w:val="001B6E60"/>
    <w:rsid w:val="001B749A"/>
    <w:rsid w:val="001B78B3"/>
    <w:rsid w:val="001B7E1A"/>
    <w:rsid w:val="001C0017"/>
    <w:rsid w:val="001C1786"/>
    <w:rsid w:val="001C19AC"/>
    <w:rsid w:val="001C1CF1"/>
    <w:rsid w:val="001C1EF4"/>
    <w:rsid w:val="001C2AFE"/>
    <w:rsid w:val="001C2C2C"/>
    <w:rsid w:val="001C2FCE"/>
    <w:rsid w:val="001C36F6"/>
    <w:rsid w:val="001C3AF7"/>
    <w:rsid w:val="001C40FD"/>
    <w:rsid w:val="001C41DB"/>
    <w:rsid w:val="001C48E6"/>
    <w:rsid w:val="001C50AA"/>
    <w:rsid w:val="001C5156"/>
    <w:rsid w:val="001C5183"/>
    <w:rsid w:val="001C5D9F"/>
    <w:rsid w:val="001C6831"/>
    <w:rsid w:val="001C683C"/>
    <w:rsid w:val="001C6C5C"/>
    <w:rsid w:val="001C6E6C"/>
    <w:rsid w:val="001C719F"/>
    <w:rsid w:val="001C7D02"/>
    <w:rsid w:val="001C7F0A"/>
    <w:rsid w:val="001D063C"/>
    <w:rsid w:val="001D0BBB"/>
    <w:rsid w:val="001D165E"/>
    <w:rsid w:val="001D1A9A"/>
    <w:rsid w:val="001D1F11"/>
    <w:rsid w:val="001D220F"/>
    <w:rsid w:val="001D260D"/>
    <w:rsid w:val="001D2B04"/>
    <w:rsid w:val="001D2D94"/>
    <w:rsid w:val="001D32C8"/>
    <w:rsid w:val="001D38D8"/>
    <w:rsid w:val="001D39D1"/>
    <w:rsid w:val="001D3C5B"/>
    <w:rsid w:val="001D4669"/>
    <w:rsid w:val="001D499A"/>
    <w:rsid w:val="001D4D5B"/>
    <w:rsid w:val="001D53CA"/>
    <w:rsid w:val="001D55B3"/>
    <w:rsid w:val="001D56BD"/>
    <w:rsid w:val="001D5D67"/>
    <w:rsid w:val="001D6698"/>
    <w:rsid w:val="001D7214"/>
    <w:rsid w:val="001D722B"/>
    <w:rsid w:val="001D72DD"/>
    <w:rsid w:val="001D7348"/>
    <w:rsid w:val="001D770C"/>
    <w:rsid w:val="001D7DC3"/>
    <w:rsid w:val="001D7E45"/>
    <w:rsid w:val="001E0A92"/>
    <w:rsid w:val="001E0D50"/>
    <w:rsid w:val="001E1141"/>
    <w:rsid w:val="001E1589"/>
    <w:rsid w:val="001E18DA"/>
    <w:rsid w:val="001E19D4"/>
    <w:rsid w:val="001E1F10"/>
    <w:rsid w:val="001E2310"/>
    <w:rsid w:val="001E232B"/>
    <w:rsid w:val="001E29D9"/>
    <w:rsid w:val="001E29FE"/>
    <w:rsid w:val="001E2EBB"/>
    <w:rsid w:val="001E3D33"/>
    <w:rsid w:val="001E41A6"/>
    <w:rsid w:val="001E4DBA"/>
    <w:rsid w:val="001E52A3"/>
    <w:rsid w:val="001E5F95"/>
    <w:rsid w:val="001E63E9"/>
    <w:rsid w:val="001E64E7"/>
    <w:rsid w:val="001E6660"/>
    <w:rsid w:val="001E6DED"/>
    <w:rsid w:val="001F054A"/>
    <w:rsid w:val="001F06D8"/>
    <w:rsid w:val="001F18F0"/>
    <w:rsid w:val="001F1BBA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89A"/>
    <w:rsid w:val="001F5AB3"/>
    <w:rsid w:val="001F6214"/>
    <w:rsid w:val="001F67FB"/>
    <w:rsid w:val="001F71ED"/>
    <w:rsid w:val="001F7414"/>
    <w:rsid w:val="00200073"/>
    <w:rsid w:val="00200329"/>
    <w:rsid w:val="002014BE"/>
    <w:rsid w:val="00201F43"/>
    <w:rsid w:val="00202351"/>
    <w:rsid w:val="0020240D"/>
    <w:rsid w:val="0020251F"/>
    <w:rsid w:val="002026F8"/>
    <w:rsid w:val="002029F9"/>
    <w:rsid w:val="002040DB"/>
    <w:rsid w:val="002048FC"/>
    <w:rsid w:val="00204EB5"/>
    <w:rsid w:val="00204EF3"/>
    <w:rsid w:val="002052B2"/>
    <w:rsid w:val="00205868"/>
    <w:rsid w:val="00205F22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0FD7"/>
    <w:rsid w:val="002119F5"/>
    <w:rsid w:val="00211D60"/>
    <w:rsid w:val="00211E1F"/>
    <w:rsid w:val="00211FE2"/>
    <w:rsid w:val="002121A4"/>
    <w:rsid w:val="002127E9"/>
    <w:rsid w:val="0021298C"/>
    <w:rsid w:val="002132B6"/>
    <w:rsid w:val="002135A1"/>
    <w:rsid w:val="002135E8"/>
    <w:rsid w:val="00213CE9"/>
    <w:rsid w:val="00213E43"/>
    <w:rsid w:val="002143F9"/>
    <w:rsid w:val="00214D76"/>
    <w:rsid w:val="0021514E"/>
    <w:rsid w:val="002151F5"/>
    <w:rsid w:val="00215482"/>
    <w:rsid w:val="00215D83"/>
    <w:rsid w:val="00217124"/>
    <w:rsid w:val="002171EE"/>
    <w:rsid w:val="00217F8C"/>
    <w:rsid w:val="002206CD"/>
    <w:rsid w:val="0022077D"/>
    <w:rsid w:val="00221623"/>
    <w:rsid w:val="00221932"/>
    <w:rsid w:val="00222022"/>
    <w:rsid w:val="00222566"/>
    <w:rsid w:val="0022282B"/>
    <w:rsid w:val="00222AF9"/>
    <w:rsid w:val="00223444"/>
    <w:rsid w:val="00223D59"/>
    <w:rsid w:val="002242B9"/>
    <w:rsid w:val="002243B1"/>
    <w:rsid w:val="00225605"/>
    <w:rsid w:val="002258A0"/>
    <w:rsid w:val="00225B64"/>
    <w:rsid w:val="00225E66"/>
    <w:rsid w:val="0022657A"/>
    <w:rsid w:val="0022657B"/>
    <w:rsid w:val="0022665A"/>
    <w:rsid w:val="00226C49"/>
    <w:rsid w:val="00226F73"/>
    <w:rsid w:val="002274E9"/>
    <w:rsid w:val="00227AAA"/>
    <w:rsid w:val="00227AD1"/>
    <w:rsid w:val="00227B58"/>
    <w:rsid w:val="00227C6E"/>
    <w:rsid w:val="00227D83"/>
    <w:rsid w:val="00227D8F"/>
    <w:rsid w:val="0023024C"/>
    <w:rsid w:val="0023040B"/>
    <w:rsid w:val="00230564"/>
    <w:rsid w:val="00230AA6"/>
    <w:rsid w:val="002324E9"/>
    <w:rsid w:val="00233437"/>
    <w:rsid w:val="002334A1"/>
    <w:rsid w:val="0023413D"/>
    <w:rsid w:val="002348BE"/>
    <w:rsid w:val="00235D19"/>
    <w:rsid w:val="002360BB"/>
    <w:rsid w:val="00236253"/>
    <w:rsid w:val="0023669B"/>
    <w:rsid w:val="00237399"/>
    <w:rsid w:val="0023740A"/>
    <w:rsid w:val="002379F0"/>
    <w:rsid w:val="00241641"/>
    <w:rsid w:val="0024166F"/>
    <w:rsid w:val="002417FA"/>
    <w:rsid w:val="002418CF"/>
    <w:rsid w:val="0024245D"/>
    <w:rsid w:val="00242754"/>
    <w:rsid w:val="002434A8"/>
    <w:rsid w:val="002435DF"/>
    <w:rsid w:val="002435FE"/>
    <w:rsid w:val="002437FF"/>
    <w:rsid w:val="00243A06"/>
    <w:rsid w:val="0024434B"/>
    <w:rsid w:val="00244AF4"/>
    <w:rsid w:val="00244D28"/>
    <w:rsid w:val="00244DAD"/>
    <w:rsid w:val="002452F2"/>
    <w:rsid w:val="0024561E"/>
    <w:rsid w:val="002458E0"/>
    <w:rsid w:val="00246056"/>
    <w:rsid w:val="002463FE"/>
    <w:rsid w:val="002466BC"/>
    <w:rsid w:val="002503D7"/>
    <w:rsid w:val="0025055A"/>
    <w:rsid w:val="002508A7"/>
    <w:rsid w:val="00250A41"/>
    <w:rsid w:val="00250AF1"/>
    <w:rsid w:val="00250BF5"/>
    <w:rsid w:val="00250E75"/>
    <w:rsid w:val="00251331"/>
    <w:rsid w:val="00251C16"/>
    <w:rsid w:val="00251F46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BC3"/>
    <w:rsid w:val="00256662"/>
    <w:rsid w:val="0025697C"/>
    <w:rsid w:val="00256C4A"/>
    <w:rsid w:val="0025714F"/>
    <w:rsid w:val="00257B61"/>
    <w:rsid w:val="00257B74"/>
    <w:rsid w:val="00257BE1"/>
    <w:rsid w:val="002600C4"/>
    <w:rsid w:val="002600FE"/>
    <w:rsid w:val="0026057E"/>
    <w:rsid w:val="0026113B"/>
    <w:rsid w:val="002611B0"/>
    <w:rsid w:val="00261BE3"/>
    <w:rsid w:val="002622DF"/>
    <w:rsid w:val="00262369"/>
    <w:rsid w:val="0026340D"/>
    <w:rsid w:val="0026340E"/>
    <w:rsid w:val="00263493"/>
    <w:rsid w:val="002645D2"/>
    <w:rsid w:val="0026465A"/>
    <w:rsid w:val="00264D16"/>
    <w:rsid w:val="00264F88"/>
    <w:rsid w:val="002652C8"/>
    <w:rsid w:val="0026546F"/>
    <w:rsid w:val="00265604"/>
    <w:rsid w:val="00265E1D"/>
    <w:rsid w:val="00266339"/>
    <w:rsid w:val="00266590"/>
    <w:rsid w:val="002676C0"/>
    <w:rsid w:val="00270269"/>
    <w:rsid w:val="002709A1"/>
    <w:rsid w:val="0027106B"/>
    <w:rsid w:val="00271D77"/>
    <w:rsid w:val="00272819"/>
    <w:rsid w:val="00273580"/>
    <w:rsid w:val="0027362B"/>
    <w:rsid w:val="00273B00"/>
    <w:rsid w:val="00273F49"/>
    <w:rsid w:val="00274E12"/>
    <w:rsid w:val="0027591C"/>
    <w:rsid w:val="00275AAB"/>
    <w:rsid w:val="002762C9"/>
    <w:rsid w:val="002777BC"/>
    <w:rsid w:val="00277EAD"/>
    <w:rsid w:val="00280043"/>
    <w:rsid w:val="002802D7"/>
    <w:rsid w:val="002802FF"/>
    <w:rsid w:val="0028074B"/>
    <w:rsid w:val="00280ADC"/>
    <w:rsid w:val="0028128F"/>
    <w:rsid w:val="002820C4"/>
    <w:rsid w:val="002823C4"/>
    <w:rsid w:val="0028298D"/>
    <w:rsid w:val="00283166"/>
    <w:rsid w:val="00283322"/>
    <w:rsid w:val="002836F8"/>
    <w:rsid w:val="00283D2E"/>
    <w:rsid w:val="00283EBD"/>
    <w:rsid w:val="00283F7D"/>
    <w:rsid w:val="002845DA"/>
    <w:rsid w:val="00284BDF"/>
    <w:rsid w:val="00285684"/>
    <w:rsid w:val="0028575C"/>
    <w:rsid w:val="002866A2"/>
    <w:rsid w:val="00287001"/>
    <w:rsid w:val="0028728C"/>
    <w:rsid w:val="002872C8"/>
    <w:rsid w:val="00287A59"/>
    <w:rsid w:val="00287ADD"/>
    <w:rsid w:val="00287FFC"/>
    <w:rsid w:val="0029010E"/>
    <w:rsid w:val="0029027D"/>
    <w:rsid w:val="00290940"/>
    <w:rsid w:val="00290BF0"/>
    <w:rsid w:val="00291109"/>
    <w:rsid w:val="002911B9"/>
    <w:rsid w:val="00291A99"/>
    <w:rsid w:val="00292061"/>
    <w:rsid w:val="00292569"/>
    <w:rsid w:val="00292698"/>
    <w:rsid w:val="0029413B"/>
    <w:rsid w:val="0029434F"/>
    <w:rsid w:val="002944B6"/>
    <w:rsid w:val="00294E02"/>
    <w:rsid w:val="0029505E"/>
    <w:rsid w:val="00295621"/>
    <w:rsid w:val="00296665"/>
    <w:rsid w:val="00296C67"/>
    <w:rsid w:val="00296EAE"/>
    <w:rsid w:val="00297124"/>
    <w:rsid w:val="002972CB"/>
    <w:rsid w:val="002A074F"/>
    <w:rsid w:val="002A1344"/>
    <w:rsid w:val="002A1897"/>
    <w:rsid w:val="002A1A06"/>
    <w:rsid w:val="002A2B1D"/>
    <w:rsid w:val="002A2CF9"/>
    <w:rsid w:val="002A30A7"/>
    <w:rsid w:val="002A3964"/>
    <w:rsid w:val="002A3C1B"/>
    <w:rsid w:val="002A4055"/>
    <w:rsid w:val="002A42FD"/>
    <w:rsid w:val="002A442C"/>
    <w:rsid w:val="002A49FC"/>
    <w:rsid w:val="002A4C86"/>
    <w:rsid w:val="002A50B8"/>
    <w:rsid w:val="002A5599"/>
    <w:rsid w:val="002A592B"/>
    <w:rsid w:val="002A643F"/>
    <w:rsid w:val="002A6543"/>
    <w:rsid w:val="002A667B"/>
    <w:rsid w:val="002A6914"/>
    <w:rsid w:val="002A6CE2"/>
    <w:rsid w:val="002A74A1"/>
    <w:rsid w:val="002A74FE"/>
    <w:rsid w:val="002A7654"/>
    <w:rsid w:val="002B017D"/>
    <w:rsid w:val="002B0757"/>
    <w:rsid w:val="002B0A04"/>
    <w:rsid w:val="002B0B31"/>
    <w:rsid w:val="002B114C"/>
    <w:rsid w:val="002B1303"/>
    <w:rsid w:val="002B1CE3"/>
    <w:rsid w:val="002B2121"/>
    <w:rsid w:val="002B24A2"/>
    <w:rsid w:val="002B26F2"/>
    <w:rsid w:val="002B2FEF"/>
    <w:rsid w:val="002B3467"/>
    <w:rsid w:val="002B371E"/>
    <w:rsid w:val="002B3BE0"/>
    <w:rsid w:val="002B42BE"/>
    <w:rsid w:val="002B4564"/>
    <w:rsid w:val="002B4751"/>
    <w:rsid w:val="002B4E6B"/>
    <w:rsid w:val="002B5093"/>
    <w:rsid w:val="002B5713"/>
    <w:rsid w:val="002B5D84"/>
    <w:rsid w:val="002B5DAE"/>
    <w:rsid w:val="002B60A1"/>
    <w:rsid w:val="002B669B"/>
    <w:rsid w:val="002B738E"/>
    <w:rsid w:val="002B774A"/>
    <w:rsid w:val="002B7FD9"/>
    <w:rsid w:val="002C007A"/>
    <w:rsid w:val="002C025D"/>
    <w:rsid w:val="002C069A"/>
    <w:rsid w:val="002C0784"/>
    <w:rsid w:val="002C086C"/>
    <w:rsid w:val="002C1197"/>
    <w:rsid w:val="002C21B7"/>
    <w:rsid w:val="002C2615"/>
    <w:rsid w:val="002C2D03"/>
    <w:rsid w:val="002C3375"/>
    <w:rsid w:val="002C3C6A"/>
    <w:rsid w:val="002C4344"/>
    <w:rsid w:val="002C459D"/>
    <w:rsid w:val="002C4779"/>
    <w:rsid w:val="002C52CB"/>
    <w:rsid w:val="002C55ED"/>
    <w:rsid w:val="002C5990"/>
    <w:rsid w:val="002C59BC"/>
    <w:rsid w:val="002C61D2"/>
    <w:rsid w:val="002C6C62"/>
    <w:rsid w:val="002C7970"/>
    <w:rsid w:val="002C7A83"/>
    <w:rsid w:val="002C7AD5"/>
    <w:rsid w:val="002C7B26"/>
    <w:rsid w:val="002D0BC6"/>
    <w:rsid w:val="002D13C9"/>
    <w:rsid w:val="002D1A53"/>
    <w:rsid w:val="002D2114"/>
    <w:rsid w:val="002D21D7"/>
    <w:rsid w:val="002D2204"/>
    <w:rsid w:val="002D240C"/>
    <w:rsid w:val="002D3342"/>
    <w:rsid w:val="002D3732"/>
    <w:rsid w:val="002D404A"/>
    <w:rsid w:val="002D48F0"/>
    <w:rsid w:val="002D4D15"/>
    <w:rsid w:val="002D5704"/>
    <w:rsid w:val="002D5A3E"/>
    <w:rsid w:val="002D5B72"/>
    <w:rsid w:val="002D5FFD"/>
    <w:rsid w:val="002D6339"/>
    <w:rsid w:val="002D6346"/>
    <w:rsid w:val="002D6C96"/>
    <w:rsid w:val="002D6D61"/>
    <w:rsid w:val="002D7071"/>
    <w:rsid w:val="002E0870"/>
    <w:rsid w:val="002E0AD3"/>
    <w:rsid w:val="002E0BD5"/>
    <w:rsid w:val="002E11F6"/>
    <w:rsid w:val="002E139C"/>
    <w:rsid w:val="002E21F2"/>
    <w:rsid w:val="002E28EA"/>
    <w:rsid w:val="002E351B"/>
    <w:rsid w:val="002E3642"/>
    <w:rsid w:val="002E38AD"/>
    <w:rsid w:val="002E44C6"/>
    <w:rsid w:val="002E4993"/>
    <w:rsid w:val="002E5B01"/>
    <w:rsid w:val="002E5F9A"/>
    <w:rsid w:val="002E6250"/>
    <w:rsid w:val="002E6B81"/>
    <w:rsid w:val="002E70B6"/>
    <w:rsid w:val="002E7955"/>
    <w:rsid w:val="002E7AA1"/>
    <w:rsid w:val="002F07A4"/>
    <w:rsid w:val="002F0A0B"/>
    <w:rsid w:val="002F0BAD"/>
    <w:rsid w:val="002F115A"/>
    <w:rsid w:val="002F17EB"/>
    <w:rsid w:val="002F1D28"/>
    <w:rsid w:val="002F21F2"/>
    <w:rsid w:val="002F22B3"/>
    <w:rsid w:val="002F244F"/>
    <w:rsid w:val="002F2E4B"/>
    <w:rsid w:val="002F3183"/>
    <w:rsid w:val="002F35E2"/>
    <w:rsid w:val="002F45C4"/>
    <w:rsid w:val="002F472B"/>
    <w:rsid w:val="002F49A6"/>
    <w:rsid w:val="002F4E12"/>
    <w:rsid w:val="002F519F"/>
    <w:rsid w:val="002F575B"/>
    <w:rsid w:val="002F61AB"/>
    <w:rsid w:val="002F68A3"/>
    <w:rsid w:val="002F696C"/>
    <w:rsid w:val="002F7032"/>
    <w:rsid w:val="002F70B4"/>
    <w:rsid w:val="002F71F0"/>
    <w:rsid w:val="002F7636"/>
    <w:rsid w:val="002F763C"/>
    <w:rsid w:val="002F7AEE"/>
    <w:rsid w:val="003002B2"/>
    <w:rsid w:val="00300695"/>
    <w:rsid w:val="003013A8"/>
    <w:rsid w:val="003013DF"/>
    <w:rsid w:val="00301548"/>
    <w:rsid w:val="003019C3"/>
    <w:rsid w:val="00301C3B"/>
    <w:rsid w:val="00301E00"/>
    <w:rsid w:val="00301EC8"/>
    <w:rsid w:val="0030206E"/>
    <w:rsid w:val="0030227D"/>
    <w:rsid w:val="003023BD"/>
    <w:rsid w:val="003028EF"/>
    <w:rsid w:val="00302DFC"/>
    <w:rsid w:val="00302F6A"/>
    <w:rsid w:val="0030305F"/>
    <w:rsid w:val="00303A4C"/>
    <w:rsid w:val="00303C95"/>
    <w:rsid w:val="00304713"/>
    <w:rsid w:val="00305107"/>
    <w:rsid w:val="003052F9"/>
    <w:rsid w:val="00305A21"/>
    <w:rsid w:val="00306018"/>
    <w:rsid w:val="003064B9"/>
    <w:rsid w:val="00306710"/>
    <w:rsid w:val="00307170"/>
    <w:rsid w:val="0030730F"/>
    <w:rsid w:val="003073FD"/>
    <w:rsid w:val="003074E0"/>
    <w:rsid w:val="00307522"/>
    <w:rsid w:val="0030760F"/>
    <w:rsid w:val="003076BB"/>
    <w:rsid w:val="00310236"/>
    <w:rsid w:val="00310379"/>
    <w:rsid w:val="00310E0C"/>
    <w:rsid w:val="00310F12"/>
    <w:rsid w:val="00311710"/>
    <w:rsid w:val="003118B0"/>
    <w:rsid w:val="0031245E"/>
    <w:rsid w:val="00312F39"/>
    <w:rsid w:val="0031322F"/>
    <w:rsid w:val="00313850"/>
    <w:rsid w:val="00313D12"/>
    <w:rsid w:val="003140BB"/>
    <w:rsid w:val="0031450B"/>
    <w:rsid w:val="00314523"/>
    <w:rsid w:val="003151BE"/>
    <w:rsid w:val="00315EE0"/>
    <w:rsid w:val="00316358"/>
    <w:rsid w:val="00316389"/>
    <w:rsid w:val="00316490"/>
    <w:rsid w:val="003172F0"/>
    <w:rsid w:val="00317811"/>
    <w:rsid w:val="00317A1D"/>
    <w:rsid w:val="00317CEE"/>
    <w:rsid w:val="0032010B"/>
    <w:rsid w:val="00320B1C"/>
    <w:rsid w:val="00320CFD"/>
    <w:rsid w:val="00320DCD"/>
    <w:rsid w:val="00321C75"/>
    <w:rsid w:val="003220A1"/>
    <w:rsid w:val="00322214"/>
    <w:rsid w:val="00322C89"/>
    <w:rsid w:val="003231C8"/>
    <w:rsid w:val="00323A30"/>
    <w:rsid w:val="00323D53"/>
    <w:rsid w:val="003242FD"/>
    <w:rsid w:val="0032461F"/>
    <w:rsid w:val="00324D89"/>
    <w:rsid w:val="003251FC"/>
    <w:rsid w:val="00325422"/>
    <w:rsid w:val="003254D9"/>
    <w:rsid w:val="00325777"/>
    <w:rsid w:val="00325C31"/>
    <w:rsid w:val="00325DD3"/>
    <w:rsid w:val="00325EA1"/>
    <w:rsid w:val="00326364"/>
    <w:rsid w:val="00326809"/>
    <w:rsid w:val="00326F97"/>
    <w:rsid w:val="00327015"/>
    <w:rsid w:val="00327608"/>
    <w:rsid w:val="003278F4"/>
    <w:rsid w:val="00327E0C"/>
    <w:rsid w:val="00330DAD"/>
    <w:rsid w:val="003314C8"/>
    <w:rsid w:val="00331800"/>
    <w:rsid w:val="00331C3D"/>
    <w:rsid w:val="00331D98"/>
    <w:rsid w:val="00332232"/>
    <w:rsid w:val="00332343"/>
    <w:rsid w:val="003328D8"/>
    <w:rsid w:val="0033292E"/>
    <w:rsid w:val="00332987"/>
    <w:rsid w:val="00332D08"/>
    <w:rsid w:val="00333136"/>
    <w:rsid w:val="00333342"/>
    <w:rsid w:val="00333A11"/>
    <w:rsid w:val="00333F79"/>
    <w:rsid w:val="00334080"/>
    <w:rsid w:val="00334489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7D43"/>
    <w:rsid w:val="00337FBD"/>
    <w:rsid w:val="00340271"/>
    <w:rsid w:val="003407F0"/>
    <w:rsid w:val="00341296"/>
    <w:rsid w:val="0034137C"/>
    <w:rsid w:val="00341769"/>
    <w:rsid w:val="003419DA"/>
    <w:rsid w:val="00341C69"/>
    <w:rsid w:val="00341F22"/>
    <w:rsid w:val="0034269A"/>
    <w:rsid w:val="00342710"/>
    <w:rsid w:val="00342C06"/>
    <w:rsid w:val="00343115"/>
    <w:rsid w:val="00343507"/>
    <w:rsid w:val="00343C55"/>
    <w:rsid w:val="0034404F"/>
    <w:rsid w:val="003442FF"/>
    <w:rsid w:val="003444D2"/>
    <w:rsid w:val="00344E92"/>
    <w:rsid w:val="00345085"/>
    <w:rsid w:val="003452A1"/>
    <w:rsid w:val="0034573D"/>
    <w:rsid w:val="003458B4"/>
    <w:rsid w:val="003465B3"/>
    <w:rsid w:val="00346625"/>
    <w:rsid w:val="003467C2"/>
    <w:rsid w:val="003469FD"/>
    <w:rsid w:val="00346B62"/>
    <w:rsid w:val="00346FC3"/>
    <w:rsid w:val="003473CE"/>
    <w:rsid w:val="003474CD"/>
    <w:rsid w:val="00347C0C"/>
    <w:rsid w:val="003503FA"/>
    <w:rsid w:val="00350533"/>
    <w:rsid w:val="0035067A"/>
    <w:rsid w:val="00350BAF"/>
    <w:rsid w:val="0035122F"/>
    <w:rsid w:val="00351299"/>
    <w:rsid w:val="00352D02"/>
    <w:rsid w:val="00353DB6"/>
    <w:rsid w:val="003540F0"/>
    <w:rsid w:val="003540F9"/>
    <w:rsid w:val="003542C1"/>
    <w:rsid w:val="00354437"/>
    <w:rsid w:val="0035585D"/>
    <w:rsid w:val="00355C45"/>
    <w:rsid w:val="00357230"/>
    <w:rsid w:val="00357808"/>
    <w:rsid w:val="00360542"/>
    <w:rsid w:val="003609D5"/>
    <w:rsid w:val="00361246"/>
    <w:rsid w:val="003612E0"/>
    <w:rsid w:val="003614DF"/>
    <w:rsid w:val="00361678"/>
    <w:rsid w:val="003617AE"/>
    <w:rsid w:val="00361DF2"/>
    <w:rsid w:val="00362669"/>
    <w:rsid w:val="00362BA8"/>
    <w:rsid w:val="003635E7"/>
    <w:rsid w:val="003635F0"/>
    <w:rsid w:val="00363D04"/>
    <w:rsid w:val="003644E6"/>
    <w:rsid w:val="00364769"/>
    <w:rsid w:val="00365473"/>
    <w:rsid w:val="003661B5"/>
    <w:rsid w:val="0036651A"/>
    <w:rsid w:val="00366C81"/>
    <w:rsid w:val="0036746D"/>
    <w:rsid w:val="003678D2"/>
    <w:rsid w:val="0037014D"/>
    <w:rsid w:val="00370A1A"/>
    <w:rsid w:val="00371434"/>
    <w:rsid w:val="00371467"/>
    <w:rsid w:val="00371665"/>
    <w:rsid w:val="00371A58"/>
    <w:rsid w:val="00371C9A"/>
    <w:rsid w:val="00371E7C"/>
    <w:rsid w:val="00371FB1"/>
    <w:rsid w:val="00372D1E"/>
    <w:rsid w:val="00372DE1"/>
    <w:rsid w:val="00372E89"/>
    <w:rsid w:val="00373561"/>
    <w:rsid w:val="0037361C"/>
    <w:rsid w:val="003740CF"/>
    <w:rsid w:val="0037480D"/>
    <w:rsid w:val="003748C0"/>
    <w:rsid w:val="00374A13"/>
    <w:rsid w:val="00374BFC"/>
    <w:rsid w:val="00374DA8"/>
    <w:rsid w:val="00374DF2"/>
    <w:rsid w:val="00375177"/>
    <w:rsid w:val="00375740"/>
    <w:rsid w:val="00375FE9"/>
    <w:rsid w:val="003766FE"/>
    <w:rsid w:val="0037683E"/>
    <w:rsid w:val="003770AA"/>
    <w:rsid w:val="00377854"/>
    <w:rsid w:val="00377A3C"/>
    <w:rsid w:val="00377F02"/>
    <w:rsid w:val="00380079"/>
    <w:rsid w:val="0038051A"/>
    <w:rsid w:val="00380557"/>
    <w:rsid w:val="0038067F"/>
    <w:rsid w:val="00380AE6"/>
    <w:rsid w:val="00380D06"/>
    <w:rsid w:val="00380D3A"/>
    <w:rsid w:val="00380DF0"/>
    <w:rsid w:val="003817EA"/>
    <w:rsid w:val="0038190D"/>
    <w:rsid w:val="0038219A"/>
    <w:rsid w:val="00382449"/>
    <w:rsid w:val="00383AE1"/>
    <w:rsid w:val="00383D60"/>
    <w:rsid w:val="00384253"/>
    <w:rsid w:val="003844A1"/>
    <w:rsid w:val="0038469F"/>
    <w:rsid w:val="00384900"/>
    <w:rsid w:val="00384B38"/>
    <w:rsid w:val="003850B1"/>
    <w:rsid w:val="003856DB"/>
    <w:rsid w:val="003867E8"/>
    <w:rsid w:val="00386A19"/>
    <w:rsid w:val="00387A7C"/>
    <w:rsid w:val="00387D61"/>
    <w:rsid w:val="00387F26"/>
    <w:rsid w:val="00387FBD"/>
    <w:rsid w:val="0039004B"/>
    <w:rsid w:val="00390635"/>
    <w:rsid w:val="003908E5"/>
    <w:rsid w:val="00390A4B"/>
    <w:rsid w:val="00391164"/>
    <w:rsid w:val="003913EC"/>
    <w:rsid w:val="0039146D"/>
    <w:rsid w:val="003916E7"/>
    <w:rsid w:val="00391EFB"/>
    <w:rsid w:val="00391FD5"/>
    <w:rsid w:val="0039208A"/>
    <w:rsid w:val="00392194"/>
    <w:rsid w:val="0039226D"/>
    <w:rsid w:val="003923B1"/>
    <w:rsid w:val="00392516"/>
    <w:rsid w:val="00392EDB"/>
    <w:rsid w:val="00393080"/>
    <w:rsid w:val="00393562"/>
    <w:rsid w:val="00394467"/>
    <w:rsid w:val="003945AE"/>
    <w:rsid w:val="00395193"/>
    <w:rsid w:val="003958D1"/>
    <w:rsid w:val="00396236"/>
    <w:rsid w:val="0039675E"/>
    <w:rsid w:val="00396ABB"/>
    <w:rsid w:val="00396AF7"/>
    <w:rsid w:val="0039723C"/>
    <w:rsid w:val="00397436"/>
    <w:rsid w:val="00397651"/>
    <w:rsid w:val="00397720"/>
    <w:rsid w:val="00397CCC"/>
    <w:rsid w:val="003A0108"/>
    <w:rsid w:val="003A161E"/>
    <w:rsid w:val="003A1D1B"/>
    <w:rsid w:val="003A2BFA"/>
    <w:rsid w:val="003A2D1E"/>
    <w:rsid w:val="003A2E08"/>
    <w:rsid w:val="003A2F53"/>
    <w:rsid w:val="003A32F8"/>
    <w:rsid w:val="003A36BF"/>
    <w:rsid w:val="003A37A8"/>
    <w:rsid w:val="003A40D9"/>
    <w:rsid w:val="003A442A"/>
    <w:rsid w:val="003A46A8"/>
    <w:rsid w:val="003A48E5"/>
    <w:rsid w:val="003A4BD4"/>
    <w:rsid w:val="003A4C9B"/>
    <w:rsid w:val="003A4D66"/>
    <w:rsid w:val="003A4EDC"/>
    <w:rsid w:val="003A5A3E"/>
    <w:rsid w:val="003A67FA"/>
    <w:rsid w:val="003A6A76"/>
    <w:rsid w:val="003A7A0C"/>
    <w:rsid w:val="003B0E94"/>
    <w:rsid w:val="003B104B"/>
    <w:rsid w:val="003B136B"/>
    <w:rsid w:val="003B2091"/>
    <w:rsid w:val="003B2FEF"/>
    <w:rsid w:val="003B3432"/>
    <w:rsid w:val="003B3966"/>
    <w:rsid w:val="003B3FC1"/>
    <w:rsid w:val="003B4880"/>
    <w:rsid w:val="003B49A0"/>
    <w:rsid w:val="003B4B86"/>
    <w:rsid w:val="003B5F1C"/>
    <w:rsid w:val="003B628A"/>
    <w:rsid w:val="003B64EE"/>
    <w:rsid w:val="003B6AD3"/>
    <w:rsid w:val="003B6DF5"/>
    <w:rsid w:val="003B6F88"/>
    <w:rsid w:val="003B787B"/>
    <w:rsid w:val="003B7D1D"/>
    <w:rsid w:val="003C013C"/>
    <w:rsid w:val="003C0355"/>
    <w:rsid w:val="003C0B96"/>
    <w:rsid w:val="003C0CBF"/>
    <w:rsid w:val="003C172E"/>
    <w:rsid w:val="003C2BB2"/>
    <w:rsid w:val="003C2D7F"/>
    <w:rsid w:val="003C315C"/>
    <w:rsid w:val="003C31B0"/>
    <w:rsid w:val="003C3386"/>
    <w:rsid w:val="003C3925"/>
    <w:rsid w:val="003C39AC"/>
    <w:rsid w:val="003C3BCB"/>
    <w:rsid w:val="003C3DCB"/>
    <w:rsid w:val="003C41F7"/>
    <w:rsid w:val="003C5234"/>
    <w:rsid w:val="003C55B8"/>
    <w:rsid w:val="003C6252"/>
    <w:rsid w:val="003C6467"/>
    <w:rsid w:val="003C68C5"/>
    <w:rsid w:val="003C7902"/>
    <w:rsid w:val="003D02A0"/>
    <w:rsid w:val="003D03B7"/>
    <w:rsid w:val="003D03F0"/>
    <w:rsid w:val="003D142A"/>
    <w:rsid w:val="003D1493"/>
    <w:rsid w:val="003D1E76"/>
    <w:rsid w:val="003D20A3"/>
    <w:rsid w:val="003D2455"/>
    <w:rsid w:val="003D25BF"/>
    <w:rsid w:val="003D282A"/>
    <w:rsid w:val="003D36E4"/>
    <w:rsid w:val="003D3736"/>
    <w:rsid w:val="003D3C20"/>
    <w:rsid w:val="003D4637"/>
    <w:rsid w:val="003D4853"/>
    <w:rsid w:val="003D4B95"/>
    <w:rsid w:val="003D4F7A"/>
    <w:rsid w:val="003D51B4"/>
    <w:rsid w:val="003D530B"/>
    <w:rsid w:val="003D537E"/>
    <w:rsid w:val="003D561B"/>
    <w:rsid w:val="003D5D53"/>
    <w:rsid w:val="003D5F6F"/>
    <w:rsid w:val="003D606C"/>
    <w:rsid w:val="003D69BF"/>
    <w:rsid w:val="003D6E0E"/>
    <w:rsid w:val="003D78EA"/>
    <w:rsid w:val="003D7FBC"/>
    <w:rsid w:val="003E05DA"/>
    <w:rsid w:val="003E05F9"/>
    <w:rsid w:val="003E0865"/>
    <w:rsid w:val="003E0AA4"/>
    <w:rsid w:val="003E0C44"/>
    <w:rsid w:val="003E10E2"/>
    <w:rsid w:val="003E12FD"/>
    <w:rsid w:val="003E1326"/>
    <w:rsid w:val="003E16B1"/>
    <w:rsid w:val="003E22EC"/>
    <w:rsid w:val="003E2AEF"/>
    <w:rsid w:val="003E2FFB"/>
    <w:rsid w:val="003E322B"/>
    <w:rsid w:val="003E36BE"/>
    <w:rsid w:val="003E3D76"/>
    <w:rsid w:val="003E3DA4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5EAB"/>
    <w:rsid w:val="003E6071"/>
    <w:rsid w:val="003E66ED"/>
    <w:rsid w:val="003E6728"/>
    <w:rsid w:val="003E764A"/>
    <w:rsid w:val="003E7D0D"/>
    <w:rsid w:val="003E7FE1"/>
    <w:rsid w:val="003F0152"/>
    <w:rsid w:val="003F088E"/>
    <w:rsid w:val="003F08A5"/>
    <w:rsid w:val="003F0C3B"/>
    <w:rsid w:val="003F1006"/>
    <w:rsid w:val="003F1393"/>
    <w:rsid w:val="003F24A1"/>
    <w:rsid w:val="003F259C"/>
    <w:rsid w:val="003F2650"/>
    <w:rsid w:val="003F2781"/>
    <w:rsid w:val="003F3780"/>
    <w:rsid w:val="003F4136"/>
    <w:rsid w:val="003F4886"/>
    <w:rsid w:val="003F4BCE"/>
    <w:rsid w:val="003F5451"/>
    <w:rsid w:val="003F5A38"/>
    <w:rsid w:val="003F6214"/>
    <w:rsid w:val="003F6346"/>
    <w:rsid w:val="003F6422"/>
    <w:rsid w:val="003F64BA"/>
    <w:rsid w:val="003F6518"/>
    <w:rsid w:val="003F688A"/>
    <w:rsid w:val="003F6BBF"/>
    <w:rsid w:val="003F6DFA"/>
    <w:rsid w:val="003F7949"/>
    <w:rsid w:val="00400075"/>
    <w:rsid w:val="0040059B"/>
    <w:rsid w:val="004007DA"/>
    <w:rsid w:val="00400E1B"/>
    <w:rsid w:val="00400F2C"/>
    <w:rsid w:val="00401586"/>
    <w:rsid w:val="0040186F"/>
    <w:rsid w:val="00402509"/>
    <w:rsid w:val="004029AD"/>
    <w:rsid w:val="004035A8"/>
    <w:rsid w:val="0040382F"/>
    <w:rsid w:val="004043D1"/>
    <w:rsid w:val="004049D1"/>
    <w:rsid w:val="00404C0A"/>
    <w:rsid w:val="00404CA8"/>
    <w:rsid w:val="004050B1"/>
    <w:rsid w:val="0040517D"/>
    <w:rsid w:val="004052CA"/>
    <w:rsid w:val="004057A5"/>
    <w:rsid w:val="00405866"/>
    <w:rsid w:val="00406892"/>
    <w:rsid w:val="00406AC6"/>
    <w:rsid w:val="00406D84"/>
    <w:rsid w:val="00406F99"/>
    <w:rsid w:val="00407A3D"/>
    <w:rsid w:val="00407A4A"/>
    <w:rsid w:val="00407CCD"/>
    <w:rsid w:val="00410DFF"/>
    <w:rsid w:val="00410E44"/>
    <w:rsid w:val="00410EE9"/>
    <w:rsid w:val="00410F47"/>
    <w:rsid w:val="00410F50"/>
    <w:rsid w:val="00411439"/>
    <w:rsid w:val="00411A80"/>
    <w:rsid w:val="00411FD4"/>
    <w:rsid w:val="00412431"/>
    <w:rsid w:val="00412924"/>
    <w:rsid w:val="004138FE"/>
    <w:rsid w:val="00414BBB"/>
    <w:rsid w:val="00414BC9"/>
    <w:rsid w:val="00414E06"/>
    <w:rsid w:val="00414FA1"/>
    <w:rsid w:val="00415121"/>
    <w:rsid w:val="0041532E"/>
    <w:rsid w:val="00415514"/>
    <w:rsid w:val="0041553D"/>
    <w:rsid w:val="0041601C"/>
    <w:rsid w:val="004161F4"/>
    <w:rsid w:val="004163B2"/>
    <w:rsid w:val="00416AA2"/>
    <w:rsid w:val="00416BBB"/>
    <w:rsid w:val="00416E76"/>
    <w:rsid w:val="0041749E"/>
    <w:rsid w:val="00417A05"/>
    <w:rsid w:val="00417A9D"/>
    <w:rsid w:val="004201D3"/>
    <w:rsid w:val="004201DE"/>
    <w:rsid w:val="00420680"/>
    <w:rsid w:val="0042093E"/>
    <w:rsid w:val="00420A9E"/>
    <w:rsid w:val="00420DC2"/>
    <w:rsid w:val="00420FCD"/>
    <w:rsid w:val="0042137B"/>
    <w:rsid w:val="00421933"/>
    <w:rsid w:val="00422421"/>
    <w:rsid w:val="0042260B"/>
    <w:rsid w:val="004227E2"/>
    <w:rsid w:val="00422D7E"/>
    <w:rsid w:val="00423312"/>
    <w:rsid w:val="00423881"/>
    <w:rsid w:val="004245E7"/>
    <w:rsid w:val="004247E3"/>
    <w:rsid w:val="0042499D"/>
    <w:rsid w:val="00424BAC"/>
    <w:rsid w:val="00424CB5"/>
    <w:rsid w:val="004257B4"/>
    <w:rsid w:val="0042584B"/>
    <w:rsid w:val="00425DAD"/>
    <w:rsid w:val="00425E0E"/>
    <w:rsid w:val="00425F3E"/>
    <w:rsid w:val="0042605F"/>
    <w:rsid w:val="00426BD1"/>
    <w:rsid w:val="00426E9F"/>
    <w:rsid w:val="00427101"/>
    <w:rsid w:val="004274E9"/>
    <w:rsid w:val="00427E3E"/>
    <w:rsid w:val="00427E4B"/>
    <w:rsid w:val="0043034C"/>
    <w:rsid w:val="004306FC"/>
    <w:rsid w:val="00430DA9"/>
    <w:rsid w:val="00431588"/>
    <w:rsid w:val="00431625"/>
    <w:rsid w:val="00431913"/>
    <w:rsid w:val="0043219F"/>
    <w:rsid w:val="0043342D"/>
    <w:rsid w:val="004334C2"/>
    <w:rsid w:val="00433796"/>
    <w:rsid w:val="00433A47"/>
    <w:rsid w:val="00434050"/>
    <w:rsid w:val="004343F3"/>
    <w:rsid w:val="00434838"/>
    <w:rsid w:val="004349EB"/>
    <w:rsid w:val="00434E06"/>
    <w:rsid w:val="00434E91"/>
    <w:rsid w:val="00435850"/>
    <w:rsid w:val="00436036"/>
    <w:rsid w:val="004368D1"/>
    <w:rsid w:val="00436CC6"/>
    <w:rsid w:val="00437333"/>
    <w:rsid w:val="004373B6"/>
    <w:rsid w:val="004378FF"/>
    <w:rsid w:val="0044060C"/>
    <w:rsid w:val="00440F0F"/>
    <w:rsid w:val="004412C4"/>
    <w:rsid w:val="004412DC"/>
    <w:rsid w:val="00441587"/>
    <w:rsid w:val="00441596"/>
    <w:rsid w:val="00441767"/>
    <w:rsid w:val="004419AC"/>
    <w:rsid w:val="00441EB6"/>
    <w:rsid w:val="00441FE8"/>
    <w:rsid w:val="00442549"/>
    <w:rsid w:val="00442A2F"/>
    <w:rsid w:val="00442C47"/>
    <w:rsid w:val="00442DE0"/>
    <w:rsid w:val="00442E02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705F"/>
    <w:rsid w:val="004478C0"/>
    <w:rsid w:val="00447B88"/>
    <w:rsid w:val="00447BFB"/>
    <w:rsid w:val="00447EF8"/>
    <w:rsid w:val="00447F48"/>
    <w:rsid w:val="00450EF9"/>
    <w:rsid w:val="0045152F"/>
    <w:rsid w:val="00451AA2"/>
    <w:rsid w:val="00451FAA"/>
    <w:rsid w:val="004522DD"/>
    <w:rsid w:val="00452F29"/>
    <w:rsid w:val="00453160"/>
    <w:rsid w:val="0045372D"/>
    <w:rsid w:val="0045387A"/>
    <w:rsid w:val="004539BB"/>
    <w:rsid w:val="00454B8D"/>
    <w:rsid w:val="00454CC8"/>
    <w:rsid w:val="00455E99"/>
    <w:rsid w:val="00457033"/>
    <w:rsid w:val="00457ADB"/>
    <w:rsid w:val="00460117"/>
    <w:rsid w:val="004601F9"/>
    <w:rsid w:val="00460C2B"/>
    <w:rsid w:val="00460DC8"/>
    <w:rsid w:val="00460DE2"/>
    <w:rsid w:val="004621E4"/>
    <w:rsid w:val="0046244F"/>
    <w:rsid w:val="00462478"/>
    <w:rsid w:val="00462625"/>
    <w:rsid w:val="00462A57"/>
    <w:rsid w:val="00462AD8"/>
    <w:rsid w:val="00462DB1"/>
    <w:rsid w:val="004631FE"/>
    <w:rsid w:val="004635DF"/>
    <w:rsid w:val="004635E4"/>
    <w:rsid w:val="00463EA0"/>
    <w:rsid w:val="00463FBD"/>
    <w:rsid w:val="004646BF"/>
    <w:rsid w:val="00464B9D"/>
    <w:rsid w:val="00464E9D"/>
    <w:rsid w:val="00465348"/>
    <w:rsid w:val="00465473"/>
    <w:rsid w:val="0046639F"/>
    <w:rsid w:val="0046713F"/>
    <w:rsid w:val="00467259"/>
    <w:rsid w:val="0046734B"/>
    <w:rsid w:val="0046760F"/>
    <w:rsid w:val="00467A06"/>
    <w:rsid w:val="00467C85"/>
    <w:rsid w:val="00470256"/>
    <w:rsid w:val="00470712"/>
    <w:rsid w:val="00470AF4"/>
    <w:rsid w:val="00470CEE"/>
    <w:rsid w:val="00470E47"/>
    <w:rsid w:val="0047149E"/>
    <w:rsid w:val="0047296D"/>
    <w:rsid w:val="00472DAE"/>
    <w:rsid w:val="004730AF"/>
    <w:rsid w:val="00473330"/>
    <w:rsid w:val="004734F1"/>
    <w:rsid w:val="004739EF"/>
    <w:rsid w:val="00473A0C"/>
    <w:rsid w:val="00474423"/>
    <w:rsid w:val="00474AF3"/>
    <w:rsid w:val="00474D85"/>
    <w:rsid w:val="004750AF"/>
    <w:rsid w:val="0047543B"/>
    <w:rsid w:val="00475F4F"/>
    <w:rsid w:val="0047721A"/>
    <w:rsid w:val="0047746C"/>
    <w:rsid w:val="0047799F"/>
    <w:rsid w:val="00477FAE"/>
    <w:rsid w:val="0048067E"/>
    <w:rsid w:val="00480BDD"/>
    <w:rsid w:val="004812BA"/>
    <w:rsid w:val="004817D9"/>
    <w:rsid w:val="00481DDB"/>
    <w:rsid w:val="00482161"/>
    <w:rsid w:val="004822B1"/>
    <w:rsid w:val="0048258B"/>
    <w:rsid w:val="00482DE0"/>
    <w:rsid w:val="0048345F"/>
    <w:rsid w:val="00483496"/>
    <w:rsid w:val="00483501"/>
    <w:rsid w:val="00483A72"/>
    <w:rsid w:val="00483BB3"/>
    <w:rsid w:val="00483F39"/>
    <w:rsid w:val="00484696"/>
    <w:rsid w:val="00484D04"/>
    <w:rsid w:val="00485151"/>
    <w:rsid w:val="00485518"/>
    <w:rsid w:val="0048564C"/>
    <w:rsid w:val="00485D19"/>
    <w:rsid w:val="00485F68"/>
    <w:rsid w:val="004861BE"/>
    <w:rsid w:val="004861FA"/>
    <w:rsid w:val="00486488"/>
    <w:rsid w:val="00486697"/>
    <w:rsid w:val="00486A7A"/>
    <w:rsid w:val="0048734B"/>
    <w:rsid w:val="004873AB"/>
    <w:rsid w:val="0048765B"/>
    <w:rsid w:val="00487F30"/>
    <w:rsid w:val="00490CE8"/>
    <w:rsid w:val="0049107B"/>
    <w:rsid w:val="00491F92"/>
    <w:rsid w:val="004926BE"/>
    <w:rsid w:val="00492920"/>
    <w:rsid w:val="00492FC3"/>
    <w:rsid w:val="00493E4D"/>
    <w:rsid w:val="00494032"/>
    <w:rsid w:val="00494055"/>
    <w:rsid w:val="00494E69"/>
    <w:rsid w:val="00494FB7"/>
    <w:rsid w:val="004951C3"/>
    <w:rsid w:val="00495219"/>
    <w:rsid w:val="00495E2A"/>
    <w:rsid w:val="004960DA"/>
    <w:rsid w:val="00496635"/>
    <w:rsid w:val="0049668F"/>
    <w:rsid w:val="004967A0"/>
    <w:rsid w:val="004968E2"/>
    <w:rsid w:val="00496987"/>
    <w:rsid w:val="004973FC"/>
    <w:rsid w:val="00497937"/>
    <w:rsid w:val="00497AFD"/>
    <w:rsid w:val="004A0F44"/>
    <w:rsid w:val="004A1060"/>
    <w:rsid w:val="004A138D"/>
    <w:rsid w:val="004A1F48"/>
    <w:rsid w:val="004A3DF5"/>
    <w:rsid w:val="004A45AB"/>
    <w:rsid w:val="004A47A8"/>
    <w:rsid w:val="004A47B1"/>
    <w:rsid w:val="004A498A"/>
    <w:rsid w:val="004A4CBA"/>
    <w:rsid w:val="004A5229"/>
    <w:rsid w:val="004A6835"/>
    <w:rsid w:val="004A6AD8"/>
    <w:rsid w:val="004A6F2B"/>
    <w:rsid w:val="004A6F5B"/>
    <w:rsid w:val="004A7371"/>
    <w:rsid w:val="004A763C"/>
    <w:rsid w:val="004A7A19"/>
    <w:rsid w:val="004A7AE5"/>
    <w:rsid w:val="004B0556"/>
    <w:rsid w:val="004B0F49"/>
    <w:rsid w:val="004B168D"/>
    <w:rsid w:val="004B200B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3DE"/>
    <w:rsid w:val="004B7125"/>
    <w:rsid w:val="004B7252"/>
    <w:rsid w:val="004B7566"/>
    <w:rsid w:val="004B757D"/>
    <w:rsid w:val="004B76A8"/>
    <w:rsid w:val="004B7912"/>
    <w:rsid w:val="004B7F0A"/>
    <w:rsid w:val="004B7FFA"/>
    <w:rsid w:val="004C0132"/>
    <w:rsid w:val="004C01E1"/>
    <w:rsid w:val="004C028D"/>
    <w:rsid w:val="004C0911"/>
    <w:rsid w:val="004C0BEA"/>
    <w:rsid w:val="004C0EFB"/>
    <w:rsid w:val="004C0F89"/>
    <w:rsid w:val="004C12E8"/>
    <w:rsid w:val="004C1D01"/>
    <w:rsid w:val="004C2094"/>
    <w:rsid w:val="004C3090"/>
    <w:rsid w:val="004C3147"/>
    <w:rsid w:val="004C31C5"/>
    <w:rsid w:val="004C385C"/>
    <w:rsid w:val="004C3E97"/>
    <w:rsid w:val="004C429C"/>
    <w:rsid w:val="004C43A4"/>
    <w:rsid w:val="004C4EF5"/>
    <w:rsid w:val="004C6B04"/>
    <w:rsid w:val="004C7483"/>
    <w:rsid w:val="004C751C"/>
    <w:rsid w:val="004C757E"/>
    <w:rsid w:val="004C77D7"/>
    <w:rsid w:val="004C7CA2"/>
    <w:rsid w:val="004C7F2D"/>
    <w:rsid w:val="004C7F8E"/>
    <w:rsid w:val="004D1248"/>
    <w:rsid w:val="004D1275"/>
    <w:rsid w:val="004D154C"/>
    <w:rsid w:val="004D156F"/>
    <w:rsid w:val="004D16B4"/>
    <w:rsid w:val="004D1EF2"/>
    <w:rsid w:val="004D28F7"/>
    <w:rsid w:val="004D3476"/>
    <w:rsid w:val="004D4AB1"/>
    <w:rsid w:val="004D4E10"/>
    <w:rsid w:val="004D4E9A"/>
    <w:rsid w:val="004D523C"/>
    <w:rsid w:val="004D5884"/>
    <w:rsid w:val="004D61D5"/>
    <w:rsid w:val="004D6502"/>
    <w:rsid w:val="004D6846"/>
    <w:rsid w:val="004D767F"/>
    <w:rsid w:val="004D773B"/>
    <w:rsid w:val="004D78A6"/>
    <w:rsid w:val="004D7CB3"/>
    <w:rsid w:val="004E0018"/>
    <w:rsid w:val="004E0587"/>
    <w:rsid w:val="004E1C4E"/>
    <w:rsid w:val="004E2376"/>
    <w:rsid w:val="004E2450"/>
    <w:rsid w:val="004E2737"/>
    <w:rsid w:val="004E29A2"/>
    <w:rsid w:val="004E2EF4"/>
    <w:rsid w:val="004E3355"/>
    <w:rsid w:val="004E39B8"/>
    <w:rsid w:val="004E3DE9"/>
    <w:rsid w:val="004E47C9"/>
    <w:rsid w:val="004E490D"/>
    <w:rsid w:val="004E5619"/>
    <w:rsid w:val="004E568C"/>
    <w:rsid w:val="004E5C2F"/>
    <w:rsid w:val="004E5F8F"/>
    <w:rsid w:val="004E656F"/>
    <w:rsid w:val="004E6E5A"/>
    <w:rsid w:val="004E7075"/>
    <w:rsid w:val="004E7538"/>
    <w:rsid w:val="004E77AF"/>
    <w:rsid w:val="004E7BC1"/>
    <w:rsid w:val="004E7E2E"/>
    <w:rsid w:val="004E7F81"/>
    <w:rsid w:val="004F0C9C"/>
    <w:rsid w:val="004F14CD"/>
    <w:rsid w:val="004F1827"/>
    <w:rsid w:val="004F1DE4"/>
    <w:rsid w:val="004F1FA2"/>
    <w:rsid w:val="004F27B0"/>
    <w:rsid w:val="004F28A1"/>
    <w:rsid w:val="004F35FD"/>
    <w:rsid w:val="004F3777"/>
    <w:rsid w:val="004F5057"/>
    <w:rsid w:val="004F528A"/>
    <w:rsid w:val="004F538E"/>
    <w:rsid w:val="004F54E5"/>
    <w:rsid w:val="004F554C"/>
    <w:rsid w:val="004F5FE4"/>
    <w:rsid w:val="004F6C59"/>
    <w:rsid w:val="004F72B2"/>
    <w:rsid w:val="004F72DF"/>
    <w:rsid w:val="004F753B"/>
    <w:rsid w:val="004F7F4B"/>
    <w:rsid w:val="004F7FC4"/>
    <w:rsid w:val="00500050"/>
    <w:rsid w:val="00500F14"/>
    <w:rsid w:val="005011D2"/>
    <w:rsid w:val="005015E7"/>
    <w:rsid w:val="00501FB3"/>
    <w:rsid w:val="005020D3"/>
    <w:rsid w:val="0050260C"/>
    <w:rsid w:val="00502801"/>
    <w:rsid w:val="00502B75"/>
    <w:rsid w:val="00502C2D"/>
    <w:rsid w:val="00502CDE"/>
    <w:rsid w:val="005030EF"/>
    <w:rsid w:val="00503E94"/>
    <w:rsid w:val="0050403C"/>
    <w:rsid w:val="00504A54"/>
    <w:rsid w:val="00504DBE"/>
    <w:rsid w:val="0050529B"/>
    <w:rsid w:val="005056FC"/>
    <w:rsid w:val="00505A16"/>
    <w:rsid w:val="005061F5"/>
    <w:rsid w:val="00506869"/>
    <w:rsid w:val="00506905"/>
    <w:rsid w:val="00506B4F"/>
    <w:rsid w:val="00506D0C"/>
    <w:rsid w:val="00507576"/>
    <w:rsid w:val="00507611"/>
    <w:rsid w:val="005076B8"/>
    <w:rsid w:val="005078A5"/>
    <w:rsid w:val="00507B18"/>
    <w:rsid w:val="00507C73"/>
    <w:rsid w:val="005101C5"/>
    <w:rsid w:val="00510530"/>
    <w:rsid w:val="0051062B"/>
    <w:rsid w:val="00510647"/>
    <w:rsid w:val="00510653"/>
    <w:rsid w:val="00511F1A"/>
    <w:rsid w:val="00512938"/>
    <w:rsid w:val="00512B6A"/>
    <w:rsid w:val="005134DE"/>
    <w:rsid w:val="005138CE"/>
    <w:rsid w:val="0051399F"/>
    <w:rsid w:val="00514119"/>
    <w:rsid w:val="005142B3"/>
    <w:rsid w:val="005142D5"/>
    <w:rsid w:val="005144CA"/>
    <w:rsid w:val="00515630"/>
    <w:rsid w:val="005167EE"/>
    <w:rsid w:val="00516B24"/>
    <w:rsid w:val="00516F0A"/>
    <w:rsid w:val="0051763A"/>
    <w:rsid w:val="00517D7E"/>
    <w:rsid w:val="00517F1F"/>
    <w:rsid w:val="00520073"/>
    <w:rsid w:val="00520561"/>
    <w:rsid w:val="005209B1"/>
    <w:rsid w:val="00520C20"/>
    <w:rsid w:val="005218A1"/>
    <w:rsid w:val="00521A2B"/>
    <w:rsid w:val="005224FC"/>
    <w:rsid w:val="005228B0"/>
    <w:rsid w:val="0052322F"/>
    <w:rsid w:val="00523331"/>
    <w:rsid w:val="00523B51"/>
    <w:rsid w:val="00523DD5"/>
    <w:rsid w:val="00524794"/>
    <w:rsid w:val="0052496D"/>
    <w:rsid w:val="00524C30"/>
    <w:rsid w:val="00524D32"/>
    <w:rsid w:val="00524D56"/>
    <w:rsid w:val="005252FB"/>
    <w:rsid w:val="00525614"/>
    <w:rsid w:val="00525666"/>
    <w:rsid w:val="00525E06"/>
    <w:rsid w:val="0052658F"/>
    <w:rsid w:val="00526666"/>
    <w:rsid w:val="00526A0C"/>
    <w:rsid w:val="00526AF3"/>
    <w:rsid w:val="00526E1C"/>
    <w:rsid w:val="00526E8F"/>
    <w:rsid w:val="00526E94"/>
    <w:rsid w:val="00526EF7"/>
    <w:rsid w:val="00527438"/>
    <w:rsid w:val="005276DA"/>
    <w:rsid w:val="00527B7F"/>
    <w:rsid w:val="00527F27"/>
    <w:rsid w:val="00530340"/>
    <w:rsid w:val="005303C4"/>
    <w:rsid w:val="00530BD4"/>
    <w:rsid w:val="00531489"/>
    <w:rsid w:val="005315BC"/>
    <w:rsid w:val="00531647"/>
    <w:rsid w:val="00531741"/>
    <w:rsid w:val="005317F1"/>
    <w:rsid w:val="0053198B"/>
    <w:rsid w:val="00532002"/>
    <w:rsid w:val="00532301"/>
    <w:rsid w:val="00532A81"/>
    <w:rsid w:val="005332FC"/>
    <w:rsid w:val="005334CA"/>
    <w:rsid w:val="005348FC"/>
    <w:rsid w:val="00535330"/>
    <w:rsid w:val="00536BD6"/>
    <w:rsid w:val="00537510"/>
    <w:rsid w:val="00540B8E"/>
    <w:rsid w:val="00540D41"/>
    <w:rsid w:val="00540D52"/>
    <w:rsid w:val="00541698"/>
    <w:rsid w:val="00541CBE"/>
    <w:rsid w:val="00542ADD"/>
    <w:rsid w:val="00542FDD"/>
    <w:rsid w:val="00543264"/>
    <w:rsid w:val="00543CB5"/>
    <w:rsid w:val="00543FF5"/>
    <w:rsid w:val="005448AD"/>
    <w:rsid w:val="005452C8"/>
    <w:rsid w:val="0054530C"/>
    <w:rsid w:val="00546095"/>
    <w:rsid w:val="005466A9"/>
    <w:rsid w:val="005467B1"/>
    <w:rsid w:val="0054719D"/>
    <w:rsid w:val="005474E7"/>
    <w:rsid w:val="00547D26"/>
    <w:rsid w:val="00547E20"/>
    <w:rsid w:val="00547EBB"/>
    <w:rsid w:val="0055042E"/>
    <w:rsid w:val="005509D6"/>
    <w:rsid w:val="005509EE"/>
    <w:rsid w:val="005512AC"/>
    <w:rsid w:val="00551CAF"/>
    <w:rsid w:val="00551F87"/>
    <w:rsid w:val="005522A4"/>
    <w:rsid w:val="005522D6"/>
    <w:rsid w:val="00552812"/>
    <w:rsid w:val="00553A56"/>
    <w:rsid w:val="00553FF0"/>
    <w:rsid w:val="0055468C"/>
    <w:rsid w:val="005546FD"/>
    <w:rsid w:val="00554A4C"/>
    <w:rsid w:val="00554A86"/>
    <w:rsid w:val="00554EEF"/>
    <w:rsid w:val="00555B82"/>
    <w:rsid w:val="00555F96"/>
    <w:rsid w:val="00556132"/>
    <w:rsid w:val="005562D5"/>
    <w:rsid w:val="00556385"/>
    <w:rsid w:val="00556467"/>
    <w:rsid w:val="0055789C"/>
    <w:rsid w:val="0056026E"/>
    <w:rsid w:val="00561237"/>
    <w:rsid w:val="00561718"/>
    <w:rsid w:val="0056285C"/>
    <w:rsid w:val="00562C8C"/>
    <w:rsid w:val="005631EB"/>
    <w:rsid w:val="00563CF5"/>
    <w:rsid w:val="00563E79"/>
    <w:rsid w:val="0056469C"/>
    <w:rsid w:val="00564736"/>
    <w:rsid w:val="00564B37"/>
    <w:rsid w:val="00564BB0"/>
    <w:rsid w:val="005653DE"/>
    <w:rsid w:val="00565AC7"/>
    <w:rsid w:val="005673EE"/>
    <w:rsid w:val="00567408"/>
    <w:rsid w:val="005675CA"/>
    <w:rsid w:val="00567ADE"/>
    <w:rsid w:val="00567B96"/>
    <w:rsid w:val="005706FC"/>
    <w:rsid w:val="00570822"/>
    <w:rsid w:val="00571193"/>
    <w:rsid w:val="005715CC"/>
    <w:rsid w:val="0057201F"/>
    <w:rsid w:val="00573516"/>
    <w:rsid w:val="005736B7"/>
    <w:rsid w:val="00573987"/>
    <w:rsid w:val="00573C6F"/>
    <w:rsid w:val="00573D3F"/>
    <w:rsid w:val="00573E23"/>
    <w:rsid w:val="005755E5"/>
    <w:rsid w:val="00575753"/>
    <w:rsid w:val="00575E1B"/>
    <w:rsid w:val="00575E21"/>
    <w:rsid w:val="0057612A"/>
    <w:rsid w:val="00576269"/>
    <w:rsid w:val="0057716A"/>
    <w:rsid w:val="00577C38"/>
    <w:rsid w:val="00577E06"/>
    <w:rsid w:val="00580530"/>
    <w:rsid w:val="005812FB"/>
    <w:rsid w:val="00581E67"/>
    <w:rsid w:val="0058245C"/>
    <w:rsid w:val="0058268A"/>
    <w:rsid w:val="00582DB7"/>
    <w:rsid w:val="0058314A"/>
    <w:rsid w:val="0058360B"/>
    <w:rsid w:val="00584634"/>
    <w:rsid w:val="005846F7"/>
    <w:rsid w:val="005847AE"/>
    <w:rsid w:val="005850CD"/>
    <w:rsid w:val="005855AC"/>
    <w:rsid w:val="00585604"/>
    <w:rsid w:val="00585770"/>
    <w:rsid w:val="005858C7"/>
    <w:rsid w:val="00586031"/>
    <w:rsid w:val="00586915"/>
    <w:rsid w:val="00586FD6"/>
    <w:rsid w:val="00587837"/>
    <w:rsid w:val="00587924"/>
    <w:rsid w:val="00587B23"/>
    <w:rsid w:val="00587BDB"/>
    <w:rsid w:val="00587D13"/>
    <w:rsid w:val="00587DC6"/>
    <w:rsid w:val="00587EBC"/>
    <w:rsid w:val="0059032B"/>
    <w:rsid w:val="005906D9"/>
    <w:rsid w:val="005915E2"/>
    <w:rsid w:val="005918FB"/>
    <w:rsid w:val="00591DEF"/>
    <w:rsid w:val="00591F2B"/>
    <w:rsid w:val="0059206E"/>
    <w:rsid w:val="005922C8"/>
    <w:rsid w:val="005924D3"/>
    <w:rsid w:val="00592688"/>
    <w:rsid w:val="005926B7"/>
    <w:rsid w:val="00592C6B"/>
    <w:rsid w:val="005938A8"/>
    <w:rsid w:val="00594077"/>
    <w:rsid w:val="00594E00"/>
    <w:rsid w:val="00594F8B"/>
    <w:rsid w:val="00595388"/>
    <w:rsid w:val="0059543A"/>
    <w:rsid w:val="0059563B"/>
    <w:rsid w:val="00595AF6"/>
    <w:rsid w:val="00596AF0"/>
    <w:rsid w:val="00596DF3"/>
    <w:rsid w:val="0059723E"/>
    <w:rsid w:val="005973D3"/>
    <w:rsid w:val="00597A2E"/>
    <w:rsid w:val="005A141E"/>
    <w:rsid w:val="005A1A5E"/>
    <w:rsid w:val="005A1EDD"/>
    <w:rsid w:val="005A2091"/>
    <w:rsid w:val="005A3945"/>
    <w:rsid w:val="005A39CA"/>
    <w:rsid w:val="005A3A24"/>
    <w:rsid w:val="005A40FD"/>
    <w:rsid w:val="005A4881"/>
    <w:rsid w:val="005A500F"/>
    <w:rsid w:val="005A5046"/>
    <w:rsid w:val="005A5237"/>
    <w:rsid w:val="005A5631"/>
    <w:rsid w:val="005A61F3"/>
    <w:rsid w:val="005A674C"/>
    <w:rsid w:val="005A6F48"/>
    <w:rsid w:val="005A79C3"/>
    <w:rsid w:val="005B07A4"/>
    <w:rsid w:val="005B11E0"/>
    <w:rsid w:val="005B181C"/>
    <w:rsid w:val="005B29BF"/>
    <w:rsid w:val="005B40EC"/>
    <w:rsid w:val="005B4351"/>
    <w:rsid w:val="005B493F"/>
    <w:rsid w:val="005B5081"/>
    <w:rsid w:val="005B566E"/>
    <w:rsid w:val="005B579A"/>
    <w:rsid w:val="005B5B03"/>
    <w:rsid w:val="005B65FE"/>
    <w:rsid w:val="005B6818"/>
    <w:rsid w:val="005B6A15"/>
    <w:rsid w:val="005B6D72"/>
    <w:rsid w:val="005B7460"/>
    <w:rsid w:val="005C05A3"/>
    <w:rsid w:val="005C10C4"/>
    <w:rsid w:val="005C12FD"/>
    <w:rsid w:val="005C1771"/>
    <w:rsid w:val="005C1984"/>
    <w:rsid w:val="005C1CC3"/>
    <w:rsid w:val="005C2C4F"/>
    <w:rsid w:val="005C2F06"/>
    <w:rsid w:val="005C3729"/>
    <w:rsid w:val="005C4B1B"/>
    <w:rsid w:val="005C5567"/>
    <w:rsid w:val="005C5E1B"/>
    <w:rsid w:val="005C5F44"/>
    <w:rsid w:val="005C6367"/>
    <w:rsid w:val="005C713C"/>
    <w:rsid w:val="005C77C8"/>
    <w:rsid w:val="005C7DD5"/>
    <w:rsid w:val="005C7EA7"/>
    <w:rsid w:val="005D0868"/>
    <w:rsid w:val="005D09FF"/>
    <w:rsid w:val="005D11F8"/>
    <w:rsid w:val="005D133A"/>
    <w:rsid w:val="005D15DC"/>
    <w:rsid w:val="005D1643"/>
    <w:rsid w:val="005D16D1"/>
    <w:rsid w:val="005D1A4E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72E"/>
    <w:rsid w:val="005D4938"/>
    <w:rsid w:val="005D4D17"/>
    <w:rsid w:val="005D4FB7"/>
    <w:rsid w:val="005D50E8"/>
    <w:rsid w:val="005D61D7"/>
    <w:rsid w:val="005D6393"/>
    <w:rsid w:val="005D6641"/>
    <w:rsid w:val="005D68E9"/>
    <w:rsid w:val="005D70D6"/>
    <w:rsid w:val="005D718C"/>
    <w:rsid w:val="005D7B9A"/>
    <w:rsid w:val="005E00CD"/>
    <w:rsid w:val="005E03C3"/>
    <w:rsid w:val="005E069E"/>
    <w:rsid w:val="005E06F7"/>
    <w:rsid w:val="005E0ECD"/>
    <w:rsid w:val="005E102E"/>
    <w:rsid w:val="005E12E2"/>
    <w:rsid w:val="005E1351"/>
    <w:rsid w:val="005E2D4B"/>
    <w:rsid w:val="005E3356"/>
    <w:rsid w:val="005E36C5"/>
    <w:rsid w:val="005E380E"/>
    <w:rsid w:val="005E3AD4"/>
    <w:rsid w:val="005E3B15"/>
    <w:rsid w:val="005E3D3A"/>
    <w:rsid w:val="005E3EF9"/>
    <w:rsid w:val="005E4092"/>
    <w:rsid w:val="005E4302"/>
    <w:rsid w:val="005E4C30"/>
    <w:rsid w:val="005E5732"/>
    <w:rsid w:val="005E5911"/>
    <w:rsid w:val="005E61FE"/>
    <w:rsid w:val="005E65A5"/>
    <w:rsid w:val="005E6FA4"/>
    <w:rsid w:val="005E75A5"/>
    <w:rsid w:val="005E77B8"/>
    <w:rsid w:val="005E7AE2"/>
    <w:rsid w:val="005F09CC"/>
    <w:rsid w:val="005F0B8C"/>
    <w:rsid w:val="005F0C60"/>
    <w:rsid w:val="005F0C7B"/>
    <w:rsid w:val="005F142B"/>
    <w:rsid w:val="005F1BFC"/>
    <w:rsid w:val="005F1E11"/>
    <w:rsid w:val="005F20FC"/>
    <w:rsid w:val="005F250D"/>
    <w:rsid w:val="005F302B"/>
    <w:rsid w:val="005F3454"/>
    <w:rsid w:val="005F39F5"/>
    <w:rsid w:val="005F3A54"/>
    <w:rsid w:val="005F3C8B"/>
    <w:rsid w:val="005F4184"/>
    <w:rsid w:val="005F4A2F"/>
    <w:rsid w:val="005F4A81"/>
    <w:rsid w:val="005F4E98"/>
    <w:rsid w:val="005F5605"/>
    <w:rsid w:val="005F5F41"/>
    <w:rsid w:val="005F5F4C"/>
    <w:rsid w:val="005F63C9"/>
    <w:rsid w:val="005F63D0"/>
    <w:rsid w:val="005F652E"/>
    <w:rsid w:val="005F6576"/>
    <w:rsid w:val="005F7274"/>
    <w:rsid w:val="005F7E16"/>
    <w:rsid w:val="0060003E"/>
    <w:rsid w:val="00600126"/>
    <w:rsid w:val="006003DD"/>
    <w:rsid w:val="00600610"/>
    <w:rsid w:val="00600D66"/>
    <w:rsid w:val="00600EF0"/>
    <w:rsid w:val="00601363"/>
    <w:rsid w:val="00601571"/>
    <w:rsid w:val="00601D9D"/>
    <w:rsid w:val="006023DA"/>
    <w:rsid w:val="00602847"/>
    <w:rsid w:val="00603316"/>
    <w:rsid w:val="006035C5"/>
    <w:rsid w:val="00603879"/>
    <w:rsid w:val="00603892"/>
    <w:rsid w:val="006038C7"/>
    <w:rsid w:val="00604441"/>
    <w:rsid w:val="00604C52"/>
    <w:rsid w:val="00604EC2"/>
    <w:rsid w:val="00605198"/>
    <w:rsid w:val="0060541E"/>
    <w:rsid w:val="0060559E"/>
    <w:rsid w:val="00605C50"/>
    <w:rsid w:val="00606845"/>
    <w:rsid w:val="006069FC"/>
    <w:rsid w:val="006071AE"/>
    <w:rsid w:val="006078BF"/>
    <w:rsid w:val="00607BDD"/>
    <w:rsid w:val="00607DDD"/>
    <w:rsid w:val="00607F4E"/>
    <w:rsid w:val="00610174"/>
    <w:rsid w:val="00610AB8"/>
    <w:rsid w:val="00610D56"/>
    <w:rsid w:val="00610E31"/>
    <w:rsid w:val="00611161"/>
    <w:rsid w:val="006118B8"/>
    <w:rsid w:val="006124A4"/>
    <w:rsid w:val="00612BB3"/>
    <w:rsid w:val="00612E3E"/>
    <w:rsid w:val="006131A4"/>
    <w:rsid w:val="006132F9"/>
    <w:rsid w:val="00613516"/>
    <w:rsid w:val="00613610"/>
    <w:rsid w:val="00613B02"/>
    <w:rsid w:val="00613B1D"/>
    <w:rsid w:val="0061413F"/>
    <w:rsid w:val="0061425F"/>
    <w:rsid w:val="00614C50"/>
    <w:rsid w:val="00614FC1"/>
    <w:rsid w:val="006152AB"/>
    <w:rsid w:val="00615523"/>
    <w:rsid w:val="0061568B"/>
    <w:rsid w:val="006156FB"/>
    <w:rsid w:val="00615750"/>
    <w:rsid w:val="00615D60"/>
    <w:rsid w:val="006161DD"/>
    <w:rsid w:val="006168F0"/>
    <w:rsid w:val="00616959"/>
    <w:rsid w:val="00616AA6"/>
    <w:rsid w:val="00616F32"/>
    <w:rsid w:val="0061727B"/>
    <w:rsid w:val="0061771D"/>
    <w:rsid w:val="006177CA"/>
    <w:rsid w:val="00617CFE"/>
    <w:rsid w:val="0062150E"/>
    <w:rsid w:val="0062154B"/>
    <w:rsid w:val="00621C10"/>
    <w:rsid w:val="00621EA6"/>
    <w:rsid w:val="00622085"/>
    <w:rsid w:val="006223AE"/>
    <w:rsid w:val="00622523"/>
    <w:rsid w:val="00622664"/>
    <w:rsid w:val="00622BFA"/>
    <w:rsid w:val="00622F0A"/>
    <w:rsid w:val="00622F6F"/>
    <w:rsid w:val="00623961"/>
    <w:rsid w:val="00623B66"/>
    <w:rsid w:val="00623C90"/>
    <w:rsid w:val="00623F72"/>
    <w:rsid w:val="00623FD1"/>
    <w:rsid w:val="00624BA2"/>
    <w:rsid w:val="00624E8D"/>
    <w:rsid w:val="006251DB"/>
    <w:rsid w:val="0062542D"/>
    <w:rsid w:val="00625487"/>
    <w:rsid w:val="00626280"/>
    <w:rsid w:val="00626829"/>
    <w:rsid w:val="006276AF"/>
    <w:rsid w:val="00627E25"/>
    <w:rsid w:val="006302E2"/>
    <w:rsid w:val="006303A5"/>
    <w:rsid w:val="006313B8"/>
    <w:rsid w:val="00632289"/>
    <w:rsid w:val="00633055"/>
    <w:rsid w:val="006331BB"/>
    <w:rsid w:val="006333AC"/>
    <w:rsid w:val="00633516"/>
    <w:rsid w:val="00633F18"/>
    <w:rsid w:val="006342B8"/>
    <w:rsid w:val="00634331"/>
    <w:rsid w:val="00634511"/>
    <w:rsid w:val="0063520F"/>
    <w:rsid w:val="00635245"/>
    <w:rsid w:val="00635615"/>
    <w:rsid w:val="006365A3"/>
    <w:rsid w:val="006369DA"/>
    <w:rsid w:val="006374DC"/>
    <w:rsid w:val="006400A6"/>
    <w:rsid w:val="006402F3"/>
    <w:rsid w:val="00640578"/>
    <w:rsid w:val="00640DDE"/>
    <w:rsid w:val="00641061"/>
    <w:rsid w:val="006413BD"/>
    <w:rsid w:val="006416CE"/>
    <w:rsid w:val="0064172A"/>
    <w:rsid w:val="00641A67"/>
    <w:rsid w:val="00641FAA"/>
    <w:rsid w:val="00642149"/>
    <w:rsid w:val="006423DD"/>
    <w:rsid w:val="0064266C"/>
    <w:rsid w:val="006428ED"/>
    <w:rsid w:val="00642B98"/>
    <w:rsid w:val="00642C23"/>
    <w:rsid w:val="0064353C"/>
    <w:rsid w:val="006436D2"/>
    <w:rsid w:val="0064370C"/>
    <w:rsid w:val="00643BDD"/>
    <w:rsid w:val="00643FB7"/>
    <w:rsid w:val="00644614"/>
    <w:rsid w:val="00644975"/>
    <w:rsid w:val="006451A1"/>
    <w:rsid w:val="0064541E"/>
    <w:rsid w:val="00645921"/>
    <w:rsid w:val="0064598F"/>
    <w:rsid w:val="0064692B"/>
    <w:rsid w:val="00646F85"/>
    <w:rsid w:val="006477F2"/>
    <w:rsid w:val="00647ABF"/>
    <w:rsid w:val="00647DE7"/>
    <w:rsid w:val="0065081F"/>
    <w:rsid w:val="0065095E"/>
    <w:rsid w:val="00651209"/>
    <w:rsid w:val="00651262"/>
    <w:rsid w:val="006512EC"/>
    <w:rsid w:val="00651390"/>
    <w:rsid w:val="006516D1"/>
    <w:rsid w:val="0065195F"/>
    <w:rsid w:val="00652939"/>
    <w:rsid w:val="00652B7D"/>
    <w:rsid w:val="006534FC"/>
    <w:rsid w:val="006538E9"/>
    <w:rsid w:val="00653E47"/>
    <w:rsid w:val="0065435E"/>
    <w:rsid w:val="00654ADD"/>
    <w:rsid w:val="00654B27"/>
    <w:rsid w:val="00654CC9"/>
    <w:rsid w:val="00654F5A"/>
    <w:rsid w:val="00654FE8"/>
    <w:rsid w:val="006551A4"/>
    <w:rsid w:val="0065543B"/>
    <w:rsid w:val="00655847"/>
    <w:rsid w:val="00655AFE"/>
    <w:rsid w:val="00655B2F"/>
    <w:rsid w:val="00655E1E"/>
    <w:rsid w:val="00655F4A"/>
    <w:rsid w:val="00656124"/>
    <w:rsid w:val="0065702A"/>
    <w:rsid w:val="006578A9"/>
    <w:rsid w:val="00657B85"/>
    <w:rsid w:val="00657DBB"/>
    <w:rsid w:val="0066009C"/>
    <w:rsid w:val="006601B8"/>
    <w:rsid w:val="0066072D"/>
    <w:rsid w:val="00660D55"/>
    <w:rsid w:val="0066102C"/>
    <w:rsid w:val="00661336"/>
    <w:rsid w:val="00661688"/>
    <w:rsid w:val="00661A7C"/>
    <w:rsid w:val="00662351"/>
    <w:rsid w:val="006624A8"/>
    <w:rsid w:val="00662B26"/>
    <w:rsid w:val="00662D54"/>
    <w:rsid w:val="0066339B"/>
    <w:rsid w:val="00663495"/>
    <w:rsid w:val="00663BFA"/>
    <w:rsid w:val="006644A9"/>
    <w:rsid w:val="00664D88"/>
    <w:rsid w:val="00665456"/>
    <w:rsid w:val="00665CE6"/>
    <w:rsid w:val="00665E0B"/>
    <w:rsid w:val="006667DE"/>
    <w:rsid w:val="00666AB7"/>
    <w:rsid w:val="00666F45"/>
    <w:rsid w:val="0066720A"/>
    <w:rsid w:val="00667814"/>
    <w:rsid w:val="00667B8D"/>
    <w:rsid w:val="006703FF"/>
    <w:rsid w:val="00670840"/>
    <w:rsid w:val="00670CC5"/>
    <w:rsid w:val="00670D40"/>
    <w:rsid w:val="00670F66"/>
    <w:rsid w:val="00671934"/>
    <w:rsid w:val="0067198F"/>
    <w:rsid w:val="00671F24"/>
    <w:rsid w:val="00672425"/>
    <w:rsid w:val="00672C83"/>
    <w:rsid w:val="0067307F"/>
    <w:rsid w:val="00673196"/>
    <w:rsid w:val="006734E0"/>
    <w:rsid w:val="00673923"/>
    <w:rsid w:val="00673985"/>
    <w:rsid w:val="00673999"/>
    <w:rsid w:val="00673D6E"/>
    <w:rsid w:val="00673E8A"/>
    <w:rsid w:val="00674218"/>
    <w:rsid w:val="00674244"/>
    <w:rsid w:val="00674D84"/>
    <w:rsid w:val="0067513D"/>
    <w:rsid w:val="0067532E"/>
    <w:rsid w:val="00675441"/>
    <w:rsid w:val="00675612"/>
    <w:rsid w:val="00675667"/>
    <w:rsid w:val="00675C9D"/>
    <w:rsid w:val="00675E24"/>
    <w:rsid w:val="00676009"/>
    <w:rsid w:val="0067621E"/>
    <w:rsid w:val="00677AF2"/>
    <w:rsid w:val="00680158"/>
    <w:rsid w:val="006801D0"/>
    <w:rsid w:val="006804CC"/>
    <w:rsid w:val="0068071F"/>
    <w:rsid w:val="00680A87"/>
    <w:rsid w:val="006812B2"/>
    <w:rsid w:val="0068145D"/>
    <w:rsid w:val="00681F1E"/>
    <w:rsid w:val="00682011"/>
    <w:rsid w:val="00682919"/>
    <w:rsid w:val="00683142"/>
    <w:rsid w:val="0068529A"/>
    <w:rsid w:val="00685F6B"/>
    <w:rsid w:val="0068613F"/>
    <w:rsid w:val="006863B0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8AD"/>
    <w:rsid w:val="006918F5"/>
    <w:rsid w:val="0069194A"/>
    <w:rsid w:val="00691C1E"/>
    <w:rsid w:val="00692109"/>
    <w:rsid w:val="00692126"/>
    <w:rsid w:val="00692EDC"/>
    <w:rsid w:val="00693068"/>
    <w:rsid w:val="006934F6"/>
    <w:rsid w:val="00693B4F"/>
    <w:rsid w:val="00693F75"/>
    <w:rsid w:val="00694066"/>
    <w:rsid w:val="00694164"/>
    <w:rsid w:val="0069474C"/>
    <w:rsid w:val="00695611"/>
    <w:rsid w:val="00695761"/>
    <w:rsid w:val="00695FDF"/>
    <w:rsid w:val="0069618E"/>
    <w:rsid w:val="006961ED"/>
    <w:rsid w:val="00696202"/>
    <w:rsid w:val="00696325"/>
    <w:rsid w:val="00697097"/>
    <w:rsid w:val="00697BEB"/>
    <w:rsid w:val="00697EB6"/>
    <w:rsid w:val="006A005B"/>
    <w:rsid w:val="006A05D5"/>
    <w:rsid w:val="006A114D"/>
    <w:rsid w:val="006A12BE"/>
    <w:rsid w:val="006A15EC"/>
    <w:rsid w:val="006A1687"/>
    <w:rsid w:val="006A1B57"/>
    <w:rsid w:val="006A2BC6"/>
    <w:rsid w:val="006A3554"/>
    <w:rsid w:val="006A3EE1"/>
    <w:rsid w:val="006A4219"/>
    <w:rsid w:val="006A4FE7"/>
    <w:rsid w:val="006A6617"/>
    <w:rsid w:val="006A6BA0"/>
    <w:rsid w:val="006A78C1"/>
    <w:rsid w:val="006B0268"/>
    <w:rsid w:val="006B0694"/>
    <w:rsid w:val="006B07B4"/>
    <w:rsid w:val="006B0827"/>
    <w:rsid w:val="006B1425"/>
    <w:rsid w:val="006B1E2A"/>
    <w:rsid w:val="006B1ED8"/>
    <w:rsid w:val="006B2603"/>
    <w:rsid w:val="006B2C07"/>
    <w:rsid w:val="006B2CD9"/>
    <w:rsid w:val="006B2ED4"/>
    <w:rsid w:val="006B307A"/>
    <w:rsid w:val="006B346E"/>
    <w:rsid w:val="006B3520"/>
    <w:rsid w:val="006B366D"/>
    <w:rsid w:val="006B48DD"/>
    <w:rsid w:val="006B4BF9"/>
    <w:rsid w:val="006B4EF3"/>
    <w:rsid w:val="006B5404"/>
    <w:rsid w:val="006B5631"/>
    <w:rsid w:val="006B56A3"/>
    <w:rsid w:val="006B59AD"/>
    <w:rsid w:val="006B5B7E"/>
    <w:rsid w:val="006B5CEC"/>
    <w:rsid w:val="006B628E"/>
    <w:rsid w:val="006B65B8"/>
    <w:rsid w:val="006B6DC3"/>
    <w:rsid w:val="006B6F53"/>
    <w:rsid w:val="006B7653"/>
    <w:rsid w:val="006B7BC4"/>
    <w:rsid w:val="006B7C4A"/>
    <w:rsid w:val="006B7E1B"/>
    <w:rsid w:val="006C0484"/>
    <w:rsid w:val="006C0FA4"/>
    <w:rsid w:val="006C1C9C"/>
    <w:rsid w:val="006C1CC4"/>
    <w:rsid w:val="006C1EC6"/>
    <w:rsid w:val="006C222B"/>
    <w:rsid w:val="006C28B3"/>
    <w:rsid w:val="006C2ADA"/>
    <w:rsid w:val="006C2D38"/>
    <w:rsid w:val="006C33E4"/>
    <w:rsid w:val="006C387C"/>
    <w:rsid w:val="006C3D23"/>
    <w:rsid w:val="006C5583"/>
    <w:rsid w:val="006C5774"/>
    <w:rsid w:val="006C587B"/>
    <w:rsid w:val="006C59B9"/>
    <w:rsid w:val="006C603C"/>
    <w:rsid w:val="006C6206"/>
    <w:rsid w:val="006C637C"/>
    <w:rsid w:val="006C6C29"/>
    <w:rsid w:val="006C7847"/>
    <w:rsid w:val="006C78AD"/>
    <w:rsid w:val="006C7A51"/>
    <w:rsid w:val="006C7DA8"/>
    <w:rsid w:val="006D0059"/>
    <w:rsid w:val="006D07C5"/>
    <w:rsid w:val="006D097F"/>
    <w:rsid w:val="006D0CBC"/>
    <w:rsid w:val="006D0DD1"/>
    <w:rsid w:val="006D20A4"/>
    <w:rsid w:val="006D20C5"/>
    <w:rsid w:val="006D21B3"/>
    <w:rsid w:val="006D22D0"/>
    <w:rsid w:val="006D279B"/>
    <w:rsid w:val="006D2E4D"/>
    <w:rsid w:val="006D30FE"/>
    <w:rsid w:val="006D3785"/>
    <w:rsid w:val="006D3934"/>
    <w:rsid w:val="006D3C84"/>
    <w:rsid w:val="006D43E1"/>
    <w:rsid w:val="006D4957"/>
    <w:rsid w:val="006D4B7F"/>
    <w:rsid w:val="006D6A3C"/>
    <w:rsid w:val="006D7437"/>
    <w:rsid w:val="006D751F"/>
    <w:rsid w:val="006D7915"/>
    <w:rsid w:val="006D7D3F"/>
    <w:rsid w:val="006E0006"/>
    <w:rsid w:val="006E04CC"/>
    <w:rsid w:val="006E05D3"/>
    <w:rsid w:val="006E070C"/>
    <w:rsid w:val="006E08F3"/>
    <w:rsid w:val="006E0A15"/>
    <w:rsid w:val="006E0D0B"/>
    <w:rsid w:val="006E1083"/>
    <w:rsid w:val="006E15C7"/>
    <w:rsid w:val="006E1DA9"/>
    <w:rsid w:val="006E247E"/>
    <w:rsid w:val="006E34C9"/>
    <w:rsid w:val="006E3749"/>
    <w:rsid w:val="006E3820"/>
    <w:rsid w:val="006E3930"/>
    <w:rsid w:val="006E4373"/>
    <w:rsid w:val="006E4783"/>
    <w:rsid w:val="006E4C74"/>
    <w:rsid w:val="006E50C4"/>
    <w:rsid w:val="006E575D"/>
    <w:rsid w:val="006E59D2"/>
    <w:rsid w:val="006E5A98"/>
    <w:rsid w:val="006E5CBC"/>
    <w:rsid w:val="006E6ECA"/>
    <w:rsid w:val="006E709B"/>
    <w:rsid w:val="006E70CF"/>
    <w:rsid w:val="006E7137"/>
    <w:rsid w:val="006E7475"/>
    <w:rsid w:val="006E7993"/>
    <w:rsid w:val="006F0125"/>
    <w:rsid w:val="006F0543"/>
    <w:rsid w:val="006F09D8"/>
    <w:rsid w:val="006F0C91"/>
    <w:rsid w:val="006F1C36"/>
    <w:rsid w:val="006F2705"/>
    <w:rsid w:val="006F28EB"/>
    <w:rsid w:val="006F2AB4"/>
    <w:rsid w:val="006F2EFA"/>
    <w:rsid w:val="006F35EC"/>
    <w:rsid w:val="006F4205"/>
    <w:rsid w:val="006F4DC2"/>
    <w:rsid w:val="006F51DF"/>
    <w:rsid w:val="006F544A"/>
    <w:rsid w:val="006F616F"/>
    <w:rsid w:val="006F6C0C"/>
    <w:rsid w:val="006F7677"/>
    <w:rsid w:val="006F77C1"/>
    <w:rsid w:val="006F7DBB"/>
    <w:rsid w:val="00700661"/>
    <w:rsid w:val="0070081B"/>
    <w:rsid w:val="0070191C"/>
    <w:rsid w:val="00701F57"/>
    <w:rsid w:val="0070246E"/>
    <w:rsid w:val="007025A6"/>
    <w:rsid w:val="007025E7"/>
    <w:rsid w:val="0070285C"/>
    <w:rsid w:val="00703766"/>
    <w:rsid w:val="00703FDB"/>
    <w:rsid w:val="0070431E"/>
    <w:rsid w:val="0070508C"/>
    <w:rsid w:val="007054B6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6B13"/>
    <w:rsid w:val="00707504"/>
    <w:rsid w:val="00710B8F"/>
    <w:rsid w:val="00710C63"/>
    <w:rsid w:val="00710CF1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4A9C"/>
    <w:rsid w:val="00715BCA"/>
    <w:rsid w:val="00716472"/>
    <w:rsid w:val="00716FF2"/>
    <w:rsid w:val="007176A1"/>
    <w:rsid w:val="0071783A"/>
    <w:rsid w:val="00717A5C"/>
    <w:rsid w:val="00717EF2"/>
    <w:rsid w:val="00717F94"/>
    <w:rsid w:val="00720450"/>
    <w:rsid w:val="007207CA"/>
    <w:rsid w:val="00720A0B"/>
    <w:rsid w:val="007213F1"/>
    <w:rsid w:val="007218E5"/>
    <w:rsid w:val="0072215B"/>
    <w:rsid w:val="00722855"/>
    <w:rsid w:val="0072343C"/>
    <w:rsid w:val="0072367E"/>
    <w:rsid w:val="00723AA1"/>
    <w:rsid w:val="00724D57"/>
    <w:rsid w:val="00725472"/>
    <w:rsid w:val="00725A5C"/>
    <w:rsid w:val="00725FE3"/>
    <w:rsid w:val="00726076"/>
    <w:rsid w:val="0072668F"/>
    <w:rsid w:val="00726AE6"/>
    <w:rsid w:val="00726E7C"/>
    <w:rsid w:val="00726F0E"/>
    <w:rsid w:val="0072785F"/>
    <w:rsid w:val="00727AE3"/>
    <w:rsid w:val="00727C5E"/>
    <w:rsid w:val="00727F57"/>
    <w:rsid w:val="00730100"/>
    <w:rsid w:val="00730CD0"/>
    <w:rsid w:val="00730DEB"/>
    <w:rsid w:val="0073104D"/>
    <w:rsid w:val="007311BD"/>
    <w:rsid w:val="0073146B"/>
    <w:rsid w:val="00731C72"/>
    <w:rsid w:val="00731EB4"/>
    <w:rsid w:val="007322FC"/>
    <w:rsid w:val="007327FF"/>
    <w:rsid w:val="00733B03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6F52"/>
    <w:rsid w:val="0073758E"/>
    <w:rsid w:val="00737953"/>
    <w:rsid w:val="00737AEF"/>
    <w:rsid w:val="00740199"/>
    <w:rsid w:val="007401D6"/>
    <w:rsid w:val="007404D0"/>
    <w:rsid w:val="0074068F"/>
    <w:rsid w:val="00740A30"/>
    <w:rsid w:val="00740A8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5ED"/>
    <w:rsid w:val="0074388E"/>
    <w:rsid w:val="00743B82"/>
    <w:rsid w:val="00743D61"/>
    <w:rsid w:val="00743D9B"/>
    <w:rsid w:val="007445C3"/>
    <w:rsid w:val="0074469C"/>
    <w:rsid w:val="00744BC7"/>
    <w:rsid w:val="00745548"/>
    <w:rsid w:val="007456C5"/>
    <w:rsid w:val="007456ED"/>
    <w:rsid w:val="0074575C"/>
    <w:rsid w:val="00745AD7"/>
    <w:rsid w:val="00745F19"/>
    <w:rsid w:val="00746096"/>
    <w:rsid w:val="007460DF"/>
    <w:rsid w:val="00746579"/>
    <w:rsid w:val="00746C46"/>
    <w:rsid w:val="00746D21"/>
    <w:rsid w:val="00747671"/>
    <w:rsid w:val="00750283"/>
    <w:rsid w:val="007502D9"/>
    <w:rsid w:val="00750432"/>
    <w:rsid w:val="00750462"/>
    <w:rsid w:val="007504CA"/>
    <w:rsid w:val="00750550"/>
    <w:rsid w:val="007511F9"/>
    <w:rsid w:val="0075138B"/>
    <w:rsid w:val="00751B8B"/>
    <w:rsid w:val="0075238E"/>
    <w:rsid w:val="0075249B"/>
    <w:rsid w:val="007525D9"/>
    <w:rsid w:val="0075266B"/>
    <w:rsid w:val="007529E4"/>
    <w:rsid w:val="00752C24"/>
    <w:rsid w:val="00752E53"/>
    <w:rsid w:val="007537A8"/>
    <w:rsid w:val="00753A82"/>
    <w:rsid w:val="00754367"/>
    <w:rsid w:val="0075511B"/>
    <w:rsid w:val="00755D92"/>
    <w:rsid w:val="00755F93"/>
    <w:rsid w:val="007563A5"/>
    <w:rsid w:val="007567DB"/>
    <w:rsid w:val="00756ED9"/>
    <w:rsid w:val="00757D1D"/>
    <w:rsid w:val="00760406"/>
    <w:rsid w:val="00760970"/>
    <w:rsid w:val="00761677"/>
    <w:rsid w:val="00761DD2"/>
    <w:rsid w:val="00761EF7"/>
    <w:rsid w:val="0076264A"/>
    <w:rsid w:val="00762712"/>
    <w:rsid w:val="00762A7E"/>
    <w:rsid w:val="00762AC1"/>
    <w:rsid w:val="00763672"/>
    <w:rsid w:val="0076371F"/>
    <w:rsid w:val="00763751"/>
    <w:rsid w:val="00763E1B"/>
    <w:rsid w:val="0076411B"/>
    <w:rsid w:val="007642EA"/>
    <w:rsid w:val="00764C54"/>
    <w:rsid w:val="00764EFD"/>
    <w:rsid w:val="00765F62"/>
    <w:rsid w:val="0076683A"/>
    <w:rsid w:val="00766D56"/>
    <w:rsid w:val="007679CE"/>
    <w:rsid w:val="00767CEE"/>
    <w:rsid w:val="00767E29"/>
    <w:rsid w:val="00767E2F"/>
    <w:rsid w:val="00767EAA"/>
    <w:rsid w:val="007700D6"/>
    <w:rsid w:val="0077031E"/>
    <w:rsid w:val="00770453"/>
    <w:rsid w:val="00770507"/>
    <w:rsid w:val="007708E8"/>
    <w:rsid w:val="00770AD0"/>
    <w:rsid w:val="0077119E"/>
    <w:rsid w:val="007718FC"/>
    <w:rsid w:val="007719BA"/>
    <w:rsid w:val="00771AAD"/>
    <w:rsid w:val="00772185"/>
    <w:rsid w:val="007722B6"/>
    <w:rsid w:val="007723BF"/>
    <w:rsid w:val="00772403"/>
    <w:rsid w:val="007728B8"/>
    <w:rsid w:val="00773DB3"/>
    <w:rsid w:val="0077453B"/>
    <w:rsid w:val="00774965"/>
    <w:rsid w:val="00774D2C"/>
    <w:rsid w:val="00775451"/>
    <w:rsid w:val="0077573B"/>
    <w:rsid w:val="007761D9"/>
    <w:rsid w:val="0077675B"/>
    <w:rsid w:val="00776C54"/>
    <w:rsid w:val="00776CDC"/>
    <w:rsid w:val="00777402"/>
    <w:rsid w:val="00777BEE"/>
    <w:rsid w:val="007804BE"/>
    <w:rsid w:val="007811CD"/>
    <w:rsid w:val="00781BC7"/>
    <w:rsid w:val="00781C69"/>
    <w:rsid w:val="00782165"/>
    <w:rsid w:val="00782A4E"/>
    <w:rsid w:val="00782DF0"/>
    <w:rsid w:val="00783361"/>
    <w:rsid w:val="007836D6"/>
    <w:rsid w:val="00783771"/>
    <w:rsid w:val="00783B06"/>
    <w:rsid w:val="00783B3C"/>
    <w:rsid w:val="00783C22"/>
    <w:rsid w:val="00783C6F"/>
    <w:rsid w:val="00783E7F"/>
    <w:rsid w:val="00784723"/>
    <w:rsid w:val="00784EFD"/>
    <w:rsid w:val="00785B82"/>
    <w:rsid w:val="00785BE5"/>
    <w:rsid w:val="00786147"/>
    <w:rsid w:val="00786BBF"/>
    <w:rsid w:val="0078734C"/>
    <w:rsid w:val="007875C7"/>
    <w:rsid w:val="00787832"/>
    <w:rsid w:val="00787844"/>
    <w:rsid w:val="00787F28"/>
    <w:rsid w:val="007907A6"/>
    <w:rsid w:val="00790835"/>
    <w:rsid w:val="00791589"/>
    <w:rsid w:val="00791739"/>
    <w:rsid w:val="00791988"/>
    <w:rsid w:val="00791A41"/>
    <w:rsid w:val="00791E52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3D0E"/>
    <w:rsid w:val="00794819"/>
    <w:rsid w:val="00794C34"/>
    <w:rsid w:val="00794D18"/>
    <w:rsid w:val="00794E16"/>
    <w:rsid w:val="007954CC"/>
    <w:rsid w:val="007955DA"/>
    <w:rsid w:val="00795603"/>
    <w:rsid w:val="0079585E"/>
    <w:rsid w:val="00795979"/>
    <w:rsid w:val="00795CAC"/>
    <w:rsid w:val="0079672A"/>
    <w:rsid w:val="00796B20"/>
    <w:rsid w:val="00796EF6"/>
    <w:rsid w:val="00796FC4"/>
    <w:rsid w:val="00797B5F"/>
    <w:rsid w:val="00797ED7"/>
    <w:rsid w:val="007A0603"/>
    <w:rsid w:val="007A0A1B"/>
    <w:rsid w:val="007A0C23"/>
    <w:rsid w:val="007A0F8A"/>
    <w:rsid w:val="007A13B5"/>
    <w:rsid w:val="007A1697"/>
    <w:rsid w:val="007A176F"/>
    <w:rsid w:val="007A1F5D"/>
    <w:rsid w:val="007A2217"/>
    <w:rsid w:val="007A23E7"/>
    <w:rsid w:val="007A2571"/>
    <w:rsid w:val="007A26F5"/>
    <w:rsid w:val="007A2E09"/>
    <w:rsid w:val="007A33CC"/>
    <w:rsid w:val="007A36AC"/>
    <w:rsid w:val="007A3C3D"/>
    <w:rsid w:val="007A3D21"/>
    <w:rsid w:val="007A415B"/>
    <w:rsid w:val="007A440E"/>
    <w:rsid w:val="007A4748"/>
    <w:rsid w:val="007A48ED"/>
    <w:rsid w:val="007A4F46"/>
    <w:rsid w:val="007A5221"/>
    <w:rsid w:val="007A555E"/>
    <w:rsid w:val="007A5AFE"/>
    <w:rsid w:val="007A5B71"/>
    <w:rsid w:val="007A6919"/>
    <w:rsid w:val="007A704C"/>
    <w:rsid w:val="007A73B1"/>
    <w:rsid w:val="007A743B"/>
    <w:rsid w:val="007B0320"/>
    <w:rsid w:val="007B0E3A"/>
    <w:rsid w:val="007B1442"/>
    <w:rsid w:val="007B16B7"/>
    <w:rsid w:val="007B170F"/>
    <w:rsid w:val="007B1B6A"/>
    <w:rsid w:val="007B2052"/>
    <w:rsid w:val="007B2B09"/>
    <w:rsid w:val="007B2DCA"/>
    <w:rsid w:val="007B2E86"/>
    <w:rsid w:val="007B32A9"/>
    <w:rsid w:val="007B3EE0"/>
    <w:rsid w:val="007B4282"/>
    <w:rsid w:val="007B4371"/>
    <w:rsid w:val="007B45CD"/>
    <w:rsid w:val="007B45EF"/>
    <w:rsid w:val="007B4EA5"/>
    <w:rsid w:val="007B56A6"/>
    <w:rsid w:val="007B5979"/>
    <w:rsid w:val="007B6139"/>
    <w:rsid w:val="007B62E3"/>
    <w:rsid w:val="007B68DE"/>
    <w:rsid w:val="007B69DC"/>
    <w:rsid w:val="007B6D65"/>
    <w:rsid w:val="007B7300"/>
    <w:rsid w:val="007B7788"/>
    <w:rsid w:val="007B7A7D"/>
    <w:rsid w:val="007B7AF1"/>
    <w:rsid w:val="007C0534"/>
    <w:rsid w:val="007C0638"/>
    <w:rsid w:val="007C0BF1"/>
    <w:rsid w:val="007C0C99"/>
    <w:rsid w:val="007C1203"/>
    <w:rsid w:val="007C16CB"/>
    <w:rsid w:val="007C16CC"/>
    <w:rsid w:val="007C1CF9"/>
    <w:rsid w:val="007C2382"/>
    <w:rsid w:val="007C3C5F"/>
    <w:rsid w:val="007C43CB"/>
    <w:rsid w:val="007C4418"/>
    <w:rsid w:val="007C449E"/>
    <w:rsid w:val="007C4652"/>
    <w:rsid w:val="007C4BA0"/>
    <w:rsid w:val="007C4BA7"/>
    <w:rsid w:val="007C4CFF"/>
    <w:rsid w:val="007C4DF6"/>
    <w:rsid w:val="007C5E1D"/>
    <w:rsid w:val="007C686E"/>
    <w:rsid w:val="007C6E63"/>
    <w:rsid w:val="007C72E6"/>
    <w:rsid w:val="007C751E"/>
    <w:rsid w:val="007C763F"/>
    <w:rsid w:val="007D007B"/>
    <w:rsid w:val="007D0424"/>
    <w:rsid w:val="007D047C"/>
    <w:rsid w:val="007D0855"/>
    <w:rsid w:val="007D0A95"/>
    <w:rsid w:val="007D12EB"/>
    <w:rsid w:val="007D1303"/>
    <w:rsid w:val="007D192C"/>
    <w:rsid w:val="007D19AA"/>
    <w:rsid w:val="007D19EE"/>
    <w:rsid w:val="007D1CA8"/>
    <w:rsid w:val="007D262D"/>
    <w:rsid w:val="007D267E"/>
    <w:rsid w:val="007D2BB7"/>
    <w:rsid w:val="007D2C45"/>
    <w:rsid w:val="007D2D6D"/>
    <w:rsid w:val="007D3BFB"/>
    <w:rsid w:val="007D4013"/>
    <w:rsid w:val="007D43CE"/>
    <w:rsid w:val="007D448F"/>
    <w:rsid w:val="007D472D"/>
    <w:rsid w:val="007D4BD9"/>
    <w:rsid w:val="007D4C3C"/>
    <w:rsid w:val="007D4C44"/>
    <w:rsid w:val="007D6964"/>
    <w:rsid w:val="007D6A11"/>
    <w:rsid w:val="007D6C0C"/>
    <w:rsid w:val="007D6C35"/>
    <w:rsid w:val="007D7426"/>
    <w:rsid w:val="007D74D2"/>
    <w:rsid w:val="007D774D"/>
    <w:rsid w:val="007D7CD2"/>
    <w:rsid w:val="007D7E46"/>
    <w:rsid w:val="007E0444"/>
    <w:rsid w:val="007E0CF7"/>
    <w:rsid w:val="007E0DDC"/>
    <w:rsid w:val="007E0EED"/>
    <w:rsid w:val="007E11FD"/>
    <w:rsid w:val="007E13A7"/>
    <w:rsid w:val="007E1BEB"/>
    <w:rsid w:val="007E1C50"/>
    <w:rsid w:val="007E1F38"/>
    <w:rsid w:val="007E2154"/>
    <w:rsid w:val="007E2607"/>
    <w:rsid w:val="007E269A"/>
    <w:rsid w:val="007E4088"/>
    <w:rsid w:val="007E427A"/>
    <w:rsid w:val="007E42A3"/>
    <w:rsid w:val="007E475D"/>
    <w:rsid w:val="007E54BA"/>
    <w:rsid w:val="007E58E1"/>
    <w:rsid w:val="007E5E93"/>
    <w:rsid w:val="007E60A1"/>
    <w:rsid w:val="007E63E8"/>
    <w:rsid w:val="007E6A92"/>
    <w:rsid w:val="007E6D04"/>
    <w:rsid w:val="007E6F69"/>
    <w:rsid w:val="007E709D"/>
    <w:rsid w:val="007E712A"/>
    <w:rsid w:val="007E7903"/>
    <w:rsid w:val="007F0192"/>
    <w:rsid w:val="007F0237"/>
    <w:rsid w:val="007F05FA"/>
    <w:rsid w:val="007F0D12"/>
    <w:rsid w:val="007F1DF3"/>
    <w:rsid w:val="007F2019"/>
    <w:rsid w:val="007F235A"/>
    <w:rsid w:val="007F2FB3"/>
    <w:rsid w:val="007F35F7"/>
    <w:rsid w:val="007F3A4F"/>
    <w:rsid w:val="007F414F"/>
    <w:rsid w:val="007F425F"/>
    <w:rsid w:val="007F4479"/>
    <w:rsid w:val="007F4C7C"/>
    <w:rsid w:val="007F4DC0"/>
    <w:rsid w:val="007F59DF"/>
    <w:rsid w:val="007F5C63"/>
    <w:rsid w:val="007F5FDE"/>
    <w:rsid w:val="007F6A69"/>
    <w:rsid w:val="007F7627"/>
    <w:rsid w:val="007F7B67"/>
    <w:rsid w:val="00800919"/>
    <w:rsid w:val="00800B75"/>
    <w:rsid w:val="00801C04"/>
    <w:rsid w:val="0080215A"/>
    <w:rsid w:val="00802C10"/>
    <w:rsid w:val="00802D29"/>
    <w:rsid w:val="0080403A"/>
    <w:rsid w:val="008041C1"/>
    <w:rsid w:val="008046A9"/>
    <w:rsid w:val="00804E69"/>
    <w:rsid w:val="008060F6"/>
    <w:rsid w:val="00806126"/>
    <w:rsid w:val="0080625E"/>
    <w:rsid w:val="00806C79"/>
    <w:rsid w:val="00806DF9"/>
    <w:rsid w:val="0080729D"/>
    <w:rsid w:val="008075DF"/>
    <w:rsid w:val="00810064"/>
    <w:rsid w:val="008100F5"/>
    <w:rsid w:val="00810759"/>
    <w:rsid w:val="0081192E"/>
    <w:rsid w:val="008124E5"/>
    <w:rsid w:val="00812799"/>
    <w:rsid w:val="00812F69"/>
    <w:rsid w:val="00813285"/>
    <w:rsid w:val="0081398E"/>
    <w:rsid w:val="00813E39"/>
    <w:rsid w:val="00813F8E"/>
    <w:rsid w:val="00813FAB"/>
    <w:rsid w:val="0081413D"/>
    <w:rsid w:val="0081434F"/>
    <w:rsid w:val="008145E7"/>
    <w:rsid w:val="0081469C"/>
    <w:rsid w:val="00814DC4"/>
    <w:rsid w:val="00814E8D"/>
    <w:rsid w:val="008153ED"/>
    <w:rsid w:val="00815CF1"/>
    <w:rsid w:val="008160B4"/>
    <w:rsid w:val="0081646D"/>
    <w:rsid w:val="008164C9"/>
    <w:rsid w:val="00816562"/>
    <w:rsid w:val="0081665F"/>
    <w:rsid w:val="008166F3"/>
    <w:rsid w:val="00816809"/>
    <w:rsid w:val="00817B2C"/>
    <w:rsid w:val="00817FD7"/>
    <w:rsid w:val="00820272"/>
    <w:rsid w:val="00820D06"/>
    <w:rsid w:val="00820E69"/>
    <w:rsid w:val="00821BA9"/>
    <w:rsid w:val="00821BB6"/>
    <w:rsid w:val="00822C27"/>
    <w:rsid w:val="00822C2B"/>
    <w:rsid w:val="00823ACE"/>
    <w:rsid w:val="00823D44"/>
    <w:rsid w:val="00823F51"/>
    <w:rsid w:val="0082485F"/>
    <w:rsid w:val="00824CEB"/>
    <w:rsid w:val="008255A5"/>
    <w:rsid w:val="00825F48"/>
    <w:rsid w:val="00826EE8"/>
    <w:rsid w:val="00827376"/>
    <w:rsid w:val="0083012C"/>
    <w:rsid w:val="00830608"/>
    <w:rsid w:val="00830615"/>
    <w:rsid w:val="00830B8C"/>
    <w:rsid w:val="00830E40"/>
    <w:rsid w:val="0083197F"/>
    <w:rsid w:val="008319A9"/>
    <w:rsid w:val="00831E21"/>
    <w:rsid w:val="008327CF"/>
    <w:rsid w:val="00832B87"/>
    <w:rsid w:val="00833065"/>
    <w:rsid w:val="00833367"/>
    <w:rsid w:val="008338E5"/>
    <w:rsid w:val="00833E8F"/>
    <w:rsid w:val="00833F66"/>
    <w:rsid w:val="00834049"/>
    <w:rsid w:val="0083431A"/>
    <w:rsid w:val="008344DB"/>
    <w:rsid w:val="00834A05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1BD"/>
    <w:rsid w:val="008372FA"/>
    <w:rsid w:val="0083731B"/>
    <w:rsid w:val="00837468"/>
    <w:rsid w:val="00837996"/>
    <w:rsid w:val="008403C1"/>
    <w:rsid w:val="0084083E"/>
    <w:rsid w:val="00840D77"/>
    <w:rsid w:val="00841092"/>
    <w:rsid w:val="008414EE"/>
    <w:rsid w:val="00841598"/>
    <w:rsid w:val="0084246E"/>
    <w:rsid w:val="008431E8"/>
    <w:rsid w:val="0084346A"/>
    <w:rsid w:val="008434C5"/>
    <w:rsid w:val="00843A60"/>
    <w:rsid w:val="00843A85"/>
    <w:rsid w:val="00843BD2"/>
    <w:rsid w:val="00843CDD"/>
    <w:rsid w:val="00843D29"/>
    <w:rsid w:val="00843DD3"/>
    <w:rsid w:val="0084402B"/>
    <w:rsid w:val="00844FE9"/>
    <w:rsid w:val="008453FD"/>
    <w:rsid w:val="00845663"/>
    <w:rsid w:val="008456C9"/>
    <w:rsid w:val="00847079"/>
    <w:rsid w:val="0084759E"/>
    <w:rsid w:val="008476FC"/>
    <w:rsid w:val="00847ABA"/>
    <w:rsid w:val="00850258"/>
    <w:rsid w:val="00850B96"/>
    <w:rsid w:val="00850CE1"/>
    <w:rsid w:val="00850D6E"/>
    <w:rsid w:val="00851497"/>
    <w:rsid w:val="00851646"/>
    <w:rsid w:val="0085168E"/>
    <w:rsid w:val="00851C26"/>
    <w:rsid w:val="00851CB7"/>
    <w:rsid w:val="00852A98"/>
    <w:rsid w:val="00852B58"/>
    <w:rsid w:val="00853243"/>
    <w:rsid w:val="008537B5"/>
    <w:rsid w:val="00853B0D"/>
    <w:rsid w:val="0085409D"/>
    <w:rsid w:val="0085469E"/>
    <w:rsid w:val="00854A94"/>
    <w:rsid w:val="00855696"/>
    <w:rsid w:val="00855AFB"/>
    <w:rsid w:val="00855D84"/>
    <w:rsid w:val="0085662E"/>
    <w:rsid w:val="0085670E"/>
    <w:rsid w:val="008568F0"/>
    <w:rsid w:val="00856DB9"/>
    <w:rsid w:val="00856FA5"/>
    <w:rsid w:val="00857233"/>
    <w:rsid w:val="0086041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3D0"/>
    <w:rsid w:val="0086502A"/>
    <w:rsid w:val="008652BB"/>
    <w:rsid w:val="0086552B"/>
    <w:rsid w:val="00865865"/>
    <w:rsid w:val="00865F3D"/>
    <w:rsid w:val="0086641B"/>
    <w:rsid w:val="00866964"/>
    <w:rsid w:val="00866A69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9C3"/>
    <w:rsid w:val="00871AE9"/>
    <w:rsid w:val="00872574"/>
    <w:rsid w:val="00872714"/>
    <w:rsid w:val="00872883"/>
    <w:rsid w:val="008729DF"/>
    <w:rsid w:val="008734F1"/>
    <w:rsid w:val="008739DE"/>
    <w:rsid w:val="00873BD8"/>
    <w:rsid w:val="00873D3F"/>
    <w:rsid w:val="008740EB"/>
    <w:rsid w:val="0087489D"/>
    <w:rsid w:val="00874A10"/>
    <w:rsid w:val="00874A7D"/>
    <w:rsid w:val="00874D22"/>
    <w:rsid w:val="008752EC"/>
    <w:rsid w:val="008757EF"/>
    <w:rsid w:val="008758BD"/>
    <w:rsid w:val="00876468"/>
    <w:rsid w:val="008808AD"/>
    <w:rsid w:val="00880E34"/>
    <w:rsid w:val="00881AA5"/>
    <w:rsid w:val="00881DFB"/>
    <w:rsid w:val="00881EDE"/>
    <w:rsid w:val="0088298A"/>
    <w:rsid w:val="00882FF2"/>
    <w:rsid w:val="0088377A"/>
    <w:rsid w:val="008839D0"/>
    <w:rsid w:val="0088435D"/>
    <w:rsid w:val="00884866"/>
    <w:rsid w:val="0088533D"/>
    <w:rsid w:val="00885345"/>
    <w:rsid w:val="0088577B"/>
    <w:rsid w:val="00885A93"/>
    <w:rsid w:val="0088609F"/>
    <w:rsid w:val="0088623A"/>
    <w:rsid w:val="0088644E"/>
    <w:rsid w:val="00886A8C"/>
    <w:rsid w:val="00886A9B"/>
    <w:rsid w:val="00886CAA"/>
    <w:rsid w:val="00887706"/>
    <w:rsid w:val="00887BF1"/>
    <w:rsid w:val="00887E66"/>
    <w:rsid w:val="0089080A"/>
    <w:rsid w:val="00890A16"/>
    <w:rsid w:val="00890F4E"/>
    <w:rsid w:val="0089123B"/>
    <w:rsid w:val="00891A01"/>
    <w:rsid w:val="008928FB"/>
    <w:rsid w:val="00892F1F"/>
    <w:rsid w:val="00893412"/>
    <w:rsid w:val="00893576"/>
    <w:rsid w:val="00893756"/>
    <w:rsid w:val="008937F1"/>
    <w:rsid w:val="00893B5F"/>
    <w:rsid w:val="008941C6"/>
    <w:rsid w:val="00894254"/>
    <w:rsid w:val="00894261"/>
    <w:rsid w:val="0089435F"/>
    <w:rsid w:val="00894948"/>
    <w:rsid w:val="00894A48"/>
    <w:rsid w:val="00894EEB"/>
    <w:rsid w:val="0089534B"/>
    <w:rsid w:val="00895701"/>
    <w:rsid w:val="00895CE4"/>
    <w:rsid w:val="00895DD6"/>
    <w:rsid w:val="0089649B"/>
    <w:rsid w:val="00896BA6"/>
    <w:rsid w:val="00896ED9"/>
    <w:rsid w:val="00897924"/>
    <w:rsid w:val="00897E21"/>
    <w:rsid w:val="008A107E"/>
    <w:rsid w:val="008A1624"/>
    <w:rsid w:val="008A2158"/>
    <w:rsid w:val="008A2541"/>
    <w:rsid w:val="008A2C08"/>
    <w:rsid w:val="008A3BD1"/>
    <w:rsid w:val="008A3CAF"/>
    <w:rsid w:val="008A3D16"/>
    <w:rsid w:val="008A3F08"/>
    <w:rsid w:val="008A4486"/>
    <w:rsid w:val="008A4B9D"/>
    <w:rsid w:val="008A527D"/>
    <w:rsid w:val="008A64DA"/>
    <w:rsid w:val="008A661F"/>
    <w:rsid w:val="008A66EB"/>
    <w:rsid w:val="008A6D25"/>
    <w:rsid w:val="008A711E"/>
    <w:rsid w:val="008A727C"/>
    <w:rsid w:val="008A737E"/>
    <w:rsid w:val="008A75FD"/>
    <w:rsid w:val="008B0F7F"/>
    <w:rsid w:val="008B182C"/>
    <w:rsid w:val="008B1C61"/>
    <w:rsid w:val="008B3167"/>
    <w:rsid w:val="008B36F5"/>
    <w:rsid w:val="008B39A4"/>
    <w:rsid w:val="008B40E6"/>
    <w:rsid w:val="008B4190"/>
    <w:rsid w:val="008B47A9"/>
    <w:rsid w:val="008B4A7D"/>
    <w:rsid w:val="008B5059"/>
    <w:rsid w:val="008B50A6"/>
    <w:rsid w:val="008B53B5"/>
    <w:rsid w:val="008B5AC1"/>
    <w:rsid w:val="008B6081"/>
    <w:rsid w:val="008B62EF"/>
    <w:rsid w:val="008B6894"/>
    <w:rsid w:val="008B7270"/>
    <w:rsid w:val="008B7475"/>
    <w:rsid w:val="008C007C"/>
    <w:rsid w:val="008C0782"/>
    <w:rsid w:val="008C0A7D"/>
    <w:rsid w:val="008C0BAA"/>
    <w:rsid w:val="008C1255"/>
    <w:rsid w:val="008C19C3"/>
    <w:rsid w:val="008C23DA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F15"/>
    <w:rsid w:val="008D00DE"/>
    <w:rsid w:val="008D0222"/>
    <w:rsid w:val="008D06A0"/>
    <w:rsid w:val="008D0985"/>
    <w:rsid w:val="008D0A47"/>
    <w:rsid w:val="008D0E1D"/>
    <w:rsid w:val="008D0E42"/>
    <w:rsid w:val="008D106C"/>
    <w:rsid w:val="008D13A7"/>
    <w:rsid w:val="008D16F7"/>
    <w:rsid w:val="008D20F4"/>
    <w:rsid w:val="008D23AF"/>
    <w:rsid w:val="008D2777"/>
    <w:rsid w:val="008D287B"/>
    <w:rsid w:val="008D28A6"/>
    <w:rsid w:val="008D2B31"/>
    <w:rsid w:val="008D2B3A"/>
    <w:rsid w:val="008D2F5F"/>
    <w:rsid w:val="008D2FA2"/>
    <w:rsid w:val="008D30EE"/>
    <w:rsid w:val="008D33EF"/>
    <w:rsid w:val="008D4102"/>
    <w:rsid w:val="008D4E9D"/>
    <w:rsid w:val="008D4EA8"/>
    <w:rsid w:val="008D59E4"/>
    <w:rsid w:val="008D5C5D"/>
    <w:rsid w:val="008D617C"/>
    <w:rsid w:val="008D67FC"/>
    <w:rsid w:val="008D6BE4"/>
    <w:rsid w:val="008D6CAD"/>
    <w:rsid w:val="008D6F83"/>
    <w:rsid w:val="008D78AB"/>
    <w:rsid w:val="008D7B63"/>
    <w:rsid w:val="008E014F"/>
    <w:rsid w:val="008E13CF"/>
    <w:rsid w:val="008E1AB4"/>
    <w:rsid w:val="008E33D9"/>
    <w:rsid w:val="008E36A8"/>
    <w:rsid w:val="008E4980"/>
    <w:rsid w:val="008E52A2"/>
    <w:rsid w:val="008E54C7"/>
    <w:rsid w:val="008E54D4"/>
    <w:rsid w:val="008E5DCA"/>
    <w:rsid w:val="008E66F1"/>
    <w:rsid w:val="008E6EDC"/>
    <w:rsid w:val="008E737B"/>
    <w:rsid w:val="008E74B3"/>
    <w:rsid w:val="008E79A6"/>
    <w:rsid w:val="008E7E18"/>
    <w:rsid w:val="008F004D"/>
    <w:rsid w:val="008F05CE"/>
    <w:rsid w:val="008F1BAB"/>
    <w:rsid w:val="008F20EF"/>
    <w:rsid w:val="008F263A"/>
    <w:rsid w:val="008F2723"/>
    <w:rsid w:val="008F27F4"/>
    <w:rsid w:val="008F2D3C"/>
    <w:rsid w:val="008F3657"/>
    <w:rsid w:val="008F3660"/>
    <w:rsid w:val="008F3809"/>
    <w:rsid w:val="008F3BBB"/>
    <w:rsid w:val="008F4700"/>
    <w:rsid w:val="008F4BE3"/>
    <w:rsid w:val="008F5628"/>
    <w:rsid w:val="008F608F"/>
    <w:rsid w:val="008F6212"/>
    <w:rsid w:val="008F669D"/>
    <w:rsid w:val="008F68CC"/>
    <w:rsid w:val="008F6986"/>
    <w:rsid w:val="008F6AFA"/>
    <w:rsid w:val="008F6C42"/>
    <w:rsid w:val="008F6F5D"/>
    <w:rsid w:val="008F75BC"/>
    <w:rsid w:val="008F7B80"/>
    <w:rsid w:val="008F7CE6"/>
    <w:rsid w:val="00900036"/>
    <w:rsid w:val="009007B4"/>
    <w:rsid w:val="00900A34"/>
    <w:rsid w:val="00900C5A"/>
    <w:rsid w:val="00900C9A"/>
    <w:rsid w:val="00901245"/>
    <w:rsid w:val="009016FC"/>
    <w:rsid w:val="00901D84"/>
    <w:rsid w:val="009020D5"/>
    <w:rsid w:val="0090257B"/>
    <w:rsid w:val="009026AD"/>
    <w:rsid w:val="009026E1"/>
    <w:rsid w:val="009029D4"/>
    <w:rsid w:val="009035CB"/>
    <w:rsid w:val="0090363A"/>
    <w:rsid w:val="00903FD7"/>
    <w:rsid w:val="009046CC"/>
    <w:rsid w:val="00904714"/>
    <w:rsid w:val="0090568D"/>
    <w:rsid w:val="009067DC"/>
    <w:rsid w:val="00906E32"/>
    <w:rsid w:val="00906FAA"/>
    <w:rsid w:val="00907739"/>
    <w:rsid w:val="00907F28"/>
    <w:rsid w:val="009100EE"/>
    <w:rsid w:val="00910817"/>
    <w:rsid w:val="009108CF"/>
    <w:rsid w:val="009112D6"/>
    <w:rsid w:val="00911B7B"/>
    <w:rsid w:val="009123B5"/>
    <w:rsid w:val="00912D60"/>
    <w:rsid w:val="0091347D"/>
    <w:rsid w:val="00913AB6"/>
    <w:rsid w:val="0091413C"/>
    <w:rsid w:val="00914F4E"/>
    <w:rsid w:val="00915880"/>
    <w:rsid w:val="00916423"/>
    <w:rsid w:val="00916AC3"/>
    <w:rsid w:val="00916D58"/>
    <w:rsid w:val="0091739C"/>
    <w:rsid w:val="009173A0"/>
    <w:rsid w:val="009176C9"/>
    <w:rsid w:val="0091790D"/>
    <w:rsid w:val="00917FFE"/>
    <w:rsid w:val="00920002"/>
    <w:rsid w:val="009205C5"/>
    <w:rsid w:val="009216C0"/>
    <w:rsid w:val="00921B31"/>
    <w:rsid w:val="00921C38"/>
    <w:rsid w:val="00922008"/>
    <w:rsid w:val="00922831"/>
    <w:rsid w:val="00922954"/>
    <w:rsid w:val="009233BA"/>
    <w:rsid w:val="00923C78"/>
    <w:rsid w:val="009248E4"/>
    <w:rsid w:val="00925D86"/>
    <w:rsid w:val="009265B3"/>
    <w:rsid w:val="0093043D"/>
    <w:rsid w:val="009306B8"/>
    <w:rsid w:val="0093116D"/>
    <w:rsid w:val="0093169B"/>
    <w:rsid w:val="00931E34"/>
    <w:rsid w:val="009321A6"/>
    <w:rsid w:val="00932743"/>
    <w:rsid w:val="0093283B"/>
    <w:rsid w:val="0093289E"/>
    <w:rsid w:val="0093294B"/>
    <w:rsid w:val="0093297C"/>
    <w:rsid w:val="00932AFA"/>
    <w:rsid w:val="00932FED"/>
    <w:rsid w:val="0093305F"/>
    <w:rsid w:val="009334D7"/>
    <w:rsid w:val="009334EA"/>
    <w:rsid w:val="009339BA"/>
    <w:rsid w:val="00933EC1"/>
    <w:rsid w:val="0093406A"/>
    <w:rsid w:val="0093424B"/>
    <w:rsid w:val="00934CBA"/>
    <w:rsid w:val="00934D60"/>
    <w:rsid w:val="00934E3E"/>
    <w:rsid w:val="00935A36"/>
    <w:rsid w:val="00935D39"/>
    <w:rsid w:val="0093639F"/>
    <w:rsid w:val="00936702"/>
    <w:rsid w:val="00937281"/>
    <w:rsid w:val="009375FA"/>
    <w:rsid w:val="00937BD1"/>
    <w:rsid w:val="00937EF6"/>
    <w:rsid w:val="0094016A"/>
    <w:rsid w:val="009408E1"/>
    <w:rsid w:val="00940AA0"/>
    <w:rsid w:val="00940D67"/>
    <w:rsid w:val="00941656"/>
    <w:rsid w:val="00942E3E"/>
    <w:rsid w:val="00943021"/>
    <w:rsid w:val="00943EE5"/>
    <w:rsid w:val="009440DD"/>
    <w:rsid w:val="0094498C"/>
    <w:rsid w:val="009456DF"/>
    <w:rsid w:val="0094655E"/>
    <w:rsid w:val="009479FA"/>
    <w:rsid w:val="00947DA2"/>
    <w:rsid w:val="00950042"/>
    <w:rsid w:val="009504AC"/>
    <w:rsid w:val="00951145"/>
    <w:rsid w:val="00951239"/>
    <w:rsid w:val="009516C8"/>
    <w:rsid w:val="0095239F"/>
    <w:rsid w:val="00952979"/>
    <w:rsid w:val="00952B4B"/>
    <w:rsid w:val="00952DDB"/>
    <w:rsid w:val="00953784"/>
    <w:rsid w:val="009540D1"/>
    <w:rsid w:val="00954A77"/>
    <w:rsid w:val="00954C4C"/>
    <w:rsid w:val="00954C6A"/>
    <w:rsid w:val="00955A4E"/>
    <w:rsid w:val="00955F92"/>
    <w:rsid w:val="009569D5"/>
    <w:rsid w:val="00956A26"/>
    <w:rsid w:val="00956AA6"/>
    <w:rsid w:val="009572B1"/>
    <w:rsid w:val="00957338"/>
    <w:rsid w:val="009573A0"/>
    <w:rsid w:val="009576A9"/>
    <w:rsid w:val="00957E66"/>
    <w:rsid w:val="0096024C"/>
    <w:rsid w:val="00960CB0"/>
    <w:rsid w:val="00960F84"/>
    <w:rsid w:val="00961A89"/>
    <w:rsid w:val="00962923"/>
    <w:rsid w:val="009630DD"/>
    <w:rsid w:val="00963789"/>
    <w:rsid w:val="0096391A"/>
    <w:rsid w:val="0096395A"/>
    <w:rsid w:val="00964358"/>
    <w:rsid w:val="009645A1"/>
    <w:rsid w:val="00965935"/>
    <w:rsid w:val="0096614C"/>
    <w:rsid w:val="00966374"/>
    <w:rsid w:val="00966427"/>
    <w:rsid w:val="009666B6"/>
    <w:rsid w:val="00966DA9"/>
    <w:rsid w:val="00967090"/>
    <w:rsid w:val="0096739A"/>
    <w:rsid w:val="009677A1"/>
    <w:rsid w:val="009678BB"/>
    <w:rsid w:val="00970211"/>
    <w:rsid w:val="009704BF"/>
    <w:rsid w:val="009706E7"/>
    <w:rsid w:val="00970B78"/>
    <w:rsid w:val="00971351"/>
    <w:rsid w:val="009714FC"/>
    <w:rsid w:val="00971602"/>
    <w:rsid w:val="00971804"/>
    <w:rsid w:val="00971D2B"/>
    <w:rsid w:val="00972701"/>
    <w:rsid w:val="00972A16"/>
    <w:rsid w:val="00972BDA"/>
    <w:rsid w:val="00972DA0"/>
    <w:rsid w:val="00972FC3"/>
    <w:rsid w:val="0097352D"/>
    <w:rsid w:val="00973A8E"/>
    <w:rsid w:val="00973B2D"/>
    <w:rsid w:val="00973DC4"/>
    <w:rsid w:val="00974BD4"/>
    <w:rsid w:val="00974F71"/>
    <w:rsid w:val="00975087"/>
    <w:rsid w:val="00975146"/>
    <w:rsid w:val="00975365"/>
    <w:rsid w:val="0097566D"/>
    <w:rsid w:val="00975F41"/>
    <w:rsid w:val="00976155"/>
    <w:rsid w:val="009762E3"/>
    <w:rsid w:val="009763E4"/>
    <w:rsid w:val="00976411"/>
    <w:rsid w:val="00976DDD"/>
    <w:rsid w:val="009775E2"/>
    <w:rsid w:val="00977AFC"/>
    <w:rsid w:val="00977BF2"/>
    <w:rsid w:val="009817B7"/>
    <w:rsid w:val="00981A1C"/>
    <w:rsid w:val="00981A3C"/>
    <w:rsid w:val="00981D69"/>
    <w:rsid w:val="00982081"/>
    <w:rsid w:val="00982666"/>
    <w:rsid w:val="00983725"/>
    <w:rsid w:val="0098375B"/>
    <w:rsid w:val="00983D19"/>
    <w:rsid w:val="009841D6"/>
    <w:rsid w:val="00984406"/>
    <w:rsid w:val="009846E0"/>
    <w:rsid w:val="009849C1"/>
    <w:rsid w:val="00984A61"/>
    <w:rsid w:val="00984E9A"/>
    <w:rsid w:val="009851A5"/>
    <w:rsid w:val="009855E6"/>
    <w:rsid w:val="009859EF"/>
    <w:rsid w:val="009859FA"/>
    <w:rsid w:val="009859FD"/>
    <w:rsid w:val="00985DB3"/>
    <w:rsid w:val="009861F3"/>
    <w:rsid w:val="009864CC"/>
    <w:rsid w:val="00986BC6"/>
    <w:rsid w:val="00986DF3"/>
    <w:rsid w:val="00986EE4"/>
    <w:rsid w:val="00987465"/>
    <w:rsid w:val="00987D94"/>
    <w:rsid w:val="0099024E"/>
    <w:rsid w:val="00990AB1"/>
    <w:rsid w:val="009910B8"/>
    <w:rsid w:val="00992B40"/>
    <w:rsid w:val="00992D11"/>
    <w:rsid w:val="009939E0"/>
    <w:rsid w:val="00993ED1"/>
    <w:rsid w:val="0099400A"/>
    <w:rsid w:val="00994030"/>
    <w:rsid w:val="009942D3"/>
    <w:rsid w:val="00994A58"/>
    <w:rsid w:val="00994BED"/>
    <w:rsid w:val="009951D9"/>
    <w:rsid w:val="00995263"/>
    <w:rsid w:val="00995A56"/>
    <w:rsid w:val="00995D30"/>
    <w:rsid w:val="0099626B"/>
    <w:rsid w:val="009969BB"/>
    <w:rsid w:val="00996A92"/>
    <w:rsid w:val="009970F8"/>
    <w:rsid w:val="009974EA"/>
    <w:rsid w:val="0099769A"/>
    <w:rsid w:val="0099777D"/>
    <w:rsid w:val="00997EB2"/>
    <w:rsid w:val="009A0544"/>
    <w:rsid w:val="009A094D"/>
    <w:rsid w:val="009A1562"/>
    <w:rsid w:val="009A18CC"/>
    <w:rsid w:val="009A1BAA"/>
    <w:rsid w:val="009A1CEE"/>
    <w:rsid w:val="009A23C8"/>
    <w:rsid w:val="009A2511"/>
    <w:rsid w:val="009A2C8F"/>
    <w:rsid w:val="009A3D05"/>
    <w:rsid w:val="009A478C"/>
    <w:rsid w:val="009A4EB2"/>
    <w:rsid w:val="009A5907"/>
    <w:rsid w:val="009A5C42"/>
    <w:rsid w:val="009A61F3"/>
    <w:rsid w:val="009A705B"/>
    <w:rsid w:val="009A71A8"/>
    <w:rsid w:val="009A7584"/>
    <w:rsid w:val="009A7E1F"/>
    <w:rsid w:val="009B020F"/>
    <w:rsid w:val="009B07AD"/>
    <w:rsid w:val="009B14AA"/>
    <w:rsid w:val="009B1E86"/>
    <w:rsid w:val="009B2054"/>
    <w:rsid w:val="009B2E9B"/>
    <w:rsid w:val="009B3B1E"/>
    <w:rsid w:val="009B4827"/>
    <w:rsid w:val="009B49F0"/>
    <w:rsid w:val="009B4AA3"/>
    <w:rsid w:val="009B5953"/>
    <w:rsid w:val="009B6F77"/>
    <w:rsid w:val="009B6FF2"/>
    <w:rsid w:val="009B7AA3"/>
    <w:rsid w:val="009C02AD"/>
    <w:rsid w:val="009C0DF0"/>
    <w:rsid w:val="009C0E23"/>
    <w:rsid w:val="009C113E"/>
    <w:rsid w:val="009C1147"/>
    <w:rsid w:val="009C1C66"/>
    <w:rsid w:val="009C4056"/>
    <w:rsid w:val="009C4520"/>
    <w:rsid w:val="009C452C"/>
    <w:rsid w:val="009C4791"/>
    <w:rsid w:val="009C50DD"/>
    <w:rsid w:val="009C5B6F"/>
    <w:rsid w:val="009C5FEB"/>
    <w:rsid w:val="009C6329"/>
    <w:rsid w:val="009C6AB8"/>
    <w:rsid w:val="009C728D"/>
    <w:rsid w:val="009C757C"/>
    <w:rsid w:val="009C77C2"/>
    <w:rsid w:val="009C7D9B"/>
    <w:rsid w:val="009D0BC8"/>
    <w:rsid w:val="009D16A8"/>
    <w:rsid w:val="009D2018"/>
    <w:rsid w:val="009D216E"/>
    <w:rsid w:val="009D2992"/>
    <w:rsid w:val="009D2B37"/>
    <w:rsid w:val="009D3105"/>
    <w:rsid w:val="009D395B"/>
    <w:rsid w:val="009D3D09"/>
    <w:rsid w:val="009D4669"/>
    <w:rsid w:val="009D52A6"/>
    <w:rsid w:val="009D5511"/>
    <w:rsid w:val="009D596E"/>
    <w:rsid w:val="009D5E36"/>
    <w:rsid w:val="009D62D3"/>
    <w:rsid w:val="009D6879"/>
    <w:rsid w:val="009D69C4"/>
    <w:rsid w:val="009D6E6F"/>
    <w:rsid w:val="009E02E5"/>
    <w:rsid w:val="009E04A6"/>
    <w:rsid w:val="009E0A1A"/>
    <w:rsid w:val="009E0A38"/>
    <w:rsid w:val="009E0CC5"/>
    <w:rsid w:val="009E0DF2"/>
    <w:rsid w:val="009E1F44"/>
    <w:rsid w:val="009E3327"/>
    <w:rsid w:val="009E421A"/>
    <w:rsid w:val="009E46C4"/>
    <w:rsid w:val="009E480D"/>
    <w:rsid w:val="009E5096"/>
    <w:rsid w:val="009E553C"/>
    <w:rsid w:val="009E5CA0"/>
    <w:rsid w:val="009E5E06"/>
    <w:rsid w:val="009E5E24"/>
    <w:rsid w:val="009E5F6B"/>
    <w:rsid w:val="009E70EF"/>
    <w:rsid w:val="009E73B5"/>
    <w:rsid w:val="009E7696"/>
    <w:rsid w:val="009E7724"/>
    <w:rsid w:val="009E778D"/>
    <w:rsid w:val="009E7D5C"/>
    <w:rsid w:val="009F010C"/>
    <w:rsid w:val="009F0162"/>
    <w:rsid w:val="009F0339"/>
    <w:rsid w:val="009F10C3"/>
    <w:rsid w:val="009F12B8"/>
    <w:rsid w:val="009F178C"/>
    <w:rsid w:val="009F1E5E"/>
    <w:rsid w:val="009F22B2"/>
    <w:rsid w:val="009F240B"/>
    <w:rsid w:val="009F2693"/>
    <w:rsid w:val="009F35E6"/>
    <w:rsid w:val="009F3A73"/>
    <w:rsid w:val="009F3E10"/>
    <w:rsid w:val="009F51D3"/>
    <w:rsid w:val="009F533D"/>
    <w:rsid w:val="009F61A3"/>
    <w:rsid w:val="009F67E9"/>
    <w:rsid w:val="009F79BB"/>
    <w:rsid w:val="009F79D3"/>
    <w:rsid w:val="009F7AA8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5C"/>
    <w:rsid w:val="00A015AF"/>
    <w:rsid w:val="00A02478"/>
    <w:rsid w:val="00A0267B"/>
    <w:rsid w:val="00A02920"/>
    <w:rsid w:val="00A03084"/>
    <w:rsid w:val="00A034A0"/>
    <w:rsid w:val="00A03CA9"/>
    <w:rsid w:val="00A04855"/>
    <w:rsid w:val="00A059AE"/>
    <w:rsid w:val="00A066BF"/>
    <w:rsid w:val="00A06DDF"/>
    <w:rsid w:val="00A07298"/>
    <w:rsid w:val="00A07656"/>
    <w:rsid w:val="00A077B4"/>
    <w:rsid w:val="00A102F2"/>
    <w:rsid w:val="00A1047D"/>
    <w:rsid w:val="00A108BC"/>
    <w:rsid w:val="00A10C20"/>
    <w:rsid w:val="00A10E7A"/>
    <w:rsid w:val="00A10E85"/>
    <w:rsid w:val="00A10FA6"/>
    <w:rsid w:val="00A11148"/>
    <w:rsid w:val="00A11923"/>
    <w:rsid w:val="00A11D0E"/>
    <w:rsid w:val="00A11DE1"/>
    <w:rsid w:val="00A12192"/>
    <w:rsid w:val="00A1233E"/>
    <w:rsid w:val="00A1235B"/>
    <w:rsid w:val="00A12C96"/>
    <w:rsid w:val="00A1324D"/>
    <w:rsid w:val="00A13417"/>
    <w:rsid w:val="00A13E9F"/>
    <w:rsid w:val="00A13EC9"/>
    <w:rsid w:val="00A14165"/>
    <w:rsid w:val="00A145DF"/>
    <w:rsid w:val="00A14E0F"/>
    <w:rsid w:val="00A15143"/>
    <w:rsid w:val="00A15178"/>
    <w:rsid w:val="00A15268"/>
    <w:rsid w:val="00A152FC"/>
    <w:rsid w:val="00A1530E"/>
    <w:rsid w:val="00A15421"/>
    <w:rsid w:val="00A157BD"/>
    <w:rsid w:val="00A15CBD"/>
    <w:rsid w:val="00A15EC8"/>
    <w:rsid w:val="00A16088"/>
    <w:rsid w:val="00A160A7"/>
    <w:rsid w:val="00A1674E"/>
    <w:rsid w:val="00A16885"/>
    <w:rsid w:val="00A171BF"/>
    <w:rsid w:val="00A173C3"/>
    <w:rsid w:val="00A17766"/>
    <w:rsid w:val="00A178A0"/>
    <w:rsid w:val="00A17A7B"/>
    <w:rsid w:val="00A20530"/>
    <w:rsid w:val="00A20A31"/>
    <w:rsid w:val="00A20C83"/>
    <w:rsid w:val="00A210A6"/>
    <w:rsid w:val="00A213AB"/>
    <w:rsid w:val="00A227DF"/>
    <w:rsid w:val="00A22AAC"/>
    <w:rsid w:val="00A22F3E"/>
    <w:rsid w:val="00A2319E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75E"/>
    <w:rsid w:val="00A26E5D"/>
    <w:rsid w:val="00A26F7B"/>
    <w:rsid w:val="00A27D75"/>
    <w:rsid w:val="00A3077D"/>
    <w:rsid w:val="00A31149"/>
    <w:rsid w:val="00A31D9E"/>
    <w:rsid w:val="00A31E0C"/>
    <w:rsid w:val="00A32352"/>
    <w:rsid w:val="00A327BA"/>
    <w:rsid w:val="00A328C1"/>
    <w:rsid w:val="00A32A31"/>
    <w:rsid w:val="00A32BA3"/>
    <w:rsid w:val="00A32ECF"/>
    <w:rsid w:val="00A33AA7"/>
    <w:rsid w:val="00A33BE1"/>
    <w:rsid w:val="00A345E6"/>
    <w:rsid w:val="00A3488B"/>
    <w:rsid w:val="00A34AC6"/>
    <w:rsid w:val="00A352AB"/>
    <w:rsid w:val="00A3652E"/>
    <w:rsid w:val="00A3672C"/>
    <w:rsid w:val="00A36AF6"/>
    <w:rsid w:val="00A36B54"/>
    <w:rsid w:val="00A36FEC"/>
    <w:rsid w:val="00A379CF"/>
    <w:rsid w:val="00A37A35"/>
    <w:rsid w:val="00A37DA1"/>
    <w:rsid w:val="00A40171"/>
    <w:rsid w:val="00A4023E"/>
    <w:rsid w:val="00A40A73"/>
    <w:rsid w:val="00A41070"/>
    <w:rsid w:val="00A41136"/>
    <w:rsid w:val="00A41435"/>
    <w:rsid w:val="00A41882"/>
    <w:rsid w:val="00A42035"/>
    <w:rsid w:val="00A4206A"/>
    <w:rsid w:val="00A420BD"/>
    <w:rsid w:val="00A42879"/>
    <w:rsid w:val="00A42924"/>
    <w:rsid w:val="00A42EED"/>
    <w:rsid w:val="00A42F18"/>
    <w:rsid w:val="00A42F2E"/>
    <w:rsid w:val="00A43292"/>
    <w:rsid w:val="00A434FC"/>
    <w:rsid w:val="00A43C81"/>
    <w:rsid w:val="00A44352"/>
    <w:rsid w:val="00A44C87"/>
    <w:rsid w:val="00A44D07"/>
    <w:rsid w:val="00A44DCE"/>
    <w:rsid w:val="00A44F45"/>
    <w:rsid w:val="00A4583A"/>
    <w:rsid w:val="00A458C8"/>
    <w:rsid w:val="00A45FA9"/>
    <w:rsid w:val="00A46759"/>
    <w:rsid w:val="00A46C06"/>
    <w:rsid w:val="00A47174"/>
    <w:rsid w:val="00A471AA"/>
    <w:rsid w:val="00A47A52"/>
    <w:rsid w:val="00A47BE9"/>
    <w:rsid w:val="00A47C93"/>
    <w:rsid w:val="00A50B7F"/>
    <w:rsid w:val="00A5185A"/>
    <w:rsid w:val="00A519BC"/>
    <w:rsid w:val="00A51D4C"/>
    <w:rsid w:val="00A5217C"/>
    <w:rsid w:val="00A52195"/>
    <w:rsid w:val="00A5222E"/>
    <w:rsid w:val="00A5228D"/>
    <w:rsid w:val="00A52403"/>
    <w:rsid w:val="00A52674"/>
    <w:rsid w:val="00A536AC"/>
    <w:rsid w:val="00A53897"/>
    <w:rsid w:val="00A538FC"/>
    <w:rsid w:val="00A5413F"/>
    <w:rsid w:val="00A550A6"/>
    <w:rsid w:val="00A5560F"/>
    <w:rsid w:val="00A55A82"/>
    <w:rsid w:val="00A55BB8"/>
    <w:rsid w:val="00A55E6D"/>
    <w:rsid w:val="00A5765B"/>
    <w:rsid w:val="00A578EB"/>
    <w:rsid w:val="00A579D8"/>
    <w:rsid w:val="00A57A11"/>
    <w:rsid w:val="00A57C8E"/>
    <w:rsid w:val="00A57EA8"/>
    <w:rsid w:val="00A6011C"/>
    <w:rsid w:val="00A604D9"/>
    <w:rsid w:val="00A605EC"/>
    <w:rsid w:val="00A60ABA"/>
    <w:rsid w:val="00A60BA0"/>
    <w:rsid w:val="00A60D7B"/>
    <w:rsid w:val="00A60F33"/>
    <w:rsid w:val="00A6101F"/>
    <w:rsid w:val="00A61040"/>
    <w:rsid w:val="00A62764"/>
    <w:rsid w:val="00A62F9B"/>
    <w:rsid w:val="00A6322C"/>
    <w:rsid w:val="00A6328F"/>
    <w:rsid w:val="00A6370E"/>
    <w:rsid w:val="00A63993"/>
    <w:rsid w:val="00A639EB"/>
    <w:rsid w:val="00A63F58"/>
    <w:rsid w:val="00A63F6F"/>
    <w:rsid w:val="00A643BC"/>
    <w:rsid w:val="00A647C0"/>
    <w:rsid w:val="00A64934"/>
    <w:rsid w:val="00A64F61"/>
    <w:rsid w:val="00A653A8"/>
    <w:rsid w:val="00A6632B"/>
    <w:rsid w:val="00A67026"/>
    <w:rsid w:val="00A677E6"/>
    <w:rsid w:val="00A67882"/>
    <w:rsid w:val="00A67AF1"/>
    <w:rsid w:val="00A67F4A"/>
    <w:rsid w:val="00A700E7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5FD"/>
    <w:rsid w:val="00A74344"/>
    <w:rsid w:val="00A746BA"/>
    <w:rsid w:val="00A74FAF"/>
    <w:rsid w:val="00A752BE"/>
    <w:rsid w:val="00A75408"/>
    <w:rsid w:val="00A75E81"/>
    <w:rsid w:val="00A75F3D"/>
    <w:rsid w:val="00A76148"/>
    <w:rsid w:val="00A76518"/>
    <w:rsid w:val="00A76FBD"/>
    <w:rsid w:val="00A77BBA"/>
    <w:rsid w:val="00A80116"/>
    <w:rsid w:val="00A80401"/>
    <w:rsid w:val="00A806C3"/>
    <w:rsid w:val="00A80701"/>
    <w:rsid w:val="00A810FB"/>
    <w:rsid w:val="00A81345"/>
    <w:rsid w:val="00A8154B"/>
    <w:rsid w:val="00A819D8"/>
    <w:rsid w:val="00A81A19"/>
    <w:rsid w:val="00A82100"/>
    <w:rsid w:val="00A82302"/>
    <w:rsid w:val="00A82CC5"/>
    <w:rsid w:val="00A82D62"/>
    <w:rsid w:val="00A831E1"/>
    <w:rsid w:val="00A834E4"/>
    <w:rsid w:val="00A83C31"/>
    <w:rsid w:val="00A83C4F"/>
    <w:rsid w:val="00A83F63"/>
    <w:rsid w:val="00A83FB0"/>
    <w:rsid w:val="00A8431E"/>
    <w:rsid w:val="00A84344"/>
    <w:rsid w:val="00A8491D"/>
    <w:rsid w:val="00A84C75"/>
    <w:rsid w:val="00A850EA"/>
    <w:rsid w:val="00A860AF"/>
    <w:rsid w:val="00A871F5"/>
    <w:rsid w:val="00A879B2"/>
    <w:rsid w:val="00A87A75"/>
    <w:rsid w:val="00A87E15"/>
    <w:rsid w:val="00A90A86"/>
    <w:rsid w:val="00A9166F"/>
    <w:rsid w:val="00A91859"/>
    <w:rsid w:val="00A9206A"/>
    <w:rsid w:val="00A921CB"/>
    <w:rsid w:val="00A92ADA"/>
    <w:rsid w:val="00A932E6"/>
    <w:rsid w:val="00A9344C"/>
    <w:rsid w:val="00A934D3"/>
    <w:rsid w:val="00A936B1"/>
    <w:rsid w:val="00A93B0F"/>
    <w:rsid w:val="00A93FFC"/>
    <w:rsid w:val="00A94253"/>
    <w:rsid w:val="00A946C2"/>
    <w:rsid w:val="00A9482C"/>
    <w:rsid w:val="00A94B27"/>
    <w:rsid w:val="00A94DA0"/>
    <w:rsid w:val="00A94FB9"/>
    <w:rsid w:val="00A957FC"/>
    <w:rsid w:val="00A959B3"/>
    <w:rsid w:val="00A95CC4"/>
    <w:rsid w:val="00A95E97"/>
    <w:rsid w:val="00A96537"/>
    <w:rsid w:val="00A96CE6"/>
    <w:rsid w:val="00A96EA1"/>
    <w:rsid w:val="00A97317"/>
    <w:rsid w:val="00AA1087"/>
    <w:rsid w:val="00AA1634"/>
    <w:rsid w:val="00AA1F00"/>
    <w:rsid w:val="00AA2608"/>
    <w:rsid w:val="00AA263A"/>
    <w:rsid w:val="00AA263C"/>
    <w:rsid w:val="00AA2779"/>
    <w:rsid w:val="00AA361B"/>
    <w:rsid w:val="00AA3E92"/>
    <w:rsid w:val="00AA4BC5"/>
    <w:rsid w:val="00AA4DDC"/>
    <w:rsid w:val="00AA4E2D"/>
    <w:rsid w:val="00AA4FC4"/>
    <w:rsid w:val="00AA55CF"/>
    <w:rsid w:val="00AA5ACA"/>
    <w:rsid w:val="00AA5C64"/>
    <w:rsid w:val="00AA602E"/>
    <w:rsid w:val="00AA61C2"/>
    <w:rsid w:val="00AA6375"/>
    <w:rsid w:val="00AA66C7"/>
    <w:rsid w:val="00AA6D56"/>
    <w:rsid w:val="00AA716F"/>
    <w:rsid w:val="00AA7744"/>
    <w:rsid w:val="00AA7C89"/>
    <w:rsid w:val="00AA7E47"/>
    <w:rsid w:val="00AA7F21"/>
    <w:rsid w:val="00AB01B9"/>
    <w:rsid w:val="00AB02A9"/>
    <w:rsid w:val="00AB1634"/>
    <w:rsid w:val="00AB18C3"/>
    <w:rsid w:val="00AB1AB0"/>
    <w:rsid w:val="00AB357A"/>
    <w:rsid w:val="00AB44A5"/>
    <w:rsid w:val="00AB5A60"/>
    <w:rsid w:val="00AB5E09"/>
    <w:rsid w:val="00AB6125"/>
    <w:rsid w:val="00AB640A"/>
    <w:rsid w:val="00AB6620"/>
    <w:rsid w:val="00AB69FF"/>
    <w:rsid w:val="00AB6EBE"/>
    <w:rsid w:val="00AB70E1"/>
    <w:rsid w:val="00AB73DE"/>
    <w:rsid w:val="00AB7434"/>
    <w:rsid w:val="00AB7B40"/>
    <w:rsid w:val="00AB7D4C"/>
    <w:rsid w:val="00AC060E"/>
    <w:rsid w:val="00AC0749"/>
    <w:rsid w:val="00AC1B5D"/>
    <w:rsid w:val="00AC1D9F"/>
    <w:rsid w:val="00AC201B"/>
    <w:rsid w:val="00AC207B"/>
    <w:rsid w:val="00AC2183"/>
    <w:rsid w:val="00AC227B"/>
    <w:rsid w:val="00AC3096"/>
    <w:rsid w:val="00AC35A9"/>
    <w:rsid w:val="00AC3BBB"/>
    <w:rsid w:val="00AC3CC5"/>
    <w:rsid w:val="00AC3EDE"/>
    <w:rsid w:val="00AC3EFA"/>
    <w:rsid w:val="00AC49C6"/>
    <w:rsid w:val="00AC550F"/>
    <w:rsid w:val="00AC5F42"/>
    <w:rsid w:val="00AC6A14"/>
    <w:rsid w:val="00AC6B61"/>
    <w:rsid w:val="00AC6C1A"/>
    <w:rsid w:val="00AC7502"/>
    <w:rsid w:val="00AC76A1"/>
    <w:rsid w:val="00AC7A59"/>
    <w:rsid w:val="00AC7BBD"/>
    <w:rsid w:val="00AD03C1"/>
    <w:rsid w:val="00AD0FB0"/>
    <w:rsid w:val="00AD1400"/>
    <w:rsid w:val="00AD17AE"/>
    <w:rsid w:val="00AD1968"/>
    <w:rsid w:val="00AD1BF5"/>
    <w:rsid w:val="00AD210A"/>
    <w:rsid w:val="00AD2A70"/>
    <w:rsid w:val="00AD395A"/>
    <w:rsid w:val="00AD3C6D"/>
    <w:rsid w:val="00AD3C9B"/>
    <w:rsid w:val="00AD42CD"/>
    <w:rsid w:val="00AD4DB6"/>
    <w:rsid w:val="00AD4F87"/>
    <w:rsid w:val="00AD5107"/>
    <w:rsid w:val="00AD5486"/>
    <w:rsid w:val="00AD5804"/>
    <w:rsid w:val="00AD61B4"/>
    <w:rsid w:val="00AD6281"/>
    <w:rsid w:val="00AD6306"/>
    <w:rsid w:val="00AD64B8"/>
    <w:rsid w:val="00AD6540"/>
    <w:rsid w:val="00AD71B9"/>
    <w:rsid w:val="00AD7AA1"/>
    <w:rsid w:val="00AE05BA"/>
    <w:rsid w:val="00AE1115"/>
    <w:rsid w:val="00AE15DF"/>
    <w:rsid w:val="00AE18FD"/>
    <w:rsid w:val="00AE20A7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E9E"/>
    <w:rsid w:val="00AE717E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2CA"/>
    <w:rsid w:val="00AF1724"/>
    <w:rsid w:val="00AF221B"/>
    <w:rsid w:val="00AF32B7"/>
    <w:rsid w:val="00AF376C"/>
    <w:rsid w:val="00AF3C00"/>
    <w:rsid w:val="00AF4438"/>
    <w:rsid w:val="00AF6C51"/>
    <w:rsid w:val="00AF6E80"/>
    <w:rsid w:val="00AF6EFB"/>
    <w:rsid w:val="00AF7200"/>
    <w:rsid w:val="00AF728E"/>
    <w:rsid w:val="00AF79DB"/>
    <w:rsid w:val="00AF7B6A"/>
    <w:rsid w:val="00B00230"/>
    <w:rsid w:val="00B007A3"/>
    <w:rsid w:val="00B00CA8"/>
    <w:rsid w:val="00B00E9F"/>
    <w:rsid w:val="00B014CB"/>
    <w:rsid w:val="00B01A3A"/>
    <w:rsid w:val="00B01B9E"/>
    <w:rsid w:val="00B0264B"/>
    <w:rsid w:val="00B02CEF"/>
    <w:rsid w:val="00B03103"/>
    <w:rsid w:val="00B03834"/>
    <w:rsid w:val="00B038C2"/>
    <w:rsid w:val="00B03D9E"/>
    <w:rsid w:val="00B03F09"/>
    <w:rsid w:val="00B042AF"/>
    <w:rsid w:val="00B049B9"/>
    <w:rsid w:val="00B05A67"/>
    <w:rsid w:val="00B05D8B"/>
    <w:rsid w:val="00B06439"/>
    <w:rsid w:val="00B06DF3"/>
    <w:rsid w:val="00B0705E"/>
    <w:rsid w:val="00B0745D"/>
    <w:rsid w:val="00B07DED"/>
    <w:rsid w:val="00B07FBD"/>
    <w:rsid w:val="00B100F6"/>
    <w:rsid w:val="00B1027F"/>
    <w:rsid w:val="00B104B8"/>
    <w:rsid w:val="00B107A8"/>
    <w:rsid w:val="00B10CCD"/>
    <w:rsid w:val="00B10CEA"/>
    <w:rsid w:val="00B11109"/>
    <w:rsid w:val="00B115F3"/>
    <w:rsid w:val="00B11C16"/>
    <w:rsid w:val="00B1286F"/>
    <w:rsid w:val="00B13212"/>
    <w:rsid w:val="00B1329F"/>
    <w:rsid w:val="00B140FB"/>
    <w:rsid w:val="00B14274"/>
    <w:rsid w:val="00B15097"/>
    <w:rsid w:val="00B15983"/>
    <w:rsid w:val="00B15A0D"/>
    <w:rsid w:val="00B16643"/>
    <w:rsid w:val="00B1757B"/>
    <w:rsid w:val="00B1786E"/>
    <w:rsid w:val="00B178FE"/>
    <w:rsid w:val="00B209AB"/>
    <w:rsid w:val="00B2102D"/>
    <w:rsid w:val="00B22942"/>
    <w:rsid w:val="00B22B6A"/>
    <w:rsid w:val="00B22BDF"/>
    <w:rsid w:val="00B23060"/>
    <w:rsid w:val="00B23310"/>
    <w:rsid w:val="00B23643"/>
    <w:rsid w:val="00B23A06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0BF"/>
    <w:rsid w:val="00B261E6"/>
    <w:rsid w:val="00B263D6"/>
    <w:rsid w:val="00B266C6"/>
    <w:rsid w:val="00B268A1"/>
    <w:rsid w:val="00B27122"/>
    <w:rsid w:val="00B27375"/>
    <w:rsid w:val="00B273AF"/>
    <w:rsid w:val="00B27483"/>
    <w:rsid w:val="00B27838"/>
    <w:rsid w:val="00B27932"/>
    <w:rsid w:val="00B27E65"/>
    <w:rsid w:val="00B27EAC"/>
    <w:rsid w:val="00B30104"/>
    <w:rsid w:val="00B31047"/>
    <w:rsid w:val="00B31AC4"/>
    <w:rsid w:val="00B32064"/>
    <w:rsid w:val="00B320F9"/>
    <w:rsid w:val="00B33848"/>
    <w:rsid w:val="00B33B31"/>
    <w:rsid w:val="00B33CE1"/>
    <w:rsid w:val="00B33F47"/>
    <w:rsid w:val="00B33FAF"/>
    <w:rsid w:val="00B34019"/>
    <w:rsid w:val="00B34281"/>
    <w:rsid w:val="00B34455"/>
    <w:rsid w:val="00B34B1A"/>
    <w:rsid w:val="00B3532F"/>
    <w:rsid w:val="00B35F26"/>
    <w:rsid w:val="00B36090"/>
    <w:rsid w:val="00B364F0"/>
    <w:rsid w:val="00B366CB"/>
    <w:rsid w:val="00B36CE2"/>
    <w:rsid w:val="00B3703E"/>
    <w:rsid w:val="00B37253"/>
    <w:rsid w:val="00B37F3C"/>
    <w:rsid w:val="00B40EA9"/>
    <w:rsid w:val="00B415F2"/>
    <w:rsid w:val="00B41D57"/>
    <w:rsid w:val="00B41F16"/>
    <w:rsid w:val="00B4239C"/>
    <w:rsid w:val="00B4290E"/>
    <w:rsid w:val="00B42F42"/>
    <w:rsid w:val="00B4341F"/>
    <w:rsid w:val="00B43BAD"/>
    <w:rsid w:val="00B43E5F"/>
    <w:rsid w:val="00B43E6D"/>
    <w:rsid w:val="00B44028"/>
    <w:rsid w:val="00B442B6"/>
    <w:rsid w:val="00B45AFA"/>
    <w:rsid w:val="00B45AFC"/>
    <w:rsid w:val="00B46E08"/>
    <w:rsid w:val="00B47756"/>
    <w:rsid w:val="00B477C7"/>
    <w:rsid w:val="00B478C6"/>
    <w:rsid w:val="00B478C9"/>
    <w:rsid w:val="00B47DB3"/>
    <w:rsid w:val="00B50164"/>
    <w:rsid w:val="00B5065E"/>
    <w:rsid w:val="00B50FA0"/>
    <w:rsid w:val="00B51150"/>
    <w:rsid w:val="00B52742"/>
    <w:rsid w:val="00B52AEF"/>
    <w:rsid w:val="00B52B0C"/>
    <w:rsid w:val="00B534BF"/>
    <w:rsid w:val="00B53BFA"/>
    <w:rsid w:val="00B541BF"/>
    <w:rsid w:val="00B541D3"/>
    <w:rsid w:val="00B54254"/>
    <w:rsid w:val="00B54263"/>
    <w:rsid w:val="00B5434C"/>
    <w:rsid w:val="00B548E4"/>
    <w:rsid w:val="00B54B98"/>
    <w:rsid w:val="00B550ED"/>
    <w:rsid w:val="00B55AA1"/>
    <w:rsid w:val="00B55ADB"/>
    <w:rsid w:val="00B55C1C"/>
    <w:rsid w:val="00B55CCB"/>
    <w:rsid w:val="00B55E41"/>
    <w:rsid w:val="00B561CE"/>
    <w:rsid w:val="00B56267"/>
    <w:rsid w:val="00B563F9"/>
    <w:rsid w:val="00B566F9"/>
    <w:rsid w:val="00B5674B"/>
    <w:rsid w:val="00B56FA5"/>
    <w:rsid w:val="00B5752F"/>
    <w:rsid w:val="00B60831"/>
    <w:rsid w:val="00B60D12"/>
    <w:rsid w:val="00B616C6"/>
    <w:rsid w:val="00B6212F"/>
    <w:rsid w:val="00B62422"/>
    <w:rsid w:val="00B62AA3"/>
    <w:rsid w:val="00B63141"/>
    <w:rsid w:val="00B63A96"/>
    <w:rsid w:val="00B63CA3"/>
    <w:rsid w:val="00B6461A"/>
    <w:rsid w:val="00B649CA"/>
    <w:rsid w:val="00B64DF5"/>
    <w:rsid w:val="00B64E7A"/>
    <w:rsid w:val="00B64F1D"/>
    <w:rsid w:val="00B65126"/>
    <w:rsid w:val="00B65356"/>
    <w:rsid w:val="00B6581B"/>
    <w:rsid w:val="00B65BE0"/>
    <w:rsid w:val="00B65EB0"/>
    <w:rsid w:val="00B66293"/>
    <w:rsid w:val="00B66308"/>
    <w:rsid w:val="00B66346"/>
    <w:rsid w:val="00B664FD"/>
    <w:rsid w:val="00B66E83"/>
    <w:rsid w:val="00B672B4"/>
    <w:rsid w:val="00B67649"/>
    <w:rsid w:val="00B67743"/>
    <w:rsid w:val="00B67A34"/>
    <w:rsid w:val="00B67BD5"/>
    <w:rsid w:val="00B67E02"/>
    <w:rsid w:val="00B704D2"/>
    <w:rsid w:val="00B707A5"/>
    <w:rsid w:val="00B70905"/>
    <w:rsid w:val="00B70EEC"/>
    <w:rsid w:val="00B717F4"/>
    <w:rsid w:val="00B718C7"/>
    <w:rsid w:val="00B718E0"/>
    <w:rsid w:val="00B7359D"/>
    <w:rsid w:val="00B73829"/>
    <w:rsid w:val="00B7387B"/>
    <w:rsid w:val="00B73E9D"/>
    <w:rsid w:val="00B76055"/>
    <w:rsid w:val="00B7629C"/>
    <w:rsid w:val="00B7675C"/>
    <w:rsid w:val="00B76E0F"/>
    <w:rsid w:val="00B77ADA"/>
    <w:rsid w:val="00B801EF"/>
    <w:rsid w:val="00B8062F"/>
    <w:rsid w:val="00B80D9F"/>
    <w:rsid w:val="00B81550"/>
    <w:rsid w:val="00B81834"/>
    <w:rsid w:val="00B81A76"/>
    <w:rsid w:val="00B81FEA"/>
    <w:rsid w:val="00B82B5F"/>
    <w:rsid w:val="00B82BA7"/>
    <w:rsid w:val="00B83020"/>
    <w:rsid w:val="00B83146"/>
    <w:rsid w:val="00B8373B"/>
    <w:rsid w:val="00B83831"/>
    <w:rsid w:val="00B83EBD"/>
    <w:rsid w:val="00B85244"/>
    <w:rsid w:val="00B85AE8"/>
    <w:rsid w:val="00B85B14"/>
    <w:rsid w:val="00B86174"/>
    <w:rsid w:val="00B862E4"/>
    <w:rsid w:val="00B86CB6"/>
    <w:rsid w:val="00B86EBD"/>
    <w:rsid w:val="00B87721"/>
    <w:rsid w:val="00B90CBD"/>
    <w:rsid w:val="00B90F05"/>
    <w:rsid w:val="00B91194"/>
    <w:rsid w:val="00B9120C"/>
    <w:rsid w:val="00B91D4D"/>
    <w:rsid w:val="00B91DDC"/>
    <w:rsid w:val="00B920EE"/>
    <w:rsid w:val="00B92315"/>
    <w:rsid w:val="00B92A28"/>
    <w:rsid w:val="00B930E1"/>
    <w:rsid w:val="00B93177"/>
    <w:rsid w:val="00B931FE"/>
    <w:rsid w:val="00B9390A"/>
    <w:rsid w:val="00B93DCC"/>
    <w:rsid w:val="00B94A8F"/>
    <w:rsid w:val="00B962CB"/>
    <w:rsid w:val="00B96754"/>
    <w:rsid w:val="00B967A4"/>
    <w:rsid w:val="00B96BA6"/>
    <w:rsid w:val="00B96BFD"/>
    <w:rsid w:val="00B975D4"/>
    <w:rsid w:val="00B97806"/>
    <w:rsid w:val="00B97AD0"/>
    <w:rsid w:val="00B97ADD"/>
    <w:rsid w:val="00BA00D2"/>
    <w:rsid w:val="00BA083A"/>
    <w:rsid w:val="00BA09A1"/>
    <w:rsid w:val="00BA0C79"/>
    <w:rsid w:val="00BA0F52"/>
    <w:rsid w:val="00BA1D29"/>
    <w:rsid w:val="00BA2321"/>
    <w:rsid w:val="00BA2AE8"/>
    <w:rsid w:val="00BA2C5D"/>
    <w:rsid w:val="00BA2E62"/>
    <w:rsid w:val="00BA3486"/>
    <w:rsid w:val="00BA361E"/>
    <w:rsid w:val="00BA38F5"/>
    <w:rsid w:val="00BA3D63"/>
    <w:rsid w:val="00BA3F70"/>
    <w:rsid w:val="00BA4192"/>
    <w:rsid w:val="00BA4304"/>
    <w:rsid w:val="00BA493A"/>
    <w:rsid w:val="00BA538D"/>
    <w:rsid w:val="00BA575F"/>
    <w:rsid w:val="00BA595A"/>
    <w:rsid w:val="00BA5E45"/>
    <w:rsid w:val="00BA5FC6"/>
    <w:rsid w:val="00BA610E"/>
    <w:rsid w:val="00BA6182"/>
    <w:rsid w:val="00BA6C02"/>
    <w:rsid w:val="00BA6DD0"/>
    <w:rsid w:val="00BA7AAB"/>
    <w:rsid w:val="00BA7D1E"/>
    <w:rsid w:val="00BB06A9"/>
    <w:rsid w:val="00BB0785"/>
    <w:rsid w:val="00BB09BD"/>
    <w:rsid w:val="00BB126C"/>
    <w:rsid w:val="00BB13A6"/>
    <w:rsid w:val="00BB1F9B"/>
    <w:rsid w:val="00BB29A3"/>
    <w:rsid w:val="00BB2CFC"/>
    <w:rsid w:val="00BB2F8A"/>
    <w:rsid w:val="00BB38B9"/>
    <w:rsid w:val="00BB3BA0"/>
    <w:rsid w:val="00BB4409"/>
    <w:rsid w:val="00BB49C5"/>
    <w:rsid w:val="00BB5581"/>
    <w:rsid w:val="00BB572F"/>
    <w:rsid w:val="00BB5AA5"/>
    <w:rsid w:val="00BB640F"/>
    <w:rsid w:val="00BB66DB"/>
    <w:rsid w:val="00BB6701"/>
    <w:rsid w:val="00BB6B85"/>
    <w:rsid w:val="00BB7A1F"/>
    <w:rsid w:val="00BB7A22"/>
    <w:rsid w:val="00BC02EE"/>
    <w:rsid w:val="00BC0BA5"/>
    <w:rsid w:val="00BC0E77"/>
    <w:rsid w:val="00BC19F4"/>
    <w:rsid w:val="00BC1BA0"/>
    <w:rsid w:val="00BC1BFD"/>
    <w:rsid w:val="00BC1D2F"/>
    <w:rsid w:val="00BC2278"/>
    <w:rsid w:val="00BC2474"/>
    <w:rsid w:val="00BC2A75"/>
    <w:rsid w:val="00BC3A8D"/>
    <w:rsid w:val="00BC3CD6"/>
    <w:rsid w:val="00BC4B97"/>
    <w:rsid w:val="00BC4D2F"/>
    <w:rsid w:val="00BC5E24"/>
    <w:rsid w:val="00BC611F"/>
    <w:rsid w:val="00BC62BE"/>
    <w:rsid w:val="00BC71DD"/>
    <w:rsid w:val="00BC7385"/>
    <w:rsid w:val="00BC74FE"/>
    <w:rsid w:val="00BC7B79"/>
    <w:rsid w:val="00BC7CCC"/>
    <w:rsid w:val="00BD07B4"/>
    <w:rsid w:val="00BD0C69"/>
    <w:rsid w:val="00BD15A1"/>
    <w:rsid w:val="00BD1BB3"/>
    <w:rsid w:val="00BD1F86"/>
    <w:rsid w:val="00BD208E"/>
    <w:rsid w:val="00BD2F25"/>
    <w:rsid w:val="00BD3262"/>
    <w:rsid w:val="00BD41FC"/>
    <w:rsid w:val="00BD4671"/>
    <w:rsid w:val="00BD478C"/>
    <w:rsid w:val="00BD48FA"/>
    <w:rsid w:val="00BD4A99"/>
    <w:rsid w:val="00BD5AF2"/>
    <w:rsid w:val="00BD643F"/>
    <w:rsid w:val="00BD72BF"/>
    <w:rsid w:val="00BD7BC8"/>
    <w:rsid w:val="00BD7EE5"/>
    <w:rsid w:val="00BE0AA1"/>
    <w:rsid w:val="00BE102E"/>
    <w:rsid w:val="00BE10B6"/>
    <w:rsid w:val="00BE1525"/>
    <w:rsid w:val="00BE1804"/>
    <w:rsid w:val="00BE1AD7"/>
    <w:rsid w:val="00BE223D"/>
    <w:rsid w:val="00BE2BF7"/>
    <w:rsid w:val="00BE2CA1"/>
    <w:rsid w:val="00BE3079"/>
    <w:rsid w:val="00BE3864"/>
    <w:rsid w:val="00BE38C8"/>
    <w:rsid w:val="00BE3F94"/>
    <w:rsid w:val="00BE40B2"/>
    <w:rsid w:val="00BE4242"/>
    <w:rsid w:val="00BE4377"/>
    <w:rsid w:val="00BE4857"/>
    <w:rsid w:val="00BE4DC8"/>
    <w:rsid w:val="00BE50E0"/>
    <w:rsid w:val="00BE602A"/>
    <w:rsid w:val="00BE6530"/>
    <w:rsid w:val="00BE6AEA"/>
    <w:rsid w:val="00BE74D4"/>
    <w:rsid w:val="00BE7544"/>
    <w:rsid w:val="00BF06EF"/>
    <w:rsid w:val="00BF13A4"/>
    <w:rsid w:val="00BF1E3F"/>
    <w:rsid w:val="00BF24FE"/>
    <w:rsid w:val="00BF2DA4"/>
    <w:rsid w:val="00BF331E"/>
    <w:rsid w:val="00BF353B"/>
    <w:rsid w:val="00BF3CBA"/>
    <w:rsid w:val="00BF4717"/>
    <w:rsid w:val="00BF4A55"/>
    <w:rsid w:val="00BF55D0"/>
    <w:rsid w:val="00BF647A"/>
    <w:rsid w:val="00BF7130"/>
    <w:rsid w:val="00BF7927"/>
    <w:rsid w:val="00BF793B"/>
    <w:rsid w:val="00BF799E"/>
    <w:rsid w:val="00BF7FB1"/>
    <w:rsid w:val="00C001F5"/>
    <w:rsid w:val="00C00D96"/>
    <w:rsid w:val="00C00E7E"/>
    <w:rsid w:val="00C02327"/>
    <w:rsid w:val="00C03237"/>
    <w:rsid w:val="00C03D90"/>
    <w:rsid w:val="00C0447D"/>
    <w:rsid w:val="00C04655"/>
    <w:rsid w:val="00C04744"/>
    <w:rsid w:val="00C04DFD"/>
    <w:rsid w:val="00C05593"/>
    <w:rsid w:val="00C055BB"/>
    <w:rsid w:val="00C05C64"/>
    <w:rsid w:val="00C06137"/>
    <w:rsid w:val="00C063DE"/>
    <w:rsid w:val="00C06796"/>
    <w:rsid w:val="00C068DE"/>
    <w:rsid w:val="00C06A2C"/>
    <w:rsid w:val="00C06BC0"/>
    <w:rsid w:val="00C0763C"/>
    <w:rsid w:val="00C077C2"/>
    <w:rsid w:val="00C07ADC"/>
    <w:rsid w:val="00C07B20"/>
    <w:rsid w:val="00C07C1B"/>
    <w:rsid w:val="00C106F0"/>
    <w:rsid w:val="00C119EB"/>
    <w:rsid w:val="00C11D2D"/>
    <w:rsid w:val="00C12254"/>
    <w:rsid w:val="00C12402"/>
    <w:rsid w:val="00C126BA"/>
    <w:rsid w:val="00C12AE3"/>
    <w:rsid w:val="00C12C01"/>
    <w:rsid w:val="00C1315D"/>
    <w:rsid w:val="00C13A3E"/>
    <w:rsid w:val="00C14717"/>
    <w:rsid w:val="00C14B14"/>
    <w:rsid w:val="00C15B4A"/>
    <w:rsid w:val="00C161D6"/>
    <w:rsid w:val="00C16523"/>
    <w:rsid w:val="00C1685F"/>
    <w:rsid w:val="00C17984"/>
    <w:rsid w:val="00C17AFF"/>
    <w:rsid w:val="00C17CE5"/>
    <w:rsid w:val="00C17E66"/>
    <w:rsid w:val="00C20665"/>
    <w:rsid w:val="00C207BB"/>
    <w:rsid w:val="00C20836"/>
    <w:rsid w:val="00C21343"/>
    <w:rsid w:val="00C22176"/>
    <w:rsid w:val="00C22380"/>
    <w:rsid w:val="00C22877"/>
    <w:rsid w:val="00C22DFF"/>
    <w:rsid w:val="00C23376"/>
    <w:rsid w:val="00C23604"/>
    <w:rsid w:val="00C2408C"/>
    <w:rsid w:val="00C24827"/>
    <w:rsid w:val="00C24DDD"/>
    <w:rsid w:val="00C24FB2"/>
    <w:rsid w:val="00C254C2"/>
    <w:rsid w:val="00C25AE5"/>
    <w:rsid w:val="00C25C24"/>
    <w:rsid w:val="00C25F01"/>
    <w:rsid w:val="00C25F96"/>
    <w:rsid w:val="00C26527"/>
    <w:rsid w:val="00C26D1A"/>
    <w:rsid w:val="00C26D37"/>
    <w:rsid w:val="00C271D5"/>
    <w:rsid w:val="00C306B8"/>
    <w:rsid w:val="00C30EE9"/>
    <w:rsid w:val="00C30FCC"/>
    <w:rsid w:val="00C312BC"/>
    <w:rsid w:val="00C31950"/>
    <w:rsid w:val="00C3221B"/>
    <w:rsid w:val="00C32484"/>
    <w:rsid w:val="00C32637"/>
    <w:rsid w:val="00C328C2"/>
    <w:rsid w:val="00C3290A"/>
    <w:rsid w:val="00C32A28"/>
    <w:rsid w:val="00C32EDF"/>
    <w:rsid w:val="00C330F3"/>
    <w:rsid w:val="00C338F2"/>
    <w:rsid w:val="00C34046"/>
    <w:rsid w:val="00C34450"/>
    <w:rsid w:val="00C34644"/>
    <w:rsid w:val="00C34CA3"/>
    <w:rsid w:val="00C34CF2"/>
    <w:rsid w:val="00C35867"/>
    <w:rsid w:val="00C36027"/>
    <w:rsid w:val="00C36410"/>
    <w:rsid w:val="00C37155"/>
    <w:rsid w:val="00C371E5"/>
    <w:rsid w:val="00C37D0A"/>
    <w:rsid w:val="00C40860"/>
    <w:rsid w:val="00C40CCC"/>
    <w:rsid w:val="00C41253"/>
    <w:rsid w:val="00C41382"/>
    <w:rsid w:val="00C426D8"/>
    <w:rsid w:val="00C43326"/>
    <w:rsid w:val="00C43A64"/>
    <w:rsid w:val="00C43E5F"/>
    <w:rsid w:val="00C440A9"/>
    <w:rsid w:val="00C4440D"/>
    <w:rsid w:val="00C44508"/>
    <w:rsid w:val="00C44A3A"/>
    <w:rsid w:val="00C450A7"/>
    <w:rsid w:val="00C454B4"/>
    <w:rsid w:val="00C4552E"/>
    <w:rsid w:val="00C4599A"/>
    <w:rsid w:val="00C46D57"/>
    <w:rsid w:val="00C472F7"/>
    <w:rsid w:val="00C478BA"/>
    <w:rsid w:val="00C47C13"/>
    <w:rsid w:val="00C50646"/>
    <w:rsid w:val="00C507E5"/>
    <w:rsid w:val="00C50D5B"/>
    <w:rsid w:val="00C51124"/>
    <w:rsid w:val="00C518A2"/>
    <w:rsid w:val="00C51B81"/>
    <w:rsid w:val="00C51BAA"/>
    <w:rsid w:val="00C51DFC"/>
    <w:rsid w:val="00C51E88"/>
    <w:rsid w:val="00C51FB9"/>
    <w:rsid w:val="00C51FBA"/>
    <w:rsid w:val="00C52720"/>
    <w:rsid w:val="00C52E9C"/>
    <w:rsid w:val="00C539EC"/>
    <w:rsid w:val="00C53B81"/>
    <w:rsid w:val="00C53C99"/>
    <w:rsid w:val="00C53E70"/>
    <w:rsid w:val="00C5410F"/>
    <w:rsid w:val="00C54217"/>
    <w:rsid w:val="00C5498F"/>
    <w:rsid w:val="00C54B40"/>
    <w:rsid w:val="00C54EEE"/>
    <w:rsid w:val="00C553C0"/>
    <w:rsid w:val="00C55510"/>
    <w:rsid w:val="00C55671"/>
    <w:rsid w:val="00C562E4"/>
    <w:rsid w:val="00C56349"/>
    <w:rsid w:val="00C573B9"/>
    <w:rsid w:val="00C575CC"/>
    <w:rsid w:val="00C57DCD"/>
    <w:rsid w:val="00C605D2"/>
    <w:rsid w:val="00C609DF"/>
    <w:rsid w:val="00C60E29"/>
    <w:rsid w:val="00C61095"/>
    <w:rsid w:val="00C61453"/>
    <w:rsid w:val="00C61E9E"/>
    <w:rsid w:val="00C6226C"/>
    <w:rsid w:val="00C627DB"/>
    <w:rsid w:val="00C62F39"/>
    <w:rsid w:val="00C6371F"/>
    <w:rsid w:val="00C63AB8"/>
    <w:rsid w:val="00C63C81"/>
    <w:rsid w:val="00C640A3"/>
    <w:rsid w:val="00C6429E"/>
    <w:rsid w:val="00C64589"/>
    <w:rsid w:val="00C64893"/>
    <w:rsid w:val="00C64923"/>
    <w:rsid w:val="00C64E93"/>
    <w:rsid w:val="00C65421"/>
    <w:rsid w:val="00C6558F"/>
    <w:rsid w:val="00C657F3"/>
    <w:rsid w:val="00C65A65"/>
    <w:rsid w:val="00C66B20"/>
    <w:rsid w:val="00C66F8A"/>
    <w:rsid w:val="00C67290"/>
    <w:rsid w:val="00C677A9"/>
    <w:rsid w:val="00C67FF6"/>
    <w:rsid w:val="00C7050D"/>
    <w:rsid w:val="00C705EE"/>
    <w:rsid w:val="00C71514"/>
    <w:rsid w:val="00C71BD3"/>
    <w:rsid w:val="00C71E2E"/>
    <w:rsid w:val="00C71F6E"/>
    <w:rsid w:val="00C7290B"/>
    <w:rsid w:val="00C7294E"/>
    <w:rsid w:val="00C731B9"/>
    <w:rsid w:val="00C74914"/>
    <w:rsid w:val="00C74A24"/>
    <w:rsid w:val="00C74B3A"/>
    <w:rsid w:val="00C74D93"/>
    <w:rsid w:val="00C74ED6"/>
    <w:rsid w:val="00C7524A"/>
    <w:rsid w:val="00C75D8B"/>
    <w:rsid w:val="00C76224"/>
    <w:rsid w:val="00C76E74"/>
    <w:rsid w:val="00C76F25"/>
    <w:rsid w:val="00C774BA"/>
    <w:rsid w:val="00C77A86"/>
    <w:rsid w:val="00C77BBE"/>
    <w:rsid w:val="00C8008C"/>
    <w:rsid w:val="00C80236"/>
    <w:rsid w:val="00C8036B"/>
    <w:rsid w:val="00C81841"/>
    <w:rsid w:val="00C81D57"/>
    <w:rsid w:val="00C820B7"/>
    <w:rsid w:val="00C826CD"/>
    <w:rsid w:val="00C829E1"/>
    <w:rsid w:val="00C82C85"/>
    <w:rsid w:val="00C82E7D"/>
    <w:rsid w:val="00C83401"/>
    <w:rsid w:val="00C839E2"/>
    <w:rsid w:val="00C83E3D"/>
    <w:rsid w:val="00C83FFA"/>
    <w:rsid w:val="00C8445A"/>
    <w:rsid w:val="00C84653"/>
    <w:rsid w:val="00C8499E"/>
    <w:rsid w:val="00C8506C"/>
    <w:rsid w:val="00C8552C"/>
    <w:rsid w:val="00C857D6"/>
    <w:rsid w:val="00C86026"/>
    <w:rsid w:val="00C86140"/>
    <w:rsid w:val="00C8689E"/>
    <w:rsid w:val="00C873D3"/>
    <w:rsid w:val="00C87AE1"/>
    <w:rsid w:val="00C87F46"/>
    <w:rsid w:val="00C90130"/>
    <w:rsid w:val="00C905B1"/>
    <w:rsid w:val="00C90B8F"/>
    <w:rsid w:val="00C90CEF"/>
    <w:rsid w:val="00C90FBE"/>
    <w:rsid w:val="00C91452"/>
    <w:rsid w:val="00C914CF"/>
    <w:rsid w:val="00C91656"/>
    <w:rsid w:val="00C91D97"/>
    <w:rsid w:val="00C91FBB"/>
    <w:rsid w:val="00C92344"/>
    <w:rsid w:val="00C9243F"/>
    <w:rsid w:val="00C92F8A"/>
    <w:rsid w:val="00C93E92"/>
    <w:rsid w:val="00C943D2"/>
    <w:rsid w:val="00C9465F"/>
    <w:rsid w:val="00C94700"/>
    <w:rsid w:val="00C94B8E"/>
    <w:rsid w:val="00C9512F"/>
    <w:rsid w:val="00C957A2"/>
    <w:rsid w:val="00C9639D"/>
    <w:rsid w:val="00C96536"/>
    <w:rsid w:val="00C96FD9"/>
    <w:rsid w:val="00C9772B"/>
    <w:rsid w:val="00C97BEB"/>
    <w:rsid w:val="00C97C01"/>
    <w:rsid w:val="00C97E0B"/>
    <w:rsid w:val="00CA01E0"/>
    <w:rsid w:val="00CA05AA"/>
    <w:rsid w:val="00CA05B9"/>
    <w:rsid w:val="00CA05E4"/>
    <w:rsid w:val="00CA0A1A"/>
    <w:rsid w:val="00CA0DAA"/>
    <w:rsid w:val="00CA0E02"/>
    <w:rsid w:val="00CA19EF"/>
    <w:rsid w:val="00CA1DAA"/>
    <w:rsid w:val="00CA2A28"/>
    <w:rsid w:val="00CA2E1D"/>
    <w:rsid w:val="00CA2F9A"/>
    <w:rsid w:val="00CA2FF2"/>
    <w:rsid w:val="00CA3A96"/>
    <w:rsid w:val="00CA4246"/>
    <w:rsid w:val="00CA4EE4"/>
    <w:rsid w:val="00CA540D"/>
    <w:rsid w:val="00CA54E7"/>
    <w:rsid w:val="00CA58DC"/>
    <w:rsid w:val="00CA5ABF"/>
    <w:rsid w:val="00CA5FAD"/>
    <w:rsid w:val="00CA644C"/>
    <w:rsid w:val="00CA68C1"/>
    <w:rsid w:val="00CA69BF"/>
    <w:rsid w:val="00CA6AD8"/>
    <w:rsid w:val="00CA6D78"/>
    <w:rsid w:val="00CA6F60"/>
    <w:rsid w:val="00CA7797"/>
    <w:rsid w:val="00CA7CA2"/>
    <w:rsid w:val="00CB0153"/>
    <w:rsid w:val="00CB06D6"/>
    <w:rsid w:val="00CB07F1"/>
    <w:rsid w:val="00CB097A"/>
    <w:rsid w:val="00CB0A4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704"/>
    <w:rsid w:val="00CB4D1F"/>
    <w:rsid w:val="00CB5403"/>
    <w:rsid w:val="00CB5B8B"/>
    <w:rsid w:val="00CB694E"/>
    <w:rsid w:val="00CB71F8"/>
    <w:rsid w:val="00CB742E"/>
    <w:rsid w:val="00CB78E7"/>
    <w:rsid w:val="00CB7E75"/>
    <w:rsid w:val="00CC0382"/>
    <w:rsid w:val="00CC145F"/>
    <w:rsid w:val="00CC14CA"/>
    <w:rsid w:val="00CC1560"/>
    <w:rsid w:val="00CC16ED"/>
    <w:rsid w:val="00CC2118"/>
    <w:rsid w:val="00CC2484"/>
    <w:rsid w:val="00CC2ED0"/>
    <w:rsid w:val="00CC3140"/>
    <w:rsid w:val="00CC33A8"/>
    <w:rsid w:val="00CC34F7"/>
    <w:rsid w:val="00CC3B6B"/>
    <w:rsid w:val="00CC3E22"/>
    <w:rsid w:val="00CC4242"/>
    <w:rsid w:val="00CC4652"/>
    <w:rsid w:val="00CC5484"/>
    <w:rsid w:val="00CC55E9"/>
    <w:rsid w:val="00CC56C4"/>
    <w:rsid w:val="00CC5A74"/>
    <w:rsid w:val="00CC5B78"/>
    <w:rsid w:val="00CC5F94"/>
    <w:rsid w:val="00CC615A"/>
    <w:rsid w:val="00CC6988"/>
    <w:rsid w:val="00CC6A7F"/>
    <w:rsid w:val="00CC6AC5"/>
    <w:rsid w:val="00CC6D4B"/>
    <w:rsid w:val="00CC7C64"/>
    <w:rsid w:val="00CD0A72"/>
    <w:rsid w:val="00CD1B82"/>
    <w:rsid w:val="00CD1ED0"/>
    <w:rsid w:val="00CD2267"/>
    <w:rsid w:val="00CD239E"/>
    <w:rsid w:val="00CD2C00"/>
    <w:rsid w:val="00CD2E05"/>
    <w:rsid w:val="00CD31C1"/>
    <w:rsid w:val="00CD3B51"/>
    <w:rsid w:val="00CD48E8"/>
    <w:rsid w:val="00CD5491"/>
    <w:rsid w:val="00CD559D"/>
    <w:rsid w:val="00CD564E"/>
    <w:rsid w:val="00CD56A6"/>
    <w:rsid w:val="00CD5E64"/>
    <w:rsid w:val="00CD6108"/>
    <w:rsid w:val="00CD614F"/>
    <w:rsid w:val="00CD6184"/>
    <w:rsid w:val="00CD62BC"/>
    <w:rsid w:val="00CD6446"/>
    <w:rsid w:val="00CD64E0"/>
    <w:rsid w:val="00CD6D44"/>
    <w:rsid w:val="00CD70B1"/>
    <w:rsid w:val="00CD7BF5"/>
    <w:rsid w:val="00CD7DE5"/>
    <w:rsid w:val="00CE076F"/>
    <w:rsid w:val="00CE081A"/>
    <w:rsid w:val="00CE0F3A"/>
    <w:rsid w:val="00CE150E"/>
    <w:rsid w:val="00CE1582"/>
    <w:rsid w:val="00CE183E"/>
    <w:rsid w:val="00CE1C66"/>
    <w:rsid w:val="00CE2169"/>
    <w:rsid w:val="00CE21F0"/>
    <w:rsid w:val="00CE2886"/>
    <w:rsid w:val="00CE2BAE"/>
    <w:rsid w:val="00CE2DA0"/>
    <w:rsid w:val="00CE31B9"/>
    <w:rsid w:val="00CE3523"/>
    <w:rsid w:val="00CE366C"/>
    <w:rsid w:val="00CE36C6"/>
    <w:rsid w:val="00CE39B7"/>
    <w:rsid w:val="00CE3A1F"/>
    <w:rsid w:val="00CE3A4A"/>
    <w:rsid w:val="00CE3A67"/>
    <w:rsid w:val="00CE3C0E"/>
    <w:rsid w:val="00CE3CCD"/>
    <w:rsid w:val="00CE3CD1"/>
    <w:rsid w:val="00CE3DEA"/>
    <w:rsid w:val="00CE529E"/>
    <w:rsid w:val="00CE54B2"/>
    <w:rsid w:val="00CE5709"/>
    <w:rsid w:val="00CE78A7"/>
    <w:rsid w:val="00CE799E"/>
    <w:rsid w:val="00CE7C4D"/>
    <w:rsid w:val="00CE7DFC"/>
    <w:rsid w:val="00CF0347"/>
    <w:rsid w:val="00CF1174"/>
    <w:rsid w:val="00CF1249"/>
    <w:rsid w:val="00CF12D2"/>
    <w:rsid w:val="00CF1429"/>
    <w:rsid w:val="00CF1772"/>
    <w:rsid w:val="00CF1E26"/>
    <w:rsid w:val="00CF1FE9"/>
    <w:rsid w:val="00CF26C4"/>
    <w:rsid w:val="00CF2740"/>
    <w:rsid w:val="00CF277F"/>
    <w:rsid w:val="00CF4060"/>
    <w:rsid w:val="00CF406C"/>
    <w:rsid w:val="00CF4493"/>
    <w:rsid w:val="00CF48EF"/>
    <w:rsid w:val="00CF4CD5"/>
    <w:rsid w:val="00CF4DF0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676"/>
    <w:rsid w:val="00D00CA0"/>
    <w:rsid w:val="00D00DAA"/>
    <w:rsid w:val="00D0112E"/>
    <w:rsid w:val="00D01717"/>
    <w:rsid w:val="00D01B68"/>
    <w:rsid w:val="00D01D2C"/>
    <w:rsid w:val="00D024C5"/>
    <w:rsid w:val="00D03BE2"/>
    <w:rsid w:val="00D03FC0"/>
    <w:rsid w:val="00D040BA"/>
    <w:rsid w:val="00D042CA"/>
    <w:rsid w:val="00D04843"/>
    <w:rsid w:val="00D04A31"/>
    <w:rsid w:val="00D06564"/>
    <w:rsid w:val="00D0695C"/>
    <w:rsid w:val="00D06C6B"/>
    <w:rsid w:val="00D06D5F"/>
    <w:rsid w:val="00D07ADD"/>
    <w:rsid w:val="00D113BF"/>
    <w:rsid w:val="00D113C0"/>
    <w:rsid w:val="00D11979"/>
    <w:rsid w:val="00D1232F"/>
    <w:rsid w:val="00D12393"/>
    <w:rsid w:val="00D124CE"/>
    <w:rsid w:val="00D12979"/>
    <w:rsid w:val="00D13537"/>
    <w:rsid w:val="00D1371B"/>
    <w:rsid w:val="00D14430"/>
    <w:rsid w:val="00D144E8"/>
    <w:rsid w:val="00D145D9"/>
    <w:rsid w:val="00D14937"/>
    <w:rsid w:val="00D15135"/>
    <w:rsid w:val="00D159C5"/>
    <w:rsid w:val="00D15B19"/>
    <w:rsid w:val="00D15BF3"/>
    <w:rsid w:val="00D15F5E"/>
    <w:rsid w:val="00D16139"/>
    <w:rsid w:val="00D16752"/>
    <w:rsid w:val="00D176C2"/>
    <w:rsid w:val="00D1792E"/>
    <w:rsid w:val="00D17E56"/>
    <w:rsid w:val="00D2022F"/>
    <w:rsid w:val="00D2025E"/>
    <w:rsid w:val="00D210C2"/>
    <w:rsid w:val="00D210EA"/>
    <w:rsid w:val="00D21C3E"/>
    <w:rsid w:val="00D2258B"/>
    <w:rsid w:val="00D22714"/>
    <w:rsid w:val="00D22994"/>
    <w:rsid w:val="00D22B98"/>
    <w:rsid w:val="00D22F73"/>
    <w:rsid w:val="00D23038"/>
    <w:rsid w:val="00D2307C"/>
    <w:rsid w:val="00D23CD2"/>
    <w:rsid w:val="00D23F55"/>
    <w:rsid w:val="00D2493A"/>
    <w:rsid w:val="00D2565B"/>
    <w:rsid w:val="00D25E45"/>
    <w:rsid w:val="00D25F8B"/>
    <w:rsid w:val="00D26325"/>
    <w:rsid w:val="00D26398"/>
    <w:rsid w:val="00D26822"/>
    <w:rsid w:val="00D26D3B"/>
    <w:rsid w:val="00D27A78"/>
    <w:rsid w:val="00D27C51"/>
    <w:rsid w:val="00D30568"/>
    <w:rsid w:val="00D313D3"/>
    <w:rsid w:val="00D316A4"/>
    <w:rsid w:val="00D3178E"/>
    <w:rsid w:val="00D3186C"/>
    <w:rsid w:val="00D319CA"/>
    <w:rsid w:val="00D31A4E"/>
    <w:rsid w:val="00D31F0B"/>
    <w:rsid w:val="00D321BF"/>
    <w:rsid w:val="00D32693"/>
    <w:rsid w:val="00D32D40"/>
    <w:rsid w:val="00D330F7"/>
    <w:rsid w:val="00D336DD"/>
    <w:rsid w:val="00D33A1A"/>
    <w:rsid w:val="00D33D9D"/>
    <w:rsid w:val="00D33DF6"/>
    <w:rsid w:val="00D33F61"/>
    <w:rsid w:val="00D34002"/>
    <w:rsid w:val="00D345F1"/>
    <w:rsid w:val="00D34A14"/>
    <w:rsid w:val="00D34CB8"/>
    <w:rsid w:val="00D3576C"/>
    <w:rsid w:val="00D35D0A"/>
    <w:rsid w:val="00D3655B"/>
    <w:rsid w:val="00D36748"/>
    <w:rsid w:val="00D3698E"/>
    <w:rsid w:val="00D369F3"/>
    <w:rsid w:val="00D378B2"/>
    <w:rsid w:val="00D4149E"/>
    <w:rsid w:val="00D414ED"/>
    <w:rsid w:val="00D415AD"/>
    <w:rsid w:val="00D42254"/>
    <w:rsid w:val="00D425B9"/>
    <w:rsid w:val="00D42DDD"/>
    <w:rsid w:val="00D432FD"/>
    <w:rsid w:val="00D4427C"/>
    <w:rsid w:val="00D446B2"/>
    <w:rsid w:val="00D44CE2"/>
    <w:rsid w:val="00D45211"/>
    <w:rsid w:val="00D4534B"/>
    <w:rsid w:val="00D45574"/>
    <w:rsid w:val="00D45AF2"/>
    <w:rsid w:val="00D45B8E"/>
    <w:rsid w:val="00D45B9F"/>
    <w:rsid w:val="00D45D06"/>
    <w:rsid w:val="00D466B7"/>
    <w:rsid w:val="00D46745"/>
    <w:rsid w:val="00D46CAE"/>
    <w:rsid w:val="00D47370"/>
    <w:rsid w:val="00D47E86"/>
    <w:rsid w:val="00D47FB3"/>
    <w:rsid w:val="00D50037"/>
    <w:rsid w:val="00D50208"/>
    <w:rsid w:val="00D50D7B"/>
    <w:rsid w:val="00D50EEF"/>
    <w:rsid w:val="00D51050"/>
    <w:rsid w:val="00D518C0"/>
    <w:rsid w:val="00D51E24"/>
    <w:rsid w:val="00D51F52"/>
    <w:rsid w:val="00D51F98"/>
    <w:rsid w:val="00D5227B"/>
    <w:rsid w:val="00D53507"/>
    <w:rsid w:val="00D5357F"/>
    <w:rsid w:val="00D53AE4"/>
    <w:rsid w:val="00D54106"/>
    <w:rsid w:val="00D54174"/>
    <w:rsid w:val="00D54CE5"/>
    <w:rsid w:val="00D5500D"/>
    <w:rsid w:val="00D55636"/>
    <w:rsid w:val="00D558EB"/>
    <w:rsid w:val="00D566B9"/>
    <w:rsid w:val="00D5699B"/>
    <w:rsid w:val="00D56A3F"/>
    <w:rsid w:val="00D575D6"/>
    <w:rsid w:val="00D57D91"/>
    <w:rsid w:val="00D60064"/>
    <w:rsid w:val="00D600B5"/>
    <w:rsid w:val="00D603A7"/>
    <w:rsid w:val="00D617B1"/>
    <w:rsid w:val="00D61F42"/>
    <w:rsid w:val="00D61FFC"/>
    <w:rsid w:val="00D62484"/>
    <w:rsid w:val="00D62E88"/>
    <w:rsid w:val="00D63DF4"/>
    <w:rsid w:val="00D63F5A"/>
    <w:rsid w:val="00D651AA"/>
    <w:rsid w:val="00D652BD"/>
    <w:rsid w:val="00D6563F"/>
    <w:rsid w:val="00D65B35"/>
    <w:rsid w:val="00D65EB8"/>
    <w:rsid w:val="00D66224"/>
    <w:rsid w:val="00D6755D"/>
    <w:rsid w:val="00D67587"/>
    <w:rsid w:val="00D6792F"/>
    <w:rsid w:val="00D67BAE"/>
    <w:rsid w:val="00D70300"/>
    <w:rsid w:val="00D70A37"/>
    <w:rsid w:val="00D70C3D"/>
    <w:rsid w:val="00D71072"/>
    <w:rsid w:val="00D71975"/>
    <w:rsid w:val="00D71A16"/>
    <w:rsid w:val="00D71F1E"/>
    <w:rsid w:val="00D722A3"/>
    <w:rsid w:val="00D72445"/>
    <w:rsid w:val="00D728D2"/>
    <w:rsid w:val="00D72BC2"/>
    <w:rsid w:val="00D72E43"/>
    <w:rsid w:val="00D73FA6"/>
    <w:rsid w:val="00D744F6"/>
    <w:rsid w:val="00D7457F"/>
    <w:rsid w:val="00D746AE"/>
    <w:rsid w:val="00D74F42"/>
    <w:rsid w:val="00D752E3"/>
    <w:rsid w:val="00D754E5"/>
    <w:rsid w:val="00D75559"/>
    <w:rsid w:val="00D75813"/>
    <w:rsid w:val="00D75EE7"/>
    <w:rsid w:val="00D76C1C"/>
    <w:rsid w:val="00D77498"/>
    <w:rsid w:val="00D801F5"/>
    <w:rsid w:val="00D8051B"/>
    <w:rsid w:val="00D80FAF"/>
    <w:rsid w:val="00D814FF"/>
    <w:rsid w:val="00D815FC"/>
    <w:rsid w:val="00D81BF6"/>
    <w:rsid w:val="00D81C0A"/>
    <w:rsid w:val="00D81C58"/>
    <w:rsid w:val="00D81C66"/>
    <w:rsid w:val="00D82471"/>
    <w:rsid w:val="00D82662"/>
    <w:rsid w:val="00D82BD5"/>
    <w:rsid w:val="00D8304E"/>
    <w:rsid w:val="00D83F39"/>
    <w:rsid w:val="00D84856"/>
    <w:rsid w:val="00D84923"/>
    <w:rsid w:val="00D84A27"/>
    <w:rsid w:val="00D84F1A"/>
    <w:rsid w:val="00D8513D"/>
    <w:rsid w:val="00D854FD"/>
    <w:rsid w:val="00D859A8"/>
    <w:rsid w:val="00D859EA"/>
    <w:rsid w:val="00D85BD9"/>
    <w:rsid w:val="00D8603A"/>
    <w:rsid w:val="00D86198"/>
    <w:rsid w:val="00D86216"/>
    <w:rsid w:val="00D8681E"/>
    <w:rsid w:val="00D874D1"/>
    <w:rsid w:val="00D87AC4"/>
    <w:rsid w:val="00D87F53"/>
    <w:rsid w:val="00D90435"/>
    <w:rsid w:val="00D909CA"/>
    <w:rsid w:val="00D90BDD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47F0"/>
    <w:rsid w:val="00D95882"/>
    <w:rsid w:val="00D95E7F"/>
    <w:rsid w:val="00D962A3"/>
    <w:rsid w:val="00D96E0F"/>
    <w:rsid w:val="00DA0068"/>
    <w:rsid w:val="00DA0144"/>
    <w:rsid w:val="00DA081E"/>
    <w:rsid w:val="00DA0A56"/>
    <w:rsid w:val="00DA0C17"/>
    <w:rsid w:val="00DA101C"/>
    <w:rsid w:val="00DA1080"/>
    <w:rsid w:val="00DA10C6"/>
    <w:rsid w:val="00DA1248"/>
    <w:rsid w:val="00DA16AF"/>
    <w:rsid w:val="00DA1BC6"/>
    <w:rsid w:val="00DA24D9"/>
    <w:rsid w:val="00DA2D61"/>
    <w:rsid w:val="00DA2D6D"/>
    <w:rsid w:val="00DA322D"/>
    <w:rsid w:val="00DA3378"/>
    <w:rsid w:val="00DA35BC"/>
    <w:rsid w:val="00DA387D"/>
    <w:rsid w:val="00DA4802"/>
    <w:rsid w:val="00DA4CBD"/>
    <w:rsid w:val="00DA4D32"/>
    <w:rsid w:val="00DA53D3"/>
    <w:rsid w:val="00DA53E0"/>
    <w:rsid w:val="00DA5D84"/>
    <w:rsid w:val="00DA6605"/>
    <w:rsid w:val="00DA69A2"/>
    <w:rsid w:val="00DA6A77"/>
    <w:rsid w:val="00DA6B0E"/>
    <w:rsid w:val="00DA7215"/>
    <w:rsid w:val="00DA7283"/>
    <w:rsid w:val="00DA7523"/>
    <w:rsid w:val="00DA7969"/>
    <w:rsid w:val="00DA7C0E"/>
    <w:rsid w:val="00DA7D6B"/>
    <w:rsid w:val="00DB0039"/>
    <w:rsid w:val="00DB0BAD"/>
    <w:rsid w:val="00DB1500"/>
    <w:rsid w:val="00DB2584"/>
    <w:rsid w:val="00DB2C56"/>
    <w:rsid w:val="00DB32FC"/>
    <w:rsid w:val="00DB365A"/>
    <w:rsid w:val="00DB3757"/>
    <w:rsid w:val="00DB3BD8"/>
    <w:rsid w:val="00DB44AE"/>
    <w:rsid w:val="00DB4889"/>
    <w:rsid w:val="00DB49E1"/>
    <w:rsid w:val="00DB4B4C"/>
    <w:rsid w:val="00DB4D95"/>
    <w:rsid w:val="00DB50FE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105"/>
    <w:rsid w:val="00DC0431"/>
    <w:rsid w:val="00DC0686"/>
    <w:rsid w:val="00DC07FA"/>
    <w:rsid w:val="00DC0AEC"/>
    <w:rsid w:val="00DC14A8"/>
    <w:rsid w:val="00DC1E71"/>
    <w:rsid w:val="00DC2384"/>
    <w:rsid w:val="00DC3595"/>
    <w:rsid w:val="00DC399A"/>
    <w:rsid w:val="00DC40E5"/>
    <w:rsid w:val="00DC5210"/>
    <w:rsid w:val="00DC645B"/>
    <w:rsid w:val="00DC65E3"/>
    <w:rsid w:val="00DC6AA2"/>
    <w:rsid w:val="00DC6C25"/>
    <w:rsid w:val="00DC7698"/>
    <w:rsid w:val="00DC7D60"/>
    <w:rsid w:val="00DC7F04"/>
    <w:rsid w:val="00DD03C1"/>
    <w:rsid w:val="00DD05C4"/>
    <w:rsid w:val="00DD0982"/>
    <w:rsid w:val="00DD0A68"/>
    <w:rsid w:val="00DD0F9C"/>
    <w:rsid w:val="00DD145A"/>
    <w:rsid w:val="00DD1669"/>
    <w:rsid w:val="00DD1755"/>
    <w:rsid w:val="00DD1B16"/>
    <w:rsid w:val="00DD1B5C"/>
    <w:rsid w:val="00DD1F69"/>
    <w:rsid w:val="00DD2185"/>
    <w:rsid w:val="00DD2820"/>
    <w:rsid w:val="00DD2C59"/>
    <w:rsid w:val="00DD2C77"/>
    <w:rsid w:val="00DD2DA5"/>
    <w:rsid w:val="00DD30F9"/>
    <w:rsid w:val="00DD325A"/>
    <w:rsid w:val="00DD33E2"/>
    <w:rsid w:val="00DD35B6"/>
    <w:rsid w:val="00DD3BAE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306"/>
    <w:rsid w:val="00DD6436"/>
    <w:rsid w:val="00DD6598"/>
    <w:rsid w:val="00DD65B8"/>
    <w:rsid w:val="00DD6D87"/>
    <w:rsid w:val="00DD6E9C"/>
    <w:rsid w:val="00DD7376"/>
    <w:rsid w:val="00DD73DE"/>
    <w:rsid w:val="00DD73FA"/>
    <w:rsid w:val="00DD7B84"/>
    <w:rsid w:val="00DD7BB1"/>
    <w:rsid w:val="00DE0360"/>
    <w:rsid w:val="00DE07DA"/>
    <w:rsid w:val="00DE0BDB"/>
    <w:rsid w:val="00DE139C"/>
    <w:rsid w:val="00DE13EF"/>
    <w:rsid w:val="00DE1B0E"/>
    <w:rsid w:val="00DE2858"/>
    <w:rsid w:val="00DE2977"/>
    <w:rsid w:val="00DE2A6A"/>
    <w:rsid w:val="00DE3C32"/>
    <w:rsid w:val="00DE3D09"/>
    <w:rsid w:val="00DE409A"/>
    <w:rsid w:val="00DE439E"/>
    <w:rsid w:val="00DE47D9"/>
    <w:rsid w:val="00DE5269"/>
    <w:rsid w:val="00DE5AB1"/>
    <w:rsid w:val="00DE5B20"/>
    <w:rsid w:val="00DE6907"/>
    <w:rsid w:val="00DE77F0"/>
    <w:rsid w:val="00DF0172"/>
    <w:rsid w:val="00DF04E2"/>
    <w:rsid w:val="00DF0A29"/>
    <w:rsid w:val="00DF0AE5"/>
    <w:rsid w:val="00DF0C68"/>
    <w:rsid w:val="00DF164C"/>
    <w:rsid w:val="00DF17DF"/>
    <w:rsid w:val="00DF1A17"/>
    <w:rsid w:val="00DF20E2"/>
    <w:rsid w:val="00DF2C44"/>
    <w:rsid w:val="00DF2E7F"/>
    <w:rsid w:val="00DF3150"/>
    <w:rsid w:val="00DF4191"/>
    <w:rsid w:val="00DF49DA"/>
    <w:rsid w:val="00DF4DA8"/>
    <w:rsid w:val="00DF4DB6"/>
    <w:rsid w:val="00DF4E8A"/>
    <w:rsid w:val="00DF4F04"/>
    <w:rsid w:val="00DF5053"/>
    <w:rsid w:val="00DF52F9"/>
    <w:rsid w:val="00DF53EC"/>
    <w:rsid w:val="00DF5E28"/>
    <w:rsid w:val="00DF66C3"/>
    <w:rsid w:val="00DF68B5"/>
    <w:rsid w:val="00DF793B"/>
    <w:rsid w:val="00E00008"/>
    <w:rsid w:val="00E0015B"/>
    <w:rsid w:val="00E0017C"/>
    <w:rsid w:val="00E00180"/>
    <w:rsid w:val="00E013AD"/>
    <w:rsid w:val="00E0241F"/>
    <w:rsid w:val="00E0283D"/>
    <w:rsid w:val="00E02AB0"/>
    <w:rsid w:val="00E0391C"/>
    <w:rsid w:val="00E03A2C"/>
    <w:rsid w:val="00E03EB4"/>
    <w:rsid w:val="00E040B5"/>
    <w:rsid w:val="00E0424F"/>
    <w:rsid w:val="00E04BF2"/>
    <w:rsid w:val="00E04EB7"/>
    <w:rsid w:val="00E04FE2"/>
    <w:rsid w:val="00E050F1"/>
    <w:rsid w:val="00E053C6"/>
    <w:rsid w:val="00E05736"/>
    <w:rsid w:val="00E06378"/>
    <w:rsid w:val="00E06529"/>
    <w:rsid w:val="00E06B19"/>
    <w:rsid w:val="00E06B59"/>
    <w:rsid w:val="00E07032"/>
    <w:rsid w:val="00E07A68"/>
    <w:rsid w:val="00E07FD6"/>
    <w:rsid w:val="00E07FF1"/>
    <w:rsid w:val="00E10120"/>
    <w:rsid w:val="00E104F6"/>
    <w:rsid w:val="00E10760"/>
    <w:rsid w:val="00E109BD"/>
    <w:rsid w:val="00E10AD6"/>
    <w:rsid w:val="00E111B4"/>
    <w:rsid w:val="00E11363"/>
    <w:rsid w:val="00E113A0"/>
    <w:rsid w:val="00E1182C"/>
    <w:rsid w:val="00E11B1F"/>
    <w:rsid w:val="00E120B7"/>
    <w:rsid w:val="00E128C0"/>
    <w:rsid w:val="00E12F33"/>
    <w:rsid w:val="00E13ED5"/>
    <w:rsid w:val="00E1448C"/>
    <w:rsid w:val="00E145CF"/>
    <w:rsid w:val="00E14823"/>
    <w:rsid w:val="00E149EF"/>
    <w:rsid w:val="00E154E6"/>
    <w:rsid w:val="00E15C42"/>
    <w:rsid w:val="00E16260"/>
    <w:rsid w:val="00E16667"/>
    <w:rsid w:val="00E166BE"/>
    <w:rsid w:val="00E205CF"/>
    <w:rsid w:val="00E20B74"/>
    <w:rsid w:val="00E211EF"/>
    <w:rsid w:val="00E2154A"/>
    <w:rsid w:val="00E215A2"/>
    <w:rsid w:val="00E21FC2"/>
    <w:rsid w:val="00E22588"/>
    <w:rsid w:val="00E22942"/>
    <w:rsid w:val="00E22F9F"/>
    <w:rsid w:val="00E230B7"/>
    <w:rsid w:val="00E2315D"/>
    <w:rsid w:val="00E23E7E"/>
    <w:rsid w:val="00E24284"/>
    <w:rsid w:val="00E24BC7"/>
    <w:rsid w:val="00E24F5B"/>
    <w:rsid w:val="00E251C3"/>
    <w:rsid w:val="00E25A60"/>
    <w:rsid w:val="00E25AF0"/>
    <w:rsid w:val="00E26217"/>
    <w:rsid w:val="00E26C5A"/>
    <w:rsid w:val="00E2715E"/>
    <w:rsid w:val="00E27733"/>
    <w:rsid w:val="00E27881"/>
    <w:rsid w:val="00E303AA"/>
    <w:rsid w:val="00E31455"/>
    <w:rsid w:val="00E31573"/>
    <w:rsid w:val="00E317B0"/>
    <w:rsid w:val="00E32703"/>
    <w:rsid w:val="00E32C8E"/>
    <w:rsid w:val="00E32C92"/>
    <w:rsid w:val="00E32EB9"/>
    <w:rsid w:val="00E3314C"/>
    <w:rsid w:val="00E3433B"/>
    <w:rsid w:val="00E34D00"/>
    <w:rsid w:val="00E34E5E"/>
    <w:rsid w:val="00E3585F"/>
    <w:rsid w:val="00E35AAE"/>
    <w:rsid w:val="00E35CD0"/>
    <w:rsid w:val="00E35DCA"/>
    <w:rsid w:val="00E361BB"/>
    <w:rsid w:val="00E36843"/>
    <w:rsid w:val="00E36F1C"/>
    <w:rsid w:val="00E370E8"/>
    <w:rsid w:val="00E371C7"/>
    <w:rsid w:val="00E3761A"/>
    <w:rsid w:val="00E37EDF"/>
    <w:rsid w:val="00E37EFB"/>
    <w:rsid w:val="00E40F07"/>
    <w:rsid w:val="00E418F1"/>
    <w:rsid w:val="00E41D1E"/>
    <w:rsid w:val="00E4214A"/>
    <w:rsid w:val="00E42260"/>
    <w:rsid w:val="00E43453"/>
    <w:rsid w:val="00E43957"/>
    <w:rsid w:val="00E43C14"/>
    <w:rsid w:val="00E43DE3"/>
    <w:rsid w:val="00E44D3E"/>
    <w:rsid w:val="00E455B2"/>
    <w:rsid w:val="00E45853"/>
    <w:rsid w:val="00E46968"/>
    <w:rsid w:val="00E47F5D"/>
    <w:rsid w:val="00E5006C"/>
    <w:rsid w:val="00E50130"/>
    <w:rsid w:val="00E50A16"/>
    <w:rsid w:val="00E511DA"/>
    <w:rsid w:val="00E516D1"/>
    <w:rsid w:val="00E52301"/>
    <w:rsid w:val="00E52AF6"/>
    <w:rsid w:val="00E52E33"/>
    <w:rsid w:val="00E53895"/>
    <w:rsid w:val="00E5477C"/>
    <w:rsid w:val="00E54833"/>
    <w:rsid w:val="00E548F9"/>
    <w:rsid w:val="00E54A0A"/>
    <w:rsid w:val="00E54AE3"/>
    <w:rsid w:val="00E552D9"/>
    <w:rsid w:val="00E55AEA"/>
    <w:rsid w:val="00E55C91"/>
    <w:rsid w:val="00E55DAC"/>
    <w:rsid w:val="00E561B9"/>
    <w:rsid w:val="00E56B03"/>
    <w:rsid w:val="00E5703A"/>
    <w:rsid w:val="00E57932"/>
    <w:rsid w:val="00E60426"/>
    <w:rsid w:val="00E60AA4"/>
    <w:rsid w:val="00E60E25"/>
    <w:rsid w:val="00E61767"/>
    <w:rsid w:val="00E6212E"/>
    <w:rsid w:val="00E62609"/>
    <w:rsid w:val="00E62F14"/>
    <w:rsid w:val="00E632A4"/>
    <w:rsid w:val="00E63D8B"/>
    <w:rsid w:val="00E64366"/>
    <w:rsid w:val="00E648CE"/>
    <w:rsid w:val="00E65698"/>
    <w:rsid w:val="00E657E6"/>
    <w:rsid w:val="00E65BFB"/>
    <w:rsid w:val="00E65EEB"/>
    <w:rsid w:val="00E65F00"/>
    <w:rsid w:val="00E666BF"/>
    <w:rsid w:val="00E66923"/>
    <w:rsid w:val="00E670EC"/>
    <w:rsid w:val="00E678EA"/>
    <w:rsid w:val="00E67F9C"/>
    <w:rsid w:val="00E70403"/>
    <w:rsid w:val="00E7047B"/>
    <w:rsid w:val="00E70756"/>
    <w:rsid w:val="00E70857"/>
    <w:rsid w:val="00E70A99"/>
    <w:rsid w:val="00E70B97"/>
    <w:rsid w:val="00E70EDD"/>
    <w:rsid w:val="00E713C3"/>
    <w:rsid w:val="00E7214E"/>
    <w:rsid w:val="00E726B5"/>
    <w:rsid w:val="00E72DD0"/>
    <w:rsid w:val="00E72EFC"/>
    <w:rsid w:val="00E73147"/>
    <w:rsid w:val="00E73298"/>
    <w:rsid w:val="00E732DD"/>
    <w:rsid w:val="00E73F71"/>
    <w:rsid w:val="00E74548"/>
    <w:rsid w:val="00E74895"/>
    <w:rsid w:val="00E74B4B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0667"/>
    <w:rsid w:val="00E81366"/>
    <w:rsid w:val="00E8165F"/>
    <w:rsid w:val="00E81762"/>
    <w:rsid w:val="00E81B7E"/>
    <w:rsid w:val="00E82128"/>
    <w:rsid w:val="00E825C7"/>
    <w:rsid w:val="00E829D1"/>
    <w:rsid w:val="00E837F4"/>
    <w:rsid w:val="00E83860"/>
    <w:rsid w:val="00E848FB"/>
    <w:rsid w:val="00E84BA3"/>
    <w:rsid w:val="00E84CC1"/>
    <w:rsid w:val="00E84D54"/>
    <w:rsid w:val="00E84F26"/>
    <w:rsid w:val="00E853BA"/>
    <w:rsid w:val="00E85512"/>
    <w:rsid w:val="00E855D8"/>
    <w:rsid w:val="00E85C8A"/>
    <w:rsid w:val="00E85E23"/>
    <w:rsid w:val="00E85E27"/>
    <w:rsid w:val="00E85F74"/>
    <w:rsid w:val="00E86410"/>
    <w:rsid w:val="00E86D0C"/>
    <w:rsid w:val="00E86DCA"/>
    <w:rsid w:val="00E870B7"/>
    <w:rsid w:val="00E9028C"/>
    <w:rsid w:val="00E90F84"/>
    <w:rsid w:val="00E91097"/>
    <w:rsid w:val="00E9137D"/>
    <w:rsid w:val="00E91834"/>
    <w:rsid w:val="00E91A3D"/>
    <w:rsid w:val="00E91A92"/>
    <w:rsid w:val="00E91C91"/>
    <w:rsid w:val="00E91DAD"/>
    <w:rsid w:val="00E921C8"/>
    <w:rsid w:val="00E923B0"/>
    <w:rsid w:val="00E924EE"/>
    <w:rsid w:val="00E927B2"/>
    <w:rsid w:val="00E92AFB"/>
    <w:rsid w:val="00E92CF9"/>
    <w:rsid w:val="00E92ED6"/>
    <w:rsid w:val="00E931A3"/>
    <w:rsid w:val="00E93573"/>
    <w:rsid w:val="00E9384E"/>
    <w:rsid w:val="00E9476A"/>
    <w:rsid w:val="00E949FF"/>
    <w:rsid w:val="00E94D2D"/>
    <w:rsid w:val="00E94DA4"/>
    <w:rsid w:val="00E94E9C"/>
    <w:rsid w:val="00E952A4"/>
    <w:rsid w:val="00E95DC6"/>
    <w:rsid w:val="00E9601C"/>
    <w:rsid w:val="00E9653A"/>
    <w:rsid w:val="00E96754"/>
    <w:rsid w:val="00E96A9E"/>
    <w:rsid w:val="00E96CE6"/>
    <w:rsid w:val="00E96D83"/>
    <w:rsid w:val="00E9736E"/>
    <w:rsid w:val="00E97738"/>
    <w:rsid w:val="00E978BD"/>
    <w:rsid w:val="00E97ABB"/>
    <w:rsid w:val="00E97F5E"/>
    <w:rsid w:val="00EA03D8"/>
    <w:rsid w:val="00EA04D1"/>
    <w:rsid w:val="00EA0F70"/>
    <w:rsid w:val="00EA108C"/>
    <w:rsid w:val="00EA2341"/>
    <w:rsid w:val="00EA24D1"/>
    <w:rsid w:val="00EA26C1"/>
    <w:rsid w:val="00EA32B8"/>
    <w:rsid w:val="00EA38FE"/>
    <w:rsid w:val="00EA3F25"/>
    <w:rsid w:val="00EA41A7"/>
    <w:rsid w:val="00EA47E2"/>
    <w:rsid w:val="00EA5A37"/>
    <w:rsid w:val="00EA5B9C"/>
    <w:rsid w:val="00EA6007"/>
    <w:rsid w:val="00EA60C1"/>
    <w:rsid w:val="00EA6306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BD0"/>
    <w:rsid w:val="00EB243C"/>
    <w:rsid w:val="00EB258C"/>
    <w:rsid w:val="00EB272B"/>
    <w:rsid w:val="00EB281F"/>
    <w:rsid w:val="00EB35DB"/>
    <w:rsid w:val="00EB3888"/>
    <w:rsid w:val="00EB4130"/>
    <w:rsid w:val="00EB43D9"/>
    <w:rsid w:val="00EB45B5"/>
    <w:rsid w:val="00EB48B6"/>
    <w:rsid w:val="00EB4A37"/>
    <w:rsid w:val="00EB4BDC"/>
    <w:rsid w:val="00EB4C39"/>
    <w:rsid w:val="00EB4F6F"/>
    <w:rsid w:val="00EB523C"/>
    <w:rsid w:val="00EB56D6"/>
    <w:rsid w:val="00EB574D"/>
    <w:rsid w:val="00EB6474"/>
    <w:rsid w:val="00EB7E62"/>
    <w:rsid w:val="00EC08F3"/>
    <w:rsid w:val="00EC151C"/>
    <w:rsid w:val="00EC1C8E"/>
    <w:rsid w:val="00EC1E82"/>
    <w:rsid w:val="00EC1FC5"/>
    <w:rsid w:val="00EC35DE"/>
    <w:rsid w:val="00EC3675"/>
    <w:rsid w:val="00EC3EF2"/>
    <w:rsid w:val="00EC4D37"/>
    <w:rsid w:val="00EC4E47"/>
    <w:rsid w:val="00EC54A9"/>
    <w:rsid w:val="00EC5531"/>
    <w:rsid w:val="00EC58F2"/>
    <w:rsid w:val="00EC593D"/>
    <w:rsid w:val="00EC5A9D"/>
    <w:rsid w:val="00EC5BD6"/>
    <w:rsid w:val="00EC69AE"/>
    <w:rsid w:val="00EC6D18"/>
    <w:rsid w:val="00EC7066"/>
    <w:rsid w:val="00EC71EC"/>
    <w:rsid w:val="00EC780E"/>
    <w:rsid w:val="00EC7C8A"/>
    <w:rsid w:val="00ED01B3"/>
    <w:rsid w:val="00ED04E9"/>
    <w:rsid w:val="00ED0CEC"/>
    <w:rsid w:val="00ED0DCC"/>
    <w:rsid w:val="00ED0F67"/>
    <w:rsid w:val="00ED15CD"/>
    <w:rsid w:val="00ED17A8"/>
    <w:rsid w:val="00ED1E6F"/>
    <w:rsid w:val="00ED2945"/>
    <w:rsid w:val="00ED2FB6"/>
    <w:rsid w:val="00ED354D"/>
    <w:rsid w:val="00ED3824"/>
    <w:rsid w:val="00ED4676"/>
    <w:rsid w:val="00ED4CC4"/>
    <w:rsid w:val="00ED6258"/>
    <w:rsid w:val="00ED6C64"/>
    <w:rsid w:val="00ED7312"/>
    <w:rsid w:val="00ED77E9"/>
    <w:rsid w:val="00ED7D78"/>
    <w:rsid w:val="00EE00CD"/>
    <w:rsid w:val="00EE0408"/>
    <w:rsid w:val="00EE0C46"/>
    <w:rsid w:val="00EE15BA"/>
    <w:rsid w:val="00EE1643"/>
    <w:rsid w:val="00EE1D74"/>
    <w:rsid w:val="00EE2205"/>
    <w:rsid w:val="00EE23C8"/>
    <w:rsid w:val="00EE2524"/>
    <w:rsid w:val="00EE2785"/>
    <w:rsid w:val="00EE278C"/>
    <w:rsid w:val="00EE3CCD"/>
    <w:rsid w:val="00EE3DD6"/>
    <w:rsid w:val="00EE3EF9"/>
    <w:rsid w:val="00EE453D"/>
    <w:rsid w:val="00EE4643"/>
    <w:rsid w:val="00EE4EF6"/>
    <w:rsid w:val="00EE51E4"/>
    <w:rsid w:val="00EE52FC"/>
    <w:rsid w:val="00EE57B6"/>
    <w:rsid w:val="00EE5D97"/>
    <w:rsid w:val="00EE61D3"/>
    <w:rsid w:val="00EE69B5"/>
    <w:rsid w:val="00EE6C8C"/>
    <w:rsid w:val="00EE6F89"/>
    <w:rsid w:val="00EE795B"/>
    <w:rsid w:val="00EF1276"/>
    <w:rsid w:val="00EF1B82"/>
    <w:rsid w:val="00EF1E0B"/>
    <w:rsid w:val="00EF1F20"/>
    <w:rsid w:val="00EF1FFE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858"/>
    <w:rsid w:val="00EF6BC9"/>
    <w:rsid w:val="00EF6CCE"/>
    <w:rsid w:val="00EF6EC4"/>
    <w:rsid w:val="00EF6F65"/>
    <w:rsid w:val="00EF7153"/>
    <w:rsid w:val="00F004E8"/>
    <w:rsid w:val="00F01AA7"/>
    <w:rsid w:val="00F027E7"/>
    <w:rsid w:val="00F02840"/>
    <w:rsid w:val="00F02BCD"/>
    <w:rsid w:val="00F0321E"/>
    <w:rsid w:val="00F03A7F"/>
    <w:rsid w:val="00F04325"/>
    <w:rsid w:val="00F04931"/>
    <w:rsid w:val="00F04F87"/>
    <w:rsid w:val="00F050B9"/>
    <w:rsid w:val="00F0513E"/>
    <w:rsid w:val="00F05816"/>
    <w:rsid w:val="00F05A0D"/>
    <w:rsid w:val="00F05C5C"/>
    <w:rsid w:val="00F05E86"/>
    <w:rsid w:val="00F060CC"/>
    <w:rsid w:val="00F061E0"/>
    <w:rsid w:val="00F0694D"/>
    <w:rsid w:val="00F078FA"/>
    <w:rsid w:val="00F07950"/>
    <w:rsid w:val="00F07CDC"/>
    <w:rsid w:val="00F07DFB"/>
    <w:rsid w:val="00F100D2"/>
    <w:rsid w:val="00F102E5"/>
    <w:rsid w:val="00F1053B"/>
    <w:rsid w:val="00F11100"/>
    <w:rsid w:val="00F11F9F"/>
    <w:rsid w:val="00F127A1"/>
    <w:rsid w:val="00F127D1"/>
    <w:rsid w:val="00F128A4"/>
    <w:rsid w:val="00F12D00"/>
    <w:rsid w:val="00F1317E"/>
    <w:rsid w:val="00F13423"/>
    <w:rsid w:val="00F13682"/>
    <w:rsid w:val="00F13C30"/>
    <w:rsid w:val="00F13FC2"/>
    <w:rsid w:val="00F1415B"/>
    <w:rsid w:val="00F14291"/>
    <w:rsid w:val="00F1431F"/>
    <w:rsid w:val="00F14966"/>
    <w:rsid w:val="00F14B6B"/>
    <w:rsid w:val="00F15A82"/>
    <w:rsid w:val="00F16538"/>
    <w:rsid w:val="00F17375"/>
    <w:rsid w:val="00F17D9F"/>
    <w:rsid w:val="00F17DD3"/>
    <w:rsid w:val="00F17E59"/>
    <w:rsid w:val="00F17EBE"/>
    <w:rsid w:val="00F17EF7"/>
    <w:rsid w:val="00F2059E"/>
    <w:rsid w:val="00F20744"/>
    <w:rsid w:val="00F207A9"/>
    <w:rsid w:val="00F20CB5"/>
    <w:rsid w:val="00F21297"/>
    <w:rsid w:val="00F216A1"/>
    <w:rsid w:val="00F217A1"/>
    <w:rsid w:val="00F2191F"/>
    <w:rsid w:val="00F22D47"/>
    <w:rsid w:val="00F23566"/>
    <w:rsid w:val="00F23D37"/>
    <w:rsid w:val="00F2452A"/>
    <w:rsid w:val="00F2478E"/>
    <w:rsid w:val="00F24C14"/>
    <w:rsid w:val="00F24C99"/>
    <w:rsid w:val="00F24D04"/>
    <w:rsid w:val="00F260BD"/>
    <w:rsid w:val="00F26510"/>
    <w:rsid w:val="00F27102"/>
    <w:rsid w:val="00F27253"/>
    <w:rsid w:val="00F27680"/>
    <w:rsid w:val="00F30137"/>
    <w:rsid w:val="00F305C1"/>
    <w:rsid w:val="00F305EA"/>
    <w:rsid w:val="00F30744"/>
    <w:rsid w:val="00F3115A"/>
    <w:rsid w:val="00F316B0"/>
    <w:rsid w:val="00F316F9"/>
    <w:rsid w:val="00F31744"/>
    <w:rsid w:val="00F318BE"/>
    <w:rsid w:val="00F32165"/>
    <w:rsid w:val="00F32689"/>
    <w:rsid w:val="00F32737"/>
    <w:rsid w:val="00F3360E"/>
    <w:rsid w:val="00F33745"/>
    <w:rsid w:val="00F3447E"/>
    <w:rsid w:val="00F344CF"/>
    <w:rsid w:val="00F3471B"/>
    <w:rsid w:val="00F34DAA"/>
    <w:rsid w:val="00F34DDD"/>
    <w:rsid w:val="00F35A03"/>
    <w:rsid w:val="00F35A05"/>
    <w:rsid w:val="00F35FC3"/>
    <w:rsid w:val="00F36919"/>
    <w:rsid w:val="00F36A71"/>
    <w:rsid w:val="00F36E8B"/>
    <w:rsid w:val="00F3737F"/>
    <w:rsid w:val="00F376A6"/>
    <w:rsid w:val="00F376DA"/>
    <w:rsid w:val="00F4062B"/>
    <w:rsid w:val="00F40767"/>
    <w:rsid w:val="00F408C6"/>
    <w:rsid w:val="00F409A2"/>
    <w:rsid w:val="00F40BC7"/>
    <w:rsid w:val="00F40FA1"/>
    <w:rsid w:val="00F413D3"/>
    <w:rsid w:val="00F41773"/>
    <w:rsid w:val="00F42046"/>
    <w:rsid w:val="00F423D4"/>
    <w:rsid w:val="00F424FF"/>
    <w:rsid w:val="00F42AFA"/>
    <w:rsid w:val="00F42CFA"/>
    <w:rsid w:val="00F44838"/>
    <w:rsid w:val="00F449DB"/>
    <w:rsid w:val="00F44A89"/>
    <w:rsid w:val="00F44FFE"/>
    <w:rsid w:val="00F466D6"/>
    <w:rsid w:val="00F466E0"/>
    <w:rsid w:val="00F46A91"/>
    <w:rsid w:val="00F46E7D"/>
    <w:rsid w:val="00F46FAB"/>
    <w:rsid w:val="00F46FDC"/>
    <w:rsid w:val="00F473E9"/>
    <w:rsid w:val="00F47518"/>
    <w:rsid w:val="00F4765B"/>
    <w:rsid w:val="00F47CD4"/>
    <w:rsid w:val="00F50952"/>
    <w:rsid w:val="00F50B30"/>
    <w:rsid w:val="00F50C6C"/>
    <w:rsid w:val="00F512C1"/>
    <w:rsid w:val="00F51F2F"/>
    <w:rsid w:val="00F52052"/>
    <w:rsid w:val="00F53052"/>
    <w:rsid w:val="00F537FA"/>
    <w:rsid w:val="00F5398D"/>
    <w:rsid w:val="00F53E37"/>
    <w:rsid w:val="00F54607"/>
    <w:rsid w:val="00F54789"/>
    <w:rsid w:val="00F54A96"/>
    <w:rsid w:val="00F54E1A"/>
    <w:rsid w:val="00F55F34"/>
    <w:rsid w:val="00F560A9"/>
    <w:rsid w:val="00F56A1A"/>
    <w:rsid w:val="00F572B1"/>
    <w:rsid w:val="00F579FC"/>
    <w:rsid w:val="00F57E06"/>
    <w:rsid w:val="00F6067A"/>
    <w:rsid w:val="00F60710"/>
    <w:rsid w:val="00F608EC"/>
    <w:rsid w:val="00F60901"/>
    <w:rsid w:val="00F612CC"/>
    <w:rsid w:val="00F61797"/>
    <w:rsid w:val="00F62552"/>
    <w:rsid w:val="00F62C30"/>
    <w:rsid w:val="00F63477"/>
    <w:rsid w:val="00F63759"/>
    <w:rsid w:val="00F63DC5"/>
    <w:rsid w:val="00F6437C"/>
    <w:rsid w:val="00F64645"/>
    <w:rsid w:val="00F648EF"/>
    <w:rsid w:val="00F64CBC"/>
    <w:rsid w:val="00F64DF1"/>
    <w:rsid w:val="00F64E9E"/>
    <w:rsid w:val="00F65A04"/>
    <w:rsid w:val="00F65C3E"/>
    <w:rsid w:val="00F6718F"/>
    <w:rsid w:val="00F6735C"/>
    <w:rsid w:val="00F674ED"/>
    <w:rsid w:val="00F67E9C"/>
    <w:rsid w:val="00F70067"/>
    <w:rsid w:val="00F70746"/>
    <w:rsid w:val="00F7116B"/>
    <w:rsid w:val="00F71856"/>
    <w:rsid w:val="00F71DF4"/>
    <w:rsid w:val="00F7286E"/>
    <w:rsid w:val="00F72B20"/>
    <w:rsid w:val="00F72BB8"/>
    <w:rsid w:val="00F72BEE"/>
    <w:rsid w:val="00F731F4"/>
    <w:rsid w:val="00F7385E"/>
    <w:rsid w:val="00F73DBE"/>
    <w:rsid w:val="00F73E8D"/>
    <w:rsid w:val="00F740B1"/>
    <w:rsid w:val="00F742D1"/>
    <w:rsid w:val="00F7453A"/>
    <w:rsid w:val="00F745A7"/>
    <w:rsid w:val="00F745F3"/>
    <w:rsid w:val="00F74D22"/>
    <w:rsid w:val="00F74F3B"/>
    <w:rsid w:val="00F75E0D"/>
    <w:rsid w:val="00F763F8"/>
    <w:rsid w:val="00F76562"/>
    <w:rsid w:val="00F76809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014"/>
    <w:rsid w:val="00F84270"/>
    <w:rsid w:val="00F84283"/>
    <w:rsid w:val="00F84498"/>
    <w:rsid w:val="00F844BC"/>
    <w:rsid w:val="00F84A03"/>
    <w:rsid w:val="00F84F59"/>
    <w:rsid w:val="00F85739"/>
    <w:rsid w:val="00F85867"/>
    <w:rsid w:val="00F8684D"/>
    <w:rsid w:val="00F86A69"/>
    <w:rsid w:val="00F8715B"/>
    <w:rsid w:val="00F87911"/>
    <w:rsid w:val="00F879BF"/>
    <w:rsid w:val="00F87C01"/>
    <w:rsid w:val="00F87FD2"/>
    <w:rsid w:val="00F900E6"/>
    <w:rsid w:val="00F901F2"/>
    <w:rsid w:val="00F91D00"/>
    <w:rsid w:val="00F92085"/>
    <w:rsid w:val="00F93054"/>
    <w:rsid w:val="00F935E4"/>
    <w:rsid w:val="00F93948"/>
    <w:rsid w:val="00F95107"/>
    <w:rsid w:val="00F9512C"/>
    <w:rsid w:val="00F951D6"/>
    <w:rsid w:val="00F956EA"/>
    <w:rsid w:val="00F95D00"/>
    <w:rsid w:val="00F96037"/>
    <w:rsid w:val="00F962F2"/>
    <w:rsid w:val="00F965D7"/>
    <w:rsid w:val="00F968F6"/>
    <w:rsid w:val="00F96E91"/>
    <w:rsid w:val="00F971A8"/>
    <w:rsid w:val="00F97AC0"/>
    <w:rsid w:val="00F97C3C"/>
    <w:rsid w:val="00F97C8E"/>
    <w:rsid w:val="00FA0831"/>
    <w:rsid w:val="00FA0D4A"/>
    <w:rsid w:val="00FA0E1F"/>
    <w:rsid w:val="00FA0F50"/>
    <w:rsid w:val="00FA1E5B"/>
    <w:rsid w:val="00FA2967"/>
    <w:rsid w:val="00FA33CC"/>
    <w:rsid w:val="00FA36C6"/>
    <w:rsid w:val="00FA4701"/>
    <w:rsid w:val="00FA4E6B"/>
    <w:rsid w:val="00FA619D"/>
    <w:rsid w:val="00FA63D9"/>
    <w:rsid w:val="00FA692D"/>
    <w:rsid w:val="00FA6D32"/>
    <w:rsid w:val="00FA6D55"/>
    <w:rsid w:val="00FA71CB"/>
    <w:rsid w:val="00FA7265"/>
    <w:rsid w:val="00FA7408"/>
    <w:rsid w:val="00FA757C"/>
    <w:rsid w:val="00FA7B87"/>
    <w:rsid w:val="00FB08FA"/>
    <w:rsid w:val="00FB0BC8"/>
    <w:rsid w:val="00FB0D46"/>
    <w:rsid w:val="00FB0D5D"/>
    <w:rsid w:val="00FB1765"/>
    <w:rsid w:val="00FB18CA"/>
    <w:rsid w:val="00FB1E57"/>
    <w:rsid w:val="00FB2122"/>
    <w:rsid w:val="00FB28E8"/>
    <w:rsid w:val="00FB2AF1"/>
    <w:rsid w:val="00FB2E6E"/>
    <w:rsid w:val="00FB3E3D"/>
    <w:rsid w:val="00FB43B9"/>
    <w:rsid w:val="00FB43BF"/>
    <w:rsid w:val="00FB4F59"/>
    <w:rsid w:val="00FB5076"/>
    <w:rsid w:val="00FB59A7"/>
    <w:rsid w:val="00FB5FD8"/>
    <w:rsid w:val="00FB602F"/>
    <w:rsid w:val="00FB64B4"/>
    <w:rsid w:val="00FB67E7"/>
    <w:rsid w:val="00FB6A5B"/>
    <w:rsid w:val="00FB6FF1"/>
    <w:rsid w:val="00FB7C8C"/>
    <w:rsid w:val="00FC0C8B"/>
    <w:rsid w:val="00FC0CD3"/>
    <w:rsid w:val="00FC15C9"/>
    <w:rsid w:val="00FC1607"/>
    <w:rsid w:val="00FC1832"/>
    <w:rsid w:val="00FC1AB1"/>
    <w:rsid w:val="00FC1E94"/>
    <w:rsid w:val="00FC2756"/>
    <w:rsid w:val="00FC2AAA"/>
    <w:rsid w:val="00FC3234"/>
    <w:rsid w:val="00FC348D"/>
    <w:rsid w:val="00FC3D89"/>
    <w:rsid w:val="00FC464B"/>
    <w:rsid w:val="00FC4BEF"/>
    <w:rsid w:val="00FC4CB1"/>
    <w:rsid w:val="00FC55E7"/>
    <w:rsid w:val="00FC5947"/>
    <w:rsid w:val="00FC5BA7"/>
    <w:rsid w:val="00FC640C"/>
    <w:rsid w:val="00FC6D4B"/>
    <w:rsid w:val="00FC6FE2"/>
    <w:rsid w:val="00FC7C4D"/>
    <w:rsid w:val="00FC7F31"/>
    <w:rsid w:val="00FD0060"/>
    <w:rsid w:val="00FD007B"/>
    <w:rsid w:val="00FD0AAB"/>
    <w:rsid w:val="00FD104F"/>
    <w:rsid w:val="00FD1FBA"/>
    <w:rsid w:val="00FD233B"/>
    <w:rsid w:val="00FD3E4E"/>
    <w:rsid w:val="00FD4022"/>
    <w:rsid w:val="00FD41D5"/>
    <w:rsid w:val="00FD4704"/>
    <w:rsid w:val="00FD48AB"/>
    <w:rsid w:val="00FD4978"/>
    <w:rsid w:val="00FD4A28"/>
    <w:rsid w:val="00FD4D86"/>
    <w:rsid w:val="00FD5163"/>
    <w:rsid w:val="00FD53CC"/>
    <w:rsid w:val="00FD5D8E"/>
    <w:rsid w:val="00FD71C5"/>
    <w:rsid w:val="00FD7559"/>
    <w:rsid w:val="00FD78FC"/>
    <w:rsid w:val="00FE02D7"/>
    <w:rsid w:val="00FE07A0"/>
    <w:rsid w:val="00FE0954"/>
    <w:rsid w:val="00FE0AD0"/>
    <w:rsid w:val="00FE1874"/>
    <w:rsid w:val="00FE1980"/>
    <w:rsid w:val="00FE1A53"/>
    <w:rsid w:val="00FE1D79"/>
    <w:rsid w:val="00FE2812"/>
    <w:rsid w:val="00FE2F11"/>
    <w:rsid w:val="00FE3161"/>
    <w:rsid w:val="00FE33EE"/>
    <w:rsid w:val="00FE35EB"/>
    <w:rsid w:val="00FE3F29"/>
    <w:rsid w:val="00FE3FE7"/>
    <w:rsid w:val="00FE4277"/>
    <w:rsid w:val="00FE4DF5"/>
    <w:rsid w:val="00FE546B"/>
    <w:rsid w:val="00FE5BDA"/>
    <w:rsid w:val="00FE6033"/>
    <w:rsid w:val="00FE698D"/>
    <w:rsid w:val="00FE69B4"/>
    <w:rsid w:val="00FE6BCB"/>
    <w:rsid w:val="00FE7014"/>
    <w:rsid w:val="00FE703C"/>
    <w:rsid w:val="00FE71C3"/>
    <w:rsid w:val="00FE7395"/>
    <w:rsid w:val="00FE7C17"/>
    <w:rsid w:val="00FE7EEC"/>
    <w:rsid w:val="00FE7EED"/>
    <w:rsid w:val="00FE7FE5"/>
    <w:rsid w:val="00FF04C2"/>
    <w:rsid w:val="00FF100F"/>
    <w:rsid w:val="00FF1488"/>
    <w:rsid w:val="00FF1A03"/>
    <w:rsid w:val="00FF1C57"/>
    <w:rsid w:val="00FF206A"/>
    <w:rsid w:val="00FF2140"/>
    <w:rsid w:val="00FF26B5"/>
    <w:rsid w:val="00FF281A"/>
    <w:rsid w:val="00FF2C07"/>
    <w:rsid w:val="00FF2FB3"/>
    <w:rsid w:val="00FF3AB0"/>
    <w:rsid w:val="00FF3F77"/>
    <w:rsid w:val="00FF4143"/>
    <w:rsid w:val="00FF5B9A"/>
    <w:rsid w:val="00FF6116"/>
    <w:rsid w:val="00FF6580"/>
    <w:rsid w:val="00FF685D"/>
    <w:rsid w:val="00FF6B90"/>
    <w:rsid w:val="00FF6D62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8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565341E"/>
  <w15:docId w15:val="{EE368D84-BDED-495A-BBC6-48FE0573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"/>
    <w:basedOn w:val="Normal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uiPriority w:val="99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974BD4"/>
    <w:rPr>
      <w:rFonts w:ascii="Tms Rmn" w:hAnsi="Tms Rmn"/>
      <w:sz w:val="28"/>
      <w:szCs w:val="28"/>
      <w:lang w:val="x-none" w:eastAsia="x-none"/>
    </w:rPr>
  </w:style>
  <w:style w:type="paragraph" w:customStyle="1" w:styleId="Default">
    <w:name w:val="Default"/>
    <w:rsid w:val="005C198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512C1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9624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9624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09624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62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6246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6B42B-5A7F-4CC4-8855-C268256DF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4659</TotalTime>
  <Pages>6</Pages>
  <Words>1655</Words>
  <Characters>9437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11070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1385</cp:revision>
  <cp:lastPrinted>2020-02-21T10:49:00Z</cp:lastPrinted>
  <dcterms:created xsi:type="dcterms:W3CDTF">2018-10-05T08:54:00Z</dcterms:created>
  <dcterms:modified xsi:type="dcterms:W3CDTF">2020-02-27T16:39:00Z</dcterms:modified>
</cp:coreProperties>
</file>