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A1047D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A1047D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A1047D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0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002A6D" w:rsidRPr="00FD41F7" w:rsidRDefault="00002A6D" w:rsidP="00002A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A1047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9A1CEE">
        <w:rPr>
          <w:rFonts w:ascii="Angsana New" w:hAnsi="Angsana New"/>
          <w:b/>
          <w:bCs/>
          <w:sz w:val="32"/>
          <w:szCs w:val="32"/>
        </w:rPr>
        <w:t>2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Pr="00A1047D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</w:t>
      </w:r>
      <w:r w:rsidRPr="00A1047D">
        <w:rPr>
          <w:rFonts w:ascii="Angsana New" w:hAnsi="Angsana New"/>
        </w:rPr>
        <w:t>.</w:t>
      </w:r>
      <w:r>
        <w:rPr>
          <w:rFonts w:ascii="Angsana New" w:hAnsi="Angsana New"/>
        </w:rPr>
        <w:t>1</w:t>
      </w:r>
      <w:r w:rsidR="009A1562" w:rsidRPr="00A1047D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A1047D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(มหาชน) (บริษัท) จดทะเบียนเป็นบริษัทมหาชนจำกัด</w:t>
      </w:r>
      <w:r w:rsidR="003A161E" w:rsidRPr="00A1047D">
        <w:rPr>
          <w:rFonts w:asciiTheme="majorBidi" w:hAnsiTheme="majorBidi" w:cstheme="majorBidi"/>
          <w:sz w:val="32"/>
          <w:szCs w:val="32"/>
          <w:cs/>
        </w:rPr>
        <w:br/>
      </w:r>
      <w:r w:rsidRPr="00A1047D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A1047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1047D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A1047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A1047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3A161E" w:rsidRPr="00A1047D">
        <w:rPr>
          <w:rFonts w:asciiTheme="majorBidi" w:hAnsiTheme="majorBidi" w:cstheme="majorBidi"/>
          <w:sz w:val="32"/>
          <w:szCs w:val="32"/>
          <w:cs/>
        </w:rPr>
        <w:br/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A1047D">
        <w:rPr>
          <w:rFonts w:asciiTheme="majorBidi" w:hAnsi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A1047D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A1047D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</w:t>
      </w:r>
      <w:r w:rsidRPr="00A1047D">
        <w:rPr>
          <w:rFonts w:ascii="Angsana New" w:hAnsi="Angsana New"/>
        </w:rPr>
        <w:t>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3064B9">
        <w:rPr>
          <w:rFonts w:ascii="Angsana New" w:hAnsi="Angsana New"/>
        </w:rPr>
        <w:tab/>
      </w:r>
      <w:r w:rsidRPr="00A1047D">
        <w:rPr>
          <w:rFonts w:ascii="Angsana New" w:hAnsi="Angsana New"/>
          <w:cs/>
        </w:rPr>
        <w:t>ลักษณะธุรกิจ</w:t>
      </w:r>
    </w:p>
    <w:p w:rsidR="002108ED" w:rsidRPr="00A1047D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A1047D">
        <w:rPr>
          <w:rFonts w:asciiTheme="majorBidi" w:hAnsiTheme="majorBidi" w:cstheme="majorBidi"/>
          <w:sz w:val="32"/>
          <w:szCs w:val="32"/>
          <w:cs/>
        </w:rPr>
        <w:br/>
      </w:r>
      <w:r w:rsidRPr="00A1047D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A1047D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A1047D">
        <w:rPr>
          <w:rFonts w:asciiTheme="majorBidi" w:hAnsiTheme="majorBidi" w:cstheme="majorBidi"/>
          <w:sz w:val="32"/>
          <w:szCs w:val="32"/>
          <w:cs/>
        </w:rPr>
        <w:t>ตนเลส อลูมิเนียม และธุรกิจ</w:t>
      </w:r>
      <w:r w:rsidR="009A0544" w:rsidRPr="00A1047D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A1047D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1047D">
        <w:rPr>
          <w:rFonts w:asciiTheme="majorBidi" w:hAnsiTheme="majorBidi"/>
          <w:b/>
          <w:bCs/>
          <w:sz w:val="32"/>
          <w:szCs w:val="32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/>
          <w:sz w:val="32"/>
          <w:szCs w:val="32"/>
        </w:rPr>
        <w:t>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A1047D">
        <w:rPr>
          <w:rFonts w:asciiTheme="majorBidi" w:hAnsi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3D1493" w:rsidRPr="00A1047D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A1047D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A1047D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1047D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A1047D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1047D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:rsidR="00002A6D" w:rsidRDefault="00002A6D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353A96">
        <w:rPr>
          <w:rFonts w:ascii="Angsana New" w:hAnsi="Angsana New"/>
          <w:spacing w:val="-4"/>
          <w:sz w:val="32"/>
          <w:szCs w:val="32"/>
        </w:rPr>
        <w:t>2547</w:t>
      </w: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A1047D">
        <w:rPr>
          <w:rFonts w:ascii="Angsana New" w:hAnsi="Angsana New"/>
          <w:spacing w:val="-4"/>
          <w:sz w:val="32"/>
          <w:szCs w:val="32"/>
          <w:cs/>
        </w:rPr>
        <w:br/>
      </w:r>
      <w:r w:rsidRPr="00A1047D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D55905">
        <w:rPr>
          <w:rFonts w:ascii="Angsana New" w:hAnsi="Angsana New"/>
          <w:sz w:val="32"/>
          <w:szCs w:val="32"/>
        </w:rPr>
        <w:t>2543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5AC1" w:rsidRPr="008B5AC1" w:rsidRDefault="008B5AC1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A1047D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/>
          <w:sz w:val="32"/>
          <w:szCs w:val="32"/>
        </w:rPr>
        <w:t>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1047D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1047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A1047D" w:rsidRDefault="000B3182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ก) </w:t>
      </w:r>
      <w:r w:rsidRPr="00A1047D">
        <w:rPr>
          <w:rFonts w:ascii="Angsana New" w:hAnsi="Angsana New"/>
          <w:sz w:val="32"/>
          <w:szCs w:val="32"/>
          <w:cs/>
        </w:rPr>
        <w:tab/>
      </w:r>
      <w:r w:rsidR="00B45AFA" w:rsidRPr="00A1047D">
        <w:rPr>
          <w:rFonts w:ascii="Angsana New" w:hAnsi="Angsana New"/>
          <w:sz w:val="32"/>
          <w:szCs w:val="32"/>
          <w:cs/>
        </w:rPr>
        <w:t>ง</w:t>
      </w:r>
      <w:r w:rsidR="00A0041D" w:rsidRPr="00A1047D">
        <w:rPr>
          <w:rFonts w:ascii="Angsana New" w:hAnsi="Angsana New" w:hint="cs"/>
          <w:sz w:val="32"/>
          <w:szCs w:val="32"/>
          <w:cs/>
        </w:rPr>
        <w:t>บ</w:t>
      </w:r>
      <w:r w:rsidR="00B45AFA" w:rsidRPr="00A1047D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="00B60D12"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="00B45AFA" w:rsidRPr="00A1047D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</w:t>
      </w:r>
      <w:r w:rsidR="00D575D6" w:rsidRPr="00A1047D">
        <w:rPr>
          <w:rFonts w:ascii="Angsana New" w:hAnsi="Angsana New"/>
          <w:sz w:val="32"/>
          <w:szCs w:val="32"/>
          <w:cs/>
        </w:rPr>
        <w:t xml:space="preserve"> </w:t>
      </w:r>
      <w:r w:rsidR="00B45AFA" w:rsidRPr="00A1047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54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08"/>
        <w:gridCol w:w="134"/>
        <w:gridCol w:w="2551"/>
        <w:gridCol w:w="134"/>
        <w:gridCol w:w="907"/>
        <w:gridCol w:w="134"/>
        <w:gridCol w:w="903"/>
        <w:gridCol w:w="76"/>
        <w:gridCol w:w="907"/>
      </w:tblGrid>
      <w:tr w:rsidR="005C3729" w:rsidRPr="00520073" w:rsidTr="00B11C16">
        <w:tc>
          <w:tcPr>
            <w:tcW w:w="2608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A1047D" w:rsidRDefault="00726076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134" w:type="dxa"/>
          </w:tcPr>
          <w:p w:rsidR="005C3729" w:rsidRPr="00520073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362BA8" w:rsidRPr="00520073" w:rsidTr="00B11C16">
        <w:tc>
          <w:tcPr>
            <w:tcW w:w="2608" w:type="dxa"/>
            <w:tcBorders>
              <w:bottom w:val="single" w:sz="6" w:space="0" w:color="auto"/>
            </w:tcBorders>
            <w:vAlign w:val="bottom"/>
          </w:tcPr>
          <w:p w:rsidR="00362BA8" w:rsidRPr="00520073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047D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362BA8" w:rsidRPr="00520073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362BA8" w:rsidRPr="00520073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362BA8" w:rsidRPr="00520073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362BA8" w:rsidRPr="00520073" w:rsidRDefault="00362BA8" w:rsidP="00937BD1">
            <w:pPr>
              <w:tabs>
                <w:tab w:val="clear" w:pos="907"/>
              </w:tabs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362BA8" w:rsidRPr="00520073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2BA8" w:rsidRPr="00520073" w:rsidRDefault="00362BA8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62BA8" w:rsidRPr="00520073" w:rsidRDefault="00362BA8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2BA8" w:rsidRPr="00520073" w:rsidRDefault="00362BA8" w:rsidP="00DF17DF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1A6BCC" w:rsidRPr="00520073" w:rsidTr="00D176C2">
        <w:tc>
          <w:tcPr>
            <w:tcW w:w="2608" w:type="dxa"/>
            <w:tcBorders>
              <w:top w:val="single" w:sz="6" w:space="0" w:color="auto"/>
            </w:tcBorders>
            <w:vAlign w:val="center"/>
          </w:tcPr>
          <w:p w:rsidR="001A6BCC" w:rsidRPr="00A1047D" w:rsidRDefault="001A6BCC" w:rsidP="001A6BCC">
            <w:pPr>
              <w:spacing w:line="24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1A6BCC" w:rsidRPr="00A1047D" w:rsidRDefault="001A6BCC" w:rsidP="001A6BCC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A1047D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A1047D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1A6BCC" w:rsidRPr="00520073" w:rsidTr="00B11C16">
        <w:tc>
          <w:tcPr>
            <w:tcW w:w="2608" w:type="dxa"/>
          </w:tcPr>
          <w:p w:rsidR="001A6BCC" w:rsidRPr="00A1047D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1A6BCC" w:rsidRPr="00A1047D" w:rsidRDefault="001A6BCC" w:rsidP="001A6BCC">
            <w:pPr>
              <w:tabs>
                <w:tab w:val="clear" w:pos="2580"/>
                <w:tab w:val="clear" w:pos="2807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1A6BCC" w:rsidRPr="00A1047D" w:rsidRDefault="001A6BCC" w:rsidP="001A6BCC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:rsidR="001A6BCC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A6BCC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6BCC" w:rsidRPr="00520073" w:rsidTr="00B11C16">
        <w:tc>
          <w:tcPr>
            <w:tcW w:w="2608" w:type="dxa"/>
          </w:tcPr>
          <w:p w:rsidR="001A6BCC" w:rsidRPr="00A1047D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1A6BCC" w:rsidRPr="00A1047D" w:rsidRDefault="001A6BCC" w:rsidP="001A6BCC">
            <w:pPr>
              <w:tabs>
                <w:tab w:val="clear" w:pos="2580"/>
                <w:tab w:val="clear" w:pos="2807"/>
              </w:tabs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เป็นตัวแทนจำหน่ายและให้บริการ ออกแบบ </w:t>
            </w: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1A6BCC" w:rsidRPr="00A1047D" w:rsidRDefault="001A6BCC" w:rsidP="001A6BCC">
            <w:pPr>
              <w:tabs>
                <w:tab w:val="clear" w:pos="907"/>
              </w:tabs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1A6BCC" w:rsidRPr="00520073" w:rsidRDefault="001A6BCC" w:rsidP="001A6BCC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A1047D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1A6BCC" w:rsidRPr="00520073" w:rsidRDefault="001A6BCC" w:rsidP="001A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A1047D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:rsidR="00C96536" w:rsidRPr="00A1047D" w:rsidRDefault="00C96536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  <w:sectPr w:rsidR="00C96536" w:rsidRPr="00A1047D" w:rsidSect="00937BD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34" w:right="851" w:bottom="1701" w:left="1814" w:header="1134" w:footer="720" w:gutter="0"/>
          <w:pgNumType w:fmt="numberInDash" w:start="15"/>
          <w:cols w:space="720"/>
          <w:titlePg/>
          <w:docGrid w:linePitch="245"/>
        </w:sectPr>
      </w:pPr>
    </w:p>
    <w:p w:rsidR="00860413" w:rsidRDefault="00860413" w:rsidP="0086041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lastRenderedPageBreak/>
        <w:t>ข)</w:t>
      </w:r>
      <w:r w:rsidRPr="00A1047D">
        <w:rPr>
          <w:rFonts w:ascii="Angsana New" w:hAnsi="Angsana New"/>
          <w:sz w:val="32"/>
          <w:szCs w:val="32"/>
          <w:cs/>
        </w:rPr>
        <w:tab/>
        <w:t>ในการจัดทำงบการเงินรวมถือหลักเกณฑ์การรวมเฉพาะบริษัทย่อย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ซึ่งบริษัท พรพรหมเม็ททอล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:rsidR="00860413" w:rsidRDefault="00860413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:rsidR="000B3182" w:rsidRPr="00C97507" w:rsidRDefault="000B3182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ค)</w:t>
      </w:r>
      <w:r w:rsidRPr="00A1047D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A1047D" w:rsidRDefault="000B3182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ง)</w:t>
      </w:r>
      <w:r w:rsidRPr="00A1047D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0B6FC7"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9E5E2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047D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A1047D">
        <w:rPr>
          <w:rFonts w:ascii="Angsana New" w:hAnsi="Angsana New" w:hint="cs"/>
          <w:color w:val="000000"/>
          <w:spacing w:val="-6"/>
          <w:sz w:val="32"/>
          <w:szCs w:val="32"/>
          <w:cs/>
        </w:rPr>
        <w:t>น</w:t>
      </w:r>
      <w:r w:rsidRPr="00A1047D">
        <w:rPr>
          <w:rFonts w:ascii="Angsana New" w:hAnsi="Angsana New"/>
          <w:color w:val="000000"/>
          <w:spacing w:val="-6"/>
          <w:sz w:val="32"/>
          <w:szCs w:val="32"/>
          <w:cs/>
        </w:rPr>
        <w:t>ลงทุนในบริษัทย่อย</w:t>
      </w:r>
      <w:r w:rsidRPr="00A1047D">
        <w:rPr>
          <w:rFonts w:ascii="Angsana New" w:hAnsi="Angsana New"/>
          <w:color w:val="000000"/>
          <w:sz w:val="32"/>
          <w:szCs w:val="32"/>
          <w:cs/>
        </w:rPr>
        <w:t>ตามวิธีราคาทุน</w:t>
      </w:r>
    </w:p>
    <w:p w:rsidR="00E04EB7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E04EB7" w:rsidRPr="009C5FEB" w:rsidRDefault="00E04EB7" w:rsidP="009E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/>
          <w:sz w:val="32"/>
          <w:szCs w:val="32"/>
        </w:rPr>
        <w:t>.</w:t>
      </w:r>
      <w:r w:rsidRPr="009C5FEB">
        <w:rPr>
          <w:rFonts w:asciiTheme="majorBidi" w:hAnsiTheme="majorBidi" w:cstheme="majorBidi"/>
          <w:sz w:val="32"/>
          <w:szCs w:val="32"/>
        </w:rPr>
        <w:t xml:space="preserve">3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="006C1C9C" w:rsidRPr="00A1047D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:rsidR="00002A6D" w:rsidRDefault="00D176C2" w:rsidP="00465348">
      <w:pPr>
        <w:pStyle w:val="BodyText3"/>
        <w:tabs>
          <w:tab w:val="clear" w:pos="454"/>
          <w:tab w:val="clear" w:pos="680"/>
          <w:tab w:val="clear" w:pos="907"/>
          <w:tab w:val="left" w:pos="4253"/>
        </w:tabs>
        <w:spacing w:line="380" w:lineRule="exact"/>
        <w:ind w:left="851" w:firstLine="567"/>
        <w:jc w:val="thaiDistribute"/>
        <w:rPr>
          <w:rFonts w:ascii="Angsana New" w:hAnsi="Angsana New"/>
        </w:rPr>
      </w:pPr>
      <w:r w:rsidRPr="00A1047D">
        <w:rPr>
          <w:rFonts w:ascii="Angsana New" w:hAnsi="Angsana New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94E02">
        <w:rPr>
          <w:rFonts w:ascii="Angsana New" w:hAnsi="Angsana New"/>
        </w:rPr>
        <w:t>2561</w:t>
      </w:r>
      <w:r w:rsidRPr="00A1047D">
        <w:rPr>
          <w:rFonts w:ascii="Angsana New" w:hAnsi="Angsana New"/>
        </w:rPr>
        <w:t xml:space="preserve">) </w:t>
      </w:r>
      <w:r w:rsidRPr="00A1047D">
        <w:rPr>
          <w:rFonts w:ascii="Angsana New" w:hAnsi="Angsana New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04E2">
        <w:rPr>
          <w:rFonts w:ascii="Angsana New" w:hAnsi="Angsana New"/>
        </w:rPr>
        <w:t>1</w:t>
      </w:r>
      <w:r w:rsidRPr="00A1047D">
        <w:rPr>
          <w:rFonts w:ascii="Angsana New" w:hAnsi="Angsana New"/>
          <w:cs/>
        </w:rPr>
        <w:t xml:space="preserve"> มกราคม </w:t>
      </w:r>
      <w:r w:rsidR="00DF04E2">
        <w:rPr>
          <w:rFonts w:ascii="Angsana New" w:hAnsi="Angsana New"/>
        </w:rPr>
        <w:t>2562</w:t>
      </w:r>
      <w:r w:rsidRPr="00A1047D">
        <w:rPr>
          <w:rFonts w:ascii="Angsana New" w:hAnsi="Angsana New"/>
          <w:cs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362BA8" w:rsidRDefault="00362BA8"/>
    <w:p w:rsidR="005D61D7" w:rsidRPr="005D61D7" w:rsidRDefault="005D61D7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  <w:tab w:val="left" w:pos="1418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 w:hint="cs"/>
          <w:sz w:val="32"/>
          <w:szCs w:val="32"/>
        </w:rPr>
        <w:t>2.</w:t>
      </w:r>
      <w:r>
        <w:rPr>
          <w:rFonts w:asciiTheme="majorBidi" w:hAnsiTheme="majorBidi" w:cstheme="majorBidi"/>
          <w:sz w:val="32"/>
          <w:szCs w:val="32"/>
        </w:rPr>
        <w:t xml:space="preserve">4  </w:t>
      </w:r>
      <w:r w:rsidRPr="00A1047D">
        <w:rPr>
          <w:rFonts w:asciiTheme="majorBidi" w:hAnsiTheme="majorBidi" w:cstheme="majorBidi" w:hint="cs"/>
          <w:sz w:val="32"/>
          <w:szCs w:val="32"/>
        </w:rPr>
        <w:t xml:space="preserve">   </w:t>
      </w:r>
      <w:r w:rsidR="00860413" w:rsidRPr="00A1047D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ในอนาคต</w:t>
      </w:r>
    </w:p>
    <w:p w:rsidR="005D61D7" w:rsidRDefault="005D61D7" w:rsidP="006C55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ในระหว่างปี </w:t>
      </w:r>
      <w:r w:rsidRPr="00A1047D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pacing w:val="-4"/>
          <w:sz w:val="32"/>
          <w:szCs w:val="32"/>
          <w:cs/>
        </w:rPr>
        <w:t>การตีความ</w:t>
      </w:r>
      <w:r w:rsidRPr="00A1047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A1047D">
        <w:rPr>
          <w:rFonts w:ascii="Angsana New" w:hAnsi="Angsana New" w:hint="cs"/>
          <w:sz w:val="32"/>
          <w:szCs w:val="32"/>
          <w:cs/>
        </w:rPr>
        <w:t>และแนวปฏิบัติทางการบัญชี</w:t>
      </w:r>
      <w:r w:rsidRPr="00A1047D">
        <w:rPr>
          <w:rFonts w:ascii="Angsana New" w:hAnsi="Angsana New"/>
          <w:sz w:val="32"/>
          <w:szCs w:val="32"/>
          <w:cs/>
        </w:rPr>
        <w:t>ฉบับ</w:t>
      </w:r>
      <w:r w:rsidRPr="00A1047D">
        <w:rPr>
          <w:rFonts w:ascii="Angsana New" w:hAnsi="Angsana New" w:hint="cs"/>
          <w:sz w:val="32"/>
          <w:szCs w:val="32"/>
          <w:cs/>
        </w:rPr>
        <w:t>ใหม่และฉบับ</w:t>
      </w:r>
      <w:r w:rsidRPr="00A1047D">
        <w:rPr>
          <w:rFonts w:ascii="Angsana New" w:hAnsi="Angsana New"/>
          <w:sz w:val="32"/>
          <w:szCs w:val="32"/>
          <w:cs/>
        </w:rPr>
        <w:t xml:space="preserve">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A542E"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  <w:cs/>
        </w:rPr>
        <w:t xml:space="preserve"> มกราคม </w:t>
      </w:r>
      <w:r w:rsidRPr="00AA542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Pr="00A1047D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Pr="00A1047D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:rsidR="00860413" w:rsidRDefault="00860413" w:rsidP="006C55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60413" w:rsidRDefault="00860413" w:rsidP="006C55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60413" w:rsidRDefault="00860413" w:rsidP="006C55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60413" w:rsidRPr="005D61D7" w:rsidRDefault="00860413" w:rsidP="006C55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5D61D7" w:rsidRPr="00A1047D" w:rsidRDefault="005D61D7" w:rsidP="00860413">
      <w:pPr>
        <w:pStyle w:val="ListParagraph"/>
        <w:tabs>
          <w:tab w:val="clear" w:pos="907"/>
        </w:tabs>
        <w:spacing w:line="36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:rsidR="005D61D7" w:rsidRPr="00AA542E" w:rsidRDefault="005D61D7" w:rsidP="00860413">
      <w:pPr>
        <w:pStyle w:val="ListParagraph"/>
        <w:tabs>
          <w:tab w:val="clear" w:pos="907"/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1047D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A1047D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A1047D">
        <w:rPr>
          <w:rFonts w:ascii="Angsana New" w:hAnsi="Angsana New"/>
          <w:spacing w:val="-4"/>
          <w:sz w:val="32"/>
          <w:szCs w:val="32"/>
          <w:cs/>
        </w:rPr>
        <w:t>และการตีความมาตรฐาน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Pr="00A1047D">
        <w:rPr>
          <w:rFonts w:ascii="Angsana New" w:hAnsi="Angsana New"/>
          <w:spacing w:val="-4"/>
          <w:sz w:val="32"/>
          <w:szCs w:val="32"/>
        </w:rPr>
        <w:t xml:space="preserve">5 </w:t>
      </w:r>
      <w:r w:rsidRPr="00A1047D">
        <w:rPr>
          <w:rFonts w:ascii="Angsana New" w:hAnsi="Angsana New"/>
          <w:spacing w:val="-4"/>
          <w:sz w:val="32"/>
          <w:szCs w:val="32"/>
          <w:cs/>
        </w:rPr>
        <w:t>ฉบับ ได้แก่</w:t>
      </w:r>
      <w:r w:rsidRPr="00A1047D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173" w:type="dxa"/>
        <w:tblInd w:w="1384" w:type="dxa"/>
        <w:tblLook w:val="01E0" w:firstRow="1" w:lastRow="1" w:firstColumn="1" w:lastColumn="1" w:noHBand="0" w:noVBand="0"/>
      </w:tblPr>
      <w:tblGrid>
        <w:gridCol w:w="2185"/>
        <w:gridCol w:w="5988"/>
      </w:tblGrid>
      <w:tr w:rsidR="005D61D7" w:rsidRPr="00AA542E" w:rsidTr="00860413">
        <w:tc>
          <w:tcPr>
            <w:tcW w:w="8173" w:type="dxa"/>
            <w:gridSpan w:val="2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 w:firstLine="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D61D7" w:rsidRPr="00AA542E" w:rsidTr="00860413">
        <w:tc>
          <w:tcPr>
            <w:tcW w:w="2185" w:type="dxa"/>
          </w:tcPr>
          <w:p w:rsidR="005D61D7" w:rsidRPr="00AA542E" w:rsidRDefault="005D61D7" w:rsidP="00860413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88" w:type="dxa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D61D7" w:rsidRPr="00AA542E" w:rsidTr="00860413">
        <w:tc>
          <w:tcPr>
            <w:tcW w:w="2185" w:type="dxa"/>
          </w:tcPr>
          <w:p w:rsidR="005D61D7" w:rsidRPr="00AA542E" w:rsidRDefault="005D61D7" w:rsidP="00860413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88" w:type="dxa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D61D7" w:rsidRPr="00AA542E" w:rsidTr="00860413">
        <w:tc>
          <w:tcPr>
            <w:tcW w:w="8173" w:type="dxa"/>
            <w:gridSpan w:val="2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 w:firstLine="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D61D7" w:rsidRPr="00AA542E" w:rsidTr="00860413">
        <w:tc>
          <w:tcPr>
            <w:tcW w:w="2185" w:type="dxa"/>
          </w:tcPr>
          <w:p w:rsidR="005D61D7" w:rsidRPr="00AA542E" w:rsidRDefault="005D61D7" w:rsidP="00860413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D61D7" w:rsidRPr="00AA542E" w:rsidTr="00860413">
        <w:tc>
          <w:tcPr>
            <w:tcW w:w="8173" w:type="dxa"/>
            <w:gridSpan w:val="2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 w:firstLine="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D61D7" w:rsidRPr="00AA542E" w:rsidTr="00860413">
        <w:tc>
          <w:tcPr>
            <w:tcW w:w="2185" w:type="dxa"/>
          </w:tcPr>
          <w:p w:rsidR="005D61D7" w:rsidRPr="00AA542E" w:rsidRDefault="005D61D7" w:rsidP="00860413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1</w:t>
            </w:r>
            <w:r w:rsidRPr="00A1047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988" w:type="dxa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D61D7" w:rsidRPr="00AA542E" w:rsidTr="00860413">
        <w:tc>
          <w:tcPr>
            <w:tcW w:w="2185" w:type="dxa"/>
          </w:tcPr>
          <w:p w:rsidR="005D61D7" w:rsidRPr="00AA542E" w:rsidRDefault="005D61D7" w:rsidP="00860413">
            <w:pPr>
              <w:tabs>
                <w:tab w:val="left" w:pos="540"/>
              </w:tabs>
              <w:spacing w:line="360" w:lineRule="exact"/>
              <w:ind w:left="165" w:right="-138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988" w:type="dxa"/>
          </w:tcPr>
          <w:p w:rsidR="005D61D7" w:rsidRPr="00A1047D" w:rsidRDefault="005D61D7" w:rsidP="00860413">
            <w:pPr>
              <w:tabs>
                <w:tab w:val="left" w:pos="96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60413" w:rsidRDefault="00860413" w:rsidP="00B5674B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701"/>
        </w:tabs>
        <w:spacing w:line="24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:rsidR="005D61D7" w:rsidRDefault="005D61D7" w:rsidP="00860413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A1047D">
        <w:rPr>
          <w:rFonts w:ascii="Angsana New" w:hAnsi="Angsana New"/>
          <w:color w:val="000000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A1047D">
        <w:rPr>
          <w:rFonts w:ascii="Angsana New" w:hAnsi="Angsana New"/>
          <w:color w:val="000000"/>
          <w:spacing w:val="-8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8C1FA1">
        <w:rPr>
          <w:rFonts w:ascii="Angsana New" w:hAnsi="Angsana New"/>
          <w:color w:val="000000"/>
          <w:spacing w:val="-8"/>
          <w:sz w:val="32"/>
          <w:szCs w:val="32"/>
          <w:lang w:val="en-GB"/>
        </w:rPr>
        <w:t>Business Model)</w:t>
      </w:r>
      <w:r w:rsidRPr="008C1FA1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A1047D">
        <w:rPr>
          <w:rFonts w:ascii="Angsana New" w:hAnsi="Angsana New"/>
          <w:color w:val="000000"/>
          <w:spacing w:val="12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A1047D">
        <w:rPr>
          <w:rFonts w:ascii="Angsana New" w:hAnsi="Angsana New"/>
          <w:color w:val="000000"/>
          <w:sz w:val="32"/>
          <w:szCs w:val="32"/>
          <w:cs/>
        </w:rPr>
        <w:t>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B5674B" w:rsidRPr="008C1FA1" w:rsidRDefault="00B5674B" w:rsidP="00B5674B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701"/>
        </w:tabs>
        <w:spacing w:line="24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:rsidR="005D61D7" w:rsidRPr="00A1047D" w:rsidRDefault="005D61D7" w:rsidP="00860413">
      <w:pPr>
        <w:tabs>
          <w:tab w:val="clear" w:pos="680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FA1">
        <w:rPr>
          <w:rFonts w:ascii="Angsana New" w:hAnsi="Angsana New"/>
          <w:b/>
          <w:bCs/>
          <w:sz w:val="32"/>
          <w:szCs w:val="32"/>
        </w:rPr>
        <w:t>16</w:t>
      </w:r>
      <w:r w:rsidRPr="00A1047D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</w:t>
      </w:r>
    </w:p>
    <w:p w:rsidR="005D61D7" w:rsidRDefault="005D61D7" w:rsidP="00860413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A1047D">
        <w:rPr>
          <w:rFonts w:ascii="Angsana New" w:hAnsi="Angsana New"/>
          <w:color w:val="000000"/>
          <w:spacing w:val="-2"/>
          <w:sz w:val="32"/>
          <w:szCs w:val="32"/>
          <w:cs/>
        </w:rPr>
        <w:t>มาตรฐานการรายงานทางการเงินฉบับ</w:t>
      </w:r>
      <w:r w:rsidRPr="00A1047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นี้ ใช้แทนมาตรฐานการบัญชี ฉบับที่ </w:t>
      </w:r>
      <w:r w:rsidR="004A6F2B" w:rsidRPr="00860413">
        <w:rPr>
          <w:rFonts w:ascii="Angsana New" w:hAnsi="Angsana New"/>
          <w:color w:val="000000"/>
          <w:spacing w:val="-2"/>
          <w:sz w:val="32"/>
          <w:szCs w:val="32"/>
          <w:lang w:val="en-GB"/>
        </w:rPr>
        <w:t>17</w:t>
      </w:r>
      <w:r w:rsidRPr="00A1047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เรื่อง สัญญาเช่า</w:t>
      </w:r>
      <w:r w:rsidRPr="00A1047D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60413">
        <w:rPr>
          <w:rFonts w:ascii="Angsana New" w:hAnsi="Angsana New"/>
          <w:color w:val="000000"/>
          <w:sz w:val="32"/>
          <w:szCs w:val="32"/>
          <w:lang w:val="en-GB"/>
        </w:rPr>
        <w:t xml:space="preserve">12 </w:t>
      </w:r>
      <w:r w:rsidRPr="00A1047D">
        <w:rPr>
          <w:rFonts w:ascii="Angsana New" w:hAnsi="Angsana New" w:hint="cs"/>
          <w:color w:val="000000"/>
          <w:sz w:val="32"/>
          <w:szCs w:val="32"/>
          <w:cs/>
        </w:rPr>
        <w:t xml:space="preserve">เดือน เว้นแต่สินทรัพย์อ้างอิงนั้นมีมูลค่าต่ำ </w:t>
      </w:r>
      <w:r w:rsidRPr="00A1047D">
        <w:rPr>
          <w:rFonts w:ascii="Angsana New" w:hAnsi="Angsana New"/>
          <w:color w:val="000000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60413">
        <w:rPr>
          <w:rFonts w:ascii="Angsana New" w:hAnsi="Angsana New"/>
          <w:color w:val="000000"/>
          <w:sz w:val="32"/>
          <w:szCs w:val="32"/>
          <w:lang w:val="en-GB"/>
        </w:rPr>
        <w:t xml:space="preserve">17 </w:t>
      </w:r>
      <w:r w:rsidRPr="00A1047D">
        <w:rPr>
          <w:rFonts w:ascii="Angsana New" w:hAnsi="Angsana New" w:hint="cs"/>
          <w:color w:val="000000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60413">
        <w:rPr>
          <w:rFonts w:ascii="Angsana New" w:hAnsi="Angsana New"/>
          <w:color w:val="000000"/>
          <w:sz w:val="32"/>
          <w:szCs w:val="32"/>
          <w:lang w:val="en-GB"/>
        </w:rPr>
        <w:t>17</w:t>
      </w:r>
    </w:p>
    <w:p w:rsidR="00B5674B" w:rsidRPr="00860413" w:rsidRDefault="00B5674B" w:rsidP="00B5674B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701"/>
        </w:tabs>
        <w:spacing w:line="24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:rsidR="005D61D7" w:rsidRDefault="005D61D7" w:rsidP="00123F8E">
      <w:pPr>
        <w:tabs>
          <w:tab w:val="clear" w:pos="1644"/>
          <w:tab w:val="clear" w:pos="1871"/>
          <w:tab w:val="left" w:pos="851"/>
          <w:tab w:val="left" w:pos="1701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>ปัจจุบัน</w:t>
      </w:r>
      <w:r w:rsidRPr="00A1047D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60413" w:rsidRDefault="00860413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A1047D" w:rsidRDefault="00E561B9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E5696" w:rsidRPr="00A1047D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AE56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696"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290940" w:rsidRDefault="0010048E" w:rsidP="0029094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Pr="00FD41F7">
        <w:rPr>
          <w:rFonts w:ascii="Angsana New" w:hAnsi="Angsana New"/>
          <w:sz w:val="32"/>
          <w:szCs w:val="32"/>
        </w:rPr>
        <w:t>1</w:t>
      </w:r>
      <w:r w:rsidR="00006D2C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:rsidR="00C74ED6" w:rsidRPr="00290940" w:rsidRDefault="00290940" w:rsidP="0029094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C74ED6" w:rsidRPr="00A1047D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</w:t>
      </w:r>
    </w:p>
    <w:p w:rsidR="00C74ED6" w:rsidRPr="00C74ED6" w:rsidRDefault="00C74ED6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1047D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74ED6" w:rsidRPr="00290940" w:rsidRDefault="00C74ED6" w:rsidP="00290940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lastRenderedPageBreak/>
        <w:t>รายได้จากการให้บริการ</w:t>
      </w:r>
    </w:p>
    <w:p w:rsidR="00C74ED6" w:rsidRPr="00C74ED6" w:rsidRDefault="00C74ED6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  <w:r w:rsidR="00860413"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C74ED6" w:rsidRPr="00C74ED6" w:rsidRDefault="00C74ED6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C74ED6" w:rsidRPr="003D5F6F" w:rsidRDefault="00C74ED6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จำนวนเงินที่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“รายได้รอตัดบัญชี/รายได้รอการรับรู้”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:rsidR="003D5F6F" w:rsidRPr="003D5F6F" w:rsidRDefault="003D5F6F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:rsidR="00A3488B" w:rsidRDefault="003D5F6F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6C5583" w:rsidRDefault="006C5583" w:rsidP="006C558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006D2C" w:rsidRDefault="0010048E" w:rsidP="006E3749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Pr="001F5779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:rsidR="0010048E" w:rsidRPr="00B5674B" w:rsidRDefault="0010048E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1047D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B5674B">
        <w:rPr>
          <w:rFonts w:ascii="Angsana New" w:hAnsi="Angsana New"/>
          <w:spacing w:val="-4"/>
          <w:sz w:val="32"/>
          <w:szCs w:val="32"/>
        </w:rPr>
        <w:t xml:space="preserve"> 3 </w:t>
      </w:r>
      <w:r w:rsidRPr="00A1047D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B5674B" w:rsidRPr="00A1047D">
        <w:rPr>
          <w:rFonts w:ascii="Angsana New" w:hAnsi="Angsana New" w:hint="cs"/>
          <w:spacing w:val="-4"/>
          <w:sz w:val="32"/>
          <w:szCs w:val="32"/>
          <w:cs/>
        </w:rPr>
        <w:t>นับจากวันที่ได้มา</w:t>
      </w: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:rsidR="00DA0144" w:rsidRDefault="00DA0144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10048E" w:rsidRPr="00A1047D" w:rsidRDefault="0010048E" w:rsidP="006E3749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sz w:val="32"/>
          <w:szCs w:val="32"/>
        </w:rPr>
        <w:tab/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Pr="00FD41F7">
        <w:rPr>
          <w:rFonts w:ascii="Angsana New" w:hAnsi="Angsana New"/>
          <w:sz w:val="32"/>
          <w:szCs w:val="32"/>
        </w:rPr>
        <w:t>3</w:t>
      </w:r>
      <w:r w:rsidRPr="00FD41F7">
        <w:rPr>
          <w:rFonts w:ascii="Angsana New" w:hAnsi="Angsana New"/>
          <w:sz w:val="32"/>
          <w:szCs w:val="32"/>
        </w:rPr>
        <w:tab/>
      </w:r>
      <w:r w:rsidR="00380079" w:rsidRPr="00A1047D">
        <w:rPr>
          <w:rFonts w:ascii="Angsana New" w:hAnsi="Angsana New" w:hint="cs"/>
          <w:sz w:val="32"/>
          <w:szCs w:val="32"/>
          <w:cs/>
        </w:rPr>
        <w:t>ลูกหนี้การค้า</w:t>
      </w:r>
    </w:p>
    <w:p w:rsidR="00380079" w:rsidRDefault="00380079" w:rsidP="008758BD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ลูกหนี้การค้า แสดงด้วยมูลค่าสุทธิที่จะได้รับชำระ</w:t>
      </w:r>
    </w:p>
    <w:p w:rsidR="00622BFA" w:rsidRDefault="00622BFA" w:rsidP="006E3749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80079" w:rsidRDefault="00006D2C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</w:rPr>
        <w:tab/>
      </w:r>
      <w:r w:rsidR="00380079" w:rsidRPr="00A1047D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</w:p>
    <w:p w:rsidR="0010048E" w:rsidRPr="00006D2C" w:rsidRDefault="00380079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ติดตามสถานการณ์ปัจจุบันของลูกหนี้ และการคาดการณ์เกี่ยวกับการชำระหนี้ในอนาคตของลูกหนี้ ลูกหนี้จะถูกตัดจำหน่ายจากบัญชีเมื่อทราบว่าเป็นหนี้สูญ</w:t>
      </w:r>
    </w:p>
    <w:p w:rsidR="0010048E" w:rsidRDefault="0010048E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80079" w:rsidRPr="00006D2C" w:rsidRDefault="00380079" w:rsidP="00860413">
      <w:pPr>
        <w:pStyle w:val="BodyText"/>
        <w:tabs>
          <w:tab w:val="clear" w:pos="227"/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Pr="00A15268">
        <w:rPr>
          <w:rFonts w:ascii="Angsana New" w:hAnsi="Angsana New" w:hint="cs"/>
          <w:sz w:val="32"/>
          <w:szCs w:val="32"/>
        </w:rPr>
        <w:t>4</w:t>
      </w:r>
      <w:r w:rsidRPr="00FD41F7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สินค้าคงเหลือ</w:t>
      </w:r>
    </w:p>
    <w:p w:rsidR="00380079" w:rsidRPr="00006D2C" w:rsidRDefault="00380079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:rsidR="00380079" w:rsidRPr="00006D2C" w:rsidRDefault="00380079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ต้นทุนสินค้า</w:t>
      </w:r>
      <w:r w:rsidR="0052322F"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ประกอบด้วย</w:t>
      </w:r>
      <w:r w:rsidR="0052322F"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ต้นทุน</w:t>
      </w:r>
      <w:r w:rsidR="0052322F" w:rsidRPr="00A1047D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A1047D">
        <w:rPr>
          <w:rFonts w:ascii="Angsana New" w:hAnsi="Angsana New"/>
          <w:sz w:val="32"/>
          <w:szCs w:val="32"/>
          <w:cs/>
        </w:rPr>
        <w:t>ซื้อ ต้นทุน</w:t>
      </w:r>
      <w:r w:rsidR="0052322F" w:rsidRPr="00A1047D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A1047D">
        <w:rPr>
          <w:rFonts w:ascii="Angsana New" w:hAnsi="Angsana New"/>
          <w:sz w:val="32"/>
          <w:szCs w:val="32"/>
          <w:cs/>
        </w:rPr>
        <w:t>ต้นทุนอื่น</w:t>
      </w:r>
      <w:r w:rsidR="0052322F" w:rsidRPr="00A1047D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A1047D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380079" w:rsidRDefault="00380079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:rsidR="00F60710" w:rsidRPr="0052322F" w:rsidRDefault="0052322F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</w:rPr>
        <w:lastRenderedPageBreak/>
        <w:tab/>
      </w:r>
      <w:r w:rsidR="00F60710" w:rsidRPr="00A1047D">
        <w:rPr>
          <w:rFonts w:ascii="Angsana New" w:hAnsi="Angsana New"/>
          <w:sz w:val="32"/>
          <w:szCs w:val="32"/>
          <w:cs/>
        </w:rPr>
        <w:t xml:space="preserve">ค่าเผื่อการลดลงของมูลค่าสินค้าคงเหลือ </w:t>
      </w:r>
    </w:p>
    <w:p w:rsidR="00F60710" w:rsidRDefault="00F60710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:rsidR="00540D52" w:rsidRDefault="00540D52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540D52" w:rsidRPr="00A1047D" w:rsidRDefault="00540D52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cs/>
        </w:rPr>
      </w:pPr>
      <w:r w:rsidRPr="003526F3"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>5</w:t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:rsidR="00540D52" w:rsidRPr="00A1047D" w:rsidRDefault="00540D52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ind w:left="6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3526F3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A1047D">
        <w:rPr>
          <w:rFonts w:ascii="Angsana New" w:hAnsi="Angsana New"/>
          <w:color w:val="000000"/>
          <w:sz w:val="32"/>
          <w:szCs w:val="32"/>
          <w:cs/>
        </w:rPr>
        <w:t>บริษัทย่อย หมายถึง</w:t>
      </w:r>
      <w:r w:rsidRPr="00A104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color w:val="000000"/>
          <w:sz w:val="32"/>
          <w:szCs w:val="32"/>
          <w:cs/>
        </w:rPr>
        <w:t>กิจการที่บริษัทมีอำนาจในการควบคุมนโยบายการเงินและ</w:t>
      </w:r>
      <w:r w:rsidRPr="00A1047D">
        <w:rPr>
          <w:rFonts w:ascii="Angsana New" w:hAnsi="Angsana New"/>
          <w:color w:val="000000"/>
          <w:sz w:val="32"/>
          <w:szCs w:val="32"/>
          <w:cs/>
        </w:rPr>
        <w:br/>
      </w:r>
      <w:r w:rsidRPr="00A1047D">
        <w:rPr>
          <w:rFonts w:ascii="Angsana New" w:hAnsi="Angsana New"/>
          <w:color w:val="000000"/>
          <w:sz w:val="32"/>
          <w:szCs w:val="32"/>
          <w:cs/>
        </w:rPr>
        <w:tab/>
        <w:t>การดำเนินงาน ซึ่งโดยทั่วไปแล้วบริษัทจะถือหุ้นที่มีสิทธิออกเสียงมากกว่ากึ่งหนึ่ง บริษัทได้รวม</w:t>
      </w:r>
      <w:r w:rsidRPr="00A1047D">
        <w:rPr>
          <w:rFonts w:ascii="Angsana New" w:hAnsi="Angsana New"/>
          <w:color w:val="000000"/>
          <w:sz w:val="32"/>
          <w:szCs w:val="32"/>
          <w:cs/>
        </w:rPr>
        <w:br/>
      </w:r>
      <w:r w:rsidRPr="00A1047D">
        <w:rPr>
          <w:rFonts w:ascii="Angsana New" w:hAnsi="Angsana New"/>
          <w:color w:val="000000"/>
          <w:sz w:val="32"/>
          <w:szCs w:val="32"/>
          <w:cs/>
        </w:rPr>
        <w:tab/>
        <w:t>งบการเงินของบริษัทย่อยไว้ในงบการเงินรวมตั้งแต่วันที่บริษัทควบคุมบริษัทย่อยจนกระทั่งอำนาจ</w:t>
      </w:r>
      <w:r w:rsidRPr="00A1047D">
        <w:rPr>
          <w:rFonts w:ascii="Angsana New" w:hAnsi="Angsana New"/>
          <w:color w:val="000000"/>
          <w:sz w:val="32"/>
          <w:szCs w:val="32"/>
          <w:cs/>
        </w:rPr>
        <w:tab/>
        <w:t>ควบคุม</w:t>
      </w:r>
      <w:r w:rsidRPr="00A1047D">
        <w:rPr>
          <w:rFonts w:ascii="Angsana New" w:hAnsi="Angsana New"/>
          <w:color w:val="000000"/>
          <w:spacing w:val="-4"/>
          <w:sz w:val="32"/>
          <w:szCs w:val="32"/>
          <w:cs/>
        </w:rPr>
        <w:t>หมดไป</w:t>
      </w:r>
    </w:p>
    <w:p w:rsidR="00540D52" w:rsidRDefault="00540D52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680" w:firstLine="680"/>
        <w:jc w:val="thaiDistribute"/>
        <w:rPr>
          <w:rFonts w:ascii="Angsana New" w:hAnsi="Angsana New"/>
          <w:color w:val="000000"/>
          <w:sz w:val="32"/>
          <w:szCs w:val="32"/>
        </w:rPr>
      </w:pPr>
      <w:r w:rsidRPr="003526F3">
        <w:rPr>
          <w:rFonts w:ascii="Angsana New" w:hAnsi="Angsana New"/>
          <w:color w:val="000000"/>
          <w:spacing w:val="4"/>
          <w:sz w:val="32"/>
          <w:szCs w:val="32"/>
        </w:rPr>
        <w:tab/>
      </w:r>
      <w:r w:rsidRPr="00A1047D">
        <w:rPr>
          <w:rFonts w:ascii="Angsana New" w:hAnsi="Angsana New"/>
          <w:color w:val="000000"/>
          <w:spacing w:val="4"/>
          <w:sz w:val="32"/>
          <w:szCs w:val="32"/>
          <w:cs/>
        </w:rPr>
        <w:t>เงินลงทุนในบริษัทย่อยในงบการเงินเฉพาะ</w:t>
      </w:r>
      <w:r w:rsidRPr="00A1047D">
        <w:rPr>
          <w:rFonts w:ascii="Angsana New" w:hAnsi="Angsana New" w:hint="cs"/>
          <w:color w:val="000000"/>
          <w:spacing w:val="4"/>
          <w:sz w:val="32"/>
          <w:szCs w:val="32"/>
          <w:cs/>
        </w:rPr>
        <w:t>กิจการ</w:t>
      </w:r>
      <w:r w:rsidRPr="00A1047D">
        <w:rPr>
          <w:rFonts w:ascii="Angsana New" w:hAnsi="Angsana New"/>
          <w:color w:val="000000"/>
          <w:spacing w:val="4"/>
          <w:sz w:val="32"/>
          <w:szCs w:val="32"/>
          <w:cs/>
        </w:rPr>
        <w:t>บันทึกโดยวิธีราคาทุนสุทธิจากการด้อย</w:t>
      </w:r>
      <w:r w:rsidR="000E41ED" w:rsidRPr="00A1047D">
        <w:rPr>
          <w:rFonts w:ascii="Angsana New" w:hAnsi="Angsana New"/>
          <w:color w:val="000000"/>
          <w:spacing w:val="4"/>
          <w:sz w:val="32"/>
          <w:szCs w:val="32"/>
          <w:cs/>
        </w:rPr>
        <w:tab/>
      </w:r>
      <w:r w:rsidRPr="00A1047D">
        <w:rPr>
          <w:rFonts w:ascii="Angsana New" w:hAnsi="Angsana New"/>
          <w:color w:val="000000"/>
          <w:sz w:val="32"/>
          <w:szCs w:val="32"/>
          <w:cs/>
        </w:rPr>
        <w:t>ค่าเงินลงทุน</w:t>
      </w:r>
      <w:r w:rsidR="00622BFA" w:rsidRPr="00A1047D">
        <w:rPr>
          <w:rFonts w:ascii="Angsana New" w:hAnsi="Angsana New" w:hint="cs"/>
          <w:color w:val="000000"/>
          <w:sz w:val="32"/>
          <w:szCs w:val="32"/>
          <w:cs/>
        </w:rPr>
        <w:t xml:space="preserve"> (ถ้ามี)</w:t>
      </w:r>
    </w:p>
    <w:p w:rsidR="006E3749" w:rsidRPr="003526F3" w:rsidRDefault="006E3749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680" w:firstLine="68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6E3749" w:rsidRPr="00A33BE1" w:rsidRDefault="006E3749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3</w:t>
      </w:r>
      <w:r w:rsidRPr="00A1047D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/>
          <w:sz w:val="32"/>
          <w:szCs w:val="32"/>
        </w:rPr>
        <w:t xml:space="preserve">6 </w:t>
      </w:r>
      <w:r w:rsidRPr="00F15A82"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</w:t>
      </w:r>
    </w:p>
    <w:p w:rsidR="006E3749" w:rsidRPr="0023024C" w:rsidRDefault="006E3749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บริษัทเลือกใช้วิธีราคาทุนสำหรับการบันทึกบัญชีอสังหาริมทรัพย์เพื่อการลงทุน และได้แสดงแยกต่างหากจากที่ดิน อาคารและอุปกรณ์ </w:t>
      </w:r>
    </w:p>
    <w:p w:rsidR="00A33BE1" w:rsidRPr="00DF5053" w:rsidRDefault="00A33BE1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อสังหาริมทรัพย์เพื่อการลงทุนที่เป็น</w:t>
      </w:r>
      <w:r w:rsidR="001D0BBB" w:rsidRPr="00A1047D">
        <w:rPr>
          <w:rFonts w:ascii="Angsana New" w:hAnsi="Angsana New" w:hint="cs"/>
          <w:sz w:val="32"/>
          <w:szCs w:val="32"/>
          <w:cs/>
        </w:rPr>
        <w:t xml:space="preserve">ที่ดินแสดงตามราคาทุน </w:t>
      </w:r>
      <w:r w:rsidRPr="00A1047D">
        <w:rPr>
          <w:rFonts w:ascii="Angsana New" w:hAnsi="Angsana New"/>
          <w:sz w:val="32"/>
          <w:szCs w:val="32"/>
          <w:cs/>
        </w:rPr>
        <w:t>ส่วนปรับปรุงที่ดิน อาคารและส่วนปรับปรุงอาคารแสดงด้วยราคาทุนหักค่าเสื่อมราคาสะสมและขาดทุนจากการด้อยค่า (ถ้ามี)</w:t>
      </w:r>
    </w:p>
    <w:p w:rsidR="00A33BE1" w:rsidRPr="0023024C" w:rsidRDefault="00A33BE1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3024C">
        <w:rPr>
          <w:rFonts w:ascii="Angsana New" w:hAnsi="Angsana New"/>
          <w:sz w:val="32"/>
          <w:szCs w:val="32"/>
          <w:cs/>
        </w:rPr>
        <w:t>ค่าเสื่อมราคา</w:t>
      </w:r>
      <w:r w:rsidR="00B60D12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Pr="0023024C">
        <w:rPr>
          <w:rFonts w:ascii="Angsana New" w:hAnsi="Angsana New"/>
          <w:sz w:val="32"/>
          <w:szCs w:val="32"/>
          <w:cs/>
        </w:rPr>
        <w:t>คำนวณ</w:t>
      </w:r>
      <w:r w:rsidR="00DF5053">
        <w:rPr>
          <w:rFonts w:ascii="Angsana New" w:hAnsi="Angsana New" w:hint="cs"/>
          <w:sz w:val="32"/>
          <w:szCs w:val="32"/>
          <w:cs/>
        </w:rPr>
        <w:t>จากราคาทุน</w:t>
      </w:r>
      <w:r w:rsidRPr="0023024C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โดยวิธีเส้นตรงตามอายุการให้ประโยชน์ของสินทรัพย์ ดังนี้</w:t>
      </w:r>
    </w:p>
    <w:tbl>
      <w:tblPr>
        <w:tblW w:w="8046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5778"/>
        <w:gridCol w:w="2268"/>
      </w:tblGrid>
      <w:tr w:rsidR="00A33BE1" w:rsidRPr="00A33BE1" w:rsidTr="00860413">
        <w:tc>
          <w:tcPr>
            <w:tcW w:w="577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A33BE1" w:rsidRPr="00A1047D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33BE1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สิทธิการเช่าที่ดิน</w:t>
            </w:r>
          </w:p>
        </w:tc>
        <w:tc>
          <w:tcPr>
            <w:tcW w:w="226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1047D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"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26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33BE1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</w:tcPr>
          <w:p w:rsidR="00A33BE1" w:rsidRPr="00A33BE1" w:rsidRDefault="00123F8E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10, </w:t>
            </w:r>
            <w:r w:rsidR="00A33BE1" w:rsidRPr="00A1047D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1047D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A1047D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26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1047D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33BE1" w:rsidRPr="00A33BE1" w:rsidTr="00860413">
        <w:tc>
          <w:tcPr>
            <w:tcW w:w="5778" w:type="dxa"/>
          </w:tcPr>
          <w:p w:rsidR="00A33BE1" w:rsidRPr="00A33BE1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268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F343B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</w:tbl>
    <w:p w:rsidR="00A33BE1" w:rsidRPr="00A33BE1" w:rsidRDefault="00A33BE1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23024C" w:rsidRDefault="00AA4BC5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ไม่คิดค่าเสื่อมราคา สำหรับสินทรัพย์ที่อยู่ระหว่างก่อสร้าง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04FDA">
        <w:rPr>
          <w:rFonts w:ascii="Angsana New" w:hAnsi="Angsana New"/>
          <w:sz w:val="32"/>
          <w:szCs w:val="32"/>
        </w:rPr>
        <w:tab/>
      </w:r>
      <w:r w:rsidR="00DF5053" w:rsidRPr="00A1047D">
        <w:rPr>
          <w:rFonts w:ascii="Angsana New" w:hAnsi="Angsana New"/>
          <w:sz w:val="32"/>
          <w:szCs w:val="32"/>
        </w:rPr>
        <w:tab/>
      </w:r>
      <w:r w:rsidR="00004FDA">
        <w:rPr>
          <w:rFonts w:ascii="Angsana New" w:hAnsi="Angsana New"/>
          <w:sz w:val="32"/>
          <w:szCs w:val="32"/>
        </w:rPr>
        <w:tab/>
      </w:r>
      <w:r w:rsidR="00123F8E">
        <w:rPr>
          <w:rFonts w:ascii="Angsana New" w:hAnsi="Angsana New"/>
          <w:sz w:val="32"/>
          <w:szCs w:val="32"/>
          <w:cs/>
        </w:rPr>
        <w:tab/>
      </w:r>
      <w:r w:rsidR="00123F8E">
        <w:rPr>
          <w:rFonts w:ascii="Angsana New" w:hAnsi="Angsana New"/>
          <w:sz w:val="32"/>
          <w:szCs w:val="32"/>
          <w:cs/>
        </w:rPr>
        <w:tab/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="00123F8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:rsidR="00AA4BC5" w:rsidRPr="00A33BE1" w:rsidRDefault="00AA4BC5" w:rsidP="00860413">
      <w:pPr>
        <w:pStyle w:val="BodyText"/>
        <w:tabs>
          <w:tab w:val="clear" w:pos="680"/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33BE1" w:rsidRPr="00A33BE1" w:rsidRDefault="00A33BE1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>3</w:t>
      </w:r>
      <w:r w:rsidRPr="00A1047D">
        <w:rPr>
          <w:rFonts w:asciiTheme="majorBidi" w:hAnsiTheme="majorBidi"/>
          <w:sz w:val="32"/>
          <w:szCs w:val="32"/>
        </w:rPr>
        <w:t>.</w:t>
      </w:r>
      <w:r w:rsidR="00F6718F">
        <w:rPr>
          <w:rFonts w:asciiTheme="majorBidi" w:hAnsiTheme="majorBidi"/>
          <w:sz w:val="32"/>
          <w:szCs w:val="32"/>
        </w:rPr>
        <w:t>7</w:t>
      </w:r>
      <w:r>
        <w:rPr>
          <w:rFonts w:asciiTheme="majorBidi" w:hAnsiTheme="majorBidi"/>
          <w:sz w:val="32"/>
          <w:szCs w:val="32"/>
        </w:rPr>
        <w:t xml:space="preserve"> </w:t>
      </w:r>
      <w:r w:rsidR="00F6718F">
        <w:rPr>
          <w:rFonts w:asciiTheme="majorBidi" w:hAnsiTheme="majorBidi"/>
          <w:sz w:val="32"/>
          <w:szCs w:val="32"/>
        </w:rPr>
        <w:tab/>
      </w:r>
      <w:r w:rsidR="00F6718F" w:rsidRPr="00A1047D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:rsidR="00F6718F" w:rsidRPr="00F6718F" w:rsidRDefault="00F6718F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ที่ดินแสดงมูลค่าตามราคาทุน</w:t>
      </w:r>
      <w:r w:rsidR="00146C99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อาคารและอุปกรณ์แสดงตามราคาทุนหักด้วยค่าเสื่อมราคา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:rsidR="00A33BE1" w:rsidRPr="00F6718F" w:rsidRDefault="00F6718F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>
        <w:rPr>
          <w:rFonts w:asciiTheme="majorBidi" w:hAnsiTheme="majorBidi"/>
          <w:sz w:val="32"/>
          <w:szCs w:val="32"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ที่เกี่ยวกับการจัดหา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สินทรัพย์เพื่อให้สินทรัพย์อยู่ในสภาพพร้อมที่จะใช้ได้ตามวัตถุประสงค์ รวมทั้งต้นทุนในการรื้อ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F6718F" w:rsidRPr="00F6718F" w:rsidRDefault="00F6718F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ซึ่งทำให้ราคา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 xml:space="preserve">เปลี่ยนแทนในปัจจุบันของสินทรัพย์เพิ่มขึ้นอย่างเป็นสาระสำคัญจะรวมเป็นราคาทุนของสินทรัพย์ 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สำหรับค่าซ่อมแซม และบำรุงรักษารับรู้เป็นค่าใช้จ่ายในรอบระยะเวลาบัญชีที่เกิดขึ้น</w:t>
      </w:r>
    </w:p>
    <w:p w:rsidR="00A33BE1" w:rsidRDefault="00F6718F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="00D90BDD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โดย</w:t>
      </w:r>
      <w:r>
        <w:rPr>
          <w:rFonts w:asciiTheme="majorBidi" w:hAnsiTheme="majorBidi"/>
          <w:sz w:val="32"/>
          <w:szCs w:val="32"/>
        </w:rPr>
        <w:tab/>
      </w:r>
      <w:r w:rsidRPr="00F6718F">
        <w:rPr>
          <w:rFonts w:asciiTheme="majorBidi" w:hAnsiTheme="majorBidi"/>
          <w:sz w:val="32"/>
          <w:szCs w:val="32"/>
          <w:cs/>
        </w:rPr>
        <w:t>วิธีเส้นตรง</w:t>
      </w:r>
      <w:r w:rsidR="00D90BDD">
        <w:rPr>
          <w:rFonts w:asciiTheme="majorBidi" w:hAnsiTheme="majorBidi" w:hint="cs"/>
          <w:sz w:val="32"/>
          <w:szCs w:val="32"/>
          <w:cs/>
        </w:rPr>
        <w:t>ตาม</w:t>
      </w:r>
      <w:r w:rsidRPr="00F6718F">
        <w:rPr>
          <w:rFonts w:asciiTheme="majorBidi" w:hAnsiTheme="majorBidi"/>
          <w:sz w:val="32"/>
          <w:szCs w:val="32"/>
          <w:cs/>
        </w:rPr>
        <w:t>อายุการให้ประโยชน์</w:t>
      </w:r>
      <w:r w:rsidR="00C74A24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F6718F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8079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5636"/>
        <w:gridCol w:w="2443"/>
      </w:tblGrid>
      <w:tr w:rsidR="00A33BE1" w:rsidRPr="00A33BE1" w:rsidTr="00123F8E">
        <w:tc>
          <w:tcPr>
            <w:tcW w:w="5636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3" w:type="dxa"/>
            <w:tcBorders>
              <w:bottom w:val="single" w:sz="6" w:space="0" w:color="auto"/>
            </w:tcBorders>
          </w:tcPr>
          <w:p w:rsidR="00A33BE1" w:rsidRPr="00A1047D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</w:tr>
      <w:tr w:rsidR="00E73147" w:rsidRPr="00A33BE1" w:rsidTr="00123F8E">
        <w:tc>
          <w:tcPr>
            <w:tcW w:w="5636" w:type="dxa"/>
          </w:tcPr>
          <w:p w:rsidR="00E73147" w:rsidRPr="00A33BE1" w:rsidRDefault="00E73147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สิทธิการเช่าที่ดิน</w:t>
            </w:r>
          </w:p>
        </w:tc>
        <w:tc>
          <w:tcPr>
            <w:tcW w:w="2443" w:type="dxa"/>
          </w:tcPr>
          <w:p w:rsidR="00E73147" w:rsidRPr="00A33BE1" w:rsidRDefault="00E73147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E73147" w:rsidRPr="00A33BE1" w:rsidTr="00123F8E">
        <w:tc>
          <w:tcPr>
            <w:tcW w:w="5636" w:type="dxa"/>
          </w:tcPr>
          <w:p w:rsidR="00E73147" w:rsidRPr="00A1047D" w:rsidRDefault="00E73147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443" w:type="dxa"/>
          </w:tcPr>
          <w:p w:rsidR="00E73147" w:rsidRPr="00A33BE1" w:rsidRDefault="00E73147" w:rsidP="00123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123F8E"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3F8E">
              <w:rPr>
                <w:rFonts w:ascii="Angsana New" w:hAnsi="Angsana New"/>
                <w:sz w:val="32"/>
                <w:szCs w:val="32"/>
              </w:rPr>
              <w:t>2</w:t>
            </w:r>
            <w:r w:rsidRPr="00A33BE1">
              <w:rPr>
                <w:rFonts w:ascii="Angsana New" w:hAnsi="Angsana New"/>
                <w:sz w:val="32"/>
                <w:szCs w:val="32"/>
              </w:rPr>
              <w:t>0</w:t>
            </w:r>
            <w:r w:rsidR="00123F8E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123F8E" w:rsidRPr="00A1047D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33BE1" w:rsidRPr="00A33BE1" w:rsidTr="00123F8E">
        <w:tc>
          <w:tcPr>
            <w:tcW w:w="5636" w:type="dxa"/>
          </w:tcPr>
          <w:p w:rsidR="00A33BE1" w:rsidRPr="00A1047D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A1047D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443" w:type="dxa"/>
          </w:tcPr>
          <w:p w:rsidR="00A33BE1" w:rsidRPr="00A33BE1" w:rsidRDefault="00BE3079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10 - </w:t>
            </w:r>
            <w:r w:rsidR="00860413" w:rsidRPr="00A33BE1">
              <w:rPr>
                <w:rFonts w:ascii="Angsana New" w:hAnsi="Angsana New"/>
                <w:sz w:val="32"/>
                <w:szCs w:val="32"/>
              </w:rPr>
              <w:t>20</w:t>
            </w:r>
            <w:r w:rsidR="00860413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860413" w:rsidRPr="00A1047D">
              <w:rPr>
                <w:rFonts w:ascii="Angsana New" w:hAnsi="Angsana New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A33BE1" w:rsidRPr="00A33BE1" w:rsidTr="00123F8E">
        <w:tc>
          <w:tcPr>
            <w:tcW w:w="5636" w:type="dxa"/>
          </w:tcPr>
          <w:p w:rsidR="00A33BE1" w:rsidRPr="00A1047D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443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6"/>
                <w:tab w:val="left" w:pos="130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6067A">
              <w:rPr>
                <w:rFonts w:ascii="Angsana New" w:hAnsi="Angsana New"/>
                <w:sz w:val="32"/>
                <w:szCs w:val="32"/>
              </w:rPr>
              <w:t>- 15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33BE1" w:rsidRPr="00A33BE1" w:rsidTr="00123F8E">
        <w:tc>
          <w:tcPr>
            <w:tcW w:w="5636" w:type="dxa"/>
          </w:tcPr>
          <w:p w:rsidR="00A33BE1" w:rsidRPr="00A33BE1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A1047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A1047D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443" w:type="dxa"/>
          </w:tcPr>
          <w:p w:rsidR="00A33BE1" w:rsidRPr="00A1047D" w:rsidRDefault="00F6067A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left" w:pos="738"/>
                <w:tab w:val="center" w:pos="8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A33BE1" w:rsidRPr="00A33BE1"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A33BE1" w:rsidRPr="00A1047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7314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33BE1" w:rsidRPr="00A33BE1" w:rsidTr="00123F8E">
        <w:tc>
          <w:tcPr>
            <w:tcW w:w="5636" w:type="dxa"/>
          </w:tcPr>
          <w:p w:rsidR="00A33BE1" w:rsidRPr="00A33BE1" w:rsidRDefault="00A33BE1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43" w:type="dxa"/>
          </w:tcPr>
          <w:p w:rsidR="00A33BE1" w:rsidRPr="00A33BE1" w:rsidRDefault="00A33BE1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</w:tr>
      <w:tr w:rsidR="00E73147" w:rsidRPr="00A33BE1" w:rsidTr="00123F8E">
        <w:tc>
          <w:tcPr>
            <w:tcW w:w="5636" w:type="dxa"/>
          </w:tcPr>
          <w:p w:rsidR="00E73147" w:rsidRPr="00A33BE1" w:rsidRDefault="00E73147" w:rsidP="00F2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047D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443" w:type="dxa"/>
          </w:tcPr>
          <w:p w:rsidR="00E73147" w:rsidRPr="00A33BE1" w:rsidRDefault="00E73147" w:rsidP="0086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3BE1"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A33BE1">
              <w:rPr>
                <w:rFonts w:ascii="Angsana New" w:hAnsi="Angsana New"/>
                <w:sz w:val="32"/>
                <w:szCs w:val="32"/>
              </w:rPr>
              <w:t xml:space="preserve"> 10 </w:t>
            </w:r>
          </w:p>
        </w:tc>
      </w:tr>
    </w:tbl>
    <w:p w:rsidR="00A46759" w:rsidRDefault="00A46759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</w:p>
    <w:p w:rsidR="002C459D" w:rsidRPr="002C459D" w:rsidRDefault="002C459D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ไม่คิดค่าเสื่อมราคา สำหรับที่ดินและสินทรัพย์ที่อยู่ระหว่างก่อสร้าง</w:t>
      </w:r>
    </w:p>
    <w:p w:rsidR="002C459D" w:rsidRPr="002C459D" w:rsidRDefault="002C459D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:rsidR="002C459D" w:rsidRDefault="002C459D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2C459D" w:rsidRPr="002C459D" w:rsidRDefault="002C459D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6B0268" w:rsidRDefault="002C459D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="004D1EF2"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:rsid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</w:p>
    <w:p w:rsidR="00834A05" w:rsidRPr="00E8752A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8752A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8</w:t>
      </w:r>
      <w:r w:rsidRPr="00E8752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ต้นทุนการกู้ยืม</w:t>
      </w:r>
    </w:p>
    <w:p w:rsid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673923" w:rsidRDefault="00673923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834A05" w:rsidRP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834A05">
        <w:rPr>
          <w:rFonts w:asciiTheme="majorBidi" w:hAnsiTheme="majorBidi" w:cstheme="majorBidi"/>
          <w:sz w:val="32"/>
          <w:szCs w:val="32"/>
        </w:rPr>
        <w:lastRenderedPageBreak/>
        <w:t>3.9</w:t>
      </w:r>
      <w:r w:rsidRPr="00834A05">
        <w:rPr>
          <w:rFonts w:asciiTheme="majorBidi" w:hAnsiTheme="majorBidi" w:cstheme="majorBidi"/>
          <w:sz w:val="32"/>
          <w:szCs w:val="32"/>
        </w:rPr>
        <w:tab/>
      </w:r>
      <w:r w:rsidRPr="00834A05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</w:p>
    <w:p w:rsidR="00834A05" w:rsidRP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750A38">
        <w:rPr>
          <w:rFonts w:ascii="Angsana New" w:hAnsi="Angsana New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สิทธิการเช่า สิทธิการใช้อาคารและส่วนปรับปรุงบนที่ดินเช่าแสดงในราคาทุนหลังหักค่าตัดจำหน่ายสะสม ค่าตัดจำหน่ายคำนวณโดยวิธีเส้นตรงตามอายุของสัญญาเช่า ดังนี้</w:t>
      </w:r>
    </w:p>
    <w:p w:rsidR="00834A05" w:rsidRP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834A05"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>สิทธิการเช่าที่ดิน ตัดจ่ายโดยวิธีเส้นตรงตามอายุสัญญาเช่า</w:t>
      </w:r>
    </w:p>
    <w:p w:rsid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 xml:space="preserve">สิทธิการใช้อาคารบนสิทธิการเช่า ตัดจ่ายตามอายุสัญญาเช่าเป็นเวลา </w:t>
      </w:r>
      <w:r w:rsidRPr="00834A05">
        <w:rPr>
          <w:rFonts w:asciiTheme="majorBidi" w:hAnsiTheme="majorBidi"/>
          <w:sz w:val="32"/>
          <w:szCs w:val="32"/>
        </w:rPr>
        <w:t>15</w:t>
      </w:r>
      <w:r w:rsidRPr="00A1047D">
        <w:rPr>
          <w:rFonts w:asciiTheme="majorBidi" w:hAnsiTheme="majorBidi"/>
          <w:sz w:val="32"/>
          <w:szCs w:val="32"/>
          <w:cs/>
        </w:rPr>
        <w:t xml:space="preserve"> ปี </w:t>
      </w:r>
    </w:p>
    <w:p w:rsidR="00834A05" w:rsidRDefault="00834A0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A1047D">
        <w:rPr>
          <w:rFonts w:asciiTheme="majorBidi" w:hAnsiTheme="majorBidi"/>
          <w:sz w:val="32"/>
          <w:szCs w:val="32"/>
          <w:cs/>
        </w:rPr>
        <w:t xml:space="preserve">สิทธิการใช้ส่วนปรับปรุงอาคารบนสิทธิการเช่า ตัดจ่ายตามอายุการใช้งานเป็นเวลา </w:t>
      </w:r>
      <w:r w:rsidRPr="00834A05">
        <w:rPr>
          <w:rFonts w:asciiTheme="majorBidi" w:hAnsiTheme="majorBidi"/>
          <w:sz w:val="32"/>
          <w:szCs w:val="32"/>
        </w:rPr>
        <w:t>20</w:t>
      </w:r>
      <w:r w:rsidRPr="00A1047D">
        <w:rPr>
          <w:rFonts w:asciiTheme="majorBidi" w:hAnsiTheme="majorBidi"/>
          <w:sz w:val="32"/>
          <w:szCs w:val="32"/>
          <w:cs/>
        </w:rPr>
        <w:t xml:space="preserve"> ปี</w:t>
      </w:r>
    </w:p>
    <w:p w:rsidR="00180246" w:rsidRDefault="00180246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/>
          <w:sz w:val="32"/>
          <w:szCs w:val="32"/>
        </w:rPr>
      </w:pPr>
    </w:p>
    <w:p w:rsidR="00DC6C25" w:rsidRPr="00DC6C25" w:rsidRDefault="00DC6C2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851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DC6C25">
        <w:rPr>
          <w:rFonts w:asciiTheme="majorBidi" w:hAnsiTheme="majorBidi" w:cstheme="majorBidi"/>
          <w:sz w:val="32"/>
          <w:szCs w:val="32"/>
        </w:rPr>
        <w:t>3.10</w:t>
      </w:r>
      <w:r w:rsidRPr="00DC6C25">
        <w:rPr>
          <w:rFonts w:asciiTheme="majorBidi" w:hAnsiTheme="majorBidi" w:cstheme="majorBidi"/>
          <w:sz w:val="32"/>
          <w:szCs w:val="32"/>
        </w:rPr>
        <w:tab/>
      </w:r>
      <w:r w:rsidRPr="00DC6C25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:rsidR="00DC6C25" w:rsidRPr="00E8752A" w:rsidRDefault="00DC6C2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1418"/>
          <w:tab w:val="left" w:pos="1985"/>
        </w:tabs>
        <w:spacing w:line="36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E8752A">
        <w:rPr>
          <w:rFonts w:ascii="Angsana New" w:hAnsi="Angsana New"/>
          <w:spacing w:val="-2"/>
          <w:sz w:val="32"/>
          <w:szCs w:val="32"/>
        </w:rPr>
        <w:tab/>
      </w:r>
      <w:r w:rsidR="00BE6AEA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สินทรัพย์ไม่มีตัวตนที่มีอายุการใช้งานจำกัด ซึ่งได้แก่ โปรแกรมสำเร็จรูปคอมพิวเตอร์ แสดง</w:t>
      </w:r>
      <w:r w:rsidR="00BE6AEA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ในราคาทุนหลังหักค่าตัดจำหน่ายสะสมและค่าเผื่อการด้อยค่า (ถ้ามี) </w:t>
      </w:r>
      <w:r w:rsidRPr="00A1047D">
        <w:rPr>
          <w:rFonts w:ascii="Angsana New" w:hAnsi="Angsana New"/>
          <w:sz w:val="32"/>
          <w:szCs w:val="32"/>
          <w:cs/>
        </w:rPr>
        <w:tab/>
      </w:r>
      <w:r w:rsidRPr="00A1047D">
        <w:rPr>
          <w:rFonts w:ascii="Angsana New" w:hAnsi="Angsana New"/>
          <w:sz w:val="32"/>
          <w:szCs w:val="32"/>
          <w:cs/>
        </w:rPr>
        <w:tab/>
      </w:r>
    </w:p>
    <w:p w:rsidR="00DC6C25" w:rsidRDefault="00DC6C25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ค่าตัดจำหน่า</w:t>
      </w:r>
      <w:r w:rsidR="002E6B81" w:rsidRPr="00A1047D">
        <w:rPr>
          <w:rFonts w:ascii="Angsana New" w:hAnsi="Angsana New" w:hint="cs"/>
          <w:sz w:val="32"/>
          <w:szCs w:val="32"/>
          <w:cs/>
        </w:rPr>
        <w:t>ย</w:t>
      </w:r>
      <w:r w:rsidRPr="00A1047D">
        <w:rPr>
          <w:rFonts w:ascii="Angsana New" w:hAnsi="Angsana New"/>
          <w:sz w:val="32"/>
          <w:szCs w:val="32"/>
          <w:cs/>
        </w:rPr>
        <w:t>คำนวณ</w:t>
      </w:r>
      <w:r w:rsidR="00F73DBE" w:rsidRPr="00A1047D">
        <w:rPr>
          <w:rFonts w:ascii="Angsana New" w:hAnsi="Angsana New" w:hint="cs"/>
          <w:sz w:val="32"/>
          <w:szCs w:val="32"/>
          <w:cs/>
        </w:rPr>
        <w:t xml:space="preserve">จากราคาทุน </w:t>
      </w:r>
      <w:r w:rsidRPr="00A1047D">
        <w:rPr>
          <w:rFonts w:ascii="Angsana New" w:hAnsi="Angsana New"/>
          <w:sz w:val="32"/>
          <w:szCs w:val="32"/>
          <w:cs/>
        </w:rPr>
        <w:t xml:space="preserve">โดยวิธีเส้นตรงตามเกณฑ์อายุการให้ประโยชน์โดยประมาณของโปรแกรมสำเร็จรูปคอมพิวเตอร์เป็นเวลา </w:t>
      </w:r>
      <w:r>
        <w:rPr>
          <w:rFonts w:ascii="Angsana New" w:hAnsi="Angsana New"/>
          <w:sz w:val="32"/>
          <w:szCs w:val="32"/>
        </w:rPr>
        <w:t>5-</w:t>
      </w:r>
      <w:r w:rsidRPr="00E8752A">
        <w:rPr>
          <w:rFonts w:ascii="Angsana New" w:hAnsi="Angsana New"/>
          <w:sz w:val="32"/>
          <w:szCs w:val="32"/>
        </w:rPr>
        <w:t>10</w:t>
      </w:r>
      <w:r w:rsidRPr="00A1047D">
        <w:rPr>
          <w:rFonts w:ascii="Angsana New" w:hAnsi="Angsana New"/>
          <w:sz w:val="32"/>
          <w:szCs w:val="32"/>
          <w:cs/>
        </w:rPr>
        <w:t xml:space="preserve"> ปี (นับแต่วันที่สามารถใช้งานได้)</w:t>
      </w:r>
    </w:p>
    <w:p w:rsidR="00E73147" w:rsidRDefault="00E73147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737" w:firstLine="539"/>
        <w:jc w:val="thaiDistribute"/>
        <w:rPr>
          <w:rFonts w:ascii="Angsana New" w:hAnsi="Angsana New"/>
          <w:sz w:val="32"/>
          <w:szCs w:val="32"/>
        </w:rPr>
      </w:pPr>
    </w:p>
    <w:p w:rsidR="00DF4DA8" w:rsidRPr="00DF4DA8" w:rsidRDefault="00DF4DA8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993"/>
        </w:tabs>
        <w:spacing w:line="360" w:lineRule="exact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DF4DA8">
        <w:rPr>
          <w:rFonts w:asciiTheme="majorBidi" w:hAnsiTheme="majorBidi" w:cstheme="majorBidi"/>
          <w:sz w:val="32"/>
          <w:szCs w:val="32"/>
        </w:rPr>
        <w:t>3</w:t>
      </w:r>
      <w:r w:rsidRPr="00A1047D">
        <w:rPr>
          <w:rFonts w:asciiTheme="majorBidi" w:hAnsiTheme="majorBidi"/>
          <w:sz w:val="32"/>
          <w:szCs w:val="32"/>
        </w:rPr>
        <w:t>.</w:t>
      </w:r>
      <w:r w:rsidR="00024C7D">
        <w:rPr>
          <w:rFonts w:asciiTheme="majorBidi" w:hAnsiTheme="majorBidi" w:cstheme="majorBidi"/>
          <w:sz w:val="32"/>
          <w:szCs w:val="32"/>
        </w:rPr>
        <w:t>11</w:t>
      </w:r>
      <w:r w:rsidRPr="0041749E">
        <w:rPr>
          <w:rFonts w:asciiTheme="majorBidi" w:hAnsiTheme="majorBidi" w:cstheme="majorBidi"/>
          <w:sz w:val="32"/>
          <w:szCs w:val="32"/>
        </w:rPr>
        <w:t xml:space="preserve"> </w:t>
      </w:r>
      <w:r w:rsidR="00EE795B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การด้อยค่า</w:t>
      </w:r>
      <w:r w:rsidRPr="00A1047D">
        <w:rPr>
          <w:rFonts w:ascii="Angsana New" w:hAnsi="Angsana New" w:hint="cs"/>
          <w:sz w:val="32"/>
          <w:szCs w:val="32"/>
          <w:cs/>
        </w:rPr>
        <w:t>ของสินทรัพย์</w:t>
      </w:r>
    </w:p>
    <w:p w:rsidR="00C562E4" w:rsidRDefault="00C562E4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ณ วันที่ในงบแสดงฐานะการเงิน 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="00180246" w:rsidRPr="00A1047D">
        <w:rPr>
          <w:rFonts w:ascii="Angsana New" w:hAnsi="Angsana New" w:hint="cs"/>
          <w:sz w:val="32"/>
          <w:szCs w:val="32"/>
          <w:cs/>
        </w:rPr>
        <w:t>์</w:t>
      </w:r>
      <w:r w:rsidRPr="00A1047D">
        <w:rPr>
          <w:rFonts w:ascii="Angsana New" w:hAnsi="Angsana New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:rsidR="00947DA2" w:rsidRDefault="00947DA2" w:rsidP="0086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024C7D" w:rsidRPr="00A1047D" w:rsidRDefault="00024C7D" w:rsidP="00BA493A">
      <w:pPr>
        <w:pStyle w:val="BodyText3"/>
        <w:tabs>
          <w:tab w:val="clear" w:pos="227"/>
          <w:tab w:val="clear" w:pos="907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cs/>
        </w:rPr>
      </w:pPr>
      <w:r>
        <w:rPr>
          <w:rFonts w:ascii="Angsana New" w:hAnsi="Angsana New"/>
        </w:rPr>
        <w:tab/>
      </w:r>
      <w:r w:rsidRPr="002B1424">
        <w:rPr>
          <w:rFonts w:ascii="Angsana New" w:hAnsi="Angsana New"/>
        </w:rPr>
        <w:t>3.1</w:t>
      </w:r>
      <w:r>
        <w:rPr>
          <w:rFonts w:ascii="Angsana New" w:hAnsi="Angsana New"/>
        </w:rPr>
        <w:t xml:space="preserve">2 </w:t>
      </w:r>
      <w:r>
        <w:rPr>
          <w:rFonts w:ascii="Angsana New" w:hAnsi="Angsana New"/>
        </w:rPr>
        <w:tab/>
      </w:r>
      <w:r w:rsidRPr="00A1047D">
        <w:rPr>
          <w:rFonts w:ascii="Angsana New" w:hAnsi="Angsana New"/>
          <w:spacing w:val="-2"/>
          <w:cs/>
        </w:rPr>
        <w:t>สัญญาเช่า</w:t>
      </w:r>
    </w:p>
    <w:p w:rsidR="00024C7D" w:rsidRPr="00A1047D" w:rsidRDefault="00024C7D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C52A07">
        <w:rPr>
          <w:rFonts w:ascii="Angsana New" w:hAnsi="Angsana New"/>
          <w:sz w:val="32"/>
          <w:szCs w:val="32"/>
        </w:rPr>
        <w:tab/>
      </w:r>
      <w:r w:rsidRPr="00C52A07">
        <w:rPr>
          <w:rFonts w:ascii="Angsana New" w:hAnsi="Angsana New"/>
          <w:sz w:val="32"/>
          <w:szCs w:val="32"/>
        </w:rPr>
        <w:tab/>
      </w:r>
      <w:r w:rsidR="00BE6AEA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สัญญาเช่าการเงิน</w:t>
      </w:r>
    </w:p>
    <w:p w:rsidR="00024C7D" w:rsidRDefault="00024C7D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360" w:lineRule="exact"/>
        <w:ind w:left="851" w:right="-23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สัญญาเช่าซึ่งบริษัทและบริษัทย่อย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ยกเว้นกรรมสิทธิ์ทางกฎหมายถือเป็นสัญญาเช่าทางการเงิน 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หักด้วยส่วนที่เป็นดอกเบี้ย(ถ้ามี) ดอกเบี้ยหรือค่าใช้จ่ายทางการเงิน รับรู้</w:t>
      </w:r>
      <w:r w:rsidR="00180246" w:rsidRPr="00A1047D">
        <w:rPr>
          <w:rFonts w:ascii="Angsana New" w:hAnsi="Angsana New" w:hint="cs"/>
          <w:sz w:val="32"/>
          <w:szCs w:val="32"/>
          <w:cs/>
        </w:rPr>
        <w:t>เป็น</w:t>
      </w:r>
      <w:r w:rsidRPr="00A1047D">
        <w:rPr>
          <w:rFonts w:ascii="Angsana New" w:hAnsi="Angsana New"/>
          <w:sz w:val="32"/>
          <w:szCs w:val="32"/>
          <w:cs/>
        </w:rPr>
        <w:t>ค่าใช้จ่ายในงบกำไรขาดทุน</w:t>
      </w:r>
      <w:r w:rsidRPr="00A1047D">
        <w:rPr>
          <w:rFonts w:ascii="Angsana New" w:hAnsi="Angsana New" w:hint="cs"/>
          <w:sz w:val="32"/>
          <w:szCs w:val="32"/>
          <w:cs/>
        </w:rPr>
        <w:t>เบ็ดเสร็จ</w:t>
      </w:r>
      <w:r w:rsidRPr="00A1047D">
        <w:rPr>
          <w:rFonts w:ascii="Angsana New" w:hAnsi="Angsana New"/>
          <w:sz w:val="32"/>
          <w:szCs w:val="32"/>
          <w:cs/>
        </w:rPr>
        <w:t>ตามส่วนของยอดเงินต้นคงเหลือ</w:t>
      </w:r>
    </w:p>
    <w:p w:rsidR="00024C7D" w:rsidRDefault="00024C7D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024C7D" w:rsidRPr="00A1047D" w:rsidRDefault="00024C7D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52A07">
        <w:rPr>
          <w:rFonts w:ascii="Angsana New" w:hAnsi="Angsana New"/>
          <w:sz w:val="32"/>
          <w:szCs w:val="32"/>
        </w:rPr>
        <w:tab/>
      </w:r>
      <w:r w:rsidRPr="00C52A07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เช่า</w:t>
      </w:r>
      <w:r w:rsidRPr="00A1047D">
        <w:rPr>
          <w:rFonts w:ascii="Angsana New" w:hAnsi="Angsana New"/>
          <w:spacing w:val="-2"/>
          <w:sz w:val="32"/>
          <w:szCs w:val="32"/>
          <w:cs/>
        </w:rPr>
        <w:t>ดำเนินงาน</w:t>
      </w:r>
    </w:p>
    <w:p w:rsidR="00024C7D" w:rsidRPr="00A1047D" w:rsidRDefault="00024C7D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สัญญาเช่าซึ่งความเสี่ยง และประโยชน์ส่วนใหญ่จากการเป็นเจ้าของทรัพย์สินยังคงอยู่กับ</w:t>
      </w:r>
      <w:r w:rsidR="009569D5"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/>
          <w:sz w:val="32"/>
          <w:szCs w:val="32"/>
          <w:cs/>
        </w:rPr>
        <w:t>ผู้ให้เช่าบันทึกเป็นสัญญาเช่าดำเนินงาน ค่าเช่าที่เกิดขึ้นจากสัญญาเช่าดังกล่าวรับรู้เป็นค่าใช้จ่ายใน</w:t>
      </w:r>
      <w:r w:rsidRPr="00A1047D">
        <w:rPr>
          <w:rFonts w:ascii="Angsana New" w:hAnsi="Angsana New"/>
          <w:sz w:val="32"/>
          <w:szCs w:val="32"/>
          <w:cs/>
        </w:rPr>
        <w:br/>
        <w:t>งบกำไรขาดทุน</w:t>
      </w:r>
      <w:r w:rsidRPr="00A1047D">
        <w:rPr>
          <w:rFonts w:ascii="Angsana New" w:hAnsi="Angsana New" w:hint="cs"/>
          <w:sz w:val="32"/>
          <w:szCs w:val="32"/>
          <w:cs/>
        </w:rPr>
        <w:t>เบ็ดเสร็จ</w:t>
      </w:r>
      <w:r w:rsidRPr="00A1047D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A33BE1" w:rsidRDefault="00A33BE1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947DA2" w:rsidRDefault="00947DA2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C562E4" w:rsidRPr="00A1047D" w:rsidRDefault="00BA4192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A15268">
        <w:rPr>
          <w:rFonts w:ascii="Angsana New" w:hAnsi="Angsana New" w:hint="cs"/>
          <w:sz w:val="32"/>
          <w:szCs w:val="32"/>
        </w:rPr>
        <w:lastRenderedPageBreak/>
        <w:tab/>
      </w:r>
      <w:r w:rsidR="00C562E4" w:rsidRPr="00A1047D">
        <w:rPr>
          <w:rFonts w:ascii="Angsana New" w:hAnsi="Angsana New"/>
          <w:spacing w:val="4"/>
          <w:sz w:val="32"/>
          <w:szCs w:val="32"/>
        </w:rPr>
        <w:t>3</w:t>
      </w:r>
      <w:r w:rsidR="00C562E4" w:rsidRPr="00062315">
        <w:rPr>
          <w:rFonts w:ascii="Angsana New" w:hAnsi="Angsana New"/>
          <w:spacing w:val="4"/>
          <w:sz w:val="32"/>
          <w:szCs w:val="32"/>
        </w:rPr>
        <w:t>.13</w:t>
      </w:r>
      <w:r w:rsidR="00C562E4" w:rsidRPr="00062315">
        <w:rPr>
          <w:rFonts w:ascii="Angsana New" w:hAnsi="Angsana New"/>
          <w:spacing w:val="4"/>
          <w:sz w:val="32"/>
          <w:szCs w:val="32"/>
        </w:rPr>
        <w:tab/>
      </w:r>
      <w:r w:rsidR="00C562E4" w:rsidRPr="00A1047D">
        <w:rPr>
          <w:rFonts w:ascii="Angsana New" w:hAnsi="Angsana New"/>
          <w:spacing w:val="4"/>
          <w:sz w:val="32"/>
          <w:szCs w:val="32"/>
          <w:cs/>
        </w:rPr>
        <w:t>เครื่องมือทางการเงิน</w:t>
      </w:r>
    </w:p>
    <w:p w:rsidR="00C562E4" w:rsidRDefault="00C562E4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ไม่มีนโยบายที่จะประกอบธุรกรรมตราสารทางการเงินนอกงบ</w:t>
      </w:r>
      <w:r w:rsidRPr="00A1047D">
        <w:rPr>
          <w:rFonts w:ascii="Angsana New" w:hAnsi="Angsana New" w:hint="cs"/>
          <w:sz w:val="32"/>
          <w:szCs w:val="32"/>
          <w:cs/>
        </w:rPr>
        <w:t>การเงิน</w:t>
      </w:r>
      <w:r w:rsidRPr="00A1047D">
        <w:rPr>
          <w:rFonts w:ascii="Angsana New" w:hAnsi="Angsana New"/>
          <w:sz w:val="32"/>
          <w:szCs w:val="32"/>
          <w:cs/>
        </w:rPr>
        <w:t>ที่เป็นตราสารอนุพันธ์เพื่อการเก็งกำไรหรือเพื่อการค้า</w:t>
      </w:r>
    </w:p>
    <w:p w:rsidR="00C562E4" w:rsidRDefault="00C562E4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AEA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เครื่องมือทางการเงินที่แสดงในงบ</w:t>
      </w:r>
      <w:r w:rsidRPr="00A1047D">
        <w:rPr>
          <w:rFonts w:ascii="Angsana New" w:hAnsi="Angsana New" w:hint="cs"/>
          <w:sz w:val="32"/>
          <w:szCs w:val="32"/>
          <w:cs/>
        </w:rPr>
        <w:t>การเงิน</w:t>
      </w:r>
      <w:r w:rsidRPr="00A1047D">
        <w:rPr>
          <w:rFonts w:ascii="Angsana New" w:hAnsi="Angsana New"/>
          <w:sz w:val="32"/>
          <w:szCs w:val="32"/>
          <w:cs/>
        </w:rPr>
        <w:t>ประกอบด้วยเงินฝากสถาบันการเงิน ลูกหนี้การค้า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เงินให้กู้ยืม</w:t>
      </w: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 เจ้าหนี้การค้า เงินเบิกเกินบัญชี เงินกู้ยืม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Pr="00A1047D">
        <w:rPr>
          <w:rFonts w:ascii="Angsana New" w:hAnsi="Angsana New"/>
          <w:spacing w:val="-4"/>
          <w:sz w:val="32"/>
          <w:szCs w:val="32"/>
          <w:cs/>
        </w:rPr>
        <w:t>จากสถาบันการเงิน</w:t>
      </w:r>
      <w:r w:rsidR="00697097"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="00697097" w:rsidRPr="00A1047D">
        <w:rPr>
          <w:rFonts w:ascii="Angsana New" w:hAnsi="Angsana New" w:hint="cs"/>
          <w:sz w:val="32"/>
          <w:szCs w:val="32"/>
          <w:cs/>
        </w:rPr>
        <w:t xml:space="preserve">    </w:t>
      </w:r>
      <w:r w:rsidRPr="00A1047D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155926"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155926" w:rsidRPr="00A1047D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 w:hint="cs"/>
          <w:sz w:val="32"/>
          <w:szCs w:val="32"/>
          <w:cs/>
        </w:rPr>
        <w:t>หนี้สิน</w:t>
      </w:r>
      <w:r w:rsidR="00155926" w:rsidRPr="00A1047D">
        <w:rPr>
          <w:rFonts w:ascii="Angsana New" w:hAnsi="Angsana New" w:hint="cs"/>
          <w:sz w:val="32"/>
          <w:szCs w:val="32"/>
          <w:cs/>
        </w:rPr>
        <w:t>ภายใต้</w:t>
      </w:r>
      <w:r w:rsidRPr="00A1047D"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Pr="00A1047D">
        <w:rPr>
          <w:rFonts w:ascii="Angsana New" w:hAnsi="Angsana New"/>
          <w:sz w:val="32"/>
          <w:szCs w:val="32"/>
          <w:cs/>
        </w:rPr>
        <w:t xml:space="preserve">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C562E4" w:rsidRPr="00062315" w:rsidRDefault="00C562E4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150FBC" w:rsidRPr="00A1047D" w:rsidRDefault="00150FBC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A1047D">
        <w:rPr>
          <w:rFonts w:ascii="Angsana New" w:hAnsi="Angsana New"/>
          <w:spacing w:val="4"/>
          <w:sz w:val="32"/>
          <w:szCs w:val="32"/>
        </w:rPr>
        <w:tab/>
        <w:t xml:space="preserve">3.14  </w:t>
      </w:r>
      <w:r w:rsidRPr="00A1047D">
        <w:rPr>
          <w:rFonts w:ascii="Angsana New" w:hAnsi="Angsana New"/>
          <w:spacing w:val="4"/>
          <w:sz w:val="32"/>
          <w:szCs w:val="32"/>
        </w:rPr>
        <w:tab/>
      </w:r>
      <w:r w:rsidRPr="00A1047D">
        <w:rPr>
          <w:rFonts w:ascii="Angsana New" w:hAnsi="Angsana New"/>
          <w:spacing w:val="4"/>
          <w:sz w:val="32"/>
          <w:szCs w:val="32"/>
          <w:cs/>
        </w:rPr>
        <w:t>รายการบัญชีที่เป็นเงินตราต่างประเทศ</w:t>
      </w:r>
    </w:p>
    <w:p w:rsidR="00150FBC" w:rsidRPr="0041749E" w:rsidRDefault="00150FBC" w:rsidP="00947DA2">
      <w:pPr>
        <w:tabs>
          <w:tab w:val="clear" w:pos="907"/>
          <w:tab w:val="left" w:pos="993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150FBC" w:rsidRPr="0041749E" w:rsidRDefault="00150FBC" w:rsidP="00947DA2">
      <w:pPr>
        <w:tabs>
          <w:tab w:val="clear" w:pos="907"/>
          <w:tab w:val="left" w:pos="993"/>
          <w:tab w:val="left" w:pos="1418"/>
        </w:tabs>
        <w:spacing w:line="36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96A43">
        <w:rPr>
          <w:rFonts w:ascii="Angsana New" w:hAnsi="Angsana New"/>
          <w:sz w:val="32"/>
          <w:szCs w:val="32"/>
        </w:rPr>
        <w:tab/>
      </w:r>
      <w:r w:rsidR="00483BB3"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="00483BB3" w:rsidRPr="00A1047D">
        <w:rPr>
          <w:rFonts w:ascii="Angsana New" w:hAnsi="Angsana New" w:hint="cs"/>
          <w:sz w:val="32"/>
          <w:szCs w:val="32"/>
          <w:cs/>
        </w:rPr>
        <w:t>ะ</w:t>
      </w:r>
      <w:r w:rsidRPr="00A1047D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:rsidR="00150FBC" w:rsidRPr="0041749E" w:rsidRDefault="00150FBC" w:rsidP="00947DA2">
      <w:pPr>
        <w:tabs>
          <w:tab w:val="clear" w:pos="907"/>
          <w:tab w:val="left" w:pos="993"/>
          <w:tab w:val="left" w:pos="1418"/>
        </w:tabs>
        <w:spacing w:line="36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83BB3"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:rsidR="006E3749" w:rsidRPr="00A1047D" w:rsidRDefault="006E3749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="Angsana New" w:hAnsi="Angsana New"/>
          <w:sz w:val="32"/>
          <w:szCs w:val="32"/>
          <w:cs/>
        </w:rPr>
      </w:pPr>
    </w:p>
    <w:p w:rsidR="005915E2" w:rsidRPr="00A1047D" w:rsidRDefault="00794E16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A1047D">
        <w:rPr>
          <w:rFonts w:ascii="Angsana New" w:hAnsi="Angsana New"/>
          <w:spacing w:val="4"/>
          <w:sz w:val="32"/>
          <w:szCs w:val="32"/>
        </w:rPr>
        <w:tab/>
        <w:t xml:space="preserve">3.15  </w:t>
      </w:r>
      <w:r w:rsidRPr="00A1047D">
        <w:rPr>
          <w:rFonts w:ascii="Angsana New" w:hAnsi="Angsana New"/>
          <w:spacing w:val="4"/>
          <w:sz w:val="32"/>
          <w:szCs w:val="32"/>
        </w:rPr>
        <w:tab/>
      </w:r>
      <w:r w:rsidRPr="00A1047D">
        <w:rPr>
          <w:rFonts w:ascii="Angsana New" w:hAnsi="Angsana New"/>
          <w:spacing w:val="4"/>
          <w:sz w:val="32"/>
          <w:szCs w:val="32"/>
          <w:cs/>
        </w:rPr>
        <w:t>เครื่องมือทางการเงินที่เป็นตราสารอนุพันธ์</w:t>
      </w:r>
    </w:p>
    <w:p w:rsidR="00180246" w:rsidRPr="004A47A8" w:rsidRDefault="005915E2" w:rsidP="00947DA2">
      <w:pPr>
        <w:tabs>
          <w:tab w:val="clear" w:pos="907"/>
          <w:tab w:val="left" w:pos="851"/>
          <w:tab w:val="left" w:pos="1418"/>
        </w:tabs>
        <w:spacing w:line="36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="00794E16" w:rsidRPr="00A1047D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</w:t>
      </w:r>
      <w:r w:rsidRPr="00A1047D">
        <w:rPr>
          <w:rFonts w:ascii="Angsana New" w:hAnsi="Angsana New" w:hint="cs"/>
          <w:sz w:val="32"/>
          <w:szCs w:val="32"/>
          <w:cs/>
        </w:rPr>
        <w:t>ร</w:t>
      </w:r>
      <w:r w:rsidR="00794E16" w:rsidRPr="00A1047D">
        <w:rPr>
          <w:rFonts w:ascii="Angsana New" w:hAnsi="Angsana New"/>
          <w:sz w:val="32"/>
          <w:szCs w:val="32"/>
          <w:cs/>
        </w:rPr>
        <w:t>อนุพันธ์ไม่ได้มีไว้เพื่อการค้า 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794E16" w:rsidRPr="004A47A8" w:rsidRDefault="00180246" w:rsidP="00947DA2">
      <w:pPr>
        <w:tabs>
          <w:tab w:val="clear" w:pos="907"/>
          <w:tab w:val="left" w:pos="993"/>
          <w:tab w:val="left" w:pos="1418"/>
        </w:tabs>
        <w:spacing w:line="36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="00794E16" w:rsidRPr="00A1047D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กำไรหรือขาดทุนจากการวัดมูลค่ายุติธรรมจะรับรู้</w:t>
      </w:r>
      <w:r w:rsidR="00794E16" w:rsidRPr="00A1047D">
        <w:rPr>
          <w:rFonts w:ascii="Angsana New" w:hAnsi="Angsana New" w:hint="cs"/>
          <w:sz w:val="32"/>
          <w:szCs w:val="32"/>
          <w:cs/>
        </w:rPr>
        <w:t>เ</w:t>
      </w:r>
      <w:r w:rsidR="00794E16" w:rsidRPr="00A1047D">
        <w:rPr>
          <w:rFonts w:ascii="Angsana New" w:hAnsi="Angsana New"/>
          <w:sz w:val="32"/>
          <w:szCs w:val="32"/>
          <w:cs/>
        </w:rPr>
        <w:t xml:space="preserve">ป็นรายการกำไรหรือขาดทุนในงบกำไรขาดทุนเบ็ดเสร็จ  </w:t>
      </w:r>
    </w:p>
    <w:p w:rsidR="00794E16" w:rsidRDefault="00794E16" w:rsidP="00947DA2">
      <w:pPr>
        <w:spacing w:line="360" w:lineRule="exact"/>
        <w:ind w:left="902" w:firstLine="799"/>
        <w:jc w:val="thaiDistribute"/>
        <w:rPr>
          <w:rFonts w:asciiTheme="majorBidi" w:hAnsiTheme="majorBidi" w:cstheme="majorBidi"/>
          <w:sz w:val="32"/>
          <w:szCs w:val="32"/>
        </w:rPr>
      </w:pPr>
    </w:p>
    <w:p w:rsidR="00BA4192" w:rsidRPr="00A6453C" w:rsidRDefault="00BA4192" w:rsidP="00947DA2">
      <w:pPr>
        <w:tabs>
          <w:tab w:val="clear" w:pos="907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A15268">
        <w:rPr>
          <w:rFonts w:ascii="Angsana New" w:hAnsi="Angsana New" w:hint="cs"/>
          <w:spacing w:val="4"/>
          <w:sz w:val="32"/>
          <w:szCs w:val="32"/>
        </w:rPr>
        <w:t>3</w:t>
      </w:r>
      <w:r w:rsidRPr="00A1047D">
        <w:rPr>
          <w:rFonts w:ascii="Angsana New" w:hAnsi="Angsana New" w:hint="cs"/>
          <w:spacing w:val="4"/>
          <w:sz w:val="32"/>
          <w:szCs w:val="32"/>
        </w:rPr>
        <w:t>.</w:t>
      </w:r>
      <w:r w:rsidRPr="00A15268">
        <w:rPr>
          <w:rFonts w:ascii="Angsana New" w:hAnsi="Angsana New" w:hint="cs"/>
          <w:spacing w:val="4"/>
          <w:sz w:val="32"/>
          <w:szCs w:val="32"/>
        </w:rPr>
        <w:t>1</w:t>
      </w:r>
      <w:r w:rsidR="005915E2">
        <w:rPr>
          <w:rFonts w:ascii="Angsana New" w:hAnsi="Angsana New"/>
          <w:spacing w:val="4"/>
          <w:sz w:val="32"/>
          <w:szCs w:val="32"/>
        </w:rPr>
        <w:t>6</w:t>
      </w:r>
      <w:r w:rsidR="00A95CC4">
        <w:rPr>
          <w:rFonts w:ascii="Angsana New" w:hAnsi="Angsana New"/>
          <w:spacing w:val="4"/>
          <w:sz w:val="32"/>
          <w:szCs w:val="32"/>
        </w:rPr>
        <w:tab/>
      </w:r>
      <w:r w:rsidRPr="00A15268">
        <w:rPr>
          <w:rFonts w:ascii="Angsana New" w:hAnsi="Angsana New"/>
          <w:spacing w:val="4"/>
          <w:sz w:val="32"/>
          <w:szCs w:val="32"/>
        </w:rPr>
        <w:tab/>
      </w:r>
      <w:r w:rsidRPr="00A1047D">
        <w:rPr>
          <w:rFonts w:ascii="Angsana New" w:hAnsi="Angsana New"/>
          <w:spacing w:val="4"/>
          <w:sz w:val="32"/>
          <w:szCs w:val="32"/>
          <w:cs/>
        </w:rPr>
        <w:t>ผลประโยชน์พนักงาน</w:t>
      </w:r>
    </w:p>
    <w:p w:rsidR="00BA4192" w:rsidRPr="00A6453C" w:rsidRDefault="00BA4192" w:rsidP="00947DA2">
      <w:pPr>
        <w:tabs>
          <w:tab w:val="clear" w:pos="907"/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A1047D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:rsidR="00BA4192" w:rsidRDefault="00BA4192" w:rsidP="00947DA2">
      <w:pPr>
        <w:tabs>
          <w:tab w:val="clear" w:pos="907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:rsidR="00BA4192" w:rsidRDefault="00BA4192" w:rsidP="00947D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:rsidR="00BA4192" w:rsidRPr="00A6453C" w:rsidRDefault="00BA4192" w:rsidP="00947DA2">
      <w:pPr>
        <w:tabs>
          <w:tab w:val="clear" w:pos="907"/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A1047D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BA4192" w:rsidRDefault="00BA4192" w:rsidP="00947DA2">
      <w:pPr>
        <w:tabs>
          <w:tab w:val="clear" w:pos="907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A1047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923C78" w:rsidRPr="00923C78" w:rsidRDefault="00923C78" w:rsidP="00923C78">
      <w:pPr>
        <w:tabs>
          <w:tab w:val="clear" w:pos="907"/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A1047D">
        <w:rPr>
          <w:rFonts w:ascii="Angsana New" w:hAnsi="Angsana New"/>
          <w:spacing w:val="4"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:rsidR="00923C78" w:rsidRPr="00923C78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923C78" w:rsidRPr="00923C78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23C78">
        <w:rPr>
          <w:rFonts w:ascii="Angsana New" w:hAnsi="Angsana New"/>
          <w:sz w:val="32"/>
          <w:szCs w:val="32"/>
        </w:rPr>
        <w:t>Projected Unit Credit Method)</w:t>
      </w:r>
      <w:r w:rsidRPr="00A1047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923C78" w:rsidRPr="00A1047D" w:rsidRDefault="00923C78" w:rsidP="00923C78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23C78">
        <w:rPr>
          <w:rFonts w:ascii="Angsana New" w:hAnsi="Angsana New"/>
          <w:sz w:val="32"/>
          <w:szCs w:val="32"/>
        </w:rPr>
        <w:t xml:space="preserve">Actuarial gains and losses) </w:t>
      </w:r>
      <w:r w:rsidRPr="00A1047D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A1047D">
        <w:rPr>
          <w:rFonts w:ascii="Angsana New" w:hAnsi="Angsana New" w:hint="cs"/>
          <w:sz w:val="32"/>
          <w:szCs w:val="32"/>
          <w:cs/>
        </w:rPr>
        <w:t>เบ็ดเสร็จอื่น โดยถือเป็นส่วนหนึ่งของกำไรสะสม</w:t>
      </w:r>
    </w:p>
    <w:p w:rsidR="006E3749" w:rsidRPr="00A1047D" w:rsidRDefault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</w:p>
    <w:p w:rsidR="00654FE8" w:rsidRPr="00A1047D" w:rsidRDefault="00654FE8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654FE8">
        <w:rPr>
          <w:rFonts w:ascii="Angsana New" w:hAnsi="Angsana New"/>
          <w:sz w:val="32"/>
          <w:szCs w:val="32"/>
        </w:rPr>
        <w:t>3.1</w:t>
      </w:r>
      <w:r w:rsidRPr="00A1047D">
        <w:rPr>
          <w:rFonts w:ascii="Angsana New" w:hAnsi="Angsana New" w:hint="cs"/>
          <w:sz w:val="32"/>
          <w:szCs w:val="32"/>
        </w:rPr>
        <w:t>7</w:t>
      </w:r>
      <w:r w:rsidRPr="00654FE8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การใช้ประมาณการทางการบัญชี</w:t>
      </w:r>
    </w:p>
    <w:p w:rsidR="00654FE8" w:rsidRPr="00062315" w:rsidRDefault="00654FE8" w:rsidP="001B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Pr="00A1047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A1047D">
        <w:rPr>
          <w:rFonts w:ascii="Angsana New" w:hAnsi="Angsana New"/>
          <w:sz w:val="32"/>
          <w:szCs w:val="32"/>
          <w:cs/>
        </w:rPr>
        <w:t xml:space="preserve"> ฝ่ายบริหารต้องใช้การ</w:t>
      </w:r>
      <w:r w:rsidRPr="00062315">
        <w:rPr>
          <w:rFonts w:ascii="Angsana New" w:hAnsi="Angsana New"/>
          <w:sz w:val="32"/>
          <w:szCs w:val="32"/>
        </w:rPr>
        <w:br/>
      </w: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ประมาณและตั้งข้อสมมติฐานหลายประการ ซึ่งมีผลกระทบต่อจำนวนเงินที่เกี่ยวกับรายได้ ค่าใช้จ่าย </w:t>
      </w:r>
      <w:r w:rsidRPr="00A1047D">
        <w:rPr>
          <w:rFonts w:ascii="Angsana New" w:hAnsi="Angsana New" w:hint="cs"/>
          <w:sz w:val="32"/>
          <w:szCs w:val="32"/>
          <w:cs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สินทรัพย์และหนี้สิน และการเปิดเผยข้อมูลเกี่ยวกับสินทรัพย์และหนี้ที่อาจจะเกิดขึ้น ซึ่งผลที่เกิดขึ้น</w:t>
      </w:r>
      <w:r w:rsidRPr="00A1047D">
        <w:rPr>
          <w:rFonts w:ascii="Angsana New" w:hAnsi="Angsana New" w:hint="cs"/>
          <w:sz w:val="32"/>
          <w:szCs w:val="32"/>
          <w:cs/>
        </w:rPr>
        <w:tab/>
      </w:r>
      <w:r w:rsidRPr="00A1047D">
        <w:rPr>
          <w:rFonts w:ascii="Angsana New" w:hAnsi="Angsana New"/>
          <w:sz w:val="32"/>
          <w:szCs w:val="32"/>
          <w:cs/>
        </w:rPr>
        <w:t>จริงอาจแตกต่างไปจากจำนวนที่ประมาณไว้</w:t>
      </w:r>
    </w:p>
    <w:p w:rsidR="00654FE8" w:rsidRPr="00A1047D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:rsidR="00654FE8" w:rsidRPr="00A1047D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62315">
        <w:rPr>
          <w:rFonts w:ascii="Angsana New" w:hAnsi="Angsana New"/>
          <w:spacing w:val="-2"/>
          <w:sz w:val="32"/>
          <w:szCs w:val="32"/>
        </w:rPr>
        <w:tab/>
        <w:t>3.1</w:t>
      </w:r>
      <w:r w:rsidRPr="00A1047D">
        <w:rPr>
          <w:rFonts w:ascii="Angsana New" w:hAnsi="Angsana New" w:hint="cs"/>
          <w:spacing w:val="-2"/>
          <w:sz w:val="32"/>
          <w:szCs w:val="32"/>
        </w:rPr>
        <w:t>8</w:t>
      </w:r>
      <w:r w:rsidRPr="00062315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>ประมาณการหนี้สิน</w:t>
      </w:r>
    </w:p>
    <w:p w:rsidR="00654FE8" w:rsidRPr="00943EE5" w:rsidRDefault="00654FE8" w:rsidP="006E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A1047D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A1047D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:rsidR="00654FE8" w:rsidRDefault="00654FE8" w:rsidP="006E3749">
      <w:pPr>
        <w:tabs>
          <w:tab w:val="clear" w:pos="907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BA4192" w:rsidRPr="00BE0F0C" w:rsidRDefault="00BA4192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Pr="00A15268">
        <w:rPr>
          <w:rFonts w:ascii="Angsana New" w:hAnsi="Angsana New"/>
          <w:sz w:val="32"/>
          <w:szCs w:val="32"/>
        </w:rPr>
        <w:t>1</w:t>
      </w:r>
      <w:r w:rsidR="00654FE8">
        <w:rPr>
          <w:rFonts w:ascii="Angsana New" w:hAnsi="Angsana New"/>
          <w:sz w:val="32"/>
          <w:szCs w:val="32"/>
        </w:rPr>
        <w:t>9</w:t>
      </w:r>
      <w:r w:rsidRPr="00BE0F0C">
        <w:rPr>
          <w:rFonts w:ascii="Angsana New" w:hAnsi="Angsana New"/>
          <w:sz w:val="32"/>
          <w:szCs w:val="32"/>
        </w:rPr>
        <w:tab/>
      </w:r>
      <w:r w:rsidR="00604441" w:rsidRPr="00F15A82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ส่วนเกินมูลค่าหุ้น</w:t>
      </w:r>
    </w:p>
    <w:p w:rsidR="00BA4192" w:rsidRPr="00140CDB" w:rsidRDefault="00BA4192" w:rsidP="006E3749">
      <w:pPr>
        <w:tabs>
          <w:tab w:val="clear" w:pos="907"/>
          <w:tab w:val="clear" w:pos="2580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="00480BDD">
        <w:rPr>
          <w:rFonts w:ascii="Angsana New" w:hAnsi="Angsana New"/>
          <w:sz w:val="32"/>
          <w:szCs w:val="32"/>
        </w:rPr>
        <w:t>2535</w:t>
      </w:r>
      <w:r w:rsidRPr="00A1047D">
        <w:rPr>
          <w:rFonts w:ascii="Angsana New" w:hAnsi="Angsana New"/>
          <w:sz w:val="32"/>
          <w:szCs w:val="32"/>
          <w:cs/>
        </w:rPr>
        <w:t xml:space="preserve"> มาตรา </w:t>
      </w:r>
      <w:r w:rsidR="00480BDD">
        <w:rPr>
          <w:rFonts w:ascii="Angsana New" w:hAnsi="Angsana New"/>
          <w:sz w:val="32"/>
          <w:szCs w:val="32"/>
        </w:rPr>
        <w:t>51</w:t>
      </w:r>
      <w:r w:rsidRPr="00A1047D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:rsidR="00BA4192" w:rsidRDefault="00BA4192" w:rsidP="006E3749">
      <w:pPr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947DA2" w:rsidRDefault="00947DA2" w:rsidP="006E3749">
      <w:pPr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947DA2" w:rsidRDefault="00947DA2" w:rsidP="006E3749">
      <w:pPr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BA4192" w:rsidRPr="00DF340F" w:rsidRDefault="00BA4192" w:rsidP="006E3749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 w:hint="cs"/>
          <w:sz w:val="32"/>
          <w:szCs w:val="32"/>
        </w:rPr>
        <w:lastRenderedPageBreak/>
        <w:t>3</w:t>
      </w:r>
      <w:r w:rsidRPr="00A1047D">
        <w:rPr>
          <w:rFonts w:ascii="Angsana New" w:hAnsi="Angsana New" w:hint="cs"/>
          <w:sz w:val="32"/>
          <w:szCs w:val="32"/>
        </w:rPr>
        <w:t>.</w:t>
      </w:r>
      <w:r w:rsidR="00654FE8">
        <w:rPr>
          <w:rFonts w:ascii="Angsana New" w:hAnsi="Angsana New"/>
          <w:sz w:val="32"/>
          <w:szCs w:val="32"/>
        </w:rPr>
        <w:t>20</w:t>
      </w:r>
      <w:r w:rsidRPr="00A15268">
        <w:rPr>
          <w:rFonts w:ascii="Angsana New" w:hAnsi="Angsana New"/>
          <w:sz w:val="32"/>
          <w:szCs w:val="32"/>
        </w:rPr>
        <w:tab/>
      </w:r>
      <w:r w:rsidR="00604441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BA4192" w:rsidRPr="00904AD2" w:rsidRDefault="00BA4192" w:rsidP="006E3749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</w:t>
      </w:r>
      <w:r w:rsidRPr="00A1047D">
        <w:rPr>
          <w:rFonts w:ascii="Angsana New" w:hAnsi="Angsana New"/>
          <w:sz w:val="32"/>
          <w:szCs w:val="32"/>
          <w:cs/>
        </w:rPr>
        <w:t>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604441" w:rsidRDefault="00BA4192" w:rsidP="006E3749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663BFA" w:rsidRPr="00A1047D" w:rsidRDefault="0066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2"/>
          <w:szCs w:val="32"/>
          <w:cs/>
        </w:rPr>
      </w:pPr>
    </w:p>
    <w:p w:rsidR="00BA4192" w:rsidRPr="00604441" w:rsidRDefault="00BA4192" w:rsidP="00663BFA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604441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="00654FE8">
        <w:rPr>
          <w:rFonts w:ascii="Angsana New" w:hAnsi="Angsana New"/>
          <w:sz w:val="32"/>
          <w:szCs w:val="32"/>
        </w:rPr>
        <w:t>21</w:t>
      </w:r>
      <w:r w:rsidR="00654FE8">
        <w:rPr>
          <w:rFonts w:ascii="Angsana New" w:hAnsi="Angsana New"/>
          <w:sz w:val="32"/>
          <w:szCs w:val="32"/>
        </w:rPr>
        <w:tab/>
      </w:r>
      <w:r w:rsidR="00604441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ภาษีเงินได้</w:t>
      </w:r>
    </w:p>
    <w:p w:rsidR="00BA4192" w:rsidRDefault="00BA4192" w:rsidP="00663BFA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6E3749" w:rsidRDefault="006E3749" w:rsidP="00663BFA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:rsidR="00BA4192" w:rsidRPr="00072B2D" w:rsidRDefault="00BA4192" w:rsidP="00663BFA">
      <w:pPr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A1047D">
        <w:rPr>
          <w:rFonts w:ascii="Angsana New" w:hAnsi="Angsana New"/>
          <w:spacing w:val="4"/>
          <w:sz w:val="32"/>
          <w:szCs w:val="32"/>
          <w:cs/>
        </w:rPr>
        <w:t>ภาษีเงินได้ปัจจุบัน</w:t>
      </w:r>
    </w:p>
    <w:p w:rsidR="00BA4192" w:rsidRPr="00604441" w:rsidRDefault="00BA4192" w:rsidP="00663BFA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604441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A1047D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:rsidR="00BA4192" w:rsidRDefault="00BA4192" w:rsidP="00663BFA">
      <w:pPr>
        <w:spacing w:line="380" w:lineRule="exact"/>
        <w:ind w:left="902" w:hanging="540"/>
        <w:jc w:val="thaiDistribute"/>
        <w:rPr>
          <w:rFonts w:ascii="Angsana New" w:hAnsi="Angsana New"/>
          <w:sz w:val="32"/>
          <w:szCs w:val="32"/>
        </w:rPr>
      </w:pPr>
    </w:p>
    <w:p w:rsidR="00BA4192" w:rsidRPr="00072B2D" w:rsidRDefault="00604441" w:rsidP="00663BFA">
      <w:pPr>
        <w:tabs>
          <w:tab w:val="clear" w:pos="907"/>
          <w:tab w:val="left" w:pos="851"/>
        </w:tabs>
        <w:spacing w:line="38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Pr="00F15A82">
        <w:rPr>
          <w:rFonts w:ascii="Angsana New" w:hAnsi="Angsana New"/>
          <w:spacing w:val="4"/>
          <w:sz w:val="32"/>
          <w:szCs w:val="32"/>
        </w:rPr>
        <w:tab/>
      </w:r>
      <w:r w:rsidR="00BA4192" w:rsidRPr="00A1047D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:rsidR="00BA4192" w:rsidRPr="00604441" w:rsidRDefault="00BA4192" w:rsidP="00663BFA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BA4192" w:rsidRDefault="00BA4192" w:rsidP="00663BFA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BA4192" w:rsidRPr="00604441" w:rsidRDefault="00BA4192" w:rsidP="00663BFA">
      <w:pPr>
        <w:tabs>
          <w:tab w:val="clear" w:pos="907"/>
          <w:tab w:val="clear" w:pos="187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:rsidR="00BA4192" w:rsidRPr="00604441" w:rsidRDefault="00BA4192" w:rsidP="00947DA2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BA4192" w:rsidRPr="00663BFA" w:rsidRDefault="00BA4192" w:rsidP="00947DA2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1047D">
        <w:rPr>
          <w:rFonts w:ascii="Angsana New" w:hAnsi="Angsana New" w:hint="cs"/>
          <w:spacing w:val="-6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7E1BEB" w:rsidRPr="00165665" w:rsidRDefault="007E1BEB" w:rsidP="00947DA2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A4192" w:rsidRPr="00072B2D" w:rsidRDefault="00BA4192" w:rsidP="00947DA2">
      <w:pPr>
        <w:tabs>
          <w:tab w:val="clear" w:pos="907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15268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</w:rPr>
        <w:t>.</w:t>
      </w:r>
      <w:r w:rsidR="00654FE8">
        <w:rPr>
          <w:rFonts w:ascii="Angsana New" w:hAnsi="Angsana New"/>
          <w:sz w:val="32"/>
          <w:szCs w:val="32"/>
        </w:rPr>
        <w:t>22</w:t>
      </w:r>
      <w:r w:rsidRPr="00072B2D">
        <w:rPr>
          <w:rFonts w:ascii="Angsana New" w:hAnsi="Angsana New"/>
          <w:sz w:val="32"/>
          <w:szCs w:val="32"/>
        </w:rPr>
        <w:tab/>
      </w:r>
      <w:r w:rsidR="00B05D8B" w:rsidRPr="00F15A82">
        <w:rPr>
          <w:rFonts w:ascii="Angsana New" w:hAnsi="Angsana New"/>
          <w:sz w:val="32"/>
          <w:szCs w:val="32"/>
        </w:rPr>
        <w:tab/>
      </w:r>
      <w:r w:rsidR="00654FE8" w:rsidRPr="00A1047D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</w:p>
    <w:p w:rsidR="00BA4192" w:rsidRDefault="00654FE8" w:rsidP="00947DA2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</w:t>
      </w:r>
      <w:r w:rsidR="00BA4192" w:rsidRPr="00A1047D">
        <w:rPr>
          <w:rFonts w:ascii="Angsana New" w:hAnsi="Angsana New"/>
          <w:spacing w:val="-2"/>
          <w:sz w:val="32"/>
          <w:szCs w:val="32"/>
          <w:cs/>
        </w:rPr>
        <w:t>คำนวณโดยการหารกำไร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:rsidR="00FB59A7" w:rsidRDefault="00FB59A7" w:rsidP="00947DA2">
      <w:pPr>
        <w:tabs>
          <w:tab w:val="clear" w:pos="907"/>
          <w:tab w:val="clear" w:pos="1871"/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B59A7" w:rsidRPr="00A1047D" w:rsidRDefault="00FB59A7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062315">
        <w:rPr>
          <w:rFonts w:ascii="Angsana New" w:hAnsi="Angsana New"/>
          <w:spacing w:val="-2"/>
          <w:sz w:val="32"/>
          <w:szCs w:val="32"/>
        </w:rPr>
        <w:t>3.2</w:t>
      </w:r>
      <w:r w:rsidRPr="00A1047D">
        <w:rPr>
          <w:rFonts w:ascii="Angsana New" w:hAnsi="Angsana New" w:hint="cs"/>
          <w:spacing w:val="-2"/>
          <w:sz w:val="32"/>
          <w:szCs w:val="32"/>
        </w:rPr>
        <w:t>3</w:t>
      </w:r>
      <w:r w:rsidRPr="00062315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B59A7" w:rsidRDefault="00FB59A7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1A0BF8" w:rsidRPr="00062315" w:rsidRDefault="001A0BF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:rsidR="00654FE8" w:rsidRDefault="00654FE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10E85" w:rsidRPr="00A10E85" w:rsidRDefault="00A10E85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 w:hint="cs"/>
          <w:sz w:val="32"/>
          <w:szCs w:val="32"/>
          <w:cs/>
        </w:rPr>
        <w:t>ค่</w:t>
      </w:r>
      <w:r w:rsidRPr="00A1047D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A10E85">
        <w:rPr>
          <w:rFonts w:ascii="Angsana New" w:hAnsi="Angsana New"/>
          <w:sz w:val="32"/>
          <w:szCs w:val="32"/>
        </w:rPr>
        <w:t xml:space="preserve"> </w:t>
      </w:r>
    </w:p>
    <w:p w:rsidR="00A10E85" w:rsidRPr="00A10E85" w:rsidRDefault="00A10E85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A10E85">
        <w:rPr>
          <w:rFonts w:ascii="Angsana New" w:hAnsi="Angsana New"/>
          <w:sz w:val="32"/>
          <w:szCs w:val="32"/>
        </w:rPr>
        <w:tab/>
      </w:r>
      <w:r w:rsidRPr="00A10E8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10E85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:rsidR="00654FE8" w:rsidRPr="00062315" w:rsidRDefault="00654FE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:rsidR="00654FE8" w:rsidRPr="00062315" w:rsidRDefault="00654FE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A1047D" w:rsidRDefault="00654FE8" w:rsidP="001B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062315">
        <w:rPr>
          <w:rFonts w:ascii="Angsana New" w:hAnsi="Angsana New" w:hint="cs"/>
          <w:sz w:val="32"/>
          <w:szCs w:val="32"/>
        </w:rPr>
        <w:lastRenderedPageBreak/>
        <w:tab/>
      </w:r>
      <w:r w:rsidRPr="00A1047D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:rsidR="00654FE8" w:rsidRPr="00A1047D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:rsidR="005922C8" w:rsidRPr="00062315" w:rsidRDefault="005922C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  <w:r w:rsidR="00923C78" w:rsidRPr="00A1047D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</w:p>
    <w:p w:rsidR="00654FE8" w:rsidRPr="00062315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923C78" w:rsidRPr="00A1047D">
        <w:rPr>
          <w:rFonts w:ascii="Angsana New" w:hAnsi="Angsana New" w:hint="cs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A1047D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54FE8" w:rsidRPr="00062315" w:rsidRDefault="00654FE8" w:rsidP="001B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923C78" w:rsidRPr="00A1047D">
        <w:rPr>
          <w:rFonts w:ascii="Angsana New" w:hAnsi="Angsana New" w:hint="cs"/>
          <w:sz w:val="32"/>
          <w:szCs w:val="32"/>
          <w:cs/>
        </w:rPr>
        <w:t xml:space="preserve">และสินทรัพย์ไม่มีตัวตน </w:t>
      </w:r>
      <w:r w:rsidRPr="00A1047D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54FE8" w:rsidRDefault="00654FE8" w:rsidP="00921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062315">
        <w:rPr>
          <w:rFonts w:ascii="Angsana New" w:hAnsi="Angsana New"/>
          <w:sz w:val="32"/>
          <w:szCs w:val="32"/>
        </w:rPr>
        <w:t xml:space="preserve">  </w:t>
      </w:r>
    </w:p>
    <w:p w:rsidR="00654FE8" w:rsidRDefault="00654FE8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673923">
        <w:rPr>
          <w:rFonts w:ascii="Angsana New" w:hAnsi="Angsana New" w:hint="cs"/>
          <w:sz w:val="32"/>
          <w:szCs w:val="32"/>
          <w:cs/>
        </w:rPr>
        <w:t>รับรู้</w:t>
      </w:r>
      <w:r w:rsidRPr="00A1047D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21B31" w:rsidRPr="00062315" w:rsidRDefault="00921B31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654FE8" w:rsidRPr="00062315" w:rsidRDefault="00654FE8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="00673923">
        <w:rPr>
          <w:rFonts w:ascii="Angsana New" w:hAnsi="Angsana New" w:hint="cs"/>
          <w:sz w:val="32"/>
          <w:szCs w:val="32"/>
          <w:cs/>
        </w:rPr>
        <w:t xml:space="preserve"> (</w:t>
      </w:r>
      <w:r w:rsidRPr="00A1047D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673923">
        <w:rPr>
          <w:rFonts w:ascii="Angsana New" w:hAnsi="Angsana New" w:hint="cs"/>
          <w:sz w:val="32"/>
          <w:szCs w:val="32"/>
          <w:cs/>
        </w:rPr>
        <w:t>)</w:t>
      </w:r>
    </w:p>
    <w:p w:rsidR="00654FE8" w:rsidRPr="00062315" w:rsidRDefault="00654FE8" w:rsidP="00BA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62315">
        <w:rPr>
          <w:rFonts w:ascii="Angsana New" w:hAnsi="Angsana New"/>
          <w:sz w:val="32"/>
          <w:szCs w:val="32"/>
        </w:rPr>
        <w:tab/>
      </w:r>
      <w:r w:rsidRPr="00062315">
        <w:rPr>
          <w:rFonts w:ascii="Angsana New" w:hAnsi="Angsana New" w:hint="cs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73147" w:rsidRDefault="00E73147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947DA2" w:rsidRDefault="00947DA2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947DA2" w:rsidRDefault="00947DA2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947DA2" w:rsidRDefault="00947DA2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left="709" w:firstLine="709"/>
        <w:jc w:val="both"/>
        <w:rPr>
          <w:rFonts w:asciiTheme="majorBidi" w:hAnsiTheme="majorBidi" w:cstheme="majorBidi"/>
          <w:sz w:val="32"/>
          <w:szCs w:val="32"/>
        </w:rPr>
      </w:pPr>
    </w:p>
    <w:p w:rsidR="00442DE0" w:rsidRPr="00A6632B" w:rsidRDefault="00464E9D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:rsidR="00F23566" w:rsidRDefault="00F23566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="002D4D15" w:rsidRPr="00A1047D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A1047D">
        <w:rPr>
          <w:rFonts w:asciiTheme="majorBidi" w:hAnsiTheme="majorBidi"/>
          <w:sz w:val="32"/>
          <w:szCs w:val="32"/>
          <w:cs/>
        </w:rPr>
        <w:t>ควบคุม</w:t>
      </w:r>
      <w:r w:rsidR="002D4D15" w:rsidRPr="00A1047D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A1047D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F23566" w:rsidRDefault="00F23566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="002D4D15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9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34"/>
        <w:gridCol w:w="2957"/>
        <w:gridCol w:w="134"/>
        <w:gridCol w:w="1992"/>
      </w:tblGrid>
      <w:tr w:rsidR="00CF1772" w:rsidRPr="00860413" w:rsidTr="00860413">
        <w:tc>
          <w:tcPr>
            <w:tcW w:w="3175" w:type="dxa"/>
            <w:tcBorders>
              <w:bottom w:val="single" w:sz="6" w:space="0" w:color="auto"/>
            </w:tcBorders>
          </w:tcPr>
          <w:p w:rsidR="00CF1772" w:rsidRPr="00860413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FB0BC8" w:rsidRPr="00A1047D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FB0BC8" w:rsidRPr="00A1047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4" w:type="dxa"/>
          </w:tcPr>
          <w:p w:rsidR="00CF1772" w:rsidRPr="00860413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tcBorders>
              <w:bottom w:val="single" w:sz="6" w:space="0" w:color="auto"/>
            </w:tcBorders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CF1772" w:rsidRPr="00860413" w:rsidRDefault="00CF1772" w:rsidP="00C24DDD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:rsidR="00CF1772" w:rsidRPr="00860413" w:rsidRDefault="00FB0BC8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CF1772" w:rsidRPr="00A1047D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</w:tr>
      <w:tr w:rsidR="00CF1772" w:rsidRPr="00860413" w:rsidTr="00860413">
        <w:tc>
          <w:tcPr>
            <w:tcW w:w="3175" w:type="dxa"/>
            <w:tcBorders>
              <w:top w:val="single" w:sz="6" w:space="0" w:color="auto"/>
            </w:tcBorders>
            <w:vAlign w:val="center"/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:rsidR="00CF1772" w:rsidRPr="00860413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tcBorders>
              <w:top w:val="single" w:sz="6" w:space="0" w:color="auto"/>
            </w:tcBorders>
            <w:vAlign w:val="center"/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CF1772" w:rsidRPr="00860413" w:rsidRDefault="00CF1772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CF1772" w:rsidRPr="00860413" w:rsidTr="00860413">
        <w:tc>
          <w:tcPr>
            <w:tcW w:w="3175" w:type="dxa"/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vAlign w:val="center"/>
          </w:tcPr>
          <w:p w:rsidR="00CF1772" w:rsidRPr="00860413" w:rsidRDefault="00CF1772" w:rsidP="00C24DDD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เป็นตัวแทนจำหน่ายและให้บริการ </w:t>
            </w:r>
            <w:r w:rsidR="00F40FA1" w:rsidRPr="00A1047D">
              <w:rPr>
                <w:rFonts w:ascii="Angsana New" w:hAnsi="Angsana New" w:hint="cs"/>
                <w:sz w:val="26"/>
                <w:szCs w:val="26"/>
                <w:cs/>
              </w:rPr>
              <w:t>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:rsidR="00CF1772" w:rsidRPr="00860413" w:rsidRDefault="00CF1772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:rsidR="00CF1772" w:rsidRPr="00A1047D" w:rsidRDefault="00CF1772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561B9" w:rsidRPr="00860413" w:rsidTr="00860413">
        <w:tc>
          <w:tcPr>
            <w:tcW w:w="3175" w:type="dxa"/>
            <w:vAlign w:val="bottom"/>
          </w:tcPr>
          <w:p w:rsidR="00E561B9" w:rsidRPr="00A1047D" w:rsidRDefault="00E561B9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60413">
              <w:rPr>
                <w:rFonts w:ascii="Angsana New" w:hAnsi="Angsana New"/>
                <w:spacing w:val="-4"/>
                <w:sz w:val="26"/>
                <w:szCs w:val="26"/>
              </w:rPr>
              <w:t xml:space="preserve">Vina </w:t>
            </w:r>
            <w:r w:rsidR="001B16EE" w:rsidRPr="00860413">
              <w:rPr>
                <w:rFonts w:ascii="Angsana New" w:hAnsi="Angsana New"/>
                <w:spacing w:val="-4"/>
                <w:sz w:val="26"/>
                <w:szCs w:val="26"/>
              </w:rPr>
              <w:t>Solar Techology</w:t>
            </w:r>
            <w:r w:rsidRPr="00860413">
              <w:rPr>
                <w:rFonts w:ascii="Angsana New" w:hAnsi="Angsana New"/>
                <w:spacing w:val="-4"/>
                <w:sz w:val="26"/>
                <w:szCs w:val="26"/>
              </w:rPr>
              <w:t xml:space="preserve">. </w:t>
            </w:r>
            <w:r w:rsidR="001B16EE" w:rsidRPr="00860413">
              <w:rPr>
                <w:rFonts w:ascii="Angsana New" w:hAnsi="Angsana New"/>
                <w:spacing w:val="-4"/>
                <w:sz w:val="26"/>
                <w:szCs w:val="26"/>
              </w:rPr>
              <w:t>Co., Ltd.</w:t>
            </w:r>
            <w:r w:rsidRPr="00860413">
              <w:rPr>
                <w:rFonts w:ascii="Angsana New" w:hAnsi="Angsana New"/>
                <w:spacing w:val="-4"/>
                <w:sz w:val="26"/>
                <w:szCs w:val="26"/>
              </w:rPr>
              <w:t xml:space="preserve"> (Vietam)</w:t>
            </w:r>
          </w:p>
        </w:tc>
        <w:tc>
          <w:tcPr>
            <w:tcW w:w="134" w:type="dxa"/>
            <w:vAlign w:val="bottom"/>
          </w:tcPr>
          <w:p w:rsidR="00E561B9" w:rsidRPr="00860413" w:rsidRDefault="00E561B9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bottom"/>
          </w:tcPr>
          <w:p w:rsidR="00E561B9" w:rsidRPr="00A1047D" w:rsidRDefault="00E561B9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:rsidR="00E561B9" w:rsidRPr="00860413" w:rsidRDefault="00E561B9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:rsidR="00E561B9" w:rsidRPr="00A1047D" w:rsidRDefault="004A4CBA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F40FA1" w:rsidRPr="00860413" w:rsidTr="00860413">
        <w:tc>
          <w:tcPr>
            <w:tcW w:w="3175" w:type="dxa"/>
          </w:tcPr>
          <w:p w:rsidR="00F40FA1" w:rsidRPr="00860413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86041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34" w:type="dxa"/>
            <w:vAlign w:val="bottom"/>
          </w:tcPr>
          <w:p w:rsidR="00F40FA1" w:rsidRPr="00860413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:rsidR="00F40FA1" w:rsidRPr="00860413" w:rsidRDefault="00F40FA1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F40FA1" w:rsidRPr="00860413" w:rsidTr="00860413">
        <w:tc>
          <w:tcPr>
            <w:tcW w:w="3175" w:type="dxa"/>
            <w:vAlign w:val="center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34" w:type="dxa"/>
            <w:vAlign w:val="center"/>
          </w:tcPr>
          <w:p w:rsidR="00F40FA1" w:rsidRPr="00860413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 xml:space="preserve">                               -</w:t>
            </w:r>
          </w:p>
        </w:tc>
        <w:tc>
          <w:tcPr>
            <w:tcW w:w="134" w:type="dxa"/>
            <w:vAlign w:val="center"/>
          </w:tcPr>
          <w:p w:rsidR="00F40FA1" w:rsidRPr="00860413" w:rsidRDefault="00F40FA1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F40FA1" w:rsidRPr="00860413" w:rsidTr="00860413">
        <w:tc>
          <w:tcPr>
            <w:tcW w:w="3175" w:type="dxa"/>
            <w:vAlign w:val="center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34" w:type="dxa"/>
            <w:vAlign w:val="center"/>
          </w:tcPr>
          <w:p w:rsidR="00F40FA1" w:rsidRPr="00860413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7" w:type="dxa"/>
            <w:vAlign w:val="center"/>
          </w:tcPr>
          <w:p w:rsidR="00F40FA1" w:rsidRPr="00A1047D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 xml:space="preserve">                               -</w:t>
            </w:r>
          </w:p>
        </w:tc>
        <w:tc>
          <w:tcPr>
            <w:tcW w:w="134" w:type="dxa"/>
            <w:vAlign w:val="center"/>
          </w:tcPr>
          <w:p w:rsidR="00F40FA1" w:rsidRPr="00860413" w:rsidRDefault="00F40FA1" w:rsidP="00C24DDD">
            <w:pPr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:rsidR="00F40FA1" w:rsidRPr="00860413" w:rsidRDefault="00F40FA1" w:rsidP="00C24DDD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:rsidR="00595388" w:rsidRDefault="00595388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F23566" w:rsidRDefault="00874A7D" w:rsidP="00B6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3969"/>
      </w:tblGrid>
      <w:tr w:rsidR="00874A7D" w:rsidRPr="0093305F" w:rsidTr="001B16EE">
        <w:tc>
          <w:tcPr>
            <w:tcW w:w="4252" w:type="dxa"/>
            <w:tcBorders>
              <w:bottom w:val="single" w:sz="6" w:space="0" w:color="auto"/>
            </w:tcBorders>
          </w:tcPr>
          <w:p w:rsidR="00874A7D" w:rsidRPr="0093305F" w:rsidRDefault="00874A7D" w:rsidP="00C24DD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:rsidR="00874A7D" w:rsidRPr="0093305F" w:rsidRDefault="00874A7D" w:rsidP="00C24DDD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874A7D" w:rsidRPr="0093305F" w:rsidRDefault="00874A7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74A7D" w:rsidRPr="0093305F" w:rsidTr="001B16EE">
        <w:tc>
          <w:tcPr>
            <w:tcW w:w="4252" w:type="dxa"/>
            <w:tcBorders>
              <w:top w:val="single" w:sz="6" w:space="0" w:color="auto"/>
            </w:tcBorders>
          </w:tcPr>
          <w:p w:rsidR="00874A7D" w:rsidRPr="00A1047D" w:rsidRDefault="00874A7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:rsidR="00874A7D" w:rsidRPr="0093305F" w:rsidRDefault="00874A7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874A7D" w:rsidRPr="0093305F" w:rsidRDefault="00874A7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74A7D" w:rsidRPr="0093305F" w:rsidTr="001B16EE">
        <w:tc>
          <w:tcPr>
            <w:tcW w:w="4252" w:type="dxa"/>
          </w:tcPr>
          <w:p w:rsidR="00874A7D" w:rsidRPr="0093305F" w:rsidRDefault="00874A7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:rsidR="00874A7D" w:rsidRPr="0093305F" w:rsidRDefault="00874A7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874A7D" w:rsidRPr="00A1047D" w:rsidRDefault="00874A7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24DDD" w:rsidRPr="0093305F" w:rsidTr="001B16EE">
        <w:tc>
          <w:tcPr>
            <w:tcW w:w="4252" w:type="dxa"/>
          </w:tcPr>
          <w:p w:rsidR="00C24DDD" w:rsidRPr="00A1047D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:rsidR="00C24DDD" w:rsidRPr="0093305F" w:rsidRDefault="00C24DDD" w:rsidP="00C24DD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C24DDD" w:rsidRPr="00A1047D" w:rsidRDefault="00C24DDD" w:rsidP="00C24DDD">
            <w:pPr>
              <w:tabs>
                <w:tab w:val="clear" w:pos="3742"/>
                <w:tab w:val="left" w:pos="540"/>
                <w:tab w:val="left" w:pos="3800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947DA2" w:rsidRDefault="00947DA2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7C0BF1" w:rsidRDefault="007C0BF1" w:rsidP="00947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</w:t>
      </w:r>
      <w:r w:rsidR="00E81762" w:rsidRPr="00A1047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E81762" w:rsidRPr="00A1047D">
        <w:rPr>
          <w:rFonts w:asciiTheme="majorBidi" w:hAnsiTheme="majorBidi"/>
          <w:sz w:val="32"/>
          <w:szCs w:val="32"/>
        </w:rPr>
        <w:t xml:space="preserve"> </w:t>
      </w:r>
      <w:r w:rsidR="00E81762">
        <w:rPr>
          <w:rFonts w:asciiTheme="majorBidi" w:hAnsiTheme="majorBidi"/>
          <w:sz w:val="32"/>
          <w:szCs w:val="32"/>
        </w:rPr>
        <w:t>31</w:t>
      </w:r>
      <w:r w:rsidR="00E81762" w:rsidRPr="00A1047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01F57">
        <w:rPr>
          <w:rFonts w:asciiTheme="majorBidi" w:hAnsiTheme="majorBidi"/>
          <w:sz w:val="32"/>
          <w:szCs w:val="32"/>
        </w:rPr>
        <w:t>2562</w:t>
      </w:r>
      <w:r w:rsidR="00E81762">
        <w:rPr>
          <w:rFonts w:asciiTheme="majorBidi" w:hAnsi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</w:t>
      </w:r>
      <w:r w:rsidR="00701F57">
        <w:rPr>
          <w:rFonts w:asciiTheme="majorBidi" w:hAnsiTheme="majorBidi" w:cstheme="majorBidi"/>
          <w:sz w:val="32"/>
          <w:szCs w:val="32"/>
        </w:rPr>
        <w:t>1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7"/>
        <w:gridCol w:w="134"/>
        <w:gridCol w:w="1247"/>
        <w:gridCol w:w="140"/>
        <w:gridCol w:w="1247"/>
        <w:gridCol w:w="134"/>
        <w:gridCol w:w="1243"/>
      </w:tblGrid>
      <w:tr w:rsidR="00AC7BBD" w:rsidRPr="001D7E45" w:rsidTr="001B16EE">
        <w:tc>
          <w:tcPr>
            <w:tcW w:w="3005" w:type="dxa"/>
          </w:tcPr>
          <w:p w:rsidR="00AC7BBD" w:rsidRPr="001D7E45" w:rsidRDefault="00AC7BBD" w:rsidP="00947DA2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AC7BBD" w:rsidRPr="001D7E45" w:rsidRDefault="00AC7BBD" w:rsidP="00947DA2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C7BBD" w:rsidRPr="001D7E45" w:rsidTr="001B16EE">
        <w:tc>
          <w:tcPr>
            <w:tcW w:w="3005" w:type="dxa"/>
          </w:tcPr>
          <w:p w:rsidR="00AC7BBD" w:rsidRPr="001D7E45" w:rsidRDefault="00AC7BBD" w:rsidP="00947DA2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C7BBD" w:rsidRPr="001D7E45" w:rsidRDefault="00AC7BBD" w:rsidP="00947DA2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AC7BBD" w:rsidRPr="001D7E45" w:rsidRDefault="00AC7BBD" w:rsidP="00947DA2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C7BBD" w:rsidRPr="00A1047D" w:rsidRDefault="00AC7BBD" w:rsidP="00947DA2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F57" w:rsidRPr="001D7E45" w:rsidTr="001B16EE">
        <w:tc>
          <w:tcPr>
            <w:tcW w:w="3005" w:type="dxa"/>
          </w:tcPr>
          <w:p w:rsidR="00701F57" w:rsidRPr="00A1047D" w:rsidRDefault="00701F57" w:rsidP="00947DA2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701F57" w:rsidRPr="00A1047D" w:rsidRDefault="00701F57" w:rsidP="00947DA2">
            <w:pPr>
              <w:spacing w:line="32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701F57" w:rsidRPr="00A1047D" w:rsidRDefault="00701F57" w:rsidP="00947DA2">
            <w:pPr>
              <w:spacing w:line="32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</w:tr>
      <w:tr w:rsidR="00701F57" w:rsidRPr="001D7E45" w:rsidTr="001B16EE">
        <w:tc>
          <w:tcPr>
            <w:tcW w:w="3005" w:type="dxa"/>
          </w:tcPr>
          <w:p w:rsidR="00701F57" w:rsidRPr="00A1047D" w:rsidRDefault="00701F57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701F57" w:rsidRPr="00A1047D" w:rsidRDefault="00701F57" w:rsidP="00947DA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701F57" w:rsidRPr="001D7E45" w:rsidRDefault="00701F57" w:rsidP="00947DA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701F57" w:rsidRPr="001D7E45" w:rsidRDefault="00701F57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701F57" w:rsidRPr="00A1047D" w:rsidRDefault="00701F57" w:rsidP="00947DA2">
            <w:pPr>
              <w:spacing w:line="320" w:lineRule="exact"/>
              <w:ind w:firstLine="51"/>
              <w:contextualSpacing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701F57" w:rsidRPr="001D7E45" w:rsidRDefault="00701F57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15,841,926.99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23,455,486.50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right="170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right="170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513,589.14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254,055.00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6,737,104.77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3,950,136.27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2,642,973.67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2,227,257.60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224,082.66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60,000.00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114,690.00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67" w:right="454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3,745.20</w:t>
            </w:r>
          </w:p>
        </w:tc>
      </w:tr>
      <w:tr w:rsidR="00947DA2" w:rsidRPr="001D7E45" w:rsidTr="006C33E4">
        <w:tc>
          <w:tcPr>
            <w:tcW w:w="3005" w:type="dxa"/>
          </w:tcPr>
          <w:p w:rsidR="00947DA2" w:rsidRPr="001D7E45" w:rsidRDefault="00947DA2" w:rsidP="006C33E4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47DA2" w:rsidRPr="001D7E45" w:rsidTr="006C33E4">
        <w:tc>
          <w:tcPr>
            <w:tcW w:w="3005" w:type="dxa"/>
          </w:tcPr>
          <w:p w:rsidR="00947DA2" w:rsidRPr="001D7E45" w:rsidRDefault="00947DA2" w:rsidP="006C33E4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7DA2" w:rsidRPr="00A1047D" w:rsidRDefault="00947DA2" w:rsidP="006C33E4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DA2" w:rsidRPr="001D7E45" w:rsidTr="006C33E4">
        <w:tc>
          <w:tcPr>
            <w:tcW w:w="3005" w:type="dxa"/>
          </w:tcPr>
          <w:p w:rsidR="00947DA2" w:rsidRPr="00A1047D" w:rsidRDefault="00947DA2" w:rsidP="006C33E4">
            <w:pPr>
              <w:tabs>
                <w:tab w:val="left" w:pos="540"/>
              </w:tabs>
              <w:spacing w:line="320" w:lineRule="exact"/>
              <w:ind w:right="-35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47DA2" w:rsidRPr="00A1047D" w:rsidRDefault="00947DA2" w:rsidP="006C33E4">
            <w:pPr>
              <w:spacing w:line="32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47DA2" w:rsidRPr="00A1047D" w:rsidRDefault="00947DA2" w:rsidP="006C33E4">
            <w:pPr>
              <w:spacing w:line="32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47DA2" w:rsidRPr="001D7E45" w:rsidRDefault="00947DA2" w:rsidP="006C33E4">
            <w:pPr>
              <w:spacing w:line="32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eastAsia="MS Mincho" w:hAnsiTheme="majorBidi" w:cstheme="majorBidi"/>
                <w:sz w:val="26"/>
                <w:szCs w:val="26"/>
              </w:rPr>
              <w:t>2561</w:t>
            </w:r>
          </w:p>
        </w:tc>
      </w:tr>
      <w:tr w:rsidR="002D6D61" w:rsidRPr="001D7E45" w:rsidTr="001B16EE">
        <w:tc>
          <w:tcPr>
            <w:tcW w:w="3005" w:type="dxa"/>
          </w:tcPr>
          <w:p w:rsidR="002D6D61" w:rsidRPr="00A1047D" w:rsidRDefault="002D6D61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spacing w:line="32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D6D61" w:rsidRPr="001D7E45" w:rsidRDefault="002D6D61" w:rsidP="00947DA2">
            <w:pPr>
              <w:spacing w:line="32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2D6D61" w:rsidRPr="00A1047D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D6D61" w:rsidRPr="001D7E45" w:rsidRDefault="002D6D6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940" w:rsidRPr="001D7E45" w:rsidTr="001B16EE">
        <w:tc>
          <w:tcPr>
            <w:tcW w:w="3005" w:type="dxa"/>
          </w:tcPr>
          <w:p w:rsidR="00290940" w:rsidRPr="00A1047D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43,710.00</w:t>
            </w: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42,171.00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43,710.00</w:t>
            </w: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42,171.00</w:t>
            </w:r>
          </w:p>
        </w:tc>
      </w:tr>
      <w:tr w:rsidR="00290940" w:rsidRPr="001D7E45" w:rsidTr="00F3471B">
        <w:tc>
          <w:tcPr>
            <w:tcW w:w="3005" w:type="dxa"/>
          </w:tcPr>
          <w:p w:rsidR="00290940" w:rsidRPr="00A1047D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225,000.00</w:t>
            </w: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427,109.28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90940" w:rsidRPr="001D7E45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</w:tcPr>
          <w:p w:rsidR="00290940" w:rsidRPr="001D7E45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290940" w:rsidRPr="001D7E45" w:rsidTr="001B16EE">
        <w:tc>
          <w:tcPr>
            <w:tcW w:w="3005" w:type="dxa"/>
          </w:tcPr>
          <w:p w:rsidR="00290940" w:rsidRPr="00A1047D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:rsidR="00290940" w:rsidRPr="001D7E45" w:rsidRDefault="00610E31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1,118,700.00</w:t>
            </w: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1,054,800.00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1,118,700.00</w:t>
            </w: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1,054,800.00</w:t>
            </w:r>
          </w:p>
        </w:tc>
      </w:tr>
      <w:tr w:rsidR="00290940" w:rsidRPr="001D7E45" w:rsidTr="001B16EE">
        <w:tc>
          <w:tcPr>
            <w:tcW w:w="3005" w:type="dxa"/>
          </w:tcPr>
          <w:p w:rsidR="00290940" w:rsidRPr="00A1047D" w:rsidRDefault="00290940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290940" w:rsidRPr="00A1047D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290940" w:rsidRPr="001D7E45" w:rsidRDefault="00290940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1E9E" w:rsidRPr="001D7E45" w:rsidTr="00A42F18">
        <w:tc>
          <w:tcPr>
            <w:tcW w:w="3005" w:type="dxa"/>
          </w:tcPr>
          <w:p w:rsidR="00C61E9E" w:rsidRPr="00A1047D" w:rsidRDefault="00C61E9E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 xml:space="preserve"> 15,010,440.00 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17,860,466.00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10,092,735.00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10,040,892.00</w:t>
            </w:r>
          </w:p>
        </w:tc>
      </w:tr>
      <w:tr w:rsidR="00C61E9E" w:rsidRPr="001D7E45" w:rsidTr="00A42F18">
        <w:tc>
          <w:tcPr>
            <w:tcW w:w="3005" w:type="dxa"/>
          </w:tcPr>
          <w:p w:rsidR="00C61E9E" w:rsidRPr="00A1047D" w:rsidRDefault="00C61E9E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 xml:space="preserve"> 858,568.00 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  <w:righ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568,920.00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651,718.00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243,318.00</w:t>
            </w:r>
          </w:p>
        </w:tc>
      </w:tr>
      <w:tr w:rsidR="00C61E9E" w:rsidRPr="001D7E45" w:rsidTr="00A42F18">
        <w:tc>
          <w:tcPr>
            <w:tcW w:w="3005" w:type="dxa"/>
          </w:tcPr>
          <w:p w:rsidR="00C61E9E" w:rsidRPr="00A1047D" w:rsidRDefault="00C61E9E" w:rsidP="0094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1D7E45">
              <w:rPr>
                <w:rFonts w:asciiTheme="majorBidi" w:hAnsiTheme="majorBidi" w:cstheme="majorBidi"/>
                <w:b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 xml:space="preserve"> 15,869,008.00 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18,429,386.00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10,744,453.00</w:t>
            </w:r>
          </w:p>
        </w:tc>
        <w:tc>
          <w:tcPr>
            <w:tcW w:w="134" w:type="dxa"/>
            <w:vAlign w:val="bottom"/>
          </w:tcPr>
          <w:p w:rsidR="00C61E9E" w:rsidRPr="00A1047D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61E9E" w:rsidRPr="001D7E45" w:rsidRDefault="00C61E9E" w:rsidP="00947DA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7E45">
              <w:rPr>
                <w:rFonts w:asciiTheme="majorBidi" w:hAnsiTheme="majorBidi" w:cstheme="majorBidi"/>
                <w:sz w:val="26"/>
                <w:szCs w:val="26"/>
              </w:rPr>
              <w:t>10,284,210.00</w:t>
            </w:r>
          </w:p>
        </w:tc>
      </w:tr>
    </w:tbl>
    <w:p w:rsidR="0038469F" w:rsidRDefault="0038469F" w:rsidP="00E22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67"/>
        <w:rPr>
          <w:rFonts w:asciiTheme="majorBidi" w:hAnsiTheme="majorBidi"/>
          <w:sz w:val="32"/>
          <w:szCs w:val="32"/>
        </w:rPr>
      </w:pPr>
    </w:p>
    <w:p w:rsidR="008E737B" w:rsidRPr="00CD6184" w:rsidRDefault="008E737B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rPr>
          <w:rFonts w:asciiTheme="majorBidi" w:hAnsiTheme="majorBidi" w:cstheme="majorBidi"/>
          <w:b/>
          <w:bCs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A1047D">
        <w:rPr>
          <w:rFonts w:asciiTheme="majorBidi" w:hAnsiTheme="majorBidi"/>
          <w:sz w:val="32"/>
          <w:szCs w:val="32"/>
        </w:rPr>
        <w:t xml:space="preserve"> </w:t>
      </w:r>
      <w:r w:rsidR="005F63C9"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="005F63C9" w:rsidRPr="00A1047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F63C9" w:rsidRPr="00A1047D">
        <w:rPr>
          <w:rFonts w:asciiTheme="majorBidi" w:hAnsi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D042CA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/>
          <w:sz w:val="32"/>
          <w:szCs w:val="32"/>
          <w:cs/>
        </w:rPr>
        <w:t xml:space="preserve"> แล</w:t>
      </w:r>
      <w:r w:rsidRPr="00A1047D">
        <w:rPr>
          <w:rFonts w:asciiTheme="majorBidi" w:hAnsiTheme="majorBidi" w:cstheme="majorBidi"/>
          <w:sz w:val="32"/>
          <w:szCs w:val="32"/>
          <w:cs/>
        </w:rPr>
        <w:t>ะ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D042CA">
        <w:rPr>
          <w:rFonts w:asciiTheme="majorBidi" w:hAnsiTheme="majorBidi" w:cstheme="majorBidi"/>
          <w:sz w:val="32"/>
          <w:szCs w:val="32"/>
        </w:rPr>
        <w:t>1</w:t>
      </w:r>
      <w:r w:rsidR="00C61095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70"/>
        <w:gridCol w:w="142"/>
        <w:gridCol w:w="935"/>
        <w:gridCol w:w="142"/>
        <w:gridCol w:w="1247"/>
        <w:gridCol w:w="142"/>
        <w:gridCol w:w="1247"/>
        <w:gridCol w:w="143"/>
        <w:gridCol w:w="1247"/>
      </w:tblGrid>
      <w:tr w:rsidR="00A62F9B" w:rsidRPr="00A62F9B" w:rsidTr="00F3471B">
        <w:trPr>
          <w:trHeight w:val="62"/>
        </w:trPr>
        <w:tc>
          <w:tcPr>
            <w:tcW w:w="3005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15" w:type="dxa"/>
            <w:gridSpan w:val="9"/>
            <w:tcBorders>
              <w:bottom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62F9B" w:rsidRPr="00A62F9B" w:rsidTr="00F3471B">
        <w:trPr>
          <w:trHeight w:val="62"/>
        </w:trPr>
        <w:tc>
          <w:tcPr>
            <w:tcW w:w="3005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2F9B" w:rsidRPr="00A62F9B" w:rsidTr="00A62F9B">
        <w:trPr>
          <w:trHeight w:val="62"/>
        </w:trPr>
        <w:tc>
          <w:tcPr>
            <w:tcW w:w="3005" w:type="dxa"/>
          </w:tcPr>
          <w:p w:rsidR="00A62F9B" w:rsidRPr="00A1047D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62F9B" w:rsidRPr="00A1047D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A62F9B" w:rsidRPr="00A1047D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62F9B" w:rsidRPr="00A62F9B" w:rsidTr="00A62F9B">
        <w:trPr>
          <w:trHeight w:val="62"/>
        </w:trPr>
        <w:tc>
          <w:tcPr>
            <w:tcW w:w="3005" w:type="dxa"/>
          </w:tcPr>
          <w:p w:rsidR="00A62F9B" w:rsidRPr="00A1047D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A104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42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42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3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</w:tr>
      <w:tr w:rsidR="00A62F9B" w:rsidRPr="00A62F9B" w:rsidTr="00A62F9B">
        <w:trPr>
          <w:trHeight w:val="62"/>
        </w:trPr>
        <w:tc>
          <w:tcPr>
            <w:tcW w:w="3005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7" w:type="dxa"/>
            <w:gridSpan w:val="3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3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62F9B" w:rsidRPr="00A62F9B" w:rsidRDefault="00A62F9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F302B" w:rsidRPr="00A62F9B" w:rsidTr="00A62F9B">
        <w:trPr>
          <w:trHeight w:val="62"/>
        </w:trPr>
        <w:tc>
          <w:tcPr>
            <w:tcW w:w="3175" w:type="dxa"/>
            <w:gridSpan w:val="2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1047D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077" w:type="dxa"/>
            <w:gridSpan w:val="2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10,435,285.23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A605E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23,025185.11</w:t>
            </w: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2,780,994.20</w:t>
            </w: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10,435,285.23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25,</w:t>
            </w:r>
            <w:r w:rsidR="00A605EC">
              <w:rPr>
                <w:rFonts w:asciiTheme="majorBidi" w:hAnsiTheme="majorBidi" w:cstheme="majorBidi"/>
                <w:sz w:val="26"/>
                <w:szCs w:val="26"/>
              </w:rPr>
              <w:t>806,179.31</w:t>
            </w: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4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32,000,000.00</w:t>
            </w: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32,000,000.00</w:t>
            </w:r>
          </w:p>
        </w:tc>
      </w:tr>
      <w:tr w:rsidR="005F302B" w:rsidRPr="00A62F9B" w:rsidTr="00F3471B"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4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41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41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F3471B"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41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41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F3471B">
        <w:tc>
          <w:tcPr>
            <w:tcW w:w="331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93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92,750,000.00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69,250,000.00</w:t>
            </w:r>
          </w:p>
        </w:tc>
      </w:tr>
      <w:tr w:rsidR="005F302B" w:rsidRPr="00A62F9B" w:rsidTr="001A1028"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121,500,000.00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21,000,000.00</w:t>
            </w:r>
          </w:p>
        </w:tc>
      </w:tr>
      <w:tr w:rsidR="005F302B" w:rsidRPr="00A62F9B" w:rsidTr="001A1028"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214,250,000.00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90,250,000.00</w:t>
            </w:r>
          </w:p>
        </w:tc>
      </w:tr>
      <w:tr w:rsidR="005F302B" w:rsidRPr="00A62F9B" w:rsidTr="00A62F9B">
        <w:trPr>
          <w:trHeight w:val="62"/>
        </w:trPr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A62F9B">
        <w:trPr>
          <w:trHeight w:val="57"/>
        </w:trPr>
        <w:tc>
          <w:tcPr>
            <w:tcW w:w="3175" w:type="dxa"/>
            <w:gridSpan w:val="2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 w:hint="cs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077" w:type="dxa"/>
            <w:gridSpan w:val="2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12,000,000.00</w:t>
            </w:r>
          </w:p>
        </w:tc>
      </w:tr>
      <w:tr w:rsidR="005F302B" w:rsidRPr="00A62F9B" w:rsidTr="00A62F9B">
        <w:trPr>
          <w:trHeight w:val="57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 w:hint="cs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6,000,000.00</w:t>
            </w:r>
          </w:p>
        </w:tc>
      </w:tr>
      <w:tr w:rsidR="005F302B" w:rsidRPr="00A62F9B" w:rsidTr="00A62F9B">
        <w:trPr>
          <w:trHeight w:val="57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18,000,000.00</w:t>
            </w:r>
          </w:p>
        </w:tc>
      </w:tr>
      <w:tr w:rsidR="005F302B" w:rsidRPr="00A62F9B" w:rsidTr="00A62F9B">
        <w:trPr>
          <w:trHeight w:val="57"/>
        </w:trPr>
        <w:tc>
          <w:tcPr>
            <w:tcW w:w="3005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214,250,000.00</w:t>
            </w: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72,250,000.00</w:t>
            </w:r>
          </w:p>
        </w:tc>
      </w:tr>
      <w:tr w:rsidR="005F302B" w:rsidRPr="00A62F9B" w:rsidTr="00A62F9B"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A104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247" w:type="dxa"/>
            <w:gridSpan w:val="3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1047D" w:rsidRDefault="005F302B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02B" w:rsidRPr="00A62F9B" w:rsidTr="00A62F9B">
        <w:tc>
          <w:tcPr>
            <w:tcW w:w="3005" w:type="dxa"/>
          </w:tcPr>
          <w:p w:rsidR="005F302B" w:rsidRPr="00A1047D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5F302B" w:rsidRPr="00A62F9B" w:rsidRDefault="005F302B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7200" w:rsidRPr="00A62F9B" w:rsidTr="00A62F9B">
        <w:tc>
          <w:tcPr>
            <w:tcW w:w="3005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บริษัท พรพรหมดิสทริบิวชั่น จำกัด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5,495.52</w:t>
            </w:r>
          </w:p>
        </w:tc>
        <w:tc>
          <w:tcPr>
            <w:tcW w:w="142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5,495.52</w:t>
            </w:r>
          </w:p>
        </w:tc>
      </w:tr>
      <w:tr w:rsidR="00AF7200" w:rsidRPr="00A62F9B" w:rsidTr="00A62F9B">
        <w:tc>
          <w:tcPr>
            <w:tcW w:w="3005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62F9B">
              <w:rPr>
                <w:rFonts w:asciiTheme="majorBidi" w:hAnsiTheme="majorBidi" w:cstheme="majorBidi"/>
                <w:sz w:val="26"/>
                <w:szCs w:val="26"/>
              </w:rPr>
              <w:t>Vina Solar Technology Co</w:t>
            </w:r>
            <w:r w:rsidRPr="00A1047D">
              <w:rPr>
                <w:rFonts w:asciiTheme="majorBidi" w:hAnsiTheme="majorBidi"/>
                <w:sz w:val="26"/>
                <w:szCs w:val="26"/>
              </w:rPr>
              <w:t>.</w:t>
            </w:r>
            <w:r w:rsidRPr="00A62F9B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A1047D">
              <w:rPr>
                <w:rFonts w:asciiTheme="majorBidi" w:hAnsiTheme="majorBidi"/>
                <w:sz w:val="26"/>
                <w:szCs w:val="26"/>
              </w:rPr>
              <w:t>.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AF7200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472,996.52</w:t>
            </w:r>
          </w:p>
        </w:tc>
        <w:tc>
          <w:tcPr>
            <w:tcW w:w="142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495,742.80</w:t>
            </w:r>
          </w:p>
        </w:tc>
        <w:tc>
          <w:tcPr>
            <w:tcW w:w="142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AF7200" w:rsidRPr="00A62F9B" w:rsidRDefault="00AF720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472,996.52</w:t>
            </w:r>
          </w:p>
        </w:tc>
        <w:tc>
          <w:tcPr>
            <w:tcW w:w="142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,238.32</w:t>
            </w:r>
          </w:p>
        </w:tc>
        <w:tc>
          <w:tcPr>
            <w:tcW w:w="142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5,495.52</w:t>
            </w:r>
          </w:p>
        </w:tc>
      </w:tr>
      <w:tr w:rsidR="002622DF" w:rsidRPr="00A62F9B" w:rsidTr="006C33E4">
        <w:trPr>
          <w:trHeight w:val="62"/>
        </w:trPr>
        <w:tc>
          <w:tcPr>
            <w:tcW w:w="3005" w:type="dxa"/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15" w:type="dxa"/>
            <w:gridSpan w:val="9"/>
            <w:tcBorders>
              <w:bottom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622DF" w:rsidRPr="00A62F9B" w:rsidTr="006C33E4">
        <w:trPr>
          <w:trHeight w:val="62"/>
        </w:trPr>
        <w:tc>
          <w:tcPr>
            <w:tcW w:w="3005" w:type="dxa"/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2DF" w:rsidRPr="00A62F9B" w:rsidTr="006C33E4">
        <w:trPr>
          <w:trHeight w:val="62"/>
        </w:trPr>
        <w:tc>
          <w:tcPr>
            <w:tcW w:w="3005" w:type="dxa"/>
          </w:tcPr>
          <w:p w:rsidR="002622DF" w:rsidRPr="00A1047D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622DF" w:rsidRPr="00A1047D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2622DF" w:rsidRPr="00A1047D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622DF" w:rsidRPr="00A62F9B" w:rsidRDefault="002622DF" w:rsidP="006C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A42F18" w:rsidRPr="00A62F9B" w:rsidRDefault="00CD70B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70B1">
              <w:rPr>
                <w:rFonts w:asciiTheme="majorBidi" w:hAnsiTheme="majorBidi" w:cstheme="majorBidi"/>
                <w:sz w:val="26"/>
                <w:szCs w:val="26"/>
              </w:rPr>
              <w:t>58,253.00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3,588.23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คุณ</w:t>
            </w:r>
            <w:r w:rsidR="00CD70B1" w:rsidRPr="00A1047D">
              <w:rPr>
                <w:rFonts w:asciiTheme="majorBidi" w:hAnsiTheme="majorBidi" w:hint="cs"/>
                <w:sz w:val="26"/>
                <w:szCs w:val="26"/>
                <w:cs/>
              </w:rPr>
              <w:t>กฤษณ์</w:t>
            </w:r>
            <w:r w:rsidR="00CD70B1" w:rsidRPr="00A1047D">
              <w:rPr>
                <w:rFonts w:asciiTheme="majorBidi" w:hAnsiTheme="majorBidi"/>
                <w:sz w:val="26"/>
                <w:szCs w:val="26"/>
                <w:cs/>
              </w:rPr>
              <w:t xml:space="preserve"> พรพิไลลักษณ์</w:t>
            </w: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A42F18" w:rsidRPr="00A62F9B" w:rsidRDefault="00CD70B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69,072.16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CD70B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127,325.16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560F">
              <w:rPr>
                <w:rFonts w:asciiTheme="majorBidi" w:hAnsiTheme="majorBidi" w:cstheme="majorBidi"/>
                <w:sz w:val="26"/>
                <w:szCs w:val="26"/>
              </w:rPr>
              <w:t>173,588.23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42F18" w:rsidRPr="00A62F9B" w:rsidRDefault="00CD70B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600,321.68</w:t>
            </w:r>
          </w:p>
        </w:tc>
        <w:tc>
          <w:tcPr>
            <w:tcW w:w="142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0A47">
              <w:rPr>
                <w:rFonts w:asciiTheme="majorBidi" w:hAnsiTheme="majorBidi" w:cstheme="majorBidi"/>
                <w:sz w:val="26"/>
                <w:szCs w:val="26"/>
              </w:rPr>
              <w:t>674,826.55</w:t>
            </w:r>
          </w:p>
        </w:tc>
        <w:tc>
          <w:tcPr>
            <w:tcW w:w="142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5,495.52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47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hint="cs"/>
                <w:sz w:val="26"/>
                <w:szCs w:val="26"/>
              </w:rPr>
              <w:t xml:space="preserve">- </w:t>
            </w:r>
            <w:r w:rsidRPr="00A1047D">
              <w:rPr>
                <w:rFonts w:asciiTheme="majorBidi" w:hAnsiTheme="majorBidi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gridSpan w:val="3"/>
            <w:shd w:val="clear" w:color="auto" w:fill="auto"/>
          </w:tcPr>
          <w:p w:rsidR="00A42F18" w:rsidRPr="00A62F9B" w:rsidRDefault="00A4017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0171">
              <w:rPr>
                <w:rFonts w:asciiTheme="majorBidi" w:hAnsiTheme="majorBidi" w:cstheme="majorBidi"/>
                <w:sz w:val="26"/>
                <w:szCs w:val="26"/>
              </w:rPr>
              <w:t>4,500,000.00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A42F18" w:rsidRPr="00A62F9B" w:rsidTr="00A62F9B">
        <w:tc>
          <w:tcPr>
            <w:tcW w:w="3005" w:type="dxa"/>
          </w:tcPr>
          <w:p w:rsidR="00A42F18" w:rsidRPr="00A1047D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42F18" w:rsidRPr="00A62F9B" w:rsidRDefault="00A40171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0171">
              <w:rPr>
                <w:rFonts w:asciiTheme="majorBidi" w:hAnsiTheme="majorBidi" w:cstheme="majorBidi"/>
                <w:sz w:val="26"/>
                <w:szCs w:val="26"/>
              </w:rPr>
              <w:t>4,500,000.00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F9B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2" w:type="dxa"/>
            <w:shd w:val="clear" w:color="auto" w:fill="auto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A42F18" w:rsidRPr="00A62F9B" w:rsidRDefault="00A42F18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</w:tbl>
    <w:p w:rsidR="00A62F9B" w:rsidRDefault="00A62F9B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6B5631" w:rsidRDefault="0006012D" w:rsidP="00D7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0730F" w:rsidRPr="00A1047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50533" w:rsidRPr="00A1047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86EBD" w:rsidRPr="00A1047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6EBD" w:rsidRPr="00A1047D">
        <w:rPr>
          <w:rFonts w:asciiTheme="majorBidi" w:hAnsiTheme="majorBidi"/>
          <w:sz w:val="32"/>
          <w:szCs w:val="32"/>
        </w:rPr>
        <w:t xml:space="preserve"> </w:t>
      </w:r>
      <w:r w:rsidR="00350533"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="00350533" w:rsidRPr="00A1047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0533" w:rsidRPr="00A1047D">
        <w:rPr>
          <w:rFonts w:asciiTheme="majorBidi" w:hAnsiTheme="majorBidi"/>
          <w:sz w:val="32"/>
          <w:szCs w:val="32"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</w:rPr>
        <w:t>256</w:t>
      </w:r>
      <w:r w:rsidR="00E20B74">
        <w:rPr>
          <w:rFonts w:asciiTheme="majorBidi" w:hAnsiTheme="majorBidi" w:cstheme="majorBidi"/>
          <w:sz w:val="32"/>
          <w:szCs w:val="32"/>
        </w:rPr>
        <w:t>2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B86EBD" w:rsidRPr="00A104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674D84">
        <w:rPr>
          <w:rFonts w:asciiTheme="majorBidi" w:hAnsiTheme="majorBidi" w:cstheme="majorBidi"/>
          <w:sz w:val="32"/>
          <w:szCs w:val="32"/>
        </w:rPr>
        <w:t>256</w:t>
      </w:r>
      <w:r w:rsidR="00E20B74">
        <w:rPr>
          <w:rFonts w:asciiTheme="majorBidi" w:hAnsiTheme="majorBidi" w:cstheme="majorBidi"/>
          <w:sz w:val="32"/>
          <w:szCs w:val="32"/>
        </w:rPr>
        <w:t>1</w:t>
      </w:r>
      <w:r w:rsidR="00B86EBD"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30730F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</w:t>
      </w:r>
      <w:r w:rsidR="0030730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466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76"/>
        <w:gridCol w:w="141"/>
        <w:gridCol w:w="1273"/>
        <w:gridCol w:w="139"/>
        <w:gridCol w:w="1279"/>
        <w:gridCol w:w="134"/>
        <w:gridCol w:w="1276"/>
      </w:tblGrid>
      <w:tr w:rsidR="0096024C" w:rsidRPr="00B55AA1" w:rsidTr="001B16EE">
        <w:tc>
          <w:tcPr>
            <w:tcW w:w="2948" w:type="dxa"/>
          </w:tcPr>
          <w:p w:rsidR="0096024C" w:rsidRPr="00B55AA1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96024C" w:rsidRPr="00A1047D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6024C" w:rsidRPr="00B55AA1" w:rsidTr="001B16EE">
        <w:tc>
          <w:tcPr>
            <w:tcW w:w="2948" w:type="dxa"/>
          </w:tcPr>
          <w:p w:rsidR="0096024C" w:rsidRPr="00B55AA1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96024C" w:rsidRPr="00B55AA1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024C" w:rsidRPr="00B55AA1" w:rsidRDefault="0096024C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0B74" w:rsidRPr="00B55AA1" w:rsidTr="001B16EE">
        <w:tc>
          <w:tcPr>
            <w:tcW w:w="2948" w:type="dxa"/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E20B74" w:rsidRPr="00B55AA1" w:rsidTr="001B16EE">
        <w:tc>
          <w:tcPr>
            <w:tcW w:w="2948" w:type="dxa"/>
          </w:tcPr>
          <w:p w:rsidR="00E20B74" w:rsidRPr="00A1047D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E20B74" w:rsidRPr="00A1047D" w:rsidRDefault="00E20B74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0B74" w:rsidRPr="00B55AA1" w:rsidRDefault="00E20B74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F0513E" w:rsidRPr="00B55AA1" w:rsidTr="001B16EE">
        <w:tc>
          <w:tcPr>
            <w:tcW w:w="2948" w:type="dxa"/>
          </w:tcPr>
          <w:p w:rsidR="00F0513E" w:rsidRPr="00F15A82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F0513E" w:rsidRPr="00A1047D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122,250,000.00</w:t>
            </w: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88,250,000.00</w:t>
            </w:r>
          </w:p>
        </w:tc>
      </w:tr>
      <w:tr w:rsidR="00F0513E" w:rsidRPr="00B55AA1" w:rsidTr="001B16EE">
        <w:tc>
          <w:tcPr>
            <w:tcW w:w="2948" w:type="dxa"/>
          </w:tcPr>
          <w:p w:rsidR="00F0513E" w:rsidRPr="00F15A82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F0513E" w:rsidRPr="00A1047D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92,000,000.00</w:t>
            </w: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42,000,000.00</w:t>
            </w:r>
          </w:p>
        </w:tc>
      </w:tr>
      <w:tr w:rsidR="00F0513E" w:rsidRPr="00B55AA1" w:rsidTr="004A4CBA">
        <w:tc>
          <w:tcPr>
            <w:tcW w:w="2948" w:type="dxa"/>
          </w:tcPr>
          <w:p w:rsidR="00F0513E" w:rsidRPr="00F15A82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F0513E" w:rsidRPr="00F15A82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F0513E" w:rsidRPr="004967A0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F0513E" w:rsidRPr="00673923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73923">
              <w:rPr>
                <w:rFonts w:ascii="Angsana New" w:hAnsi="Angsana New"/>
                <w:bCs/>
                <w:sz w:val="26"/>
                <w:szCs w:val="26"/>
              </w:rPr>
              <w:t>(8,000,000.00)</w:t>
            </w:r>
          </w:p>
        </w:tc>
      </w:tr>
      <w:tr w:rsidR="00F0513E" w:rsidRPr="00B55AA1" w:rsidTr="001B16EE">
        <w:tc>
          <w:tcPr>
            <w:tcW w:w="2948" w:type="dxa"/>
          </w:tcPr>
          <w:p w:rsidR="00F0513E" w:rsidRPr="00F15A82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:rsidR="00F0513E" w:rsidRPr="00A1047D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214,250,000.00</w:t>
            </w: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46997">
              <w:rPr>
                <w:rFonts w:ascii="Angsana New" w:hAnsi="Angsana New"/>
                <w:bCs/>
                <w:sz w:val="26"/>
                <w:szCs w:val="26"/>
              </w:rPr>
              <w:t>122,250,000.00</w:t>
            </w:r>
          </w:p>
        </w:tc>
      </w:tr>
      <w:tr w:rsidR="00F0513E" w:rsidRPr="00B55AA1" w:rsidTr="001B16EE">
        <w:tc>
          <w:tcPr>
            <w:tcW w:w="2948" w:type="dxa"/>
          </w:tcPr>
          <w:p w:rsidR="00F0513E" w:rsidRPr="00A1047D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F0513E" w:rsidRPr="00A1047D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F0513E" w:rsidRPr="00B55AA1" w:rsidTr="001B16EE">
        <w:tc>
          <w:tcPr>
            <w:tcW w:w="2948" w:type="dxa"/>
          </w:tcPr>
          <w:p w:rsidR="00F0513E" w:rsidRPr="00A1047D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9" w:type="dxa"/>
          </w:tcPr>
          <w:p w:rsidR="00F0513E" w:rsidRPr="00A1047D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F0513E" w:rsidRPr="00B55AA1" w:rsidTr="004A4CBA">
        <w:tc>
          <w:tcPr>
            <w:tcW w:w="2948" w:type="dxa"/>
          </w:tcPr>
          <w:p w:rsidR="00F0513E" w:rsidRPr="00A1047D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 w:rsidRPr="00B55AA1">
              <w:rPr>
                <w:rFonts w:ascii="Angsana New" w:hAnsi="Angsana New"/>
                <w:bCs/>
                <w:sz w:val="26"/>
                <w:szCs w:val="26"/>
              </w:rPr>
              <w:t xml:space="preserve">1 </w:t>
            </w: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F0513E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4,500,000.00</w:t>
            </w:r>
          </w:p>
        </w:tc>
        <w:tc>
          <w:tcPr>
            <w:tcW w:w="141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F0513E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36090">
              <w:rPr>
                <w:rFonts w:ascii="Angsana New" w:hAnsi="Angsana New"/>
                <w:bCs/>
                <w:sz w:val="26"/>
                <w:szCs w:val="26"/>
              </w:rPr>
              <w:t>17,695,904</w:t>
            </w:r>
            <w:r>
              <w:rPr>
                <w:rFonts w:ascii="Angsana New" w:hAnsi="Angsana New"/>
                <w:bCs/>
                <w:sz w:val="26"/>
                <w:szCs w:val="26"/>
              </w:rPr>
              <w:t>.00</w:t>
            </w:r>
          </w:p>
        </w:tc>
        <w:tc>
          <w:tcPr>
            <w:tcW w:w="139" w:type="dxa"/>
          </w:tcPr>
          <w:p w:rsidR="00F0513E" w:rsidRPr="00F15A82" w:rsidRDefault="00F0513E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F0513E" w:rsidRPr="00B55AA1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0513E" w:rsidRPr="00A62F9B" w:rsidRDefault="00F0513E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B36090" w:rsidRPr="00B55AA1" w:rsidTr="004A4CBA">
        <w:tc>
          <w:tcPr>
            <w:tcW w:w="2948" w:type="dxa"/>
          </w:tcPr>
          <w:p w:rsidR="00B36090" w:rsidRPr="00F15A82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20,400,000.00</w:t>
            </w:r>
          </w:p>
        </w:tc>
        <w:tc>
          <w:tcPr>
            <w:tcW w:w="139" w:type="dxa"/>
          </w:tcPr>
          <w:p w:rsidR="00B36090" w:rsidRPr="00F15A82" w:rsidRDefault="00B36090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B36090" w:rsidRPr="00B55AA1" w:rsidTr="004A4CBA">
        <w:tc>
          <w:tcPr>
            <w:tcW w:w="2948" w:type="dxa"/>
          </w:tcPr>
          <w:p w:rsidR="00B36090" w:rsidRPr="00F15A82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</w:rPr>
              <w:t>(</w:t>
            </w:r>
            <w:r>
              <w:rPr>
                <w:rFonts w:ascii="Angsana New" w:hAnsi="Angsana New"/>
                <w:bCs/>
                <w:sz w:val="26"/>
                <w:szCs w:val="26"/>
              </w:rPr>
              <w:t>33,595,904.00</w:t>
            </w:r>
            <w:r w:rsidRPr="00A1047D">
              <w:rPr>
                <w:rFonts w:ascii="Angsana New" w:hAnsi="Angsana New"/>
                <w:b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:rsidR="00B36090" w:rsidRPr="00F15A82" w:rsidRDefault="00B36090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  <w:tr w:rsidR="00B36090" w:rsidRPr="00B55AA1" w:rsidTr="004A4CBA">
        <w:tc>
          <w:tcPr>
            <w:tcW w:w="2948" w:type="dxa"/>
          </w:tcPr>
          <w:p w:rsidR="00B36090" w:rsidRPr="00A1047D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4,500,000.00</w:t>
            </w:r>
          </w:p>
        </w:tc>
        <w:tc>
          <w:tcPr>
            <w:tcW w:w="141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4,500,000.00</w:t>
            </w:r>
          </w:p>
        </w:tc>
        <w:tc>
          <w:tcPr>
            <w:tcW w:w="139" w:type="dxa"/>
          </w:tcPr>
          <w:p w:rsidR="00B36090" w:rsidRPr="00F15A82" w:rsidRDefault="00B36090" w:rsidP="00D8603A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B36090" w:rsidRPr="00B55AA1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36090" w:rsidRPr="00A62F9B" w:rsidRDefault="00B36090" w:rsidP="00D8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47D">
              <w:rPr>
                <w:rFonts w:asciiTheme="majorBidi" w:hAnsiTheme="majorBidi"/>
                <w:b/>
                <w:sz w:val="26"/>
                <w:szCs w:val="26"/>
              </w:rPr>
              <w:t>-</w:t>
            </w:r>
          </w:p>
        </w:tc>
      </w:tr>
    </w:tbl>
    <w:p w:rsidR="002622DF" w:rsidRDefault="002622DF" w:rsidP="00815CF1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815CF1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1047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96024C" w:rsidRDefault="0096024C" w:rsidP="0081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74D84">
        <w:rPr>
          <w:rFonts w:asciiTheme="majorBidi" w:hAnsiTheme="majorBidi" w:cstheme="majorBidi"/>
          <w:sz w:val="32"/>
          <w:szCs w:val="32"/>
        </w:rPr>
        <w:t>3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ปี สิ้นสุด</w:t>
      </w:r>
      <w:r w:rsidRPr="00673923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67392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73923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67392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7392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73923">
        <w:rPr>
          <w:rFonts w:asciiTheme="majorBidi" w:hAnsiTheme="majorBidi"/>
          <w:spacing w:val="-4"/>
          <w:sz w:val="32"/>
          <w:szCs w:val="32"/>
          <w:cs/>
        </w:rPr>
        <w:t xml:space="preserve"> โดยมีค่าเช่าในอัตราเดือนละ </w:t>
      </w:r>
      <w:r w:rsidRPr="00673923">
        <w:rPr>
          <w:rFonts w:asciiTheme="majorBidi" w:hAnsiTheme="majorBidi" w:cstheme="majorBidi"/>
          <w:spacing w:val="-4"/>
          <w:sz w:val="32"/>
          <w:szCs w:val="32"/>
        </w:rPr>
        <w:t>87,900</w:t>
      </w:r>
      <w:r w:rsidR="00D8603A" w:rsidRPr="00673923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67392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="00E20B74" w:rsidRPr="0067392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และตั้งแต่วันที่ </w:t>
      </w:r>
      <w:r w:rsidR="00E20B74" w:rsidRPr="0067392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E20B74" w:rsidRPr="0067392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E20B74" w:rsidRPr="0067392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E20B74" w:rsidRPr="0067392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เป็นต้นไป</w:t>
      </w:r>
      <w:r w:rsidR="00E20B74"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3923">
        <w:rPr>
          <w:rFonts w:asciiTheme="majorBidi" w:hAnsiTheme="majorBidi" w:cstheme="majorBidi" w:hint="cs"/>
          <w:sz w:val="32"/>
          <w:szCs w:val="32"/>
          <w:cs/>
        </w:rPr>
        <w:t>มีการปรับ</w:t>
      </w:r>
      <w:r w:rsidR="00E20B74" w:rsidRPr="00A1047D">
        <w:rPr>
          <w:rFonts w:asciiTheme="majorBidi" w:hAnsiTheme="majorBidi" w:cstheme="majorBidi" w:hint="cs"/>
          <w:sz w:val="32"/>
          <w:szCs w:val="32"/>
          <w:cs/>
        </w:rPr>
        <w:t>ค่าเช่า</w:t>
      </w:r>
      <w:r w:rsidR="00D25F8B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E20B74" w:rsidRPr="00A1047D">
        <w:rPr>
          <w:rFonts w:asciiTheme="majorBidi" w:hAnsiTheme="majorBidi" w:cstheme="majorBidi" w:hint="cs"/>
          <w:sz w:val="32"/>
          <w:szCs w:val="32"/>
          <w:cs/>
        </w:rPr>
        <w:t xml:space="preserve">อัตราเดือนละ </w:t>
      </w:r>
      <w:r w:rsidR="00E20B74">
        <w:rPr>
          <w:rFonts w:asciiTheme="majorBidi" w:hAnsiTheme="majorBidi" w:cstheme="majorBidi"/>
          <w:sz w:val="32"/>
          <w:szCs w:val="32"/>
        </w:rPr>
        <w:t>95,000</w:t>
      </w:r>
      <w:r w:rsidR="00D8603A">
        <w:rPr>
          <w:rFonts w:asciiTheme="majorBidi" w:hAnsiTheme="majorBidi" w:cstheme="majorBidi"/>
          <w:sz w:val="32"/>
          <w:szCs w:val="32"/>
        </w:rPr>
        <w:t>.00</w:t>
      </w:r>
      <w:r w:rsidR="00E20B74">
        <w:rPr>
          <w:rFonts w:asciiTheme="majorBidi" w:hAnsiTheme="majorBidi" w:cstheme="majorBidi"/>
          <w:sz w:val="32"/>
          <w:szCs w:val="32"/>
        </w:rPr>
        <w:t xml:space="preserve"> </w:t>
      </w:r>
      <w:r w:rsidR="00E20B74" w:rsidRPr="00A1047D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7E1BEB" w:rsidRPr="00A1047D" w:rsidRDefault="007E1BEB" w:rsidP="0026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  <w:cs/>
        </w:rPr>
      </w:pPr>
      <w:bookmarkStart w:id="1" w:name="_Hlk32508467"/>
      <w:r w:rsidRPr="00A1047D">
        <w:rPr>
          <w:rFonts w:asciiTheme="majorBidi" w:hAnsi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>31</w:t>
      </w:r>
      <w:r w:rsidRPr="00A1047D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2562</w:t>
      </w:r>
      <w:r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2622DF" w:rsidRPr="00A1047D">
        <w:rPr>
          <w:rFonts w:asciiTheme="majorBidi" w:hAnsiTheme="majorBidi" w:hint="cs"/>
          <w:sz w:val="32"/>
          <w:szCs w:val="32"/>
          <w:cs/>
        </w:rPr>
        <w:t>บริษัทมีเงินให้</w:t>
      </w:r>
      <w:r w:rsidR="000D6610">
        <w:rPr>
          <w:rFonts w:asciiTheme="majorBidi" w:hAnsiTheme="majorBidi" w:hint="cs"/>
          <w:sz w:val="32"/>
          <w:szCs w:val="32"/>
          <w:cs/>
        </w:rPr>
        <w:t>กู้</w:t>
      </w:r>
      <w:r w:rsidR="002622DF" w:rsidRPr="00A1047D">
        <w:rPr>
          <w:rFonts w:asciiTheme="majorBidi" w:hAnsiTheme="majorBidi" w:hint="cs"/>
          <w:sz w:val="32"/>
          <w:szCs w:val="32"/>
          <w:cs/>
        </w:rPr>
        <w:t xml:space="preserve">ยืมแก่บริษัท โซลาร์ พีพีเอ็ม จำกัด จำนวนเงิน </w:t>
      </w:r>
      <w:r w:rsidR="007E1C50">
        <w:rPr>
          <w:rFonts w:asciiTheme="majorBidi" w:hAnsiTheme="majorBidi"/>
          <w:sz w:val="32"/>
          <w:szCs w:val="32"/>
        </w:rPr>
        <w:t>121.50</w:t>
      </w:r>
      <w:r w:rsidR="002622DF">
        <w:rPr>
          <w:rFonts w:asciiTheme="majorBidi" w:hAnsiTheme="majorBidi"/>
          <w:sz w:val="32"/>
          <w:szCs w:val="32"/>
        </w:rPr>
        <w:t xml:space="preserve"> </w:t>
      </w:r>
      <w:r w:rsidR="007E1C50">
        <w:rPr>
          <w:rFonts w:asciiTheme="majorBidi" w:hAnsiTheme="majorBidi" w:hint="cs"/>
          <w:sz w:val="32"/>
          <w:szCs w:val="32"/>
          <w:cs/>
        </w:rPr>
        <w:t>ล้าน</w:t>
      </w:r>
      <w:r w:rsidR="002622DF" w:rsidRPr="00A1047D">
        <w:rPr>
          <w:rFonts w:asciiTheme="majorBidi" w:hAnsiTheme="majorBidi" w:hint="cs"/>
          <w:sz w:val="32"/>
          <w:szCs w:val="32"/>
          <w:cs/>
        </w:rPr>
        <w:t>บาท ซึ่ง</w:t>
      </w:r>
      <w:r w:rsidRPr="00A1047D">
        <w:rPr>
          <w:rFonts w:asciiTheme="majorBidi" w:hAnsiTheme="majorBidi"/>
          <w:sz w:val="32"/>
          <w:szCs w:val="32"/>
          <w:cs/>
        </w:rPr>
        <w:t>บริษัทถือหุ้นในบริษัท โซลาร์ พีพีเอ็ม จำกัด คิดเป็น</w:t>
      </w:r>
      <w:r w:rsidR="005922C8" w:rsidRPr="00A1047D">
        <w:rPr>
          <w:rFonts w:asciiTheme="majorBidi" w:hAnsiTheme="majorBidi" w:hint="cs"/>
          <w:sz w:val="32"/>
          <w:szCs w:val="32"/>
          <w:cs/>
        </w:rPr>
        <w:t>สัดส่วน</w:t>
      </w:r>
      <w:r w:rsidRPr="00A1047D">
        <w:rPr>
          <w:rFonts w:asciiTheme="majorBidi" w:hAnsiTheme="majorBidi"/>
          <w:sz w:val="32"/>
          <w:szCs w:val="32"/>
          <w:cs/>
        </w:rPr>
        <w:t xml:space="preserve">ร้อยละ </w:t>
      </w:r>
      <w:r>
        <w:rPr>
          <w:rFonts w:asciiTheme="majorBidi" w:hAnsiTheme="majorBidi"/>
          <w:sz w:val="32"/>
          <w:szCs w:val="32"/>
        </w:rPr>
        <w:t>59.96</w:t>
      </w:r>
      <w:r w:rsidR="007E60A1" w:rsidRPr="00A1047D">
        <w:rPr>
          <w:rFonts w:asciiTheme="majorBidi" w:hAnsiTheme="majorBidi" w:hint="cs"/>
          <w:sz w:val="32"/>
          <w:szCs w:val="32"/>
        </w:rPr>
        <w:t xml:space="preserve"> </w:t>
      </w:r>
      <w:r w:rsidR="002622DF" w:rsidRPr="00A1047D">
        <w:rPr>
          <w:rFonts w:asciiTheme="majorBidi" w:hAnsiTheme="majorBidi" w:hint="cs"/>
          <w:sz w:val="32"/>
          <w:szCs w:val="32"/>
          <w:cs/>
        </w:rPr>
        <w:t>การให้กู้ยืมเงินดังกล่าว</w:t>
      </w:r>
      <w:r w:rsidR="000D6610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 xml:space="preserve">คิดเป็นร้อยละ </w:t>
      </w:r>
      <w:r w:rsidR="007E60A1">
        <w:rPr>
          <w:rFonts w:asciiTheme="majorBidi" w:hAnsiTheme="majorBidi"/>
          <w:sz w:val="32"/>
          <w:szCs w:val="32"/>
        </w:rPr>
        <w:t>100</w:t>
      </w:r>
      <w:r w:rsidRPr="00A1047D">
        <w:rPr>
          <w:rFonts w:asciiTheme="majorBidi" w:hAnsiTheme="majorBidi"/>
          <w:sz w:val="32"/>
          <w:szCs w:val="32"/>
          <w:cs/>
        </w:rPr>
        <w:t xml:space="preserve"> ของ</w:t>
      </w:r>
      <w:r w:rsidR="005922C8" w:rsidRPr="00A1047D">
        <w:rPr>
          <w:rFonts w:asciiTheme="majorBidi" w:hAnsiTheme="majorBidi" w:hint="cs"/>
          <w:sz w:val="32"/>
          <w:szCs w:val="32"/>
          <w:cs/>
        </w:rPr>
        <w:t>เงินให้</w:t>
      </w:r>
      <w:r w:rsidRPr="00A1047D">
        <w:rPr>
          <w:rFonts w:asciiTheme="majorBidi" w:hAnsiTheme="majorBidi"/>
          <w:sz w:val="32"/>
          <w:szCs w:val="32"/>
          <w:cs/>
        </w:rPr>
        <w:t>กู้ยืม</w:t>
      </w:r>
      <w:r w:rsidR="007E60A1">
        <w:rPr>
          <w:rFonts w:asciiTheme="majorBidi" w:hAnsiTheme="majorBidi"/>
          <w:sz w:val="32"/>
          <w:szCs w:val="32"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ซึ่งไม่เป็นตามสัดส่วนการถือหุ้น</w:t>
      </w:r>
    </w:p>
    <w:bookmarkEnd w:id="1"/>
    <w:p w:rsidR="00762712" w:rsidRDefault="00762712" w:rsidP="00815CF1">
      <w:pPr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:rsidR="000358BC" w:rsidRDefault="00A37A35" w:rsidP="00815CF1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1047D">
        <w:rPr>
          <w:rFonts w:asciiTheme="majorBidi" w:hAnsi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Default="00A37A35" w:rsidP="00F40FA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D31A4E" w:rsidRPr="00B55AA1" w:rsidTr="00F40FA1">
        <w:tc>
          <w:tcPr>
            <w:tcW w:w="2891" w:type="dxa"/>
          </w:tcPr>
          <w:p w:rsidR="00D31A4E" w:rsidRPr="00B55AA1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:rsidR="00D31A4E" w:rsidRPr="00A1047D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31A4E" w:rsidRPr="00B55AA1" w:rsidTr="00F40FA1">
        <w:tc>
          <w:tcPr>
            <w:tcW w:w="2891" w:type="dxa"/>
          </w:tcPr>
          <w:p w:rsidR="00D31A4E" w:rsidRPr="00B55AA1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D31A4E" w:rsidRPr="00B55AA1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31A4E" w:rsidRPr="00B55AA1" w:rsidRDefault="00D31A4E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0B74" w:rsidRPr="00B55AA1" w:rsidTr="00F40FA1">
        <w:tc>
          <w:tcPr>
            <w:tcW w:w="2891" w:type="dxa"/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AA1">
              <w:rPr>
                <w:rFonts w:ascii="Angsana New" w:hAnsi="Angsana New"/>
                <w:sz w:val="26"/>
                <w:szCs w:val="26"/>
              </w:rPr>
              <w:t>256</w:t>
            </w:r>
            <w:r w:rsidRPr="003064B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E20B74" w:rsidRPr="00B55AA1" w:rsidTr="00F40FA1">
        <w:tc>
          <w:tcPr>
            <w:tcW w:w="2891" w:type="dxa"/>
          </w:tcPr>
          <w:p w:rsidR="00E20B74" w:rsidRPr="00A1047D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20B74" w:rsidRPr="00B01B9E" w:rsidRDefault="00BB5AA5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5AA5">
              <w:rPr>
                <w:rFonts w:ascii="Angsana New" w:hAnsi="Angsana New"/>
                <w:sz w:val="26"/>
                <w:szCs w:val="26"/>
              </w:rPr>
              <w:t>428,703.45</w:t>
            </w:r>
          </w:p>
        </w:tc>
        <w:tc>
          <w:tcPr>
            <w:tcW w:w="141" w:type="dxa"/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E20B74" w:rsidRPr="00AC3EFA" w:rsidRDefault="00AC3EFA" w:rsidP="00A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EFA">
              <w:rPr>
                <w:rFonts w:asciiTheme="majorBidi" w:hAnsiTheme="majorBidi" w:cstheme="majorBidi"/>
                <w:sz w:val="26"/>
                <w:szCs w:val="26"/>
              </w:rPr>
              <w:t>414,872.74</w:t>
            </w:r>
          </w:p>
        </w:tc>
        <w:tc>
          <w:tcPr>
            <w:tcW w:w="139" w:type="dxa"/>
          </w:tcPr>
          <w:p w:rsidR="00E20B74" w:rsidRPr="00A1047D" w:rsidRDefault="00E20B74" w:rsidP="00A62F9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:rsidR="00E20B74" w:rsidRPr="00C575CC" w:rsidRDefault="00CD1B82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B82">
              <w:rPr>
                <w:rFonts w:asciiTheme="majorBidi" w:hAnsiTheme="majorBidi" w:cstheme="majorBidi"/>
                <w:sz w:val="26"/>
                <w:szCs w:val="26"/>
              </w:rPr>
              <w:t>362,644.45</w:t>
            </w:r>
          </w:p>
        </w:tc>
        <w:tc>
          <w:tcPr>
            <w:tcW w:w="134" w:type="dxa"/>
          </w:tcPr>
          <w:p w:rsidR="00E20B74" w:rsidRPr="00B3428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E20B74" w:rsidRPr="00C575CC" w:rsidRDefault="008F2D3C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D3C">
              <w:rPr>
                <w:rFonts w:asciiTheme="majorBidi" w:hAnsiTheme="majorBidi" w:cstheme="majorBidi"/>
                <w:sz w:val="26"/>
                <w:szCs w:val="26"/>
              </w:rPr>
              <w:t>328,073.75</w:t>
            </w:r>
          </w:p>
        </w:tc>
      </w:tr>
      <w:tr w:rsidR="00E20B74" w:rsidRPr="00B55AA1" w:rsidTr="00F40FA1">
        <w:tc>
          <w:tcPr>
            <w:tcW w:w="2891" w:type="dxa"/>
          </w:tcPr>
          <w:p w:rsidR="00E20B74" w:rsidRPr="00B3428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:rsidR="00E20B74" w:rsidRPr="00B01B9E" w:rsidRDefault="00BB5AA5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5AA5">
              <w:rPr>
                <w:rFonts w:ascii="Angsana New" w:hAnsi="Angsana New"/>
                <w:sz w:val="26"/>
                <w:szCs w:val="26"/>
              </w:rPr>
              <w:t>29,210,837.24</w:t>
            </w:r>
          </w:p>
        </w:tc>
        <w:tc>
          <w:tcPr>
            <w:tcW w:w="141" w:type="dxa"/>
          </w:tcPr>
          <w:p w:rsidR="00E20B74" w:rsidRPr="00B55AA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E20B74" w:rsidRPr="00AC3EFA" w:rsidRDefault="00AC3EFA" w:rsidP="00A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EFA">
              <w:rPr>
                <w:rFonts w:asciiTheme="majorBidi" w:hAnsiTheme="majorBidi" w:cstheme="majorBidi"/>
                <w:sz w:val="26"/>
                <w:szCs w:val="26"/>
              </w:rPr>
              <w:t>15,165,502.68</w:t>
            </w:r>
          </w:p>
        </w:tc>
        <w:tc>
          <w:tcPr>
            <w:tcW w:w="139" w:type="dxa"/>
          </w:tcPr>
          <w:p w:rsidR="00E20B74" w:rsidRPr="00A1047D" w:rsidRDefault="00E20B74" w:rsidP="00A62F9B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E20B74" w:rsidRPr="00C575CC" w:rsidRDefault="00CD1B82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B82">
              <w:rPr>
                <w:rFonts w:asciiTheme="majorBidi" w:hAnsiTheme="majorBidi" w:cstheme="majorBidi"/>
                <w:sz w:val="26"/>
                <w:szCs w:val="26"/>
              </w:rPr>
              <w:t>19,486,996.93</w:t>
            </w:r>
          </w:p>
        </w:tc>
        <w:tc>
          <w:tcPr>
            <w:tcW w:w="134" w:type="dxa"/>
          </w:tcPr>
          <w:p w:rsidR="00E20B74" w:rsidRPr="00823F51" w:rsidRDefault="00E20B74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20B74" w:rsidRPr="00C575CC" w:rsidRDefault="008F2D3C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D3C">
              <w:rPr>
                <w:rFonts w:asciiTheme="majorBidi" w:hAnsiTheme="majorBidi" w:cstheme="majorBidi"/>
                <w:sz w:val="26"/>
                <w:szCs w:val="26"/>
              </w:rPr>
              <w:t>7,436,354.53</w:t>
            </w:r>
          </w:p>
        </w:tc>
      </w:tr>
      <w:tr w:rsidR="00BB5AA5" w:rsidRPr="00B55AA1" w:rsidTr="00F40FA1">
        <w:tc>
          <w:tcPr>
            <w:tcW w:w="2891" w:type="dxa"/>
          </w:tcPr>
          <w:p w:rsidR="00BB5AA5" w:rsidRPr="003A2D1E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:rsidR="00BB5AA5" w:rsidRPr="00BB5AA5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5AA5">
              <w:rPr>
                <w:rFonts w:asciiTheme="majorBidi" w:hAnsiTheme="majorBidi" w:cstheme="majorBidi"/>
                <w:sz w:val="26"/>
                <w:szCs w:val="26"/>
              </w:rPr>
              <w:t xml:space="preserve"> 6,873,558.03 </w:t>
            </w:r>
          </w:p>
        </w:tc>
        <w:tc>
          <w:tcPr>
            <w:tcW w:w="141" w:type="dxa"/>
          </w:tcPr>
          <w:p w:rsidR="00BB5AA5" w:rsidRPr="00B55AA1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:rsidR="00BB5AA5" w:rsidRPr="00AC3EFA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EFA">
              <w:rPr>
                <w:rFonts w:asciiTheme="majorBidi" w:hAnsiTheme="majorBidi" w:cstheme="majorBidi"/>
                <w:sz w:val="26"/>
                <w:szCs w:val="26"/>
              </w:rPr>
              <w:t>16,035,448.14</w:t>
            </w:r>
          </w:p>
        </w:tc>
        <w:tc>
          <w:tcPr>
            <w:tcW w:w="139" w:type="dxa"/>
          </w:tcPr>
          <w:p w:rsidR="00BB5AA5" w:rsidRPr="00A1047D" w:rsidRDefault="00BB5AA5" w:rsidP="00BB5AA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BB5AA5" w:rsidRPr="00C575CC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1B82">
              <w:rPr>
                <w:rFonts w:asciiTheme="majorBidi" w:hAnsiTheme="majorBidi" w:cstheme="majorBidi"/>
                <w:sz w:val="26"/>
                <w:szCs w:val="26"/>
              </w:rPr>
              <w:t>3,595,623.42</w:t>
            </w:r>
          </w:p>
        </w:tc>
        <w:tc>
          <w:tcPr>
            <w:tcW w:w="134" w:type="dxa"/>
          </w:tcPr>
          <w:p w:rsidR="00BB5AA5" w:rsidRPr="00823F51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AA5" w:rsidRPr="00C575CC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D3C">
              <w:rPr>
                <w:rFonts w:asciiTheme="majorBidi" w:hAnsiTheme="majorBidi" w:cstheme="majorBidi"/>
                <w:sz w:val="26"/>
                <w:szCs w:val="26"/>
              </w:rPr>
              <w:t>3,628,967.37</w:t>
            </w:r>
          </w:p>
        </w:tc>
      </w:tr>
      <w:tr w:rsidR="00BB5AA5" w:rsidRPr="00B55AA1" w:rsidTr="00F40FA1">
        <w:tc>
          <w:tcPr>
            <w:tcW w:w="2891" w:type="dxa"/>
          </w:tcPr>
          <w:p w:rsidR="00BB5AA5" w:rsidRPr="00A1047D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B5AA5" w:rsidRPr="00BB5AA5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5AA5">
              <w:rPr>
                <w:rFonts w:asciiTheme="majorBidi" w:hAnsiTheme="majorBidi" w:cstheme="majorBidi"/>
                <w:sz w:val="26"/>
                <w:szCs w:val="26"/>
              </w:rPr>
              <w:t xml:space="preserve"> 5,955,274.31 </w:t>
            </w:r>
          </w:p>
        </w:tc>
        <w:tc>
          <w:tcPr>
            <w:tcW w:w="141" w:type="dxa"/>
          </w:tcPr>
          <w:p w:rsidR="00BB5AA5" w:rsidRPr="00762712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BB5AA5" w:rsidRPr="00AC3EFA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EFA">
              <w:rPr>
                <w:rFonts w:asciiTheme="majorBidi" w:hAnsiTheme="majorBidi" w:cstheme="majorBidi"/>
                <w:sz w:val="26"/>
                <w:szCs w:val="26"/>
              </w:rPr>
              <w:t>6,210,231.77</w:t>
            </w:r>
          </w:p>
        </w:tc>
        <w:tc>
          <w:tcPr>
            <w:tcW w:w="139" w:type="dxa"/>
          </w:tcPr>
          <w:p w:rsidR="00BB5AA5" w:rsidRPr="00A1047D" w:rsidRDefault="00BB5AA5" w:rsidP="00BB5AA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BB5AA5" w:rsidRPr="00762712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CD1B82">
              <w:rPr>
                <w:rFonts w:ascii="Angsana New" w:hAnsi="Angsana New"/>
                <w:bCs/>
                <w:sz w:val="26"/>
                <w:szCs w:val="26"/>
              </w:rPr>
              <w:t>5,722,327.99</w:t>
            </w:r>
          </w:p>
        </w:tc>
        <w:tc>
          <w:tcPr>
            <w:tcW w:w="134" w:type="dxa"/>
          </w:tcPr>
          <w:p w:rsidR="00BB5AA5" w:rsidRPr="00762712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BB5AA5" w:rsidRPr="00762712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F2D3C">
              <w:rPr>
                <w:rFonts w:ascii="Angsana New" w:hAnsi="Angsana New"/>
                <w:bCs/>
                <w:sz w:val="26"/>
                <w:szCs w:val="26"/>
              </w:rPr>
              <w:t>6,210,231.77</w:t>
            </w:r>
          </w:p>
        </w:tc>
      </w:tr>
      <w:tr w:rsidR="00BB5AA5" w:rsidRPr="00B55AA1" w:rsidTr="00F40FA1">
        <w:tc>
          <w:tcPr>
            <w:tcW w:w="2891" w:type="dxa"/>
          </w:tcPr>
          <w:p w:rsidR="00BB5AA5" w:rsidRPr="00A1047D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  <w:r w:rsidR="007E1C50" w:rsidRPr="007E1C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B5AA5" w:rsidRPr="00BB5AA5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5AA5">
              <w:rPr>
                <w:rFonts w:asciiTheme="majorBidi" w:hAnsiTheme="majorBidi" w:cstheme="majorBidi"/>
                <w:sz w:val="26"/>
                <w:szCs w:val="26"/>
              </w:rPr>
              <w:t xml:space="preserve"> 42,468,373.03 </w:t>
            </w:r>
          </w:p>
        </w:tc>
        <w:tc>
          <w:tcPr>
            <w:tcW w:w="141" w:type="dxa"/>
          </w:tcPr>
          <w:p w:rsidR="00BB5AA5" w:rsidRPr="00B55AA1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BB5AA5" w:rsidRPr="00AC3EFA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EFA">
              <w:rPr>
                <w:rFonts w:asciiTheme="majorBidi" w:hAnsiTheme="majorBidi" w:cstheme="majorBidi"/>
                <w:sz w:val="26"/>
                <w:szCs w:val="26"/>
              </w:rPr>
              <w:t>37,826,055.33</w:t>
            </w:r>
          </w:p>
        </w:tc>
        <w:tc>
          <w:tcPr>
            <w:tcW w:w="139" w:type="dxa"/>
          </w:tcPr>
          <w:p w:rsidR="00BB5AA5" w:rsidRPr="00A1047D" w:rsidRDefault="00BB5AA5" w:rsidP="00BB5AA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B5AA5" w:rsidRPr="003C3BCB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CD1B82">
              <w:rPr>
                <w:rFonts w:ascii="Angsana New" w:hAnsi="Angsana New"/>
                <w:bCs/>
                <w:sz w:val="26"/>
                <w:szCs w:val="26"/>
              </w:rPr>
              <w:t>29,167,592.79</w:t>
            </w:r>
          </w:p>
        </w:tc>
        <w:tc>
          <w:tcPr>
            <w:tcW w:w="134" w:type="dxa"/>
          </w:tcPr>
          <w:p w:rsidR="00BB5AA5" w:rsidRPr="00823F51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B5AA5" w:rsidRPr="003C3BCB" w:rsidRDefault="00BB5AA5" w:rsidP="00BB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F2D3C">
              <w:rPr>
                <w:rFonts w:ascii="Angsana New" w:hAnsi="Angsana New"/>
                <w:bCs/>
                <w:sz w:val="26"/>
                <w:szCs w:val="26"/>
              </w:rPr>
              <w:t>17,603,627.42</w:t>
            </w:r>
          </w:p>
        </w:tc>
      </w:tr>
    </w:tbl>
    <w:p w:rsidR="00A62F9B" w:rsidRDefault="00A62F9B" w:rsidP="00ED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43E5F" w:rsidRPr="00762712" w:rsidRDefault="00B43E5F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A1047D">
        <w:rPr>
          <w:rFonts w:ascii="Angsana New" w:hAnsi="Angsana New"/>
          <w:b/>
          <w:bCs/>
          <w:sz w:val="32"/>
          <w:szCs w:val="32"/>
        </w:rPr>
        <w:t>.</w:t>
      </w:r>
      <w:r w:rsidR="00762712" w:rsidRPr="00A1047D">
        <w:rPr>
          <w:rFonts w:ascii="Angsana New" w:hAnsi="Angsana New"/>
          <w:b/>
          <w:bCs/>
          <w:sz w:val="32"/>
          <w:szCs w:val="32"/>
        </w:rPr>
        <w:tab/>
      </w:r>
      <w:r w:rsidRPr="00A1047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B43E5F" w:rsidRPr="005F32B2" w:rsidRDefault="00BE4DC8" w:rsidP="00BE4DC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53" w:type="dxa"/>
        <w:tblInd w:w="9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5"/>
        <w:gridCol w:w="1246"/>
        <w:gridCol w:w="141"/>
        <w:gridCol w:w="1246"/>
        <w:gridCol w:w="138"/>
        <w:gridCol w:w="1246"/>
        <w:gridCol w:w="138"/>
        <w:gridCol w:w="1253"/>
      </w:tblGrid>
      <w:tr w:rsidR="006B4EF3" w:rsidRPr="00BE28A2" w:rsidTr="006B4EF3">
        <w:tc>
          <w:tcPr>
            <w:tcW w:w="2945" w:type="dxa"/>
          </w:tcPr>
          <w:p w:rsidR="006B4EF3" w:rsidRPr="00BE28A2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8" w:type="dxa"/>
            <w:gridSpan w:val="7"/>
            <w:tcBorders>
              <w:bottom w:val="single" w:sz="6" w:space="0" w:color="auto"/>
            </w:tcBorders>
          </w:tcPr>
          <w:p w:rsidR="006B4EF3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B4EF3" w:rsidRPr="00BE28A2" w:rsidTr="006B4EF3">
        <w:tc>
          <w:tcPr>
            <w:tcW w:w="2945" w:type="dxa"/>
          </w:tcPr>
          <w:p w:rsidR="006B4EF3" w:rsidRPr="00BE28A2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B4EF3" w:rsidRPr="00BE28A2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B4EF3" w:rsidRPr="00BE28A2" w:rsidRDefault="006B4EF3" w:rsidP="00A62F9B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EF3" w:rsidRPr="00BE28A2" w:rsidTr="006B4EF3">
        <w:tc>
          <w:tcPr>
            <w:tcW w:w="2945" w:type="dxa"/>
          </w:tcPr>
          <w:p w:rsidR="006B4EF3" w:rsidRPr="00A1047D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A1047D" w:rsidRDefault="006B4EF3" w:rsidP="00A62F9B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B4EF3" w:rsidRPr="00BE28A2" w:rsidTr="006B4EF3">
        <w:tc>
          <w:tcPr>
            <w:tcW w:w="2945" w:type="dxa"/>
          </w:tcPr>
          <w:p w:rsidR="006B4EF3" w:rsidRPr="00A1047D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A1047D" w:rsidRDefault="006B4EF3" w:rsidP="00A62F9B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4EF3" w:rsidRPr="00BE28A2" w:rsidTr="006B4EF3">
        <w:tc>
          <w:tcPr>
            <w:tcW w:w="2945" w:type="dxa"/>
          </w:tcPr>
          <w:p w:rsidR="006B4EF3" w:rsidRPr="00BE28A2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shd w:val="clear" w:color="auto" w:fill="auto"/>
          </w:tcPr>
          <w:p w:rsidR="006B4EF3" w:rsidRPr="00BE28A2" w:rsidRDefault="00096246" w:rsidP="00A62F9B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192,202,439.35</w:t>
            </w:r>
          </w:p>
        </w:tc>
        <w:tc>
          <w:tcPr>
            <w:tcW w:w="141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6B4EF3" w:rsidRPr="00BE28A2" w:rsidRDefault="00BD208E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208,231,606.98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6B4EF3" w:rsidRPr="00BE28A2" w:rsidRDefault="0047799F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186,935,399.46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6B4EF3" w:rsidRPr="00BE28A2" w:rsidRDefault="00172B46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200,451,574.93</w:t>
            </w:r>
          </w:p>
        </w:tc>
      </w:tr>
      <w:tr w:rsidR="006B4EF3" w:rsidRPr="00BE28A2" w:rsidTr="006B4EF3">
        <w:trPr>
          <w:trHeight w:val="70"/>
        </w:trPr>
        <w:tc>
          <w:tcPr>
            <w:tcW w:w="2945" w:type="dxa"/>
          </w:tcPr>
          <w:p w:rsidR="006B4EF3" w:rsidRPr="00BE28A2" w:rsidRDefault="006B4EF3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46" w:type="dxa"/>
            <w:shd w:val="clear" w:color="auto" w:fill="auto"/>
          </w:tcPr>
          <w:p w:rsidR="006B4EF3" w:rsidRPr="00BE28A2" w:rsidRDefault="006B4EF3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6B4EF3" w:rsidRPr="00BE28A2" w:rsidRDefault="006B4EF3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6B4EF3" w:rsidRPr="00BE28A2" w:rsidRDefault="006B4EF3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6B4EF3" w:rsidRPr="00BE28A2" w:rsidRDefault="006B4EF3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246" w:rsidRPr="00BE28A2" w:rsidTr="006B4EF3">
        <w:tc>
          <w:tcPr>
            <w:tcW w:w="2945" w:type="dxa"/>
          </w:tcPr>
          <w:p w:rsidR="00096246" w:rsidRPr="00BE28A2" w:rsidRDefault="00096246" w:rsidP="0009624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:rsidR="00096246" w:rsidRPr="00096246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 xml:space="preserve"> 72,964,758.52 </w:t>
            </w:r>
          </w:p>
        </w:tc>
        <w:tc>
          <w:tcPr>
            <w:tcW w:w="141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382">
              <w:rPr>
                <w:rFonts w:ascii="Angsana New" w:hAnsi="Angsana New"/>
                <w:sz w:val="26"/>
                <w:szCs w:val="26"/>
              </w:rPr>
              <w:t>76,426,093.29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60,969,173.37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72,606,133.47</w:t>
            </w:r>
          </w:p>
        </w:tc>
      </w:tr>
      <w:tr w:rsidR="00096246" w:rsidRPr="00BE28A2" w:rsidTr="006B4EF3">
        <w:tc>
          <w:tcPr>
            <w:tcW w:w="2945" w:type="dxa"/>
          </w:tcPr>
          <w:p w:rsidR="00096246" w:rsidRPr="00BE28A2" w:rsidRDefault="00096246" w:rsidP="0009624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:rsidR="00096246" w:rsidRPr="00096246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 xml:space="preserve"> 1,596,566.31 </w:t>
            </w:r>
          </w:p>
        </w:tc>
        <w:tc>
          <w:tcPr>
            <w:tcW w:w="141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382">
              <w:rPr>
                <w:rFonts w:ascii="Angsana New" w:hAnsi="Angsana New"/>
                <w:sz w:val="26"/>
                <w:szCs w:val="26"/>
              </w:rPr>
              <w:t>215,181.94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1,044,914.54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5,104,478.44</w:t>
            </w:r>
          </w:p>
        </w:tc>
      </w:tr>
      <w:tr w:rsidR="00096246" w:rsidRPr="00BE28A2" w:rsidTr="006B4EF3">
        <w:tc>
          <w:tcPr>
            <w:tcW w:w="2945" w:type="dxa"/>
          </w:tcPr>
          <w:p w:rsidR="00096246" w:rsidRPr="00A1047D" w:rsidRDefault="00096246" w:rsidP="0009624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</w:tcPr>
          <w:p w:rsidR="00096246" w:rsidRPr="00096246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 xml:space="preserve"> 3,167,904.49 </w:t>
            </w:r>
          </w:p>
        </w:tc>
        <w:tc>
          <w:tcPr>
            <w:tcW w:w="141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096246" w:rsidRPr="00A1047D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41382">
              <w:rPr>
                <w:rFonts w:ascii="Angsana New" w:hAnsi="Angsana New"/>
                <w:sz w:val="26"/>
                <w:szCs w:val="26"/>
              </w:rPr>
              <w:t>11,095,415.20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1,236,967.65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2,232,530.79</w:t>
            </w:r>
          </w:p>
        </w:tc>
      </w:tr>
      <w:tr w:rsidR="00096246" w:rsidRPr="00BE28A2" w:rsidTr="006B4EF3">
        <w:tc>
          <w:tcPr>
            <w:tcW w:w="2945" w:type="dxa"/>
          </w:tcPr>
          <w:p w:rsidR="00096246" w:rsidRPr="00A1047D" w:rsidRDefault="00096246" w:rsidP="0009624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BE28A2">
              <w:rPr>
                <w:rFonts w:ascii="Angsana New" w:hAnsi="Angsana New"/>
                <w:sz w:val="26"/>
                <w:szCs w:val="26"/>
              </w:rPr>
              <w:t>12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096246" w:rsidRPr="00096246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 xml:space="preserve"> 21,053,837.20 </w:t>
            </w:r>
          </w:p>
        </w:tc>
        <w:tc>
          <w:tcPr>
            <w:tcW w:w="141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382">
              <w:rPr>
                <w:rFonts w:ascii="Angsana New" w:hAnsi="Angsana New"/>
                <w:sz w:val="26"/>
                <w:szCs w:val="26"/>
              </w:rPr>
              <w:t>11,884,866.25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10,671,245.08</w:t>
            </w:r>
          </w:p>
        </w:tc>
        <w:tc>
          <w:tcPr>
            <w:tcW w:w="138" w:type="dxa"/>
          </w:tcPr>
          <w:p w:rsidR="00096246" w:rsidRPr="00BE28A2" w:rsidRDefault="00096246" w:rsidP="0009624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096246" w:rsidRPr="00BE28A2" w:rsidRDefault="00096246" w:rsidP="0009624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11,128,713.65</w:t>
            </w:r>
          </w:p>
        </w:tc>
      </w:tr>
      <w:tr w:rsidR="006B4EF3" w:rsidRPr="00BE28A2" w:rsidTr="006B4EF3">
        <w:tc>
          <w:tcPr>
            <w:tcW w:w="2945" w:type="dxa"/>
          </w:tcPr>
          <w:p w:rsidR="006B4EF3" w:rsidRPr="00BE28A2" w:rsidRDefault="006B4EF3" w:rsidP="000B61C5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096246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290,985,505.87</w:t>
            </w:r>
          </w:p>
        </w:tc>
        <w:tc>
          <w:tcPr>
            <w:tcW w:w="141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6D3C84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307,853,163.66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6B4EF3" w:rsidRPr="00BE28A2" w:rsidRDefault="0047799F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260,857,700.10</w:t>
            </w:r>
          </w:p>
        </w:tc>
        <w:tc>
          <w:tcPr>
            <w:tcW w:w="138" w:type="dxa"/>
          </w:tcPr>
          <w:p w:rsidR="006B4EF3" w:rsidRPr="00BE28A2" w:rsidRDefault="006B4EF3" w:rsidP="00A62F9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:rsidR="006B4EF3" w:rsidRPr="00BE28A2" w:rsidRDefault="00172B46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291,523,431.28</w:t>
            </w:r>
          </w:p>
        </w:tc>
      </w:tr>
      <w:tr w:rsidR="00A62F9B" w:rsidRPr="00BE28A2" w:rsidTr="006B4EF3">
        <w:tc>
          <w:tcPr>
            <w:tcW w:w="2945" w:type="dxa"/>
          </w:tcPr>
          <w:p w:rsidR="00A62F9B" w:rsidRPr="00A1047D" w:rsidRDefault="006451A1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มูลค่างานที่ยังไม่เรียกเก็บจากลูกค้า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A62F9B" w:rsidRPr="00BE28A2" w:rsidRDefault="00096246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43,598,540.59</w:t>
            </w:r>
          </w:p>
        </w:tc>
        <w:tc>
          <w:tcPr>
            <w:tcW w:w="141" w:type="dxa"/>
          </w:tcPr>
          <w:p w:rsidR="00A62F9B" w:rsidRPr="00BE28A2" w:rsidRDefault="00A62F9B" w:rsidP="00A62F9B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A62F9B" w:rsidRPr="00BE28A2" w:rsidRDefault="002417FA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17FA">
              <w:rPr>
                <w:rFonts w:ascii="Angsana New" w:hAnsi="Angsana New"/>
                <w:sz w:val="26"/>
                <w:szCs w:val="26"/>
              </w:rPr>
              <w:t>2,278,377.10</w:t>
            </w:r>
          </w:p>
        </w:tc>
        <w:tc>
          <w:tcPr>
            <w:tcW w:w="138" w:type="dxa"/>
          </w:tcPr>
          <w:p w:rsidR="00A62F9B" w:rsidRPr="00BE28A2" w:rsidRDefault="00A62F9B" w:rsidP="00A62F9B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A62F9B" w:rsidRPr="000B61C5" w:rsidRDefault="00A62F9B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A62F9B" w:rsidRPr="000B61C5" w:rsidRDefault="00A62F9B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A62F9B" w:rsidRPr="000B61C5" w:rsidRDefault="00A62F9B" w:rsidP="00A6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A62F9B" w:rsidRPr="00BE28A2" w:rsidTr="000B61C5">
        <w:tc>
          <w:tcPr>
            <w:tcW w:w="2945" w:type="dxa"/>
          </w:tcPr>
          <w:p w:rsidR="00A62F9B" w:rsidRPr="00A1047D" w:rsidRDefault="00A62F9B" w:rsidP="00A62F9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0B61C5" w:rsidRPr="00A1047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6" w:type="dxa"/>
          </w:tcPr>
          <w:p w:rsidR="00A62F9B" w:rsidRPr="00BE28A2" w:rsidRDefault="00096246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334,584,046.46</w:t>
            </w:r>
          </w:p>
        </w:tc>
        <w:tc>
          <w:tcPr>
            <w:tcW w:w="141" w:type="dxa"/>
          </w:tcPr>
          <w:p w:rsidR="00A62F9B" w:rsidRPr="00BE28A2" w:rsidRDefault="00A62F9B" w:rsidP="00A62F9B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A62F9B" w:rsidRPr="00BE28A2" w:rsidRDefault="00BD208E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208E">
              <w:rPr>
                <w:rFonts w:ascii="Angsana New" w:hAnsi="Angsana New"/>
                <w:sz w:val="26"/>
                <w:szCs w:val="26"/>
              </w:rPr>
              <w:t>310,131,540.76</w:t>
            </w:r>
          </w:p>
        </w:tc>
        <w:tc>
          <w:tcPr>
            <w:tcW w:w="138" w:type="dxa"/>
          </w:tcPr>
          <w:p w:rsidR="00A62F9B" w:rsidRPr="00BE28A2" w:rsidRDefault="00A62F9B" w:rsidP="00A62F9B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A62F9B" w:rsidRPr="00BE28A2" w:rsidRDefault="00A62F9B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260,857,700.10</w:t>
            </w:r>
          </w:p>
        </w:tc>
        <w:tc>
          <w:tcPr>
            <w:tcW w:w="138" w:type="dxa"/>
          </w:tcPr>
          <w:p w:rsidR="00A62F9B" w:rsidRPr="00BE28A2" w:rsidRDefault="00A62F9B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A62F9B" w:rsidRPr="00BE28A2" w:rsidRDefault="00A62F9B" w:rsidP="00A62F9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291,523,431.28</w:t>
            </w:r>
          </w:p>
        </w:tc>
      </w:tr>
      <w:tr w:rsidR="00D33DF6" w:rsidRPr="00BE28A2" w:rsidTr="000B61C5">
        <w:tc>
          <w:tcPr>
            <w:tcW w:w="2945" w:type="dxa"/>
          </w:tcPr>
          <w:p w:rsidR="00D33DF6" w:rsidRPr="00BE28A2" w:rsidRDefault="00D33DF6" w:rsidP="00BF24FE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(21,481,858.17)</w:t>
            </w:r>
          </w:p>
        </w:tc>
        <w:tc>
          <w:tcPr>
            <w:tcW w:w="141" w:type="dxa"/>
          </w:tcPr>
          <w:p w:rsidR="00D33DF6" w:rsidRPr="00BE28A2" w:rsidRDefault="00D33DF6" w:rsidP="00BF24FE">
            <w:pPr>
              <w:spacing w:line="32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382">
              <w:rPr>
                <w:rFonts w:ascii="Angsana New" w:hAnsi="Angsana New"/>
                <w:sz w:val="26"/>
                <w:szCs w:val="26"/>
              </w:rPr>
              <w:t>(16,581,923.57)</w:t>
            </w:r>
          </w:p>
        </w:tc>
        <w:tc>
          <w:tcPr>
            <w:tcW w:w="138" w:type="dxa"/>
          </w:tcPr>
          <w:p w:rsidR="00D33DF6" w:rsidRPr="00BE28A2" w:rsidRDefault="00D33DF6" w:rsidP="00BF24FE">
            <w:pPr>
              <w:spacing w:line="320" w:lineRule="exact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D33DF6" w:rsidRPr="00A1047D" w:rsidRDefault="00D33DF6" w:rsidP="00BF24F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799F">
              <w:rPr>
                <w:rFonts w:ascii="Angsana New" w:hAnsi="Angsana New"/>
                <w:sz w:val="26"/>
                <w:szCs w:val="26"/>
              </w:rPr>
              <w:t>(11,063,184.06)</w:t>
            </w:r>
          </w:p>
        </w:tc>
        <w:tc>
          <w:tcPr>
            <w:tcW w:w="138" w:type="dxa"/>
          </w:tcPr>
          <w:p w:rsidR="00D33DF6" w:rsidRPr="00BE28A2" w:rsidRDefault="00D33DF6" w:rsidP="00BF24F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(10,926,057.57)</w:t>
            </w:r>
          </w:p>
        </w:tc>
      </w:tr>
      <w:tr w:rsidR="00D33DF6" w:rsidRPr="00BE28A2" w:rsidTr="00BF24FE">
        <w:tc>
          <w:tcPr>
            <w:tcW w:w="2945" w:type="dxa"/>
          </w:tcPr>
          <w:p w:rsidR="00D33DF6" w:rsidRPr="00BE28A2" w:rsidRDefault="00D33DF6" w:rsidP="00BF24FE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246">
              <w:rPr>
                <w:rFonts w:ascii="Angsana New" w:hAnsi="Angsana New"/>
                <w:sz w:val="26"/>
                <w:szCs w:val="26"/>
              </w:rPr>
              <w:t>313,102,188.29</w:t>
            </w:r>
          </w:p>
        </w:tc>
        <w:tc>
          <w:tcPr>
            <w:tcW w:w="141" w:type="dxa"/>
          </w:tcPr>
          <w:p w:rsidR="00D33DF6" w:rsidRPr="00BE28A2" w:rsidRDefault="00D33DF6" w:rsidP="00BF24FE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293,549,617.19</w:t>
            </w:r>
          </w:p>
        </w:tc>
        <w:tc>
          <w:tcPr>
            <w:tcW w:w="138" w:type="dxa"/>
          </w:tcPr>
          <w:p w:rsidR="00D33DF6" w:rsidRPr="00BE28A2" w:rsidRDefault="00D33DF6" w:rsidP="00BF24FE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3D61">
              <w:rPr>
                <w:rFonts w:ascii="Angsana New" w:hAnsi="Angsana New"/>
                <w:sz w:val="26"/>
                <w:szCs w:val="26"/>
              </w:rPr>
              <w:t>249,794,516.04</w:t>
            </w:r>
          </w:p>
        </w:tc>
        <w:tc>
          <w:tcPr>
            <w:tcW w:w="138" w:type="dxa"/>
          </w:tcPr>
          <w:p w:rsidR="00D33DF6" w:rsidRPr="00BE28A2" w:rsidRDefault="00D33DF6" w:rsidP="00BF24F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:rsidR="00D33DF6" w:rsidRPr="00BE28A2" w:rsidRDefault="00D33DF6" w:rsidP="00BF24FE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280,597,373.71</w:t>
            </w:r>
          </w:p>
        </w:tc>
      </w:tr>
      <w:tr w:rsidR="00A62F9B" w:rsidRPr="00BE28A2" w:rsidTr="006B4EF3">
        <w:trPr>
          <w:trHeight w:val="80"/>
        </w:trPr>
        <w:tc>
          <w:tcPr>
            <w:tcW w:w="2945" w:type="dxa"/>
          </w:tcPr>
          <w:p w:rsidR="00A62F9B" w:rsidRPr="00A1047D" w:rsidRDefault="00A62F9B" w:rsidP="001211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46" w:type="dxa"/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2F9B" w:rsidRPr="00BE28A2" w:rsidTr="006B4EF3">
        <w:trPr>
          <w:trHeight w:val="80"/>
        </w:trPr>
        <w:tc>
          <w:tcPr>
            <w:tcW w:w="2945" w:type="dxa"/>
          </w:tcPr>
          <w:p w:rsidR="00A62F9B" w:rsidRPr="00A1047D" w:rsidRDefault="00A62F9B" w:rsidP="001211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</w:tcPr>
          <w:p w:rsidR="00A62F9B" w:rsidRPr="00A1047D" w:rsidRDefault="005F4A81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>2,007,020.42</w:t>
            </w:r>
          </w:p>
        </w:tc>
        <w:tc>
          <w:tcPr>
            <w:tcW w:w="141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A62F9B" w:rsidRPr="00A1047D" w:rsidRDefault="00E26217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1,878,411.23</w:t>
            </w: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A62F9B" w:rsidRPr="00A1047D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E47">
              <w:rPr>
                <w:rFonts w:ascii="Angsana New" w:hAnsi="Angsana New"/>
                <w:sz w:val="26"/>
                <w:szCs w:val="26"/>
              </w:rPr>
              <w:t>1,234,130.15</w:t>
            </w: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A62F9B" w:rsidRPr="00A1047D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894,408.40</w:t>
            </w:r>
          </w:p>
        </w:tc>
      </w:tr>
      <w:tr w:rsidR="00A62F9B" w:rsidRPr="00BE28A2" w:rsidTr="006B4EF3">
        <w:trPr>
          <w:trHeight w:val="80"/>
        </w:trPr>
        <w:tc>
          <w:tcPr>
            <w:tcW w:w="2945" w:type="dxa"/>
          </w:tcPr>
          <w:p w:rsidR="00A62F9B" w:rsidRPr="00A1047D" w:rsidRDefault="00A62F9B" w:rsidP="001211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  <w:shd w:val="clear" w:color="auto" w:fill="auto"/>
          </w:tcPr>
          <w:p w:rsidR="00A62F9B" w:rsidRPr="00A1047D" w:rsidRDefault="005F4A81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>7,153,223.31</w:t>
            </w:r>
          </w:p>
        </w:tc>
        <w:tc>
          <w:tcPr>
            <w:tcW w:w="141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A62F9B" w:rsidRPr="00A1047D" w:rsidRDefault="00E26217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9,357,564.67</w:t>
            </w: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E47">
              <w:rPr>
                <w:rFonts w:ascii="Angsana New" w:hAnsi="Angsana New"/>
                <w:sz w:val="26"/>
                <w:szCs w:val="26"/>
              </w:rPr>
              <w:t>6,803,355.31</w:t>
            </w:r>
          </w:p>
        </w:tc>
        <w:tc>
          <w:tcPr>
            <w:tcW w:w="138" w:type="dxa"/>
          </w:tcPr>
          <w:p w:rsidR="00A62F9B" w:rsidRPr="00BE28A2" w:rsidRDefault="00A62F9B" w:rsidP="001211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A62F9B" w:rsidRPr="00BE28A2" w:rsidRDefault="00A62F9B" w:rsidP="00121110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8,545,647.11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BE28A2" w:rsidRDefault="000B61C5" w:rsidP="000B61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เงินชดเชยประกันภัยค้างรับ</w:t>
            </w:r>
          </w:p>
        </w:tc>
        <w:tc>
          <w:tcPr>
            <w:tcW w:w="1246" w:type="dxa"/>
            <w:shd w:val="clear" w:color="auto" w:fill="auto"/>
          </w:tcPr>
          <w:p w:rsidR="000B61C5" w:rsidRPr="000B61C5" w:rsidRDefault="000B61C5" w:rsidP="000B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9,040,031.75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:rsidR="000B61C5" w:rsidRPr="000B61C5" w:rsidRDefault="000B61C5" w:rsidP="000B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9,040,031.75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A1047D" w:rsidRDefault="000B61C5" w:rsidP="000B61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>1,721,982.08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2,220,777.26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E47">
              <w:rPr>
                <w:rFonts w:ascii="Angsana New" w:hAnsi="Angsana New"/>
                <w:sz w:val="26"/>
                <w:szCs w:val="26"/>
              </w:rPr>
              <w:t>266,232.11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279,319.70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BE28A2" w:rsidRDefault="000B61C5" w:rsidP="0042584B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42584B" w:rsidRPr="00A1047D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>10,882,225.81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22,496,784.91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161">
              <w:rPr>
                <w:rFonts w:ascii="Angsana New" w:hAnsi="Angsana New"/>
                <w:sz w:val="26"/>
                <w:szCs w:val="26"/>
              </w:rPr>
              <w:t>8,303,717.57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18,759,406.96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BE28A2" w:rsidRDefault="000B61C5" w:rsidP="000B61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E28A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0B61C5" w:rsidRPr="005F4A81" w:rsidRDefault="000B61C5" w:rsidP="000B61C5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 xml:space="preserve"> (365,194.92)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(480,194.92)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0B61C5" w:rsidRPr="000B61C5" w:rsidRDefault="000B61C5" w:rsidP="000B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:rsidR="000B61C5" w:rsidRPr="000B61C5" w:rsidRDefault="000B61C5" w:rsidP="000B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B61C5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A1047D" w:rsidRDefault="000B61C5" w:rsidP="000B61C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="0042584B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B61C5" w:rsidRPr="005F4A81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 xml:space="preserve"> 10,517,030.89 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22,016,589.99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161">
              <w:rPr>
                <w:rFonts w:ascii="Angsana New" w:hAnsi="Angsana New"/>
                <w:sz w:val="26"/>
                <w:szCs w:val="26"/>
              </w:rPr>
              <w:t>8,303,717.57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18,759,406.96</w:t>
            </w:r>
          </w:p>
        </w:tc>
      </w:tr>
      <w:tr w:rsidR="000B61C5" w:rsidRPr="00BE28A2" w:rsidTr="006B4EF3">
        <w:trPr>
          <w:trHeight w:val="80"/>
        </w:trPr>
        <w:tc>
          <w:tcPr>
            <w:tcW w:w="2945" w:type="dxa"/>
          </w:tcPr>
          <w:p w:rsidR="000B61C5" w:rsidRPr="00BE28A2" w:rsidRDefault="000B61C5" w:rsidP="000B61C5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42584B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B61C5" w:rsidRPr="005F4A81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4A81">
              <w:rPr>
                <w:rFonts w:ascii="Angsana New" w:hAnsi="Angsana New"/>
                <w:sz w:val="26"/>
                <w:szCs w:val="26"/>
              </w:rPr>
              <w:t xml:space="preserve"> 323,619,219.18 </w:t>
            </w:r>
          </w:p>
        </w:tc>
        <w:tc>
          <w:tcPr>
            <w:tcW w:w="141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:rsidR="000B61C5" w:rsidRPr="00A1047D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6217">
              <w:rPr>
                <w:rFonts w:ascii="Angsana New" w:hAnsi="Angsana New"/>
                <w:sz w:val="26"/>
                <w:szCs w:val="26"/>
              </w:rPr>
              <w:t>315,566,207.18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161">
              <w:rPr>
                <w:rFonts w:ascii="Angsana New" w:hAnsi="Angsana New"/>
                <w:sz w:val="26"/>
                <w:szCs w:val="26"/>
              </w:rPr>
              <w:t>258,098,233.61</w:t>
            </w:r>
          </w:p>
        </w:tc>
        <w:tc>
          <w:tcPr>
            <w:tcW w:w="138" w:type="dxa"/>
          </w:tcPr>
          <w:p w:rsidR="000B61C5" w:rsidRPr="00BE28A2" w:rsidRDefault="000B61C5" w:rsidP="000B61C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:rsidR="000B61C5" w:rsidRPr="00BE28A2" w:rsidRDefault="000B61C5" w:rsidP="000B61C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299,356,780.67</w:t>
            </w:r>
          </w:p>
        </w:tc>
      </w:tr>
    </w:tbl>
    <w:p w:rsidR="00B96754" w:rsidRDefault="00B96754" w:rsidP="00A62F9B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5B2F" w:rsidRDefault="00655B2F" w:rsidP="00A62F9B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15772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="005224FC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287001" w:rsidRPr="00F40FA1" w:rsidTr="00287001">
        <w:tc>
          <w:tcPr>
            <w:tcW w:w="2948" w:type="dxa"/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87001" w:rsidRPr="00F40FA1" w:rsidTr="00287001">
        <w:tc>
          <w:tcPr>
            <w:tcW w:w="2948" w:type="dxa"/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001" w:rsidRPr="00F40FA1" w:rsidTr="00287001">
        <w:tc>
          <w:tcPr>
            <w:tcW w:w="2948" w:type="dxa"/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A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287001" w:rsidRPr="00A1047D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A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87001" w:rsidRPr="00F40FA1" w:rsidRDefault="00287001" w:rsidP="00A62F9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A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87001" w:rsidRPr="00F40FA1" w:rsidTr="00287001">
        <w:tc>
          <w:tcPr>
            <w:tcW w:w="2948" w:type="dxa"/>
          </w:tcPr>
          <w:p w:rsidR="00287001" w:rsidRPr="00F40FA1" w:rsidRDefault="00287001" w:rsidP="00A62F9B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87001" w:rsidRPr="00F40FA1" w:rsidRDefault="005315BC" w:rsidP="005812F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5BC">
              <w:rPr>
                <w:rFonts w:ascii="Angsana New" w:hAnsi="Angsana New"/>
                <w:sz w:val="26"/>
                <w:szCs w:val="26"/>
              </w:rPr>
              <w:t>17,062,118.49</w:t>
            </w:r>
          </w:p>
        </w:tc>
        <w:tc>
          <w:tcPr>
            <w:tcW w:w="134" w:type="dxa"/>
          </w:tcPr>
          <w:p w:rsidR="00287001" w:rsidRPr="00F40FA1" w:rsidRDefault="00287001" w:rsidP="00A62F9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87001" w:rsidRPr="00F40FA1" w:rsidRDefault="00EB48B6" w:rsidP="00A62F9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48B6">
              <w:rPr>
                <w:rFonts w:ascii="Angsana New" w:hAnsi="Angsana New"/>
                <w:sz w:val="26"/>
                <w:szCs w:val="26"/>
              </w:rPr>
              <w:t>10,914,639.91</w:t>
            </w:r>
          </w:p>
        </w:tc>
        <w:tc>
          <w:tcPr>
            <w:tcW w:w="134" w:type="dxa"/>
          </w:tcPr>
          <w:p w:rsidR="00287001" w:rsidRPr="00F40FA1" w:rsidRDefault="00287001" w:rsidP="00A62F9B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87001" w:rsidRPr="00F40FA1" w:rsidRDefault="0034573D" w:rsidP="00A62F9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3D">
              <w:rPr>
                <w:rFonts w:ascii="Angsana New" w:hAnsi="Angsana New"/>
                <w:sz w:val="26"/>
                <w:szCs w:val="26"/>
              </w:rPr>
              <w:t>10,926,057.57</w:t>
            </w:r>
          </w:p>
        </w:tc>
        <w:tc>
          <w:tcPr>
            <w:tcW w:w="134" w:type="dxa"/>
          </w:tcPr>
          <w:p w:rsidR="00287001" w:rsidRPr="00F40FA1" w:rsidRDefault="00287001" w:rsidP="00A62F9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87001" w:rsidRPr="00F40FA1" w:rsidRDefault="00172B46" w:rsidP="00A62F9B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10,043,347.14</w:t>
            </w:r>
          </w:p>
        </w:tc>
      </w:tr>
      <w:tr w:rsidR="00121110" w:rsidRPr="00F40FA1" w:rsidTr="00287001">
        <w:tc>
          <w:tcPr>
            <w:tcW w:w="2948" w:type="dxa"/>
          </w:tcPr>
          <w:p w:rsidR="00121110" w:rsidRPr="00F40FA1" w:rsidRDefault="00121110" w:rsidP="00121110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ค่าเผื่อเพิ่มขึ้นในระหว่างปี</w:t>
            </w:r>
          </w:p>
        </w:tc>
        <w:tc>
          <w:tcPr>
            <w:tcW w:w="1247" w:type="dxa"/>
          </w:tcPr>
          <w:p w:rsidR="00121110" w:rsidRPr="00121110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1110">
              <w:rPr>
                <w:rFonts w:ascii="Angsana New" w:hAnsi="Angsana New"/>
                <w:sz w:val="26"/>
                <w:szCs w:val="26"/>
              </w:rPr>
              <w:t xml:space="preserve"> 8,383,053.91 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48B6">
              <w:rPr>
                <w:rFonts w:ascii="Angsana New" w:hAnsi="Angsana New"/>
                <w:sz w:val="26"/>
                <w:szCs w:val="26"/>
              </w:rPr>
              <w:t>8,554,019.22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3D">
              <w:rPr>
                <w:rFonts w:ascii="Angsana New" w:hAnsi="Angsana New"/>
                <w:sz w:val="26"/>
                <w:szCs w:val="26"/>
              </w:rPr>
              <w:t>1,237,276.46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3,257,579.07</w:t>
            </w:r>
          </w:p>
        </w:tc>
      </w:tr>
      <w:tr w:rsidR="00121110" w:rsidRPr="00F40FA1" w:rsidTr="00287001">
        <w:tc>
          <w:tcPr>
            <w:tcW w:w="2948" w:type="dxa"/>
          </w:tcPr>
          <w:p w:rsidR="00121110" w:rsidRPr="00F40FA1" w:rsidRDefault="00121110" w:rsidP="00121110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ค่าเผื่อโอนกลับในระหว่างปี</w:t>
            </w:r>
          </w:p>
        </w:tc>
        <w:tc>
          <w:tcPr>
            <w:tcW w:w="1247" w:type="dxa"/>
          </w:tcPr>
          <w:p w:rsidR="00121110" w:rsidRPr="00121110" w:rsidRDefault="00121110" w:rsidP="005812FB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1110">
              <w:rPr>
                <w:rFonts w:ascii="Angsana New" w:hAnsi="Angsana New"/>
                <w:sz w:val="26"/>
                <w:szCs w:val="26"/>
              </w:rPr>
              <w:t xml:space="preserve"> (3,202,498.32)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(1</w:t>
            </w:r>
            <w:r w:rsidRPr="00EB48B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218</w:t>
            </w:r>
            <w:r w:rsidRPr="00EB48B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757.52)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3D">
              <w:rPr>
                <w:rFonts w:ascii="Angsana New" w:hAnsi="Angsana New"/>
                <w:sz w:val="26"/>
                <w:szCs w:val="26"/>
              </w:rPr>
              <w:t>(704,528.98)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(1</w:t>
            </w:r>
            <w:r w:rsidRPr="00172B4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187</w:t>
            </w:r>
            <w:r w:rsidRPr="00172B4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085.52)</w:t>
            </w:r>
          </w:p>
        </w:tc>
      </w:tr>
      <w:tr w:rsidR="00121110" w:rsidRPr="00F40FA1" w:rsidTr="00287001">
        <w:tc>
          <w:tcPr>
            <w:tcW w:w="2948" w:type="dxa"/>
          </w:tcPr>
          <w:p w:rsidR="00121110" w:rsidRPr="00F40FA1" w:rsidRDefault="00121110" w:rsidP="00121110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  ตัดหนี้สูญระหว่างปี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21110" w:rsidRPr="00121110" w:rsidRDefault="00121110" w:rsidP="005812FB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1110">
              <w:rPr>
                <w:rFonts w:ascii="Angsana New" w:hAnsi="Angsana New"/>
                <w:sz w:val="26"/>
                <w:szCs w:val="26"/>
              </w:rPr>
              <w:t xml:space="preserve"> (395,620.99)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(1</w:t>
            </w:r>
            <w:r w:rsidRPr="00EB48B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187</w:t>
            </w:r>
            <w:r w:rsidRPr="00EB48B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783.12)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3D">
              <w:rPr>
                <w:rFonts w:ascii="Angsana New" w:hAnsi="Angsana New"/>
                <w:sz w:val="26"/>
                <w:szCs w:val="26"/>
              </w:rPr>
              <w:t>(395,620.99)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(1</w:t>
            </w:r>
            <w:r w:rsidRPr="00172B4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187</w:t>
            </w:r>
            <w:r w:rsidRPr="00172B4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783.12)</w:t>
            </w:r>
          </w:p>
        </w:tc>
      </w:tr>
      <w:tr w:rsidR="00121110" w:rsidRPr="00F40FA1" w:rsidTr="00287001">
        <w:tc>
          <w:tcPr>
            <w:tcW w:w="2948" w:type="dxa"/>
          </w:tcPr>
          <w:p w:rsidR="00121110" w:rsidRPr="00F40FA1" w:rsidRDefault="00121110" w:rsidP="00121110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21110" w:rsidRPr="00121110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1110">
              <w:rPr>
                <w:rFonts w:ascii="Angsana New" w:hAnsi="Angsana New"/>
                <w:sz w:val="26"/>
                <w:szCs w:val="26"/>
              </w:rPr>
              <w:t xml:space="preserve"> 21,847,053.09 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48B6">
              <w:rPr>
                <w:rFonts w:ascii="Angsana New" w:hAnsi="Angsana New"/>
                <w:sz w:val="26"/>
                <w:szCs w:val="26"/>
              </w:rPr>
              <w:t>17,062,118.49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3D">
              <w:rPr>
                <w:rFonts w:ascii="Angsana New" w:hAnsi="Angsana New"/>
                <w:sz w:val="26"/>
                <w:szCs w:val="26"/>
              </w:rPr>
              <w:t>11,063,184.06</w:t>
            </w:r>
          </w:p>
        </w:tc>
        <w:tc>
          <w:tcPr>
            <w:tcW w:w="134" w:type="dxa"/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21110" w:rsidRPr="00F40FA1" w:rsidRDefault="00121110" w:rsidP="00121110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2B46">
              <w:rPr>
                <w:rFonts w:ascii="Angsana New" w:hAnsi="Angsana New"/>
                <w:sz w:val="26"/>
                <w:szCs w:val="26"/>
              </w:rPr>
              <w:t>10,926,057.57</w:t>
            </w:r>
          </w:p>
        </w:tc>
      </w:tr>
    </w:tbl>
    <w:p w:rsidR="00A62F9B" w:rsidRDefault="00A62F9B" w:rsidP="00A62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A1047D" w:rsidRDefault="005A40FD" w:rsidP="00A9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p w:rsidR="005A40FD" w:rsidRPr="00A1047D" w:rsidRDefault="005A40FD" w:rsidP="00A957F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047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47"/>
        <w:gridCol w:w="143"/>
        <w:gridCol w:w="1241"/>
        <w:gridCol w:w="6"/>
        <w:gridCol w:w="139"/>
        <w:gridCol w:w="6"/>
        <w:gridCol w:w="1247"/>
        <w:gridCol w:w="142"/>
        <w:gridCol w:w="1226"/>
        <w:gridCol w:w="10"/>
        <w:gridCol w:w="11"/>
      </w:tblGrid>
      <w:tr w:rsidR="005A40FD" w:rsidRPr="00FE2F11" w:rsidTr="00A46759">
        <w:trPr>
          <w:gridAfter w:val="2"/>
          <w:wAfter w:w="21" w:type="dxa"/>
        </w:trPr>
        <w:tc>
          <w:tcPr>
            <w:tcW w:w="2948" w:type="dxa"/>
          </w:tcPr>
          <w:p w:rsidR="005A40FD" w:rsidRPr="00FE2F11" w:rsidRDefault="005A40FD" w:rsidP="00A62F9B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9"/>
            <w:tcBorders>
              <w:bottom w:val="single" w:sz="6" w:space="0" w:color="auto"/>
            </w:tcBorders>
          </w:tcPr>
          <w:p w:rsidR="005A40FD" w:rsidRPr="00A1047D" w:rsidRDefault="005A40FD" w:rsidP="00A62F9B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40FD" w:rsidRPr="00FE2F11" w:rsidTr="00A46759">
        <w:trPr>
          <w:gridAfter w:val="1"/>
          <w:wAfter w:w="11" w:type="dxa"/>
          <w:trHeight w:val="55"/>
        </w:trPr>
        <w:tc>
          <w:tcPr>
            <w:tcW w:w="2948" w:type="dxa"/>
          </w:tcPr>
          <w:p w:rsidR="005A40FD" w:rsidRPr="00FE2F11" w:rsidRDefault="005A40FD" w:rsidP="00A62F9B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FE2F11" w:rsidRDefault="005A40FD" w:rsidP="00A62F9B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  <w:gridSpan w:val="2"/>
          </w:tcPr>
          <w:p w:rsidR="005A40FD" w:rsidRPr="00FE2F11" w:rsidRDefault="005A40FD" w:rsidP="00A62F9B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A40FD" w:rsidRPr="00FE2F11" w:rsidRDefault="005A40FD" w:rsidP="00A62F9B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9A0" w:rsidRPr="00FE2F11" w:rsidTr="00A46759">
        <w:tc>
          <w:tcPr>
            <w:tcW w:w="2948" w:type="dxa"/>
          </w:tcPr>
          <w:p w:rsidR="003B49A0" w:rsidRPr="00FE2F11" w:rsidRDefault="003B49A0" w:rsidP="00A62F9B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A1047D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B49A0" w:rsidRPr="00FE2F11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:rsidR="003B49A0" w:rsidRPr="00A1047D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5" w:type="dxa"/>
            <w:gridSpan w:val="2"/>
          </w:tcPr>
          <w:p w:rsidR="003B49A0" w:rsidRPr="00FE2F11" w:rsidRDefault="003B49A0" w:rsidP="00A62F9B">
            <w:pPr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A1047D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B49A0" w:rsidRPr="00FE2F11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:rsidR="003B49A0" w:rsidRPr="00A1047D" w:rsidRDefault="003B49A0" w:rsidP="00A62F9B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B49A0" w:rsidRPr="00FE2F11" w:rsidTr="00A46759">
        <w:tc>
          <w:tcPr>
            <w:tcW w:w="2948" w:type="dxa"/>
          </w:tcPr>
          <w:p w:rsidR="003B49A0" w:rsidRPr="00A1047D" w:rsidRDefault="003B49A0" w:rsidP="00A62F9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B49A0" w:rsidRPr="00FE2F11" w:rsidRDefault="009C50DD" w:rsidP="00A62F9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503,733,448.94</w:t>
            </w:r>
          </w:p>
        </w:tc>
        <w:tc>
          <w:tcPr>
            <w:tcW w:w="143" w:type="dxa"/>
          </w:tcPr>
          <w:p w:rsidR="003B49A0" w:rsidRPr="00FE2F11" w:rsidRDefault="003B49A0" w:rsidP="00A62F9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B49A0" w:rsidRPr="00FE2F11" w:rsidRDefault="007504CA" w:rsidP="00A62F9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638,039,504.33</w:t>
            </w:r>
          </w:p>
        </w:tc>
        <w:tc>
          <w:tcPr>
            <w:tcW w:w="145" w:type="dxa"/>
            <w:gridSpan w:val="2"/>
          </w:tcPr>
          <w:p w:rsidR="003B49A0" w:rsidRPr="00A1047D" w:rsidRDefault="003B49A0" w:rsidP="00A62F9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B49A0" w:rsidRPr="00FE2F11" w:rsidRDefault="00B03103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494,105,092.37</w:t>
            </w:r>
          </w:p>
        </w:tc>
        <w:tc>
          <w:tcPr>
            <w:tcW w:w="142" w:type="dxa"/>
          </w:tcPr>
          <w:p w:rsidR="003B49A0" w:rsidRPr="00FE2F11" w:rsidRDefault="003B49A0" w:rsidP="00A62F9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B49A0" w:rsidRPr="00FE2F11" w:rsidRDefault="007F235A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631,714,771.05</w:t>
            </w:r>
          </w:p>
        </w:tc>
      </w:tr>
      <w:tr w:rsidR="003B49A0" w:rsidRPr="00FE2F11" w:rsidTr="00A46759">
        <w:tc>
          <w:tcPr>
            <w:tcW w:w="2948" w:type="dxa"/>
          </w:tcPr>
          <w:p w:rsidR="003B49A0" w:rsidRPr="00FE2F11" w:rsidRDefault="003B49A0" w:rsidP="00A62F9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7" w:type="dxa"/>
            <w:shd w:val="clear" w:color="auto" w:fill="auto"/>
          </w:tcPr>
          <w:p w:rsidR="003B49A0" w:rsidRPr="00FE2F11" w:rsidRDefault="009C50DD" w:rsidP="00A62F9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47,145,189.77</w:t>
            </w:r>
          </w:p>
        </w:tc>
        <w:tc>
          <w:tcPr>
            <w:tcW w:w="143" w:type="dxa"/>
          </w:tcPr>
          <w:p w:rsidR="003B49A0" w:rsidRPr="00FE2F11" w:rsidRDefault="003B49A0" w:rsidP="00A62F9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3B49A0" w:rsidRPr="00FE2F11" w:rsidRDefault="007504CA" w:rsidP="00A62F9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49,433,684.41</w:t>
            </w:r>
          </w:p>
        </w:tc>
        <w:tc>
          <w:tcPr>
            <w:tcW w:w="145" w:type="dxa"/>
            <w:gridSpan w:val="2"/>
          </w:tcPr>
          <w:p w:rsidR="003B49A0" w:rsidRPr="00A1047D" w:rsidRDefault="003B49A0" w:rsidP="00A62F9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3B49A0" w:rsidRPr="00FE2F11" w:rsidRDefault="00B03103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41,897,985.58</w:t>
            </w:r>
          </w:p>
        </w:tc>
        <w:tc>
          <w:tcPr>
            <w:tcW w:w="142" w:type="dxa"/>
          </w:tcPr>
          <w:p w:rsidR="003B49A0" w:rsidRPr="00FE2F11" w:rsidRDefault="003B49A0" w:rsidP="00A62F9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3B49A0" w:rsidRPr="00FE2F11" w:rsidRDefault="007F235A" w:rsidP="00A62F9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47,078,936.70</w:t>
            </w:r>
          </w:p>
        </w:tc>
      </w:tr>
      <w:tr w:rsidR="0042584B" w:rsidRPr="00FE2F11" w:rsidTr="00A46759">
        <w:tc>
          <w:tcPr>
            <w:tcW w:w="2948" w:type="dxa"/>
          </w:tcPr>
          <w:p w:rsidR="0042584B" w:rsidRPr="00A1047D" w:rsidRDefault="0042584B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7" w:type="dxa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42,655,455.20</w:t>
            </w:r>
          </w:p>
        </w:tc>
        <w:tc>
          <w:tcPr>
            <w:tcW w:w="143" w:type="dxa"/>
          </w:tcPr>
          <w:p w:rsidR="0042584B" w:rsidRPr="00FE2F11" w:rsidRDefault="0042584B" w:rsidP="0042584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19,645,100.33</w:t>
            </w:r>
          </w:p>
        </w:tc>
        <w:tc>
          <w:tcPr>
            <w:tcW w:w="145" w:type="dxa"/>
            <w:gridSpan w:val="2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42584B" w:rsidRPr="00FE2F11" w:rsidTr="00A46759">
        <w:tc>
          <w:tcPr>
            <w:tcW w:w="2948" w:type="dxa"/>
          </w:tcPr>
          <w:p w:rsidR="0042584B" w:rsidRPr="00A1047D" w:rsidRDefault="0042584B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7" w:type="dxa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8,522,342.36</w:t>
            </w:r>
          </w:p>
        </w:tc>
        <w:tc>
          <w:tcPr>
            <w:tcW w:w="143" w:type="dxa"/>
          </w:tcPr>
          <w:p w:rsidR="0042584B" w:rsidRPr="00FE2F11" w:rsidRDefault="0042584B" w:rsidP="0042584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8,122,046.87</w:t>
            </w:r>
          </w:p>
        </w:tc>
        <w:tc>
          <w:tcPr>
            <w:tcW w:w="145" w:type="dxa"/>
            <w:gridSpan w:val="2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42584B" w:rsidRPr="00FE2F11" w:rsidTr="00A46759">
        <w:tc>
          <w:tcPr>
            <w:tcW w:w="2948" w:type="dxa"/>
          </w:tcPr>
          <w:p w:rsidR="0042584B" w:rsidRPr="00A1047D" w:rsidRDefault="0042584B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7" w:type="dxa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29,920,075.07</w:t>
            </w:r>
          </w:p>
        </w:tc>
        <w:tc>
          <w:tcPr>
            <w:tcW w:w="143" w:type="dxa"/>
          </w:tcPr>
          <w:p w:rsidR="0042584B" w:rsidRPr="00FE2F11" w:rsidRDefault="0042584B" w:rsidP="0042584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35,657,913.29</w:t>
            </w:r>
          </w:p>
        </w:tc>
        <w:tc>
          <w:tcPr>
            <w:tcW w:w="145" w:type="dxa"/>
            <w:gridSpan w:val="2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42584B" w:rsidRPr="00FE2F11" w:rsidTr="00A46759">
        <w:tc>
          <w:tcPr>
            <w:tcW w:w="2948" w:type="dxa"/>
          </w:tcPr>
          <w:p w:rsidR="0042584B" w:rsidRPr="00FE2F11" w:rsidRDefault="0042584B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งานรับจ้างติดตั้งหลังคาโซลาร์เซลล์</w:t>
            </w:r>
          </w:p>
        </w:tc>
        <w:tc>
          <w:tcPr>
            <w:tcW w:w="1247" w:type="dxa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3" w:type="dxa"/>
          </w:tcPr>
          <w:p w:rsidR="0042584B" w:rsidRPr="00FE2F11" w:rsidRDefault="0042584B" w:rsidP="0042584B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34,020.63</w:t>
            </w:r>
          </w:p>
        </w:tc>
        <w:tc>
          <w:tcPr>
            <w:tcW w:w="145" w:type="dxa"/>
            <w:gridSpan w:val="2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42584B" w:rsidRPr="00FE2F11" w:rsidTr="00A46759">
        <w:tc>
          <w:tcPr>
            <w:tcW w:w="2948" w:type="dxa"/>
          </w:tcPr>
          <w:p w:rsidR="0042584B" w:rsidRPr="00A1047D" w:rsidRDefault="0042584B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1,812,122.93</w:t>
            </w:r>
          </w:p>
        </w:tc>
        <w:tc>
          <w:tcPr>
            <w:tcW w:w="143" w:type="dxa"/>
          </w:tcPr>
          <w:p w:rsidR="0042584B" w:rsidRPr="00FE2F11" w:rsidRDefault="0042584B" w:rsidP="0042584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42584B" w:rsidRPr="00FE2F11" w:rsidRDefault="0042584B" w:rsidP="0042584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1,777,885.31</w:t>
            </w:r>
          </w:p>
        </w:tc>
        <w:tc>
          <w:tcPr>
            <w:tcW w:w="145" w:type="dxa"/>
            <w:gridSpan w:val="2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:rsidR="0042584B" w:rsidRPr="00FE2F11" w:rsidRDefault="0042584B" w:rsidP="0042584B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9C50DD" w:rsidRPr="00FE2F11" w:rsidTr="00A46759">
        <w:tc>
          <w:tcPr>
            <w:tcW w:w="2948" w:type="dxa"/>
          </w:tcPr>
          <w:p w:rsidR="009C50DD" w:rsidRPr="00FE2F11" w:rsidRDefault="009C50DD" w:rsidP="0042584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42584B" w:rsidRPr="0042584B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9C50DD" w:rsidRPr="00A1047D" w:rsidRDefault="009C50DD" w:rsidP="009C50D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633,788,634.27</w:t>
            </w:r>
          </w:p>
        </w:tc>
        <w:tc>
          <w:tcPr>
            <w:tcW w:w="143" w:type="dxa"/>
          </w:tcPr>
          <w:p w:rsidR="009C50DD" w:rsidRPr="00FE2F11" w:rsidRDefault="009C50DD" w:rsidP="009C50DD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C50DD" w:rsidRPr="00FE2F11" w:rsidRDefault="009C50DD" w:rsidP="009C50D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752,710,155.17</w:t>
            </w:r>
          </w:p>
        </w:tc>
        <w:tc>
          <w:tcPr>
            <w:tcW w:w="145" w:type="dxa"/>
            <w:gridSpan w:val="2"/>
          </w:tcPr>
          <w:p w:rsidR="009C50DD" w:rsidRPr="00A1047D" w:rsidRDefault="009C50DD" w:rsidP="009C50DD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9C50DD" w:rsidRPr="00FE2F11" w:rsidRDefault="009C50DD" w:rsidP="009C50D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536,003,077.95</w:t>
            </w:r>
          </w:p>
        </w:tc>
        <w:tc>
          <w:tcPr>
            <w:tcW w:w="142" w:type="dxa"/>
          </w:tcPr>
          <w:p w:rsidR="009C50DD" w:rsidRPr="00FE2F11" w:rsidRDefault="009C50DD" w:rsidP="009C50DD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9C50DD" w:rsidRPr="00FE2F11" w:rsidRDefault="009C50DD" w:rsidP="009C50D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678,793,707.75</w:t>
            </w:r>
          </w:p>
        </w:tc>
      </w:tr>
      <w:tr w:rsidR="009C50DD" w:rsidRPr="00FE2F11" w:rsidTr="00A46759">
        <w:tc>
          <w:tcPr>
            <w:tcW w:w="2948" w:type="dxa"/>
          </w:tcPr>
          <w:p w:rsidR="009C50DD" w:rsidRPr="00A1047D" w:rsidRDefault="009C50DD" w:rsidP="009C50D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(48,746,855.64)</w:t>
            </w:r>
          </w:p>
        </w:tc>
        <w:tc>
          <w:tcPr>
            <w:tcW w:w="143" w:type="dxa"/>
          </w:tcPr>
          <w:p w:rsidR="009C50DD" w:rsidRPr="00FE2F11" w:rsidRDefault="009C50DD" w:rsidP="009C50D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(13</w:t>
            </w:r>
            <w:r w:rsidRPr="00FE2F11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902</w:t>
            </w:r>
            <w:r w:rsidRPr="00FE2F11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617.19)</w:t>
            </w:r>
          </w:p>
        </w:tc>
        <w:tc>
          <w:tcPr>
            <w:tcW w:w="145" w:type="dxa"/>
            <w:gridSpan w:val="2"/>
          </w:tcPr>
          <w:p w:rsidR="009C50DD" w:rsidRPr="00A1047D" w:rsidRDefault="009C50DD" w:rsidP="009C50DD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C50DD" w:rsidRPr="00A1047D" w:rsidRDefault="009C50DD" w:rsidP="009C50DD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(33,833,587.41)</w:t>
            </w:r>
          </w:p>
        </w:tc>
        <w:tc>
          <w:tcPr>
            <w:tcW w:w="142" w:type="dxa"/>
          </w:tcPr>
          <w:p w:rsidR="009C50DD" w:rsidRPr="00FE2F11" w:rsidRDefault="009C50DD" w:rsidP="009C50DD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C50DD" w:rsidRPr="00A1047D" w:rsidRDefault="009C50DD" w:rsidP="009C50DD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(8</w:t>
            </w:r>
            <w:r w:rsidRPr="00FE2F11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089</w:t>
            </w:r>
            <w:r w:rsidRPr="00FE2F11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972.22)</w:t>
            </w:r>
          </w:p>
        </w:tc>
      </w:tr>
      <w:tr w:rsidR="009C50DD" w:rsidRPr="00FE2F11" w:rsidTr="00A46759">
        <w:tc>
          <w:tcPr>
            <w:tcW w:w="2948" w:type="dxa"/>
          </w:tcPr>
          <w:p w:rsidR="009C50DD" w:rsidRPr="00FE2F11" w:rsidRDefault="009C50DD" w:rsidP="009C50D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="0042584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42584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585,041,778.63</w:t>
            </w:r>
          </w:p>
        </w:tc>
        <w:tc>
          <w:tcPr>
            <w:tcW w:w="143" w:type="dxa"/>
          </w:tcPr>
          <w:p w:rsidR="009C50DD" w:rsidRPr="00FE2F11" w:rsidRDefault="009C50DD" w:rsidP="009C50D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738,807,537.98</w:t>
            </w:r>
          </w:p>
        </w:tc>
        <w:tc>
          <w:tcPr>
            <w:tcW w:w="145" w:type="dxa"/>
            <w:gridSpan w:val="2"/>
          </w:tcPr>
          <w:p w:rsidR="009C50DD" w:rsidRPr="00A1047D" w:rsidRDefault="009C50DD" w:rsidP="009C50DD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502,169,490.54</w:t>
            </w:r>
          </w:p>
        </w:tc>
        <w:tc>
          <w:tcPr>
            <w:tcW w:w="142" w:type="dxa"/>
          </w:tcPr>
          <w:p w:rsidR="009C50DD" w:rsidRPr="00FE2F11" w:rsidRDefault="009C50DD" w:rsidP="009C50DD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C50DD" w:rsidRPr="00FE2F11" w:rsidRDefault="009C50DD" w:rsidP="009C50D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670,703,735.53</w:t>
            </w:r>
          </w:p>
        </w:tc>
      </w:tr>
    </w:tbl>
    <w:p w:rsidR="00BF24FE" w:rsidRDefault="00BF24FE" w:rsidP="003B49A0">
      <w:pPr>
        <w:tabs>
          <w:tab w:val="clear" w:pos="227"/>
          <w:tab w:val="clear" w:pos="454"/>
          <w:tab w:val="clear" w:pos="680"/>
          <w:tab w:val="left" w:pos="567"/>
        </w:tabs>
        <w:spacing w:line="24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A957FC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6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7"/>
        <w:gridCol w:w="1418"/>
        <w:gridCol w:w="165"/>
        <w:gridCol w:w="1291"/>
        <w:gridCol w:w="138"/>
        <w:gridCol w:w="1275"/>
        <w:gridCol w:w="134"/>
        <w:gridCol w:w="1278"/>
      </w:tblGrid>
      <w:tr w:rsidR="004052CA" w:rsidRPr="00FE2F11" w:rsidTr="0042584B"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FE2F11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FE2F11" w:rsidRDefault="004052CA" w:rsidP="00587D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052CA" w:rsidRPr="00FE2F11" w:rsidTr="004258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4052CA" w:rsidRPr="00FE2F11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FE2F11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FE2F11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FE2F11" w:rsidRDefault="004052CA" w:rsidP="00587D1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49A0" w:rsidRPr="00FE2F11" w:rsidTr="007F7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3B49A0" w:rsidRPr="00FE2F11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B49A0" w:rsidRPr="00FE2F11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" w:type="dxa"/>
          </w:tcPr>
          <w:p w:rsidR="003B49A0" w:rsidRPr="00FE2F11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3B49A0" w:rsidRPr="00FE2F11" w:rsidRDefault="003B49A0" w:rsidP="00DF17DF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:rsidR="003B49A0" w:rsidRPr="00A1047D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B49A0" w:rsidRPr="00FE2F11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3B49A0" w:rsidRPr="00FE2F11" w:rsidRDefault="003B49A0" w:rsidP="00587D13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3B49A0" w:rsidRPr="00FE2F11" w:rsidRDefault="003B49A0" w:rsidP="00DF17DF">
            <w:pPr>
              <w:tabs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B49A0" w:rsidRPr="00FE2F11" w:rsidTr="007F7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3B49A0" w:rsidRPr="00FE2F11" w:rsidRDefault="003B49A0" w:rsidP="00587D1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B49A0" w:rsidRPr="00FE2F11" w:rsidRDefault="007F0237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13,902,617.19</w:t>
            </w:r>
          </w:p>
        </w:tc>
        <w:tc>
          <w:tcPr>
            <w:tcW w:w="165" w:type="dxa"/>
          </w:tcPr>
          <w:p w:rsidR="003B49A0" w:rsidRPr="00FE2F11" w:rsidRDefault="003B49A0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3B49A0" w:rsidRPr="00FE2F11" w:rsidRDefault="007F0237" w:rsidP="00DF17DF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11,194,467.06</w:t>
            </w:r>
          </w:p>
        </w:tc>
        <w:tc>
          <w:tcPr>
            <w:tcW w:w="138" w:type="dxa"/>
          </w:tcPr>
          <w:p w:rsidR="003B49A0" w:rsidRPr="00FE2F11" w:rsidRDefault="003B49A0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B49A0" w:rsidRPr="00FE2F11" w:rsidRDefault="004A4CBA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8,089,972.22</w:t>
            </w:r>
          </w:p>
        </w:tc>
        <w:tc>
          <w:tcPr>
            <w:tcW w:w="134" w:type="dxa"/>
          </w:tcPr>
          <w:p w:rsidR="003B49A0" w:rsidRPr="00FE2F11" w:rsidRDefault="003B49A0" w:rsidP="00587D13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3B49A0" w:rsidRPr="00FE2F11" w:rsidRDefault="004A4CBA" w:rsidP="00DF17DF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6,134,461.79</w:t>
            </w:r>
          </w:p>
        </w:tc>
      </w:tr>
      <w:tr w:rsidR="007F7627" w:rsidRPr="00FE2F11" w:rsidTr="007F7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7F7627" w:rsidRPr="00A1047D" w:rsidRDefault="007F7627" w:rsidP="007F762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ค่าเผื่อเพิ่มในระหว่างปี</w:t>
            </w:r>
          </w:p>
        </w:tc>
        <w:tc>
          <w:tcPr>
            <w:tcW w:w="1418" w:type="dxa"/>
          </w:tcPr>
          <w:p w:rsidR="007F7627" w:rsidRPr="00FE2F11" w:rsidRDefault="007F7627" w:rsidP="007F7627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 xml:space="preserve"> 36,364,967.20 </w:t>
            </w:r>
          </w:p>
        </w:tc>
        <w:tc>
          <w:tcPr>
            <w:tcW w:w="165" w:type="dxa"/>
          </w:tcPr>
          <w:p w:rsidR="007F7627" w:rsidRPr="00FE2F11" w:rsidRDefault="007F7627" w:rsidP="007F762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7F7627" w:rsidRPr="00FE2F11" w:rsidRDefault="007F7627" w:rsidP="007F7627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5,413,189.72</w:t>
            </w:r>
          </w:p>
        </w:tc>
        <w:tc>
          <w:tcPr>
            <w:tcW w:w="138" w:type="dxa"/>
          </w:tcPr>
          <w:p w:rsidR="007F7627" w:rsidRPr="00FE2F11" w:rsidRDefault="007F7627" w:rsidP="007F762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7F7627" w:rsidRPr="00FE2F11" w:rsidRDefault="007F7627" w:rsidP="007F7627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E2F11">
              <w:rPr>
                <w:rFonts w:ascii="Angsana New" w:hAnsi="Angsana New"/>
                <w:bCs/>
                <w:sz w:val="28"/>
                <w:szCs w:val="28"/>
              </w:rPr>
              <w:t>27,264,343.94</w:t>
            </w:r>
          </w:p>
        </w:tc>
        <w:tc>
          <w:tcPr>
            <w:tcW w:w="134" w:type="dxa"/>
          </w:tcPr>
          <w:p w:rsidR="007F7627" w:rsidRPr="00FE2F11" w:rsidRDefault="007F7627" w:rsidP="007F762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7F7627" w:rsidRPr="00FE2F11" w:rsidRDefault="007F7627" w:rsidP="007F7627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E2F11">
              <w:rPr>
                <w:rFonts w:ascii="Angsana New" w:hAnsi="Angsana New"/>
                <w:bCs/>
                <w:sz w:val="28"/>
                <w:szCs w:val="28"/>
              </w:rPr>
              <w:t>1,955,510.43</w:t>
            </w:r>
          </w:p>
        </w:tc>
      </w:tr>
      <w:tr w:rsidR="0042584B" w:rsidRPr="00FE2F11" w:rsidTr="007F7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42584B" w:rsidRPr="00FE2F11" w:rsidRDefault="0042584B" w:rsidP="0042584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โอนกลับในระหว่างปี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2584B" w:rsidRPr="00FE2F11" w:rsidRDefault="0042584B" w:rsidP="0042584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 xml:space="preserve"> (1,520,728.75)</w:t>
            </w:r>
          </w:p>
        </w:tc>
        <w:tc>
          <w:tcPr>
            <w:tcW w:w="165" w:type="dxa"/>
          </w:tcPr>
          <w:p w:rsidR="0042584B" w:rsidRPr="00FE2F11" w:rsidRDefault="0042584B" w:rsidP="0042584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42584B" w:rsidRPr="00FE2F11" w:rsidRDefault="0042584B" w:rsidP="0042584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</w:rPr>
              <w:t>(2</w:t>
            </w:r>
            <w:r w:rsidRPr="00FE2F11">
              <w:rPr>
                <w:rFonts w:ascii="Angsana New" w:hAnsi="Angsana New"/>
                <w:sz w:val="28"/>
                <w:szCs w:val="28"/>
              </w:rPr>
              <w:t>,</w:t>
            </w:r>
            <w:r w:rsidRPr="00A1047D">
              <w:rPr>
                <w:rFonts w:ascii="Angsana New" w:hAnsi="Angsana New"/>
                <w:sz w:val="28"/>
                <w:szCs w:val="28"/>
              </w:rPr>
              <w:t>705</w:t>
            </w:r>
            <w:r w:rsidRPr="00FE2F11">
              <w:rPr>
                <w:rFonts w:ascii="Angsana New" w:hAnsi="Angsana New"/>
                <w:sz w:val="28"/>
                <w:szCs w:val="28"/>
              </w:rPr>
              <w:t>,</w:t>
            </w:r>
            <w:r w:rsidRPr="00A1047D">
              <w:rPr>
                <w:rFonts w:ascii="Angsana New" w:hAnsi="Angsana New"/>
                <w:sz w:val="28"/>
                <w:szCs w:val="28"/>
              </w:rPr>
              <w:t>039.59)</w:t>
            </w:r>
          </w:p>
        </w:tc>
        <w:tc>
          <w:tcPr>
            <w:tcW w:w="138" w:type="dxa"/>
          </w:tcPr>
          <w:p w:rsidR="0042584B" w:rsidRPr="00FE2F11" w:rsidRDefault="0042584B" w:rsidP="0042584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2584B" w:rsidRPr="00FE2F11" w:rsidRDefault="0042584B" w:rsidP="0042584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(1,520,728.75)</w:t>
            </w:r>
          </w:p>
        </w:tc>
        <w:tc>
          <w:tcPr>
            <w:tcW w:w="134" w:type="dxa"/>
          </w:tcPr>
          <w:p w:rsidR="0042584B" w:rsidRPr="00FE2F11" w:rsidRDefault="0042584B" w:rsidP="0042584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:rsidR="0042584B" w:rsidRPr="0042584B" w:rsidRDefault="0042584B" w:rsidP="0042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42584B" w:rsidRPr="00FE2F11" w:rsidTr="007F7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07" w:type="dxa"/>
          </w:tcPr>
          <w:p w:rsidR="0042584B" w:rsidRPr="00FE2F11" w:rsidRDefault="0042584B" w:rsidP="0042584B">
            <w:pPr>
              <w:spacing w:line="340" w:lineRule="exact"/>
              <w:ind w:firstLine="24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สิ้นปี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 xml:space="preserve"> 48,746,855.64 </w:t>
            </w:r>
          </w:p>
        </w:tc>
        <w:tc>
          <w:tcPr>
            <w:tcW w:w="165" w:type="dxa"/>
          </w:tcPr>
          <w:p w:rsidR="0042584B" w:rsidRPr="00FE2F11" w:rsidRDefault="0042584B" w:rsidP="0042584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  <w:tab w:val="left" w:pos="626"/>
                <w:tab w:val="left" w:pos="75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13,902,617.19</w:t>
            </w:r>
          </w:p>
        </w:tc>
        <w:tc>
          <w:tcPr>
            <w:tcW w:w="138" w:type="dxa"/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33,833,587.41</w:t>
            </w:r>
          </w:p>
        </w:tc>
        <w:tc>
          <w:tcPr>
            <w:tcW w:w="134" w:type="dxa"/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42584B" w:rsidRPr="00FE2F11" w:rsidRDefault="0042584B" w:rsidP="0042584B">
            <w:pPr>
              <w:tabs>
                <w:tab w:val="clear" w:pos="680"/>
                <w:tab w:val="clear" w:pos="907"/>
                <w:tab w:val="left" w:pos="162"/>
                <w:tab w:val="left" w:pos="51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F11">
              <w:rPr>
                <w:rFonts w:ascii="Angsana New" w:hAnsi="Angsana New"/>
                <w:sz w:val="28"/>
                <w:szCs w:val="28"/>
              </w:rPr>
              <w:t>8,089,972.22</w:t>
            </w:r>
          </w:p>
        </w:tc>
      </w:tr>
    </w:tbl>
    <w:p w:rsidR="0058245C" w:rsidRDefault="0058245C" w:rsidP="003B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3B49A0" w:rsidRPr="00C12402" w:rsidRDefault="003B49A0" w:rsidP="003B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Pr="00C1240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เงินฝากสถาบันการเงินที่มีภาระค้ำประกัน</w:t>
      </w:r>
    </w:p>
    <w:p w:rsidR="003B49A0" w:rsidRDefault="003B49A0" w:rsidP="003B49A0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7F35F7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1047D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F35F7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7F35F7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Pr="007F35F7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7F35F7" w:rsidRPr="007F35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F35F7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7F35F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บริษัทมีเงินฝากประจำกับธนาคารในประเทศหลายแห่ง</w:t>
      </w:r>
      <w:r w:rsidR="007F35F7" w:rsidRPr="00A1047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</w:rPr>
        <w:t>81.</w:t>
      </w:r>
      <w:r>
        <w:rPr>
          <w:rFonts w:asciiTheme="majorBidi" w:hAnsiTheme="majorBidi" w:cstheme="majorBidi"/>
          <w:sz w:val="32"/>
          <w:szCs w:val="32"/>
        </w:rPr>
        <w:t>1</w:t>
      </w:r>
      <w:r w:rsidR="003635E7">
        <w:rPr>
          <w:rFonts w:asciiTheme="majorBidi" w:hAnsiTheme="majorBidi" w:cstheme="majorBidi"/>
          <w:sz w:val="32"/>
          <w:szCs w:val="32"/>
        </w:rPr>
        <w:t>6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</w:t>
      </w:r>
      <w:r w:rsidR="003635E7">
        <w:rPr>
          <w:rFonts w:asciiTheme="majorBidi" w:hAnsiTheme="majorBidi" w:cstheme="majorBidi"/>
          <w:sz w:val="32"/>
          <w:szCs w:val="32"/>
          <w:lang w:val="en-GB"/>
        </w:rPr>
        <w:t>0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1.35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1047D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85E2C">
        <w:rPr>
          <w:rFonts w:asciiTheme="majorBidi" w:hAnsiTheme="majorBidi" w:cstheme="majorBidi"/>
          <w:sz w:val="32"/>
          <w:szCs w:val="32"/>
        </w:rPr>
        <w:t xml:space="preserve">77.14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0.65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 w:hint="cs"/>
          <w:sz w:val="32"/>
          <w:szCs w:val="32"/>
        </w:rPr>
        <w:t>-</w:t>
      </w:r>
      <w:r w:rsidRPr="00085E2C">
        <w:rPr>
          <w:rFonts w:asciiTheme="majorBidi" w:hAnsiTheme="majorBidi" w:cstheme="majorBidi"/>
          <w:sz w:val="32"/>
          <w:szCs w:val="32"/>
        </w:rPr>
        <w:t xml:space="preserve">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1.</w:t>
      </w:r>
      <w:r>
        <w:rPr>
          <w:rFonts w:asciiTheme="majorBidi" w:hAnsiTheme="majorBidi" w:cstheme="majorBidi"/>
          <w:sz w:val="32"/>
          <w:szCs w:val="32"/>
          <w:lang w:val="en-GB"/>
        </w:rPr>
        <w:t>05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1047D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976411" w:rsidRPr="00A1047D">
        <w:rPr>
          <w:rFonts w:asciiTheme="majorBidi" w:hAnsiTheme="majorBidi" w:cstheme="majorBidi" w:hint="cs"/>
          <w:sz w:val="32"/>
          <w:szCs w:val="32"/>
        </w:rPr>
        <w:t>5</w:t>
      </w:r>
      <w:r w:rsidRPr="00085E2C">
        <w:rPr>
          <w:rFonts w:asciiTheme="majorBidi" w:hAnsiTheme="majorBidi" w:cstheme="majorBidi"/>
          <w:sz w:val="32"/>
          <w:szCs w:val="32"/>
          <w:lang w:val="en-GB"/>
        </w:rPr>
        <w:t>)</w:t>
      </w:r>
    </w:p>
    <w:p w:rsidR="00D82471" w:rsidRPr="0058245C" w:rsidRDefault="003B49A0" w:rsidP="00075575">
      <w:pPr>
        <w:tabs>
          <w:tab w:val="clear" w:pos="227"/>
          <w:tab w:val="clear" w:pos="454"/>
          <w:tab w:val="clear" w:pos="680"/>
          <w:tab w:val="left" w:pos="284"/>
          <w:tab w:val="left" w:pos="1276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D82471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8B39A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82471"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F63DC5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95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4"/>
        <w:gridCol w:w="76"/>
        <w:gridCol w:w="797"/>
        <w:gridCol w:w="76"/>
        <w:gridCol w:w="737"/>
        <w:gridCol w:w="76"/>
        <w:gridCol w:w="733"/>
      </w:tblGrid>
      <w:tr w:rsidR="0039208A" w:rsidRPr="0039208A" w:rsidTr="00075575">
        <w:trPr>
          <w:cantSplit/>
        </w:trPr>
        <w:tc>
          <w:tcPr>
            <w:tcW w:w="2494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2" w:name="_Hlk513644543"/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:rsidR="006E709B" w:rsidRPr="00A1047D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:rsidR="006E709B" w:rsidRPr="00A1047D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69" w:type="dxa"/>
            <w:gridSpan w:val="7"/>
            <w:tcBorders>
              <w:bottom w:val="single" w:sz="6" w:space="0" w:color="auto"/>
            </w:tcBorders>
          </w:tcPr>
          <w:p w:rsidR="006E709B" w:rsidRPr="00A1047D" w:rsidRDefault="00E303AA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="006E709B"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39208A" w:rsidRPr="0039208A" w:rsidTr="00075575">
        <w:trPr>
          <w:cantSplit/>
        </w:trPr>
        <w:tc>
          <w:tcPr>
            <w:tcW w:w="2494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:rsidR="006E709B" w:rsidRPr="00A1047D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:rsidR="006E709B" w:rsidRPr="00A1047D" w:rsidRDefault="003E16B1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A1047D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A1047D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:rsidR="006E709B" w:rsidRPr="0039208A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E709B" w:rsidRPr="00A1047D" w:rsidRDefault="006E709B" w:rsidP="00160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3B49A0" w:rsidRPr="0039208A" w:rsidTr="00075575">
        <w:trPr>
          <w:cantSplit/>
        </w:trPr>
        <w:tc>
          <w:tcPr>
            <w:tcW w:w="2494" w:type="dxa"/>
            <w:tcBorders>
              <w:bottom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3B49A0" w:rsidRPr="00A1047D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76" w:type="dxa"/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:rsidR="003B49A0" w:rsidRPr="0039208A" w:rsidRDefault="003B49A0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</w:tcPr>
          <w:p w:rsidR="003B49A0" w:rsidRPr="0039208A" w:rsidRDefault="003B49A0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DB0BAD" w:rsidRPr="0039208A" w:rsidTr="00075575">
        <w:trPr>
          <w:cantSplit/>
        </w:trPr>
        <w:tc>
          <w:tcPr>
            <w:tcW w:w="2494" w:type="dxa"/>
            <w:tcBorders>
              <w:top w:val="single" w:sz="6" w:space="0" w:color="auto"/>
            </w:tcBorders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:rsidR="00DB0BAD" w:rsidRPr="0039208A" w:rsidRDefault="00DB0BAD" w:rsidP="0052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DB0BAD" w:rsidRPr="0039208A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DB0BAD" w:rsidRPr="00A1047D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:rsidR="00DB0BAD" w:rsidRPr="00A1047D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:rsidR="00DB0BAD" w:rsidRPr="0039208A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</w:tcPr>
          <w:p w:rsidR="00DB0BAD" w:rsidRPr="0039208A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0BAD" w:rsidRPr="0039208A" w:rsidTr="00075575">
        <w:trPr>
          <w:cantSplit/>
        </w:trPr>
        <w:tc>
          <w:tcPr>
            <w:tcW w:w="2494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:rsidR="00DB0BAD" w:rsidRPr="00A1047D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</w:tcPr>
          <w:p w:rsidR="00DB0BAD" w:rsidRPr="00A1047D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</w:tcPr>
          <w:p w:rsidR="00DB0BAD" w:rsidRPr="00A1047D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DB0BAD" w:rsidRPr="00A1047D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</w:tcPr>
          <w:p w:rsidR="00DB0BAD" w:rsidRPr="0039208A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CE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</w:tcPr>
          <w:p w:rsidR="00DB0BAD" w:rsidRPr="0039208A" w:rsidRDefault="00DB0BAD" w:rsidP="00DF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0BAD" w:rsidRPr="0039208A" w:rsidTr="00BF1E3F">
        <w:trPr>
          <w:cantSplit/>
        </w:trPr>
        <w:tc>
          <w:tcPr>
            <w:tcW w:w="2494" w:type="dxa"/>
            <w:vAlign w:val="center"/>
          </w:tcPr>
          <w:p w:rsidR="00DB0BAD" w:rsidRPr="00F62C30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1047D">
              <w:rPr>
                <w:rFonts w:asciiTheme="majorBidi" w:hAnsiTheme="majorBidi"/>
                <w:sz w:val="20"/>
                <w:szCs w:val="20"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1047D">
              <w:rPr>
                <w:rFonts w:asciiTheme="majorBidi" w:hAnsiTheme="majorBidi"/>
                <w:sz w:val="20"/>
                <w:szCs w:val="20"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D20C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DB0BAD" w:rsidRPr="0039208A" w:rsidTr="00BF1E3F">
        <w:trPr>
          <w:cantSplit/>
        </w:trPr>
        <w:tc>
          <w:tcPr>
            <w:tcW w:w="2494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10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A1047D">
              <w:rPr>
                <w:rFonts w:asciiTheme="majorBidi" w:hAnsiTheme="majorBidi"/>
                <w:sz w:val="20"/>
                <w:szCs w:val="20"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A1047D">
              <w:rPr>
                <w:rFonts w:asciiTheme="majorBidi" w:hAnsiTheme="majorBidi"/>
                <w:sz w:val="20"/>
                <w:szCs w:val="20"/>
              </w:rPr>
              <w:t>.</w:t>
            </w:r>
            <w:r w:rsidRPr="0039208A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:rsidR="00DB0BAD" w:rsidRPr="0039208A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DB0BAD" w:rsidRPr="0039208A" w:rsidTr="00075575">
        <w:trPr>
          <w:cantSplit/>
        </w:trPr>
        <w:tc>
          <w:tcPr>
            <w:tcW w:w="2494" w:type="dxa"/>
            <w:vAlign w:val="center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DB0BAD" w:rsidRPr="00A1047D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9208A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DB0BAD" w:rsidRPr="0039208A" w:rsidRDefault="00DB0BAD" w:rsidP="0093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DB0BAD" w:rsidRPr="0039208A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</w:tcPr>
          <w:p w:rsidR="00DB0BAD" w:rsidRPr="0039208A" w:rsidRDefault="00DB0BAD" w:rsidP="00937281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1047D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bookmarkEnd w:id="2"/>
    </w:tbl>
    <w:p w:rsidR="00A62F9B" w:rsidRDefault="00A62F9B" w:rsidP="00655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9E7D5C" w:rsidRPr="008A33C8" w:rsidRDefault="00A1233E" w:rsidP="00A1233E">
      <w:pPr>
        <w:tabs>
          <w:tab w:val="clear" w:pos="907"/>
          <w:tab w:val="left" w:pos="851"/>
          <w:tab w:val="left" w:pos="144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</w:rPr>
        <w:tab/>
      </w:r>
      <w:r w:rsidR="009E7D5C" w:rsidRPr="00A1047D">
        <w:rPr>
          <w:rFonts w:ascii="Angsana New" w:hAnsi="Angsana New" w:hint="cs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:rsidR="009E7D5C" w:rsidRPr="008A33C8" w:rsidRDefault="009E7D5C" w:rsidP="0042584B">
      <w:pPr>
        <w:tabs>
          <w:tab w:val="clear" w:pos="227"/>
          <w:tab w:val="clear" w:pos="907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งบการเงินรวมได้รวมบริษัทย่อยแห่งหนึ่งคือ 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8A33C8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โซลาร์ พีพีเอ็ม</w:t>
      </w:r>
      <w:r w:rsidRPr="008A33C8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จำกัด</w:t>
      </w:r>
      <w:r w:rsidRPr="00A1047D">
        <w:rPr>
          <w:rFonts w:ascii="Angsana New" w:hAnsi="Angsana New" w:hint="cs"/>
          <w:sz w:val="32"/>
          <w:szCs w:val="32"/>
          <w:cs/>
        </w:rPr>
        <w:t xml:space="preserve"> ซึ่งมีส่วนได้เสียที่ไม่มีอำนาจควบคุมที่มีสาระสำคัญ</w:t>
      </w:r>
      <w:r w:rsidRPr="008A33C8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60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3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847"/>
        <w:gridCol w:w="141"/>
        <w:gridCol w:w="852"/>
      </w:tblGrid>
      <w:tr w:rsidR="009E7D5C" w:rsidRPr="004F35FD" w:rsidTr="00FA6D55">
        <w:tc>
          <w:tcPr>
            <w:tcW w:w="1843" w:type="dxa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อัตราส่วนของความเป็นเจ้าของ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E7D5C" w:rsidRPr="00A1047D" w:rsidRDefault="009E7D5C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พันบาท</w:t>
            </w:r>
          </w:p>
        </w:tc>
      </w:tr>
      <w:tr w:rsidR="009E7D5C" w:rsidRPr="004F35FD" w:rsidTr="00FA6D55"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655B2F">
            <w:pPr>
              <w:tabs>
                <w:tab w:val="clear" w:pos="1644"/>
                <w:tab w:val="clear" w:pos="1871"/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:rsidR="009E7D5C" w:rsidRPr="004F35FD" w:rsidRDefault="009E7D5C" w:rsidP="00655B2F">
            <w:pPr>
              <w:tabs>
                <w:tab w:val="clear" w:pos="1644"/>
                <w:tab w:val="clear" w:pos="1871"/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  <w:p w:rsidR="009E7D5C" w:rsidRPr="004F35FD" w:rsidRDefault="009E7D5C" w:rsidP="00655B2F">
            <w:pPr>
              <w:tabs>
                <w:tab w:val="clear" w:pos="1644"/>
                <w:tab w:val="clear" w:pos="1871"/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1047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ชื่อ</w:t>
            </w: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9E7D5C" w:rsidRPr="00A1047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และสิทธิในการออกเสียงที่ถือโดยส่วนได้เสียที่ไม่มีอำนาจควบคุม </w:t>
            </w:r>
          </w:p>
          <w:p w:rsidR="009E7D5C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  <w:r w:rsidRPr="004F35FD">
              <w:rPr>
                <w:rFonts w:ascii="Angsana New" w:eastAsia="Cordia New" w:hAnsi="Angsana New" w:hint="cs"/>
                <w:spacing w:val="-2"/>
                <w:sz w:val="22"/>
                <w:szCs w:val="22"/>
                <w:lang w:eastAsia="x-none"/>
              </w:rPr>
              <w:t>(</w:t>
            </w: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ร้อยละของจำนวนหุ้นจดทะเบียน)</w:t>
            </w:r>
          </w:p>
        </w:tc>
        <w:tc>
          <w:tcPr>
            <w:tcW w:w="141" w:type="dxa"/>
            <w:shd w:val="clear" w:color="auto" w:fill="auto"/>
          </w:tcPr>
          <w:p w:rsidR="009E7D5C" w:rsidRPr="004F35FD" w:rsidRDefault="009E7D5C" w:rsidP="00655B2F">
            <w:pPr>
              <w:tabs>
                <w:tab w:val="left" w:pos="851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3E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กำไร</w:t>
            </w:r>
            <w:r w:rsidR="004F35FD"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 (</w:t>
            </w: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ขาดทุน</w:t>
            </w:r>
            <w:r w:rsidR="004F35FD"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 xml:space="preserve">) </w:t>
            </w: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เบ็ดเสร็จ</w:t>
            </w:r>
          </w:p>
          <w:p w:rsidR="00A1233E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จัดสรรสำหรับส่วนได้เสีย</w:t>
            </w:r>
          </w:p>
          <w:p w:rsidR="009E7D5C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ที่ไม่มีอำนาจควบคุม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9E7D5C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7D5C" w:rsidRPr="004F35F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ส่วนได้เสียที่ไม่มีอำนาจควบคุมสะสม</w:t>
            </w:r>
          </w:p>
          <w:p w:rsidR="009E7D5C" w:rsidRPr="00A1047D" w:rsidRDefault="009E7D5C" w:rsidP="00655B2F">
            <w:pPr>
              <w:tabs>
                <w:tab w:val="left" w:pos="284"/>
                <w:tab w:val="left" w:pos="851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</w:tr>
      <w:tr w:rsidR="00C450A7" w:rsidRPr="004F35FD" w:rsidTr="00FA6D55"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C450A7" w:rsidRPr="004F35FD" w:rsidRDefault="00C450A7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C450A7" w:rsidRPr="004F35FD" w:rsidRDefault="00C450A7" w:rsidP="00655B2F">
            <w:pPr>
              <w:tabs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C450A7" w:rsidRPr="00A1047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C450A7" w:rsidRPr="00A1047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:rsidR="00C450A7" w:rsidRPr="00A1047D" w:rsidRDefault="00C450A7" w:rsidP="00655B2F">
            <w:pPr>
              <w:tabs>
                <w:tab w:val="left" w:pos="1418"/>
                <w:tab w:val="left" w:pos="2914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2561</w:t>
            </w:r>
          </w:p>
        </w:tc>
      </w:tr>
      <w:tr w:rsidR="00C450A7" w:rsidRPr="004F35FD" w:rsidTr="00FA6D55">
        <w:tc>
          <w:tcPr>
            <w:tcW w:w="1843" w:type="dxa"/>
            <w:shd w:val="clear" w:color="auto" w:fill="auto"/>
          </w:tcPr>
          <w:p w:rsidR="00C450A7" w:rsidRPr="00A1047D" w:rsidRDefault="00C450A7" w:rsidP="00655B2F">
            <w:pPr>
              <w:tabs>
                <w:tab w:val="left" w:pos="-2943"/>
              </w:tabs>
              <w:spacing w:line="240" w:lineRule="exact"/>
              <w:ind w:left="138" w:right="-198" w:hanging="138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1047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บริษัท โซลาร์ พีพีเอ็ม จำกัด</w:t>
            </w:r>
          </w:p>
        </w:tc>
        <w:tc>
          <w:tcPr>
            <w:tcW w:w="141" w:type="dxa"/>
            <w:shd w:val="clear" w:color="auto" w:fill="auto"/>
          </w:tcPr>
          <w:p w:rsidR="00C450A7" w:rsidRPr="004F35FD" w:rsidRDefault="00C450A7" w:rsidP="00655B2F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C450A7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937281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:rsidR="00C450A7" w:rsidRPr="00A1047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40.04</w:t>
            </w:r>
          </w:p>
        </w:tc>
        <w:tc>
          <w:tcPr>
            <w:tcW w:w="141" w:type="dxa"/>
            <w:shd w:val="clear" w:color="auto" w:fill="auto"/>
          </w:tcPr>
          <w:p w:rsidR="00C450A7" w:rsidRPr="00A1047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C450A7" w:rsidRPr="004F35FD" w:rsidRDefault="00A746BA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(5,476)</w:t>
            </w:r>
          </w:p>
        </w:tc>
        <w:tc>
          <w:tcPr>
            <w:tcW w:w="141" w:type="dxa"/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C450A7" w:rsidRPr="004F35FD" w:rsidRDefault="00C450A7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(14,897)</w:t>
            </w:r>
          </w:p>
        </w:tc>
        <w:tc>
          <w:tcPr>
            <w:tcW w:w="141" w:type="dxa"/>
            <w:shd w:val="clear" w:color="auto" w:fill="auto"/>
          </w:tcPr>
          <w:p w:rsidR="00C450A7" w:rsidRPr="00F64CBC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450A7" w:rsidRPr="004F35FD" w:rsidRDefault="00A746BA" w:rsidP="006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2,085</w:t>
            </w:r>
          </w:p>
        </w:tc>
        <w:tc>
          <w:tcPr>
            <w:tcW w:w="141" w:type="dxa"/>
            <w:shd w:val="clear" w:color="auto" w:fill="auto"/>
          </w:tcPr>
          <w:p w:rsidR="00C450A7" w:rsidRPr="00F64CBC" w:rsidRDefault="00C450A7" w:rsidP="006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  <w:tab w:val="left" w:pos="3471"/>
              </w:tabs>
              <w:spacing w:line="240" w:lineRule="exact"/>
              <w:ind w:left="-4751" w:right="57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C450A7" w:rsidRPr="004F35FD" w:rsidRDefault="00C450A7" w:rsidP="006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7,56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1</w:t>
            </w:r>
          </w:p>
        </w:tc>
      </w:tr>
      <w:tr w:rsidR="00937281" w:rsidRPr="004F35FD" w:rsidTr="00FA6D55">
        <w:tc>
          <w:tcPr>
            <w:tcW w:w="1843" w:type="dxa"/>
            <w:shd w:val="clear" w:color="auto" w:fill="auto"/>
          </w:tcPr>
          <w:p w:rsidR="00937281" w:rsidRPr="00A1047D" w:rsidRDefault="00937281" w:rsidP="00655B2F">
            <w:pPr>
              <w:tabs>
                <w:tab w:val="left" w:pos="-2943"/>
              </w:tabs>
              <w:spacing w:line="240" w:lineRule="exact"/>
              <w:ind w:left="138" w:right="-198" w:hanging="138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A1047D"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  <w:t>อื่น ๆ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37281" w:rsidRPr="00A1047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937281" w:rsidRPr="00A1047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37281" w:rsidRPr="004F35FD" w:rsidRDefault="00A746BA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37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(5)</w:t>
            </w:r>
          </w:p>
        </w:tc>
        <w:tc>
          <w:tcPr>
            <w:tcW w:w="141" w:type="dxa"/>
            <w:shd w:val="clear" w:color="auto" w:fill="auto"/>
          </w:tcPr>
          <w:p w:rsidR="00937281" w:rsidRPr="00F64CBC" w:rsidRDefault="00937281" w:rsidP="00655B2F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:rsidR="00937281" w:rsidRPr="004F35FD" w:rsidRDefault="00A746BA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(11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8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937281" w:rsidRPr="00F64CBC" w:rsidRDefault="00937281" w:rsidP="0065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(81)</w:t>
            </w:r>
          </w:p>
        </w:tc>
      </w:tr>
      <w:tr w:rsidR="00937281" w:rsidRPr="004F35FD" w:rsidTr="00FA6D55">
        <w:trPr>
          <w:trHeight w:val="51"/>
        </w:trPr>
        <w:tc>
          <w:tcPr>
            <w:tcW w:w="1843" w:type="dxa"/>
            <w:shd w:val="clear" w:color="auto" w:fill="auto"/>
          </w:tcPr>
          <w:p w:rsidR="00937281" w:rsidRPr="00A1047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both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ab/>
            </w:r>
            <w:r w:rsidRPr="00A1047D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  <w:lang w:eastAsia="x-none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851"/>
                <w:tab w:val="left" w:pos="1418"/>
              </w:tabs>
              <w:spacing w:line="240" w:lineRule="exact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993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val="th-TH" w:eastAsia="x-none"/>
              </w:rPr>
            </w:pPr>
          </w:p>
        </w:tc>
        <w:tc>
          <w:tcPr>
            <w:tcW w:w="141" w:type="dxa"/>
            <w:shd w:val="clear" w:color="auto" w:fill="auto"/>
          </w:tcPr>
          <w:p w:rsidR="00937281" w:rsidRPr="00A1047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  <w:cs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37281" w:rsidRPr="004F35FD" w:rsidRDefault="00A746BA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(5,51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3</w:t>
            </w: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(14,902)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1418"/>
              </w:tabs>
              <w:spacing w:line="240" w:lineRule="exact"/>
              <w:ind w:right="-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37281" w:rsidRPr="004F35FD" w:rsidRDefault="00A746BA" w:rsidP="006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1,96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:rsidR="00937281" w:rsidRPr="004F35FD" w:rsidRDefault="00937281" w:rsidP="00655B2F">
            <w:pPr>
              <w:tabs>
                <w:tab w:val="left" w:pos="284"/>
                <w:tab w:val="left" w:pos="851"/>
                <w:tab w:val="left" w:pos="1418"/>
              </w:tabs>
              <w:spacing w:line="240" w:lineRule="exact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37281" w:rsidRPr="004F35FD" w:rsidRDefault="00937281" w:rsidP="006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</w:tabs>
              <w:spacing w:line="240" w:lineRule="exact"/>
              <w:ind w:right="57"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</w:pPr>
            <w:r w:rsidRPr="004F35F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7,4</w:t>
            </w:r>
            <w:r w:rsidR="00DB0BAD">
              <w:rPr>
                <w:rFonts w:ascii="Angsana New" w:eastAsia="Cordia New" w:hAnsi="Angsana New"/>
                <w:spacing w:val="-2"/>
                <w:sz w:val="22"/>
                <w:szCs w:val="22"/>
                <w:lang w:eastAsia="x-none"/>
              </w:rPr>
              <w:t>80</w:t>
            </w:r>
          </w:p>
        </w:tc>
      </w:tr>
    </w:tbl>
    <w:p w:rsidR="00655B2F" w:rsidRDefault="009E7D5C" w:rsidP="00655B2F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A33C8">
        <w:rPr>
          <w:rFonts w:ascii="Angsana New" w:eastAsia="Cordia New" w:hAnsi="Angsana New"/>
          <w:spacing w:val="-2"/>
          <w:sz w:val="32"/>
          <w:szCs w:val="32"/>
          <w:lang w:eastAsia="x-none"/>
        </w:rPr>
        <w:tab/>
      </w:r>
    </w:p>
    <w:p w:rsidR="009E7D5C" w:rsidRPr="008A33C8" w:rsidRDefault="009E7D5C" w:rsidP="00A62F9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A33C8">
        <w:rPr>
          <w:rFonts w:ascii="Angsana New" w:hAnsi="Angsana New" w:hint="cs"/>
          <w:sz w:val="32"/>
          <w:szCs w:val="32"/>
          <w:cs/>
        </w:rPr>
        <w:t>ข้อมูลทางการเงินของ</w:t>
      </w:r>
      <w:r w:rsidRPr="008A33C8">
        <w:rPr>
          <w:rFonts w:ascii="Angsana New" w:hAnsi="Angsana New"/>
          <w:sz w:val="32"/>
          <w:szCs w:val="32"/>
          <w:cs/>
        </w:rPr>
        <w:t>บริษัท โซลาร์ พีพีเอ็ม จำกัด</w:t>
      </w:r>
      <w:r w:rsidRPr="008A33C8">
        <w:rPr>
          <w:rFonts w:ascii="Angsana New" w:hAnsi="Angsana New" w:hint="cs"/>
          <w:sz w:val="32"/>
          <w:szCs w:val="32"/>
          <w:cs/>
        </w:rPr>
        <w:t xml:space="preserve"> ก่อนตัดรายการระหว่างกัน มีดังนี้</w:t>
      </w:r>
    </w:p>
    <w:tbl>
      <w:tblPr>
        <w:tblW w:w="8393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43"/>
        <w:gridCol w:w="1418"/>
        <w:gridCol w:w="86"/>
        <w:gridCol w:w="1440"/>
        <w:gridCol w:w="6"/>
      </w:tblGrid>
      <w:tr w:rsidR="009E7D5C" w:rsidRPr="00CB4704" w:rsidTr="003407F0">
        <w:trPr>
          <w:gridAfter w:val="1"/>
          <w:wAfter w:w="6" w:type="dxa"/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9E7D5C" w:rsidRPr="00CB4704" w:rsidRDefault="009E7D5C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44" w:type="dxa"/>
            <w:gridSpan w:val="3"/>
            <w:tcBorders>
              <w:bottom w:val="single" w:sz="6" w:space="0" w:color="auto"/>
            </w:tcBorders>
          </w:tcPr>
          <w:p w:rsidR="009E7D5C" w:rsidRPr="00CB4704" w:rsidRDefault="009E7D5C" w:rsidP="00655B2F">
            <w:pPr>
              <w:keepNext/>
              <w:tabs>
                <w:tab w:val="left" w:pos="567"/>
                <w:tab w:val="left" w:pos="1134"/>
              </w:tabs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450A7" w:rsidRPr="00CB4704" w:rsidTr="003407F0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C450A7" w:rsidRPr="00CB4704" w:rsidRDefault="00C450A7" w:rsidP="00655B2F">
            <w:pPr>
              <w:keepNext/>
              <w:tabs>
                <w:tab w:val="left" w:pos="567"/>
                <w:tab w:val="left" w:pos="1134"/>
              </w:tabs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C450A7" w:rsidRPr="00CB4704" w:rsidRDefault="00C450A7" w:rsidP="00655B2F">
            <w:pPr>
              <w:keepNext/>
              <w:tabs>
                <w:tab w:val="left" w:pos="567"/>
                <w:tab w:val="left" w:pos="1134"/>
              </w:tabs>
              <w:spacing w:line="360" w:lineRule="exact"/>
              <w:ind w:left="-52" w:firstLine="18"/>
              <w:jc w:val="center"/>
              <w:outlineLvl w:val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</w:tcBorders>
          </w:tcPr>
          <w:p w:rsidR="00C450A7" w:rsidRPr="00CB4704" w:rsidRDefault="00C450A7" w:rsidP="00655B2F">
            <w:pPr>
              <w:keepNext/>
              <w:tabs>
                <w:tab w:val="left" w:pos="567"/>
                <w:tab w:val="left" w:pos="1134"/>
              </w:tabs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B4704">
              <w:rPr>
                <w:rFonts w:asciiTheme="majorBidi" w:hAnsiTheme="majorBidi"/>
                <w:sz w:val="28"/>
                <w:szCs w:val="28"/>
              </w:rPr>
              <w:t>6</w:t>
            </w:r>
            <w:r w:rsidRPr="00CB470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450A7" w:rsidRPr="00CB4704" w:rsidTr="003407F0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:rsidR="00C450A7" w:rsidRPr="00CB4704" w:rsidRDefault="005A61F3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132,038,946.40</w:t>
            </w: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</w:tcBorders>
            <w:vAlign w:val="bottom"/>
          </w:tcPr>
          <w:p w:rsidR="00C450A7" w:rsidRPr="00CB4704" w:rsidRDefault="003A4EDC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87,985,678.88</w:t>
            </w: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vAlign w:val="bottom"/>
          </w:tcPr>
          <w:p w:rsidR="00C450A7" w:rsidRPr="00CB4704" w:rsidRDefault="005A61F3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52,799,845.41</w:t>
            </w: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C450A7" w:rsidRPr="00CB4704" w:rsidRDefault="003A4EDC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69,134,500.91</w:t>
            </w: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8" w:type="dxa"/>
            <w:vAlign w:val="bottom"/>
          </w:tcPr>
          <w:p w:rsidR="00C450A7" w:rsidRPr="00CB4704" w:rsidRDefault="005A61F3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92,542,188.74</w:t>
            </w: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C450A7" w:rsidRPr="00CB4704" w:rsidRDefault="003A4EDC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119,409,613.94</w:t>
            </w: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8" w:type="dxa"/>
            <w:vAlign w:val="bottom"/>
          </w:tcPr>
          <w:p w:rsidR="00C450A7" w:rsidRPr="00CB4704" w:rsidRDefault="005A61F3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87,088,257.00</w:t>
            </w: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C450A7" w:rsidRPr="00CB4704" w:rsidRDefault="003A4EDC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18,826,104.95</w:t>
            </w: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0A7" w:rsidRPr="00CB4704" w:rsidTr="003407F0">
        <w:trPr>
          <w:trHeight w:val="225"/>
        </w:trPr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8" w:type="dxa"/>
            <w:vAlign w:val="bottom"/>
          </w:tcPr>
          <w:p w:rsidR="00C450A7" w:rsidRPr="00CB4704" w:rsidRDefault="005A61F3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101,359,082.06</w:t>
            </w: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C450A7" w:rsidRPr="00CB4704" w:rsidRDefault="003A4EDC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124,772,059.40</w:t>
            </w: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C450A7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vAlign w:val="bottom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C450A7" w:rsidRPr="00CB4704" w:rsidRDefault="00C450A7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0A7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C450A7" w:rsidRPr="00CB4704" w:rsidRDefault="00F34DAA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655B2F" w:rsidRPr="00CB4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450A7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(5,475,916.38)</w:t>
            </w:r>
          </w:p>
        </w:tc>
        <w:tc>
          <w:tcPr>
            <w:tcW w:w="86" w:type="dxa"/>
          </w:tcPr>
          <w:p w:rsidR="00C450A7" w:rsidRPr="00CB4704" w:rsidRDefault="00C450A7" w:rsidP="00655B2F">
            <w:pPr>
              <w:spacing w:line="360" w:lineRule="exact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tcBorders>
              <w:bottom w:val="nil"/>
            </w:tcBorders>
            <w:vAlign w:val="bottom"/>
          </w:tcPr>
          <w:p w:rsidR="00C450A7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(14,906,564.26)</w:t>
            </w: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F34DAA" w:rsidP="00F34DAA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right="-255" w:hanging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655B2F"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เบ็ดเสร็จรวมสำหรับปี</w:t>
            </w:r>
            <w:r w:rsidR="00655B2F" w:rsidRPr="00CB47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1418" w:type="dxa"/>
            <w:vAlign w:val="bottom"/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(5,475,916.38)</w:t>
            </w:r>
          </w:p>
        </w:tc>
        <w:tc>
          <w:tcPr>
            <w:tcW w:w="86" w:type="dxa"/>
          </w:tcPr>
          <w:p w:rsidR="00655B2F" w:rsidRPr="00CB4704" w:rsidRDefault="00655B2F" w:rsidP="00655B2F">
            <w:pPr>
              <w:spacing w:line="360" w:lineRule="exact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:rsidR="00655B2F" w:rsidRPr="00CB4704" w:rsidRDefault="0029434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1C41DB"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14,896,702.41</w:t>
            </w: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655B2F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  <w:tab w:val="left" w:pos="3471"/>
              </w:tabs>
              <w:spacing w:line="360" w:lineRule="exact"/>
              <w:ind w:left="-4751" w:right="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655B2F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(54,057,855.22)</w:t>
            </w:r>
          </w:p>
        </w:tc>
        <w:tc>
          <w:tcPr>
            <w:tcW w:w="86" w:type="dxa"/>
            <w:vAlign w:val="bottom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nil"/>
            </w:tcBorders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(29,399,474.04)</w:t>
            </w: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655B2F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เงินสดสุทธิใช้ไปในจากกิจกรรมลงทุน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(294,225.75)</w:t>
            </w:r>
          </w:p>
        </w:tc>
        <w:tc>
          <w:tcPr>
            <w:tcW w:w="86" w:type="dxa"/>
            <w:vAlign w:val="bottom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nil"/>
            </w:tcBorders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(1,253,365.31)</w:t>
            </w: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655B2F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44,791,930.39</w:t>
            </w:r>
          </w:p>
        </w:tc>
        <w:tc>
          <w:tcPr>
            <w:tcW w:w="86" w:type="dxa"/>
            <w:vAlign w:val="bottom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single" w:sz="6" w:space="0" w:color="auto"/>
            </w:tcBorders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</w:rPr>
              <w:t>19,400,982.09</w:t>
            </w:r>
          </w:p>
        </w:tc>
      </w:tr>
      <w:tr w:rsidR="00655B2F" w:rsidRPr="00CB4704" w:rsidTr="003407F0">
        <w:tc>
          <w:tcPr>
            <w:tcW w:w="5443" w:type="dxa"/>
            <w:noWrap/>
            <w:tcMar>
              <w:left w:w="108" w:type="dxa"/>
              <w:right w:w="108" w:type="dxa"/>
            </w:tcMar>
          </w:tcPr>
          <w:p w:rsidR="00655B2F" w:rsidRPr="00CB4704" w:rsidRDefault="00655B2F" w:rsidP="00655B2F">
            <w:pPr>
              <w:tabs>
                <w:tab w:val="left" w:pos="360"/>
                <w:tab w:val="left" w:pos="426"/>
                <w:tab w:val="left" w:pos="993"/>
              </w:tabs>
              <w:spacing w:line="360" w:lineRule="exact"/>
              <w:ind w:left="-23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70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เงินสดลดลงสุทธิ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(9,560,150.58)</w:t>
            </w:r>
          </w:p>
        </w:tc>
        <w:tc>
          <w:tcPr>
            <w:tcW w:w="86" w:type="dxa"/>
            <w:vAlign w:val="bottom"/>
          </w:tcPr>
          <w:p w:rsidR="00655B2F" w:rsidRPr="00CB4704" w:rsidRDefault="00655B2F" w:rsidP="00655B2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55B2F" w:rsidRPr="00CB4704" w:rsidRDefault="00655B2F" w:rsidP="00655B2F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B470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(11,251,857.26)</w:t>
            </w:r>
          </w:p>
        </w:tc>
      </w:tr>
    </w:tbl>
    <w:p w:rsidR="00F34DAA" w:rsidRDefault="00F34DAA" w:rsidP="00790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F34DAA" w:rsidRDefault="00F34DAA" w:rsidP="00790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790835" w:rsidRPr="00674D84" w:rsidRDefault="00790835" w:rsidP="00790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A1047D">
        <w:rPr>
          <w:rFonts w:asciiTheme="majorBidi" w:hAnsi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790835" w:rsidRPr="00A1047D" w:rsidRDefault="00790835" w:rsidP="00790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5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74D84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9015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77"/>
        <w:gridCol w:w="1134"/>
        <w:gridCol w:w="143"/>
        <w:gridCol w:w="1133"/>
        <w:gridCol w:w="144"/>
        <w:gridCol w:w="1132"/>
        <w:gridCol w:w="143"/>
        <w:gridCol w:w="1134"/>
        <w:gridCol w:w="141"/>
        <w:gridCol w:w="1134"/>
      </w:tblGrid>
      <w:tr w:rsidR="0013583E" w:rsidRPr="00143E8F" w:rsidTr="0013583E">
        <w:tc>
          <w:tcPr>
            <w:tcW w:w="2777" w:type="dxa"/>
            <w:noWrap/>
          </w:tcPr>
          <w:p w:rsidR="0013583E" w:rsidRPr="00143E8F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8" w:type="dxa"/>
            <w:gridSpan w:val="9"/>
            <w:tcBorders>
              <w:bottom w:val="single" w:sz="6" w:space="0" w:color="auto"/>
            </w:tcBorders>
            <w:noWrap/>
          </w:tcPr>
          <w:p w:rsidR="0013583E" w:rsidRPr="00143E8F" w:rsidRDefault="0013583E" w:rsidP="0013583E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143E8F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8" w:type="dxa"/>
            <w:gridSpan w:val="9"/>
            <w:tcBorders>
              <w:top w:val="single" w:sz="6" w:space="0" w:color="auto"/>
              <w:bottom w:val="single" w:sz="6" w:space="0" w:color="auto"/>
            </w:tcBorders>
            <w:noWrap/>
          </w:tcPr>
          <w:p w:rsidR="0013583E" w:rsidRPr="00A1047D" w:rsidRDefault="0013583E" w:rsidP="0013583E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Cs w:val="24"/>
              </w:rPr>
              <w:t>/</w:t>
            </w:r>
            <w:r w:rsidRPr="00A1047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143E8F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13583E" w:rsidRPr="00A1047D" w:rsidRDefault="0013583E" w:rsidP="0013583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13583E" w:rsidRPr="00F15A82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:rsidR="0013583E" w:rsidRPr="00A1047D" w:rsidRDefault="0013583E" w:rsidP="0013583E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143E8F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13583E" w:rsidRPr="00A1047D" w:rsidRDefault="0013583E" w:rsidP="0013583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:rsidR="0013583E" w:rsidRPr="00A1047D" w:rsidRDefault="0013583E" w:rsidP="0013583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143E8F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13583E" w:rsidRPr="00E837F4" w:rsidRDefault="0013583E" w:rsidP="0013583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13583E" w:rsidRPr="00A1047D" w:rsidRDefault="0013583E" w:rsidP="0013583E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13583E" w:rsidRPr="00E837F4" w:rsidRDefault="0013583E" w:rsidP="0013583E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13583E" w:rsidRPr="00F15A82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13583E" w:rsidRPr="00E837F4" w:rsidRDefault="0013583E" w:rsidP="0013583E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:rsidR="0013583E" w:rsidRPr="00E837F4" w:rsidRDefault="0013583E" w:rsidP="0013583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13583E" w:rsidRPr="00B22B6A" w:rsidRDefault="0013583E" w:rsidP="0013583E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13583E" w:rsidRPr="00B22B6A" w:rsidRDefault="0013583E" w:rsidP="0013583E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13583E" w:rsidRPr="00B22B6A" w:rsidRDefault="0013583E" w:rsidP="0013583E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13583E" w:rsidRPr="00B22B6A" w:rsidRDefault="0013583E" w:rsidP="0013583E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13583E" w:rsidRPr="00A1047D" w:rsidRDefault="0013583E" w:rsidP="0013583E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:rsidR="0013583E" w:rsidRPr="00B22B6A" w:rsidRDefault="0013583E" w:rsidP="0013583E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A1047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6287">
              <w:rPr>
                <w:rFonts w:ascii="Angsana New" w:hAnsi="Angsana New"/>
                <w:sz w:val="24"/>
                <w:szCs w:val="24"/>
              </w:rPr>
              <w:t>59,013,745.00</w:t>
            </w:r>
          </w:p>
        </w:tc>
        <w:tc>
          <w:tcPr>
            <w:tcW w:w="143" w:type="dxa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13583E" w:rsidRPr="00F15A82" w:rsidRDefault="0013583E" w:rsidP="0013583E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0F6287">
              <w:rPr>
                <w:rFonts w:ascii="Angsana New" w:hAnsi="Angsana New"/>
                <w:sz w:val="24"/>
                <w:szCs w:val="24"/>
              </w:rPr>
              <w:t>59,013,745.00</w:t>
            </w:r>
            <w:r w:rsidRPr="00A104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6287">
              <w:rPr>
                <w:rFonts w:ascii="Angsana New" w:hAnsi="Angsana New"/>
                <w:sz w:val="24"/>
                <w:szCs w:val="24"/>
              </w:rPr>
              <w:t>34,415,673.40</w:t>
            </w:r>
          </w:p>
        </w:tc>
        <w:tc>
          <w:tcPr>
            <w:tcW w:w="143" w:type="dxa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F6287">
              <w:rPr>
                <w:rFonts w:ascii="Angsana New" w:hAnsi="Angsana New"/>
                <w:sz w:val="24"/>
                <w:szCs w:val="24"/>
              </w:rPr>
              <w:t xml:space="preserve"> 463,105.00 </w:t>
            </w: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13583E" w:rsidRPr="00F15A82" w:rsidRDefault="0013583E" w:rsidP="0013583E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0F6287">
              <w:rPr>
                <w:rFonts w:ascii="Angsana New" w:hAnsi="Angsana New"/>
                <w:sz w:val="24"/>
                <w:szCs w:val="24"/>
              </w:rPr>
              <w:t>34,878,778.40</w:t>
            </w:r>
            <w:r w:rsidRPr="00A104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6287">
              <w:rPr>
                <w:rFonts w:ascii="Angsana New" w:hAnsi="Angsana New"/>
                <w:sz w:val="24"/>
                <w:szCs w:val="24"/>
              </w:rPr>
              <w:t>157,620,984.74</w:t>
            </w:r>
          </w:p>
        </w:tc>
        <w:tc>
          <w:tcPr>
            <w:tcW w:w="143" w:type="dxa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F6287">
              <w:rPr>
                <w:rFonts w:ascii="Angsana New" w:hAnsi="Angsana New"/>
                <w:sz w:val="24"/>
                <w:szCs w:val="24"/>
              </w:rPr>
              <w:t xml:space="preserve"> 522,600.28 </w:t>
            </w: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13583E" w:rsidRPr="00F15A82" w:rsidRDefault="0013583E" w:rsidP="0013583E">
            <w:pPr>
              <w:spacing w:line="30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 w:hanging="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(158</w:t>
            </w:r>
            <w:r w:rsidRPr="000F628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143</w:t>
            </w:r>
            <w:r w:rsidRPr="000F628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585.02)</w:t>
            </w:r>
          </w:p>
        </w:tc>
        <w:tc>
          <w:tcPr>
            <w:tcW w:w="141" w:type="dxa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F6287">
              <w:rPr>
                <w:rFonts w:ascii="Angsana New" w:hAnsi="Angsana New"/>
                <w:sz w:val="24"/>
                <w:szCs w:val="24"/>
              </w:rPr>
              <w:t xml:space="preserve"> 33,164,061.08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F6287">
              <w:rPr>
                <w:rFonts w:ascii="Angsana New" w:hAnsi="Angsana New"/>
                <w:sz w:val="24"/>
                <w:szCs w:val="24"/>
              </w:rPr>
              <w:t>2,378,915.52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F15A82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0F6287">
              <w:rPr>
                <w:rFonts w:ascii="Angsana New" w:hAnsi="Angsana New"/>
                <w:sz w:val="24"/>
                <w:szCs w:val="24"/>
              </w:rPr>
              <w:t>35,542,976.60</w:t>
            </w:r>
            <w:r w:rsidRPr="00A104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1,750,451.77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69,102.33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 (1</w:t>
            </w:r>
            <w:r w:rsidRPr="009B14AA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819</w:t>
            </w:r>
            <w:r w:rsidRPr="009B14AA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554.10)</w:t>
            </w:r>
          </w:p>
        </w:tc>
        <w:tc>
          <w:tcPr>
            <w:tcW w:w="141" w:type="dxa"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ระบบ</w:t>
            </w:r>
            <w:r w:rsidRPr="00A1047D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8,754,415.54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110,000.00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F15A82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 (8</w:t>
            </w:r>
            <w:r w:rsidRPr="009B14AA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864</w:t>
            </w:r>
            <w:r w:rsidRPr="009B14AA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415.54)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304,070.25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  <w:vAlign w:val="bottom"/>
          </w:tcPr>
          <w:p w:rsidR="0013583E" w:rsidRPr="00A1047D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14AA">
              <w:rPr>
                <w:rFonts w:ascii="Angsana New" w:hAnsi="Angsana New"/>
                <w:sz w:val="24"/>
                <w:szCs w:val="24"/>
              </w:rPr>
              <w:t>16,055,630.63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(16</w:t>
            </w:r>
            <w:r w:rsidRPr="00C7622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359</w:t>
            </w:r>
            <w:r w:rsidRPr="00C7622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700.88)</w:t>
            </w:r>
          </w:p>
        </w:tc>
        <w:tc>
          <w:tcPr>
            <w:tcW w:w="141" w:type="dxa"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4DBA">
              <w:rPr>
                <w:rFonts w:ascii="Angsana New" w:hAnsi="Angsana New"/>
                <w:sz w:val="24"/>
                <w:szCs w:val="24"/>
              </w:rPr>
              <w:t>295,023,401.78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4DBA">
              <w:rPr>
                <w:rFonts w:ascii="Angsana New" w:hAnsi="Angsana New"/>
                <w:sz w:val="24"/>
                <w:szCs w:val="24"/>
              </w:rPr>
              <w:t>19,599,353.76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 w:hanging="3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(314</w:t>
            </w:r>
            <w:r w:rsidRPr="00144B09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622</w:t>
            </w:r>
            <w:r w:rsidRPr="00144B09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755.54)</w:t>
            </w:r>
          </w:p>
        </w:tc>
        <w:tc>
          <w:tcPr>
            <w:tcW w:w="141" w:type="dxa"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cs/>
              </w:rPr>
              <w:t xml:space="preserve"> </w:t>
            </w:r>
            <w:r w:rsidRPr="00A1047D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vAlign w:val="bottom"/>
          </w:tcPr>
          <w:p w:rsidR="0013583E" w:rsidRPr="00A1047D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tabs>
                <w:tab w:val="left" w:pos="649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583E" w:rsidRPr="00143E8F" w:rsidTr="0013583E"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สิทธิการเช่า</w:t>
            </w:r>
            <w:r w:rsidRPr="00A1047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43957">
              <w:rPr>
                <w:rFonts w:ascii="Angsana New" w:hAnsi="Angsana New"/>
                <w:sz w:val="24"/>
                <w:szCs w:val="24"/>
              </w:rPr>
              <w:t xml:space="preserve"> 17,559,322.83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 xml:space="preserve">979,238.34 </w:t>
            </w: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(18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538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561.17)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5,430,209.13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1,139,879.51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(6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570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088.64)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6543">
              <w:rPr>
                <w:rFonts w:ascii="Angsana New" w:hAnsi="Angsana New"/>
                <w:sz w:val="24"/>
                <w:szCs w:val="24"/>
              </w:rPr>
              <w:t xml:space="preserve"> 19,430,712.49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3,239,756.73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(22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670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469.22)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6543">
              <w:rPr>
                <w:rFonts w:ascii="Angsana New" w:hAnsi="Angsana New"/>
                <w:sz w:val="24"/>
                <w:szCs w:val="24"/>
              </w:rPr>
              <w:t xml:space="preserve"> 10,786,936.19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2,629,448.03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(13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416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384.22)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6543">
              <w:rPr>
                <w:rFonts w:ascii="Angsana New" w:hAnsi="Angsana New"/>
                <w:sz w:val="24"/>
                <w:szCs w:val="24"/>
              </w:rPr>
              <w:t xml:space="preserve"> 767,440.66 </w:t>
            </w: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6543">
              <w:rPr>
                <w:rFonts w:ascii="Angsana New" w:hAnsi="Angsana New"/>
                <w:sz w:val="24"/>
                <w:szCs w:val="24"/>
              </w:rPr>
              <w:t xml:space="preserve"> 173,644.35 </w:t>
            </w:r>
            <w:r w:rsidRPr="00342C0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(941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085.01)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ระบบ</w:t>
            </w:r>
            <w:r w:rsidRPr="00A1047D">
              <w:rPr>
                <w:rFonts w:ascii="Angsana New" w:hAnsi="Angsana New" w:hint="cs"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1,232,120.96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238,975.52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471</w:t>
            </w:r>
            <w:r w:rsidRPr="002A6543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096.48)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143E8F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6543">
              <w:rPr>
                <w:rFonts w:ascii="Angsana New" w:hAnsi="Angsana New"/>
                <w:sz w:val="24"/>
                <w:szCs w:val="24"/>
              </w:rPr>
              <w:t>55,206,742.26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C387C">
              <w:rPr>
                <w:rFonts w:ascii="Angsana New" w:hAnsi="Angsana New"/>
                <w:sz w:val="24"/>
                <w:szCs w:val="24"/>
              </w:rPr>
              <w:t>8,400,942.48</w:t>
            </w: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</w:rPr>
              <w:t>63</w:t>
            </w:r>
            <w:r w:rsidRPr="006C387C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607</w:t>
            </w:r>
            <w:r w:rsidRPr="006C387C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684.74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583E" w:rsidRPr="006D28DD" w:rsidTr="0013583E">
        <w:trPr>
          <w:trHeight w:val="59"/>
        </w:trPr>
        <w:tc>
          <w:tcPr>
            <w:tcW w:w="2777" w:type="dxa"/>
            <w:noWrap/>
          </w:tcPr>
          <w:p w:rsidR="0013583E" w:rsidRPr="00A1047D" w:rsidRDefault="0013583E" w:rsidP="0013583E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  <w:r w:rsidRPr="00A1047D">
              <w:rPr>
                <w:rFonts w:ascii="Angsana New" w:hAnsi="Angsana New" w:hint="cs"/>
                <w:szCs w:val="24"/>
                <w:cs/>
              </w:rPr>
              <w:t>เพื่อการลงทุน</w:t>
            </w:r>
            <w:r w:rsidRPr="00A1047D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:rsidR="0013583E" w:rsidRPr="00342C06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F5D">
              <w:rPr>
                <w:rFonts w:ascii="Angsana New" w:hAnsi="Angsana New"/>
                <w:sz w:val="24"/>
                <w:szCs w:val="24"/>
              </w:rPr>
              <w:t>239,816,659.52</w:t>
            </w:r>
          </w:p>
        </w:tc>
        <w:tc>
          <w:tcPr>
            <w:tcW w:w="143" w:type="dxa"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:rsidR="0013583E" w:rsidRPr="00B22B6A" w:rsidRDefault="0013583E" w:rsidP="0013583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vAlign w:val="bottom"/>
          </w:tcPr>
          <w:p w:rsidR="0013583E" w:rsidRPr="00F15A82" w:rsidRDefault="0013583E" w:rsidP="0013583E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:rsidR="0013583E" w:rsidRPr="00B22B6A" w:rsidRDefault="0013583E" w:rsidP="0013583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00" w:lineRule="exact"/>
              <w:ind w:left="-318" w:right="3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D874D1" w:rsidRDefault="00D874D1" w:rsidP="00D87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thaiDistribute"/>
        <w:rPr>
          <w:rFonts w:asciiTheme="majorBidi" w:hAnsiTheme="majorBidi"/>
          <w:sz w:val="32"/>
          <w:szCs w:val="32"/>
        </w:rPr>
      </w:pPr>
    </w:p>
    <w:p w:rsidR="000F6287" w:rsidRPr="00D874D1" w:rsidRDefault="00915880" w:rsidP="0013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2508438"/>
      <w:r w:rsidRPr="00A1047D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>2562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="00D874D1" w:rsidRPr="00A1047D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="00D874D1" w:rsidRPr="00A1047D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D874D1" w:rsidRPr="00A1047D">
        <w:rPr>
          <w:rFonts w:asciiTheme="majorBidi" w:hAnsiTheme="majorBidi"/>
          <w:sz w:val="32"/>
          <w:szCs w:val="32"/>
          <w:cs/>
        </w:rPr>
        <w:t>ของบริษัท</w:t>
      </w:r>
      <w:r w:rsidRPr="00A1047D">
        <w:rPr>
          <w:rFonts w:asciiTheme="majorBidi" w:hAnsiTheme="majorBidi" w:hint="cs"/>
          <w:sz w:val="32"/>
          <w:szCs w:val="32"/>
          <w:cs/>
        </w:rPr>
        <w:t>จำนวน</w:t>
      </w:r>
      <w:r w:rsidR="00D874D1"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195F60">
        <w:rPr>
          <w:rFonts w:asciiTheme="majorBidi" w:hAnsiTheme="majorBidi"/>
          <w:sz w:val="32"/>
          <w:szCs w:val="32"/>
        </w:rPr>
        <w:t xml:space="preserve">2 </w:t>
      </w:r>
      <w:r w:rsidR="00195F60" w:rsidRPr="00A1047D">
        <w:rPr>
          <w:rFonts w:asciiTheme="majorBidi" w:hAnsiTheme="majorBidi" w:hint="cs"/>
          <w:sz w:val="32"/>
          <w:szCs w:val="32"/>
          <w:cs/>
        </w:rPr>
        <w:t>แปลง</w:t>
      </w:r>
      <w:r w:rsidR="00283EBD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="00D330F7">
        <w:rPr>
          <w:rFonts w:asciiTheme="majorBidi" w:hAnsiTheme="majorBidi" w:hint="cs"/>
          <w:sz w:val="32"/>
          <w:szCs w:val="32"/>
          <w:cs/>
        </w:rPr>
        <w:t xml:space="preserve">มูลค่าราคาทุน </w:t>
      </w:r>
      <w:r w:rsidR="00D330F7">
        <w:rPr>
          <w:rFonts w:asciiTheme="majorBidi" w:hAnsiTheme="majorBidi"/>
          <w:sz w:val="32"/>
          <w:szCs w:val="32"/>
        </w:rPr>
        <w:t xml:space="preserve">11.15 </w:t>
      </w:r>
      <w:r w:rsidR="00D330F7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A1047D">
        <w:rPr>
          <w:rFonts w:asciiTheme="majorBidi" w:hAnsiTheme="majorBidi" w:hint="cs"/>
          <w:sz w:val="32"/>
          <w:szCs w:val="32"/>
          <w:cs/>
        </w:rPr>
        <w:t>โดย</w:t>
      </w:r>
      <w:r w:rsidR="00D874D1" w:rsidRPr="00A1047D">
        <w:rPr>
          <w:rFonts w:asciiTheme="majorBidi" w:hAnsiTheme="majorBidi"/>
          <w:sz w:val="32"/>
          <w:szCs w:val="32"/>
          <w:cs/>
        </w:rPr>
        <w:t>เมื่อ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13583E">
        <w:rPr>
          <w:rFonts w:asciiTheme="majorBidi" w:hAnsiTheme="majorBidi"/>
          <w:sz w:val="32"/>
          <w:szCs w:val="32"/>
        </w:rPr>
        <w:t>21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CE3CD1">
        <w:rPr>
          <w:rFonts w:asciiTheme="majorBidi" w:hAnsiTheme="majorBidi"/>
          <w:sz w:val="32"/>
          <w:szCs w:val="32"/>
        </w:rPr>
        <w:t>2560</w:t>
      </w:r>
      <w:r w:rsidR="00D874D1" w:rsidRPr="00A1047D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283EBD" w:rsidRPr="00A1047D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>
        <w:rPr>
          <w:rFonts w:asciiTheme="majorBidi" w:hAnsiTheme="majorBidi"/>
          <w:sz w:val="32"/>
          <w:szCs w:val="32"/>
        </w:rPr>
        <w:t xml:space="preserve">1 </w:t>
      </w:r>
      <w:r w:rsidR="00D874D1" w:rsidRPr="00A1047D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CE3CD1" w:rsidRPr="00A1047D">
        <w:rPr>
          <w:rFonts w:asciiTheme="majorBidi" w:hAnsiTheme="majorBidi" w:hint="cs"/>
          <w:sz w:val="32"/>
          <w:szCs w:val="32"/>
          <w:cs/>
        </w:rPr>
        <w:t>ราคา</w:t>
      </w:r>
      <w:r w:rsidR="00D874D1" w:rsidRPr="00A1047D">
        <w:rPr>
          <w:rFonts w:asciiTheme="majorBidi" w:hAnsiTheme="majorBidi"/>
          <w:sz w:val="32"/>
          <w:szCs w:val="32"/>
          <w:cs/>
        </w:rPr>
        <w:t>ตลาด</w:t>
      </w:r>
      <w:r w:rsidR="00CE3CD1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 w:hint="cs"/>
          <w:sz w:val="32"/>
          <w:szCs w:val="32"/>
          <w:cs/>
        </w:rPr>
        <w:t>มี</w:t>
      </w:r>
      <w:r w:rsidR="00D874D1" w:rsidRPr="00A1047D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A1047D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A1047D">
        <w:rPr>
          <w:rFonts w:asciiTheme="majorBidi" w:hAnsiTheme="majorBidi"/>
          <w:sz w:val="32"/>
          <w:szCs w:val="32"/>
          <w:cs/>
        </w:rPr>
        <w:t>จำนวนเงิน</w:t>
      </w:r>
      <w:r w:rsidR="00CE3CD1">
        <w:rPr>
          <w:rFonts w:asciiTheme="majorBidi" w:hAnsiTheme="majorBidi"/>
          <w:sz w:val="32"/>
          <w:szCs w:val="32"/>
        </w:rPr>
        <w:t xml:space="preserve"> 4.80</w:t>
      </w:r>
      <w:r w:rsidR="00D874D1"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="00283EBD" w:rsidRPr="00A1047D">
        <w:rPr>
          <w:rFonts w:asciiTheme="majorBidi" w:hAnsiTheme="majorBidi" w:hint="cs"/>
          <w:sz w:val="32"/>
          <w:szCs w:val="32"/>
          <w:cs/>
        </w:rPr>
        <w:t>และ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CE3CD1">
        <w:rPr>
          <w:rFonts w:asciiTheme="majorBidi" w:hAnsiTheme="majorBidi"/>
          <w:sz w:val="32"/>
          <w:szCs w:val="32"/>
        </w:rPr>
        <w:t>2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CE3CD1">
        <w:rPr>
          <w:rFonts w:asciiTheme="majorBidi" w:hAnsiTheme="majorBidi"/>
          <w:sz w:val="32"/>
          <w:szCs w:val="32"/>
        </w:rPr>
        <w:t>2561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A1047D">
        <w:rPr>
          <w:rFonts w:asciiTheme="majorBidi" w:hAnsiTheme="majorBidi"/>
          <w:sz w:val="32"/>
          <w:szCs w:val="32"/>
          <w:cs/>
        </w:rPr>
        <w:t>บริษัทได้มีการประเมินราคา</w:t>
      </w:r>
      <w:r w:rsidR="00283EBD" w:rsidRPr="00A1047D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>
        <w:rPr>
          <w:rFonts w:asciiTheme="majorBidi" w:hAnsiTheme="majorBidi"/>
          <w:sz w:val="32"/>
          <w:szCs w:val="32"/>
        </w:rPr>
        <w:t xml:space="preserve">2 </w:t>
      </w:r>
      <w:r w:rsidR="00283EBD" w:rsidRPr="00A1047D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="00CE3CD1" w:rsidRPr="00A1047D">
        <w:rPr>
          <w:rFonts w:asciiTheme="majorBidi" w:hAnsiTheme="majorBidi" w:hint="cs"/>
          <w:sz w:val="32"/>
          <w:szCs w:val="32"/>
          <w:cs/>
        </w:rPr>
        <w:t>ราคา</w:t>
      </w:r>
      <w:r w:rsidR="00283EBD" w:rsidRPr="00A1047D">
        <w:rPr>
          <w:rFonts w:asciiTheme="majorBidi" w:hAnsiTheme="majorBidi"/>
          <w:sz w:val="32"/>
          <w:szCs w:val="32"/>
          <w:cs/>
        </w:rPr>
        <w:t>ตลาด</w:t>
      </w:r>
      <w:r w:rsidR="00CE3CD1" w:rsidRPr="00A1047D">
        <w:rPr>
          <w:rFonts w:asciiTheme="majorBidi" w:hAnsi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 w:hint="cs"/>
          <w:sz w:val="32"/>
          <w:szCs w:val="32"/>
          <w:cs/>
        </w:rPr>
        <w:t>มี</w:t>
      </w:r>
      <w:r w:rsidR="00283EBD" w:rsidRPr="00A1047D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A1047D">
        <w:rPr>
          <w:rFonts w:asciiTheme="majorBidi" w:hAnsiTheme="majorBidi" w:hint="cs"/>
          <w:sz w:val="32"/>
          <w:szCs w:val="32"/>
          <w:cs/>
        </w:rPr>
        <w:t>เป็น</w:t>
      </w:r>
      <w:r w:rsidR="00283EBD" w:rsidRPr="00A1047D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>
        <w:rPr>
          <w:rFonts w:asciiTheme="majorBidi" w:hAnsiTheme="majorBidi"/>
          <w:sz w:val="32"/>
          <w:szCs w:val="32"/>
        </w:rPr>
        <w:t>48.20</w:t>
      </w:r>
      <w:r w:rsidR="00CE3CD1"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283EBD">
        <w:rPr>
          <w:rFonts w:asciiTheme="majorBidi" w:hAnsiTheme="majorBidi"/>
          <w:sz w:val="32"/>
          <w:szCs w:val="32"/>
        </w:rPr>
        <w:t xml:space="preserve"> </w:t>
      </w:r>
      <w:r w:rsidR="00D874D1" w:rsidRPr="00A1047D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A1047D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A1047D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>
        <w:rPr>
          <w:rFonts w:asciiTheme="majorBidi" w:hAnsiTheme="majorBidi"/>
          <w:sz w:val="32"/>
          <w:szCs w:val="32"/>
        </w:rPr>
        <w:t>53.00</w:t>
      </w:r>
      <w:r w:rsidR="00D874D1"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bookmarkEnd w:id="3"/>
    <w:p w:rsidR="000F6287" w:rsidRDefault="00670D40" w:rsidP="00CA6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 w:rsidRPr="00A1047D">
        <w:rPr>
          <w:rFonts w:asciiTheme="majorBidi" w:hAnsiTheme="majorBidi" w:cstheme="majorBidi"/>
          <w:sz w:val="32"/>
          <w:szCs w:val="32"/>
          <w:cs/>
        </w:rPr>
        <w:t>บริษัทได้เปลี่ยนแปลงการดำเนินธุรกิจ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ในส่วนงาน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โครงการเดอะศาลายา 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(คอมมูนิตี้ มอลล์)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จาก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เดิม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ให้ผู้อื่นเช่าทรัพย์สินเพื่อดำเนินงานเป็น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เข้า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ไป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บริหารจัดการพื้นที่ดังกล่าว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แทน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/>
          <w:sz w:val="32"/>
          <w:szCs w:val="32"/>
          <w:cs/>
        </w:rPr>
        <w:t>จึงโอนอสังหาริมทรัพย์เพื่อการลงทุน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Pr="00A1047D">
        <w:rPr>
          <w:rFonts w:asciiTheme="majorBidi" w:hAnsiTheme="majorBidi" w:cstheme="majorBidi"/>
          <w:sz w:val="32"/>
          <w:szCs w:val="32"/>
          <w:cs/>
        </w:rPr>
        <w:t>ไปเป็นที่ดิน อาคารและอุปกรณ์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ด้วยมูลค่าสุทธิ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ตามบัญชี 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>210</w:t>
      </w:r>
      <w:r w:rsidRPr="00A1047D">
        <w:rPr>
          <w:rFonts w:asciiTheme="majorBidi" w:hAnsiTheme="majorBidi"/>
          <w:spacing w:val="-2"/>
          <w:sz w:val="32"/>
          <w:szCs w:val="32"/>
        </w:rPr>
        <w:t>.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 xml:space="preserve">54 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และสิทธิการเช่า 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A1047D">
        <w:rPr>
          <w:rFonts w:asciiTheme="majorBidi" w:hAnsiTheme="majorBidi"/>
          <w:spacing w:val="-2"/>
          <w:sz w:val="32"/>
          <w:szCs w:val="32"/>
        </w:rPr>
        <w:t>.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โดยเริ่ม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ตั้งแต่วันที่ 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7D4C44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</w:t>
      </w:r>
    </w:p>
    <w:p w:rsidR="00670D40" w:rsidRDefault="00670D40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62F9B" w:rsidRDefault="00A62F9B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62F9B" w:rsidRDefault="00A62F9B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37014D" w:rsidP="00062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08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1F0" w:rsidRPr="00A1047D">
        <w:rPr>
          <w:rFonts w:asciiTheme="majorBidi" w:hAnsi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A10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Default="00DC1E71" w:rsidP="00E6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725472" w:rsidRPr="001C5156" w:rsidTr="004049D1">
        <w:trPr>
          <w:trHeight w:val="74"/>
        </w:trPr>
        <w:tc>
          <w:tcPr>
            <w:tcW w:w="2707" w:type="dxa"/>
            <w:noWrap/>
          </w:tcPr>
          <w:p w:rsidR="00725472" w:rsidRPr="001C5156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bookmarkStart w:id="4" w:name="_Hlk560057"/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25472" w:rsidRPr="001C5156" w:rsidTr="004049D1">
        <w:trPr>
          <w:trHeight w:val="74"/>
        </w:trPr>
        <w:tc>
          <w:tcPr>
            <w:tcW w:w="2707" w:type="dxa"/>
            <w:noWrap/>
          </w:tcPr>
          <w:p w:rsidR="00725472" w:rsidRPr="001C5156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:rsidR="00725472" w:rsidRPr="00A1047D" w:rsidRDefault="00725472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25472" w:rsidRPr="001C5156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725472" w:rsidRPr="001C5156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725472" w:rsidRPr="001C5156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725472" w:rsidRPr="001C5156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725472" w:rsidRPr="001C5156" w:rsidRDefault="00725472" w:rsidP="0093294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25472" w:rsidRPr="00A1047D" w:rsidRDefault="00725472" w:rsidP="0093294B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25472" w:rsidRPr="001C5156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725472" w:rsidRPr="001C5156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:rsidR="00725472" w:rsidRPr="00A1047D" w:rsidRDefault="00725472" w:rsidP="0093294B">
            <w:pPr>
              <w:tabs>
                <w:tab w:val="clear" w:pos="6322"/>
                <w:tab w:val="left" w:pos="107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C515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725472" w:rsidRPr="00A1047D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C515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25472" w:rsidRPr="001C5156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725472" w:rsidRPr="001C5156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  <w:noWrap/>
          </w:tcPr>
          <w:p w:rsidR="00725472" w:rsidRPr="001C5156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C5156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3" w:type="dxa"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725472" w:rsidRPr="00A1047D" w:rsidRDefault="00725472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725472" w:rsidRPr="001C5156" w:rsidRDefault="00725472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725472" w:rsidRPr="001C5156" w:rsidRDefault="00725472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C5156">
              <w:rPr>
                <w:rFonts w:ascii="Angsana New" w:hAnsi="Angsana New"/>
                <w:sz w:val="24"/>
                <w:szCs w:val="24"/>
              </w:rPr>
              <w:t>25</w:t>
            </w:r>
            <w:r w:rsidRPr="001C5156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725472" w:rsidRPr="001C5156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725472" w:rsidRPr="00A1047D" w:rsidRDefault="00725472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25472" w:rsidRPr="001C5156" w:rsidRDefault="00725472" w:rsidP="0093294B">
            <w:pPr>
              <w:spacing w:line="320" w:lineRule="exact"/>
              <w:ind w:left="-3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25472" w:rsidRPr="001C5156" w:rsidRDefault="00725472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noWrap/>
          </w:tcPr>
          <w:p w:rsidR="00725472" w:rsidRPr="001C5156" w:rsidRDefault="00725472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32" w:type="dxa"/>
          </w:tcPr>
          <w:p w:rsidR="00725472" w:rsidRPr="001C5156" w:rsidRDefault="00725472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41" w:type="dxa"/>
          </w:tcPr>
          <w:p w:rsidR="00725472" w:rsidRPr="00A1047D" w:rsidRDefault="00725472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25472" w:rsidRPr="001C5156" w:rsidRDefault="00725472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75,677,698.04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3,754,919.04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54C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(5,173,987.34)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74,258,629.74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256,062,362.57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7,457,114.85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54C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5,274,725.83 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268,794,203.25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260,341,160.08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5,867,520.67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(597,900.59)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(3,890,635.53)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261,720,144.63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61,906,444.31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6,135,778.95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(444,780.37)</w:t>
            </w:r>
          </w:p>
        </w:tc>
        <w:tc>
          <w:tcPr>
            <w:tcW w:w="143" w:type="dxa"/>
          </w:tcPr>
          <w:p w:rsidR="005850CD" w:rsidRPr="00A1047D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271,688.46 </w:t>
            </w:r>
          </w:p>
        </w:tc>
        <w:tc>
          <w:tcPr>
            <w:tcW w:w="141" w:type="dxa"/>
            <w:noWrap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67,869,131.35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51,622,047.10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7,726,452.37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(2,106,102.51)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59,926.60 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57,302,323.56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13,088,230.24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14,116,309.25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(27,848.93)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(10,101,555.88)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17,075,134.68 </w:t>
            </w:r>
          </w:p>
        </w:tc>
      </w:tr>
      <w:tr w:rsidR="005850CD" w:rsidRPr="001C5156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5850CD" w:rsidRPr="00A1047D" w:rsidRDefault="005850CD" w:rsidP="005850CD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5156">
              <w:rPr>
                <w:rFonts w:ascii="Angsana New" w:hAnsi="Angsana New"/>
                <w:sz w:val="24"/>
                <w:szCs w:val="24"/>
              </w:rPr>
              <w:tab/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5850CD" w:rsidRPr="001C5156" w:rsidRDefault="005850CD" w:rsidP="005850CD">
            <w:pPr>
              <w:pStyle w:val="Header"/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718,697,942.34</w:t>
            </w:r>
          </w:p>
        </w:tc>
        <w:tc>
          <w:tcPr>
            <w:tcW w:w="143" w:type="dxa"/>
          </w:tcPr>
          <w:p w:rsidR="005850CD" w:rsidRPr="001C5156" w:rsidRDefault="005850CD" w:rsidP="005850CD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45,058,095.13 </w:t>
            </w:r>
          </w:p>
        </w:tc>
        <w:tc>
          <w:tcPr>
            <w:tcW w:w="144" w:type="dxa"/>
            <w:tcBorders>
              <w:left w:val="nil"/>
            </w:tcBorders>
          </w:tcPr>
          <w:p w:rsidR="005850CD" w:rsidRPr="001C5156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5850CD" w:rsidRPr="008E54C7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54C7">
              <w:rPr>
                <w:rFonts w:ascii="Angsana New" w:hAnsi="Angsana New"/>
                <w:sz w:val="24"/>
                <w:szCs w:val="24"/>
              </w:rPr>
              <w:t xml:space="preserve"> (3,176,632.40)</w:t>
            </w:r>
          </w:p>
        </w:tc>
        <w:tc>
          <w:tcPr>
            <w:tcW w:w="143" w:type="dxa"/>
            <w:noWrap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5850CD" w:rsidRPr="009F533D" w:rsidRDefault="005850CD" w:rsidP="005850CD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533D">
              <w:rPr>
                <w:rFonts w:ascii="Angsana New" w:hAnsi="Angsana New"/>
                <w:sz w:val="24"/>
                <w:szCs w:val="24"/>
              </w:rPr>
              <w:t xml:space="preserve"> (13,559,837.86)</w:t>
            </w:r>
          </w:p>
        </w:tc>
        <w:tc>
          <w:tcPr>
            <w:tcW w:w="141" w:type="dxa"/>
          </w:tcPr>
          <w:p w:rsidR="005850CD" w:rsidRPr="00A1047D" w:rsidRDefault="005850CD" w:rsidP="005850CD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5850CD" w:rsidRPr="005850CD" w:rsidRDefault="005850CD" w:rsidP="005850CD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50CD">
              <w:rPr>
                <w:rFonts w:ascii="Angsana New" w:hAnsi="Angsana New"/>
                <w:sz w:val="24"/>
                <w:szCs w:val="24"/>
              </w:rPr>
              <w:t xml:space="preserve"> 747,019,567.21 </w:t>
            </w:r>
          </w:p>
        </w:tc>
      </w:tr>
      <w:tr w:rsidR="00725472" w:rsidRPr="00C126BA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725472" w:rsidRPr="00A1047D" w:rsidRDefault="00725472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cs/>
              </w:rPr>
              <w:t xml:space="preserve"> </w:t>
            </w:r>
            <w:r w:rsidRPr="00A1047D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noWrap/>
          </w:tcPr>
          <w:p w:rsidR="00725472" w:rsidRPr="00C126BA" w:rsidRDefault="0072547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725472" w:rsidRPr="00C126BA" w:rsidRDefault="00725472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</w:tcPr>
          <w:p w:rsidR="00725472" w:rsidRPr="00C126BA" w:rsidRDefault="0072547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25472" w:rsidRPr="00C126BA" w:rsidRDefault="0072547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:rsidR="00725472" w:rsidRPr="00C126BA" w:rsidRDefault="00725472" w:rsidP="0093294B">
            <w:pPr>
              <w:tabs>
                <w:tab w:val="left" w:pos="649"/>
              </w:tabs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725472" w:rsidRPr="00C126BA" w:rsidRDefault="00725472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2" w:type="dxa"/>
            <w:noWrap/>
          </w:tcPr>
          <w:p w:rsidR="00725472" w:rsidRPr="00C126BA" w:rsidRDefault="00725472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noWrap/>
          </w:tcPr>
          <w:p w:rsidR="00725472" w:rsidRPr="00A1047D" w:rsidRDefault="00725472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725472" w:rsidRPr="00C126BA" w:rsidRDefault="0072547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E07DA" w:rsidRPr="00C126BA" w:rsidTr="004049D1">
        <w:trPr>
          <w:gridAfter w:val="1"/>
          <w:wAfter w:w="6" w:type="dxa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7,902,549.49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2,950,404.74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10,852,954.23 </w:t>
            </w:r>
          </w:p>
        </w:tc>
      </w:tr>
      <w:tr w:rsidR="00DE07DA" w:rsidRPr="00C126BA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59,186,916.49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13,073,264.36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72,260,180.85 </w:t>
            </w:r>
          </w:p>
        </w:tc>
      </w:tr>
      <w:tr w:rsidR="00DE07DA" w:rsidRPr="00C126BA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90,549,449.29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27,377,792.37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(313,722.28)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117,613,519.38 </w:t>
            </w:r>
          </w:p>
        </w:tc>
      </w:tr>
      <w:tr w:rsidR="00DE07DA" w:rsidRPr="00C126BA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34,047,595.60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7,940,233.50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(178,018.07)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41,809,811.03 </w:t>
            </w:r>
          </w:p>
        </w:tc>
      </w:tr>
      <w:tr w:rsidR="00DE07DA" w:rsidRPr="00C126BA" w:rsidTr="004049D1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42,676,118.25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3,193,431.46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(1,866,700.79)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44,002,848.92 </w:t>
            </w:r>
          </w:p>
        </w:tc>
      </w:tr>
      <w:tr w:rsidR="00DE07DA" w:rsidRPr="00C126BA" w:rsidTr="003407F0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DE07DA" w:rsidRPr="00A1047D" w:rsidRDefault="00DE07DA" w:rsidP="00DE07DA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5156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234,362,629.12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54,535,126.43 </w:t>
            </w:r>
          </w:p>
        </w:tc>
        <w:tc>
          <w:tcPr>
            <w:tcW w:w="144" w:type="dxa"/>
            <w:tcBorders>
              <w:left w:val="nil"/>
            </w:tcBorders>
          </w:tcPr>
          <w:p w:rsidR="00DE07DA" w:rsidRPr="003F6663" w:rsidRDefault="00DE07DA" w:rsidP="00DE07DA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E07DA" w:rsidRPr="008E1AB4" w:rsidRDefault="00DE07DA" w:rsidP="00DE07DA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AB4">
              <w:rPr>
                <w:rFonts w:ascii="Angsana New" w:hAnsi="Angsana New"/>
                <w:sz w:val="24"/>
                <w:szCs w:val="24"/>
              </w:rPr>
              <w:t xml:space="preserve"> (2,358,441.14)</w:t>
            </w:r>
          </w:p>
        </w:tc>
        <w:tc>
          <w:tcPr>
            <w:tcW w:w="143" w:type="dxa"/>
          </w:tcPr>
          <w:p w:rsidR="00DE07DA" w:rsidRPr="003F6663" w:rsidRDefault="00DE07DA" w:rsidP="00DE07D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E07DA" w:rsidRPr="008E1AB4" w:rsidRDefault="00DE07DA" w:rsidP="00DE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DE07DA" w:rsidRPr="00A1047D" w:rsidRDefault="00DE07DA" w:rsidP="00DE07D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E07DA" w:rsidRPr="00DE07DA" w:rsidRDefault="00DE07DA" w:rsidP="00DE07DA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DA">
              <w:rPr>
                <w:rFonts w:ascii="Angsana New" w:hAnsi="Angsana New"/>
                <w:sz w:val="24"/>
                <w:szCs w:val="24"/>
              </w:rPr>
              <w:t xml:space="preserve"> 286,539,314.41 </w:t>
            </w:r>
          </w:p>
        </w:tc>
      </w:tr>
      <w:tr w:rsidR="00956A26" w:rsidRPr="00C126BA" w:rsidTr="003407F0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956A26" w:rsidRPr="00A1047D" w:rsidRDefault="00956A26" w:rsidP="00956A26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956A26" w:rsidRDefault="00956A26" w:rsidP="00956A26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761,171.07</w:t>
            </w:r>
          </w:p>
        </w:tc>
        <w:tc>
          <w:tcPr>
            <w:tcW w:w="143" w:type="dxa"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956A26" w:rsidRPr="00F745A7" w:rsidRDefault="00F745A7" w:rsidP="00F745A7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4" w:type="dxa"/>
            <w:tcBorders>
              <w:left w:val="nil"/>
            </w:tcBorders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956A26" w:rsidRPr="008E1AB4" w:rsidRDefault="00956A26" w:rsidP="00956A26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A26">
              <w:rPr>
                <w:rFonts w:ascii="Angsana New" w:hAnsi="Angsana New"/>
                <w:sz w:val="24"/>
                <w:szCs w:val="24"/>
              </w:rPr>
              <w:t>(486,980.50)</w:t>
            </w:r>
          </w:p>
        </w:tc>
        <w:tc>
          <w:tcPr>
            <w:tcW w:w="143" w:type="dxa"/>
          </w:tcPr>
          <w:p w:rsidR="00956A26" w:rsidRPr="003F6663" w:rsidRDefault="00956A26" w:rsidP="00956A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956A26" w:rsidRPr="008E1AB4" w:rsidRDefault="00956A26" w:rsidP="0095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E1AB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noWrap/>
          </w:tcPr>
          <w:p w:rsidR="00956A26" w:rsidRPr="00A1047D" w:rsidRDefault="00956A26" w:rsidP="00956A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A26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</w:tr>
      <w:tr w:rsidR="00956A26" w:rsidRPr="006D28DD" w:rsidTr="003407F0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:rsidR="00956A26" w:rsidRPr="00A1047D" w:rsidRDefault="00956A26" w:rsidP="00956A26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483,574,142.15</w:t>
            </w:r>
          </w:p>
        </w:tc>
        <w:tc>
          <w:tcPr>
            <w:tcW w:w="143" w:type="dxa"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956A26" w:rsidRPr="003F6663" w:rsidRDefault="00956A26" w:rsidP="00956A2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956A26" w:rsidRPr="00A1047D" w:rsidRDefault="00956A26" w:rsidP="00956A26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956A26" w:rsidRPr="003F6663" w:rsidRDefault="00956A26" w:rsidP="00956A26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A26">
              <w:rPr>
                <w:rFonts w:ascii="Angsana New" w:hAnsi="Angsana New"/>
                <w:sz w:val="24"/>
                <w:szCs w:val="24"/>
              </w:rPr>
              <w:t>458,614,161.97</w:t>
            </w:r>
          </w:p>
        </w:tc>
      </w:tr>
      <w:bookmarkEnd w:id="4"/>
    </w:tbl>
    <w:p w:rsidR="00725472" w:rsidRDefault="00725472" w:rsidP="00E6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3503FA" w:rsidRPr="00F512C1" w:rsidTr="000E34C1">
        <w:trPr>
          <w:trHeight w:val="74"/>
        </w:trPr>
        <w:tc>
          <w:tcPr>
            <w:tcW w:w="2707" w:type="dxa"/>
            <w:noWrap/>
          </w:tcPr>
          <w:p w:rsidR="003503FA" w:rsidRPr="00F512C1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bookmarkStart w:id="5" w:name="_Hlk560040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F512C1" w:rsidRDefault="00F32689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503FA" w:rsidRPr="00F512C1" w:rsidTr="000E34C1">
        <w:trPr>
          <w:trHeight w:val="74"/>
        </w:trPr>
        <w:tc>
          <w:tcPr>
            <w:tcW w:w="2707" w:type="dxa"/>
            <w:noWrap/>
          </w:tcPr>
          <w:p w:rsidR="003503FA" w:rsidRPr="00F512C1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3503FA" w:rsidRPr="00A1047D" w:rsidRDefault="003503FA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503FA" w:rsidRPr="00F512C1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3503FA" w:rsidRPr="00F512C1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3503FA" w:rsidRPr="00F512C1" w:rsidRDefault="003503FA" w:rsidP="0093294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A1047D" w:rsidRDefault="003503FA" w:rsidP="0093294B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3503FA" w:rsidRPr="00A1047D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3503FA" w:rsidRPr="00A1047D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F512C1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3503FA" w:rsidRPr="00F512C1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3503FA" w:rsidRPr="00A1047D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3503FA" w:rsidRPr="00F512C1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3503FA" w:rsidRPr="00F512C1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3503FA" w:rsidRPr="00F512C1" w:rsidTr="000E34C1">
        <w:tc>
          <w:tcPr>
            <w:tcW w:w="2707" w:type="dxa"/>
            <w:noWrap/>
          </w:tcPr>
          <w:p w:rsidR="003503FA" w:rsidRPr="00A1047D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F512C1" w:rsidRDefault="003503FA" w:rsidP="0093294B">
            <w:pPr>
              <w:spacing w:line="32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F512C1" w:rsidRDefault="003503FA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3503FA" w:rsidRPr="00F512C1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503FA" w:rsidRPr="00F512C1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3503FA" w:rsidRPr="00A1047D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3503FA" w:rsidRPr="00F512C1" w:rsidRDefault="003503FA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F512C1" w:rsidRPr="00F512C1" w:rsidRDefault="00091327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1327">
              <w:rPr>
                <w:rFonts w:ascii="Angsana New" w:hAnsi="Angsana New"/>
                <w:sz w:val="24"/>
                <w:szCs w:val="24"/>
              </w:rPr>
              <w:t>39,389,693.47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091327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1327">
              <w:rPr>
                <w:rFonts w:ascii="Angsana New" w:hAnsi="Angsana New"/>
                <w:sz w:val="24"/>
                <w:szCs w:val="24"/>
              </w:rPr>
              <w:t>1,409,226.17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091327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1327">
              <w:rPr>
                <w:rFonts w:ascii="Angsana New" w:hAnsi="Angsana New"/>
                <w:sz w:val="24"/>
                <w:szCs w:val="24"/>
              </w:rPr>
              <w:t>34,878,778.40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A1047D" w:rsidRDefault="00091327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1327">
              <w:rPr>
                <w:rFonts w:ascii="Angsana New" w:hAnsi="Angsana New"/>
                <w:sz w:val="24"/>
                <w:szCs w:val="24"/>
              </w:rPr>
              <w:t>75,677,698.04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F512C1" w:rsidRPr="00F512C1" w:rsidRDefault="00227AD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AD1">
              <w:rPr>
                <w:rFonts w:ascii="Angsana New" w:hAnsi="Angsana New"/>
                <w:sz w:val="24"/>
                <w:szCs w:val="24"/>
              </w:rPr>
              <w:t>81,044,603.63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227AD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7AD1">
              <w:rPr>
                <w:rFonts w:ascii="Angsana New" w:hAnsi="Angsana New"/>
                <w:sz w:val="24"/>
                <w:szCs w:val="24"/>
              </w:rPr>
              <w:t>3,657,083.52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171,360,675.42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256,062,362.57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232,582,352.72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19,974,786.00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(861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858.21)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8,645,879.57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260,341,160.08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22,736,274.82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4,118,176.40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(534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418.94)</w:t>
            </w:r>
          </w:p>
        </w:tc>
        <w:tc>
          <w:tcPr>
            <w:tcW w:w="143" w:type="dxa"/>
          </w:tcPr>
          <w:p w:rsidR="00F512C1" w:rsidRPr="00A1047D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35,586,412.03</w:t>
            </w:r>
          </w:p>
        </w:tc>
        <w:tc>
          <w:tcPr>
            <w:tcW w:w="141" w:type="dxa"/>
            <w:noWrap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61,906,444.31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49,216,567.93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2,017,776.13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431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851.06)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1,819,554.10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51,622,047.10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802,844.32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F512C1" w:rsidRPr="00A1047D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9,696,394.83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(100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769.20)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2,689,760.29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13,088,230.24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ab/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B83EBD" w:rsidP="0093294B">
            <w:pPr>
              <w:pStyle w:val="Header"/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425,772,336.89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40,873,443.05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B83EBD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928</w:t>
            </w:r>
            <w:r w:rsidRPr="00B83EB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897.41)</w:t>
            </w:r>
          </w:p>
        </w:tc>
        <w:tc>
          <w:tcPr>
            <w:tcW w:w="143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254,981,059.81</w:t>
            </w:r>
          </w:p>
        </w:tc>
        <w:tc>
          <w:tcPr>
            <w:tcW w:w="141" w:type="dxa"/>
          </w:tcPr>
          <w:p w:rsidR="00F512C1" w:rsidRPr="00A1047D" w:rsidRDefault="00F512C1" w:rsidP="0003373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:rsidR="00F512C1" w:rsidRPr="0003373C" w:rsidRDefault="00B83EBD" w:rsidP="0003373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3EBD">
              <w:rPr>
                <w:rFonts w:ascii="Angsana New" w:hAnsi="Angsana New"/>
                <w:sz w:val="24"/>
                <w:szCs w:val="24"/>
              </w:rPr>
              <w:t>718,697,942.34</w:t>
            </w:r>
          </w:p>
        </w:tc>
      </w:tr>
    </w:tbl>
    <w:p w:rsidR="00BC19F4" w:rsidRDefault="00BC19F4"/>
    <w:p w:rsidR="0093294B" w:rsidRDefault="0093294B"/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BC19F4" w:rsidRPr="00F512C1" w:rsidTr="00DF17DF">
        <w:trPr>
          <w:trHeight w:val="74"/>
        </w:trPr>
        <w:tc>
          <w:tcPr>
            <w:tcW w:w="2707" w:type="dxa"/>
            <w:noWrap/>
          </w:tcPr>
          <w:p w:rsidR="00BC19F4" w:rsidRPr="00F512C1" w:rsidRDefault="00BC19F4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C19F4" w:rsidRPr="00F512C1" w:rsidTr="00DF17DF">
        <w:trPr>
          <w:trHeight w:val="74"/>
        </w:trPr>
        <w:tc>
          <w:tcPr>
            <w:tcW w:w="2707" w:type="dxa"/>
            <w:noWrap/>
          </w:tcPr>
          <w:p w:rsidR="00BC19F4" w:rsidRPr="00F512C1" w:rsidRDefault="00BC19F4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BC19F4" w:rsidRPr="00A1047D" w:rsidRDefault="00BC19F4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19F4" w:rsidRPr="00F512C1" w:rsidTr="00DF17DF">
        <w:tc>
          <w:tcPr>
            <w:tcW w:w="2707" w:type="dxa"/>
            <w:noWrap/>
          </w:tcPr>
          <w:p w:rsidR="00BC19F4" w:rsidRPr="00F512C1" w:rsidRDefault="00BC19F4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BC19F4" w:rsidRPr="00F512C1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BC19F4" w:rsidRPr="00F512C1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BC19F4" w:rsidRPr="00F512C1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BC19F4" w:rsidRPr="00F512C1" w:rsidRDefault="00BC19F4" w:rsidP="0093294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BC19F4" w:rsidRPr="00A1047D" w:rsidRDefault="00BC19F4" w:rsidP="0093294B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C19F4" w:rsidRPr="00F512C1" w:rsidTr="00DF17DF">
        <w:tc>
          <w:tcPr>
            <w:tcW w:w="2707" w:type="dxa"/>
            <w:noWrap/>
          </w:tcPr>
          <w:p w:rsidR="00BC19F4" w:rsidRPr="00F512C1" w:rsidRDefault="00BC19F4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BC19F4" w:rsidRPr="00A1047D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BC19F4" w:rsidRPr="00A1047D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12C1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C19F4" w:rsidRPr="00F512C1" w:rsidTr="00DF17DF">
        <w:tc>
          <w:tcPr>
            <w:tcW w:w="2707" w:type="dxa"/>
            <w:noWrap/>
          </w:tcPr>
          <w:p w:rsidR="00BC19F4" w:rsidRPr="00F512C1" w:rsidRDefault="00BC19F4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BC19F4" w:rsidRPr="00F512C1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BC19F4" w:rsidRPr="00A1047D" w:rsidRDefault="00BC19F4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BC19F4" w:rsidRPr="00F512C1" w:rsidRDefault="00BC19F4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BC19F4" w:rsidRPr="00F512C1" w:rsidRDefault="00BC19F4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BC19F4" w:rsidRPr="00F512C1" w:rsidRDefault="00BC19F4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512C1">
              <w:rPr>
                <w:rFonts w:ascii="Angsana New" w:hAnsi="Angsana New"/>
                <w:sz w:val="24"/>
                <w:szCs w:val="24"/>
              </w:rPr>
              <w:t>25</w:t>
            </w:r>
            <w:r w:rsidRPr="00F512C1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F512C1" w:rsidRPr="00F512C1" w:rsidTr="00F512C1"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noWrap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93294B">
            <w:pPr>
              <w:tabs>
                <w:tab w:val="left" w:pos="649"/>
              </w:tabs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12C1" w:rsidRPr="00F512C1" w:rsidTr="00F512C1"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74,412.24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1,258,048.61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6,570,088.64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7,902,549.49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28,522,032.88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7,994,414.39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22,670,469.22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59,186,916.49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63,915,366.32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25,485,240.48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(479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888.34)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1,628,730.83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90,549,449.29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16,148,010.06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5,016,897.48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(533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696.16)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13,416,384.22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34,047,595.60</w:t>
            </w:r>
          </w:p>
        </w:tc>
      </w:tr>
      <w:tr w:rsidR="00F512C1" w:rsidRPr="00F512C1" w:rsidTr="00F512C1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40,745,768.22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2,395,558.48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A1047D" w:rsidRDefault="006B7BC4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406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293.46)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941,085.01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42,676,118.25</w:t>
            </w:r>
          </w:p>
        </w:tc>
      </w:tr>
      <w:tr w:rsidR="00F512C1" w:rsidRPr="00F512C1" w:rsidTr="003407F0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F512C1">
              <w:rPr>
                <w:rFonts w:ascii="Angsana New" w:hAnsi="Angsana New"/>
                <w:sz w:val="24"/>
                <w:szCs w:val="24"/>
              </w:rPr>
              <w:tab/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149,405,589.72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42,150,159.44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419</w:t>
            </w:r>
            <w:r w:rsidRPr="006B7BC4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877.96)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45,226,757.92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234,362,629.12</w:t>
            </w:r>
          </w:p>
        </w:tc>
      </w:tr>
      <w:tr w:rsidR="00F512C1" w:rsidRPr="00F512C1" w:rsidTr="003407F0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F512C1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2C069A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F512C1" w:rsidRPr="00F512C1" w:rsidRDefault="006B7BC4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BC4">
              <w:rPr>
                <w:rFonts w:ascii="Angsana New" w:hAnsi="Angsana New"/>
                <w:sz w:val="24"/>
                <w:szCs w:val="24"/>
              </w:rPr>
              <w:t>761,171.07</w:t>
            </w: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F512C1" w:rsidP="002C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761,171.07</w:t>
            </w:r>
          </w:p>
        </w:tc>
      </w:tr>
      <w:tr w:rsidR="00F512C1" w:rsidRPr="00F512C1" w:rsidTr="003407F0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F512C1" w:rsidRPr="00A1047D" w:rsidRDefault="00F512C1" w:rsidP="0093294B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512C1" w:rsidRPr="00F512C1" w:rsidRDefault="00F962F2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62F2">
              <w:rPr>
                <w:rFonts w:ascii="Angsana New" w:hAnsi="Angsana New"/>
                <w:sz w:val="24"/>
                <w:szCs w:val="24"/>
              </w:rPr>
              <w:t>276,366,747.17</w:t>
            </w:r>
          </w:p>
        </w:tc>
        <w:tc>
          <w:tcPr>
            <w:tcW w:w="143" w:type="dxa"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F512C1" w:rsidRPr="00F512C1" w:rsidRDefault="00F512C1" w:rsidP="0093294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noWrap/>
          </w:tcPr>
          <w:p w:rsidR="00F512C1" w:rsidRPr="00F512C1" w:rsidRDefault="00F512C1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F512C1" w:rsidRPr="00A1047D" w:rsidRDefault="00F512C1" w:rsidP="0093294B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F512C1" w:rsidRPr="00F512C1" w:rsidRDefault="00CB5B8B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5B8B">
              <w:rPr>
                <w:rFonts w:ascii="Angsana New" w:hAnsi="Angsana New"/>
                <w:sz w:val="24"/>
                <w:szCs w:val="24"/>
              </w:rPr>
              <w:t>483,574,142.15</w:t>
            </w:r>
          </w:p>
        </w:tc>
      </w:tr>
      <w:bookmarkEnd w:id="5"/>
    </w:tbl>
    <w:p w:rsidR="00E9137D" w:rsidRDefault="00E9137D">
      <w:pPr>
        <w:rPr>
          <w:highlight w:val="yellow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BC19F4" w:rsidRPr="00143E8F" w:rsidTr="00DF17DF">
        <w:trPr>
          <w:trHeight w:val="74"/>
        </w:trPr>
        <w:tc>
          <w:tcPr>
            <w:tcW w:w="2707" w:type="dxa"/>
            <w:noWrap/>
          </w:tcPr>
          <w:p w:rsidR="00BC19F4" w:rsidRPr="00143E8F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6" w:name="_Hlk560083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BC19F4" w:rsidRPr="00143E8F" w:rsidRDefault="00BC19F4" w:rsidP="00DF17DF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BC19F4" w:rsidRPr="00143E8F" w:rsidTr="00DF17DF">
        <w:trPr>
          <w:trHeight w:val="74"/>
        </w:trPr>
        <w:tc>
          <w:tcPr>
            <w:tcW w:w="2707" w:type="dxa"/>
            <w:noWrap/>
          </w:tcPr>
          <w:p w:rsidR="00BC19F4" w:rsidRPr="00143E8F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BC19F4" w:rsidRPr="00A1047D" w:rsidRDefault="00BC19F4" w:rsidP="00DF17DF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C19F4" w:rsidRPr="00143E8F" w:rsidTr="00DF17DF">
        <w:tc>
          <w:tcPr>
            <w:tcW w:w="2707" w:type="dxa"/>
            <w:noWrap/>
          </w:tcPr>
          <w:p w:rsidR="00BC19F4" w:rsidRPr="00143E8F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BC19F4" w:rsidRPr="00E837F4" w:rsidRDefault="00BC19F4" w:rsidP="00DF17D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BC19F4" w:rsidRPr="00E837F4" w:rsidRDefault="00BC19F4" w:rsidP="00DF17D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BC19F4" w:rsidRPr="00E837F4" w:rsidRDefault="00BC19F4" w:rsidP="00DF17D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BC19F4" w:rsidRPr="00E837F4" w:rsidRDefault="00BC19F4" w:rsidP="00DF17D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BC19F4" w:rsidRPr="00A1047D" w:rsidRDefault="00BC19F4" w:rsidP="00DF17DF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C19F4" w:rsidRPr="00143E8F" w:rsidTr="00DF17DF">
        <w:tc>
          <w:tcPr>
            <w:tcW w:w="2707" w:type="dxa"/>
            <w:noWrap/>
          </w:tcPr>
          <w:p w:rsidR="00BC19F4" w:rsidRPr="00143E8F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BC19F4" w:rsidRPr="00A1047D" w:rsidRDefault="00BC19F4" w:rsidP="00DF17D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BC19F4" w:rsidRPr="00E837F4" w:rsidRDefault="00BC19F4" w:rsidP="00DF17DF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BC19F4" w:rsidRPr="00E837F4" w:rsidRDefault="00BC19F4" w:rsidP="00DF17DF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BC19F4" w:rsidRPr="00E837F4" w:rsidRDefault="00BC19F4" w:rsidP="00DF17DF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BC19F4" w:rsidRPr="00A1047D" w:rsidRDefault="00BC19F4" w:rsidP="00DF17D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C19F4" w:rsidRPr="00143E8F" w:rsidTr="00DF17DF">
        <w:tc>
          <w:tcPr>
            <w:tcW w:w="2707" w:type="dxa"/>
            <w:noWrap/>
          </w:tcPr>
          <w:p w:rsidR="00BC19F4" w:rsidRPr="00143E8F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BC19F4" w:rsidRPr="00E837F4" w:rsidRDefault="00BC19F4" w:rsidP="00BC19F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3" w:type="dxa"/>
          </w:tcPr>
          <w:p w:rsidR="00BC19F4" w:rsidRPr="00E837F4" w:rsidRDefault="00BC19F4" w:rsidP="00DF17DF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BC19F4" w:rsidRPr="00A1047D" w:rsidRDefault="00BC19F4" w:rsidP="00DF17DF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BC19F4" w:rsidRPr="00E837F4" w:rsidRDefault="00BC19F4" w:rsidP="00DF17DF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BC19F4" w:rsidRPr="00F15A82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BC19F4" w:rsidRPr="00E837F4" w:rsidRDefault="00BC19F4" w:rsidP="00DF17DF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BC19F4" w:rsidRPr="00E837F4" w:rsidRDefault="00BC19F4" w:rsidP="00BC19F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C19F4" w:rsidRPr="00143E8F" w:rsidTr="00DF17DF">
        <w:tc>
          <w:tcPr>
            <w:tcW w:w="2707" w:type="dxa"/>
            <w:noWrap/>
          </w:tcPr>
          <w:p w:rsidR="00BC19F4" w:rsidRPr="00A1047D" w:rsidRDefault="00BC19F4" w:rsidP="00DF17D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BC19F4" w:rsidRPr="00B22B6A" w:rsidRDefault="00BC19F4" w:rsidP="00DF17DF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BC19F4" w:rsidRPr="00B22B6A" w:rsidRDefault="00BC19F4" w:rsidP="00DF17DF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BC19F4" w:rsidRPr="00B22B6A" w:rsidRDefault="00BC19F4" w:rsidP="00DF17DF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BC19F4" w:rsidRPr="00B22B6A" w:rsidRDefault="00BC19F4" w:rsidP="00DF17DF">
            <w:pPr>
              <w:spacing w:line="32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BC19F4" w:rsidRPr="00B22B6A" w:rsidRDefault="00BC19F4" w:rsidP="00DF17DF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BC19F4" w:rsidRPr="00B22B6A" w:rsidRDefault="00BC19F4" w:rsidP="00DF17DF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BC19F4" w:rsidRPr="00B22B6A" w:rsidRDefault="00BC19F4" w:rsidP="00DF17DF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BC19F4" w:rsidRPr="00A1047D" w:rsidRDefault="00BC19F4" w:rsidP="00DF17DF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BC19F4" w:rsidRPr="00B22B6A" w:rsidRDefault="00BC19F4" w:rsidP="00DF17DF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1E3F" w:rsidRPr="00143E8F" w:rsidTr="00DF17DF">
        <w:tc>
          <w:tcPr>
            <w:tcW w:w="2707" w:type="dxa"/>
            <w:noWrap/>
          </w:tcPr>
          <w:p w:rsidR="00BF1E3F" w:rsidRPr="00A1047D" w:rsidRDefault="00BF1E3F" w:rsidP="00BF1E3F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BF1E3F" w:rsidRPr="00EC780E" w:rsidRDefault="00BF1E3F" w:rsidP="00BF1E3F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64,989,804.82</w:t>
            </w:r>
          </w:p>
        </w:tc>
        <w:tc>
          <w:tcPr>
            <w:tcW w:w="143" w:type="dxa"/>
          </w:tcPr>
          <w:p w:rsidR="00BF1E3F" w:rsidRPr="00B22B6A" w:rsidRDefault="00BF1E3F" w:rsidP="00BF1E3F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BF1E3F" w:rsidRPr="00B22B6A" w:rsidRDefault="00BF1E3F" w:rsidP="00BF1E3F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3,754,919.04</w:t>
            </w:r>
          </w:p>
        </w:tc>
        <w:tc>
          <w:tcPr>
            <w:tcW w:w="144" w:type="dxa"/>
            <w:tcBorders>
              <w:left w:val="nil"/>
            </w:tcBorders>
          </w:tcPr>
          <w:p w:rsidR="00BF1E3F" w:rsidRPr="00B22B6A" w:rsidRDefault="00BF1E3F" w:rsidP="00BF1E3F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BF1E3F" w:rsidRPr="00690511" w:rsidRDefault="00BF1E3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BF1E3F" w:rsidRPr="00A1047D" w:rsidRDefault="00BF1E3F" w:rsidP="00BF1E3F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BF1E3F" w:rsidRPr="00B22B6A" w:rsidRDefault="00BF1E3F" w:rsidP="00760406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(5,173,987.34)</w:t>
            </w:r>
          </w:p>
        </w:tc>
        <w:tc>
          <w:tcPr>
            <w:tcW w:w="141" w:type="dxa"/>
          </w:tcPr>
          <w:p w:rsidR="00BF1E3F" w:rsidRPr="00A1047D" w:rsidRDefault="00BF1E3F" w:rsidP="00BF1E3F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BF1E3F" w:rsidRPr="009A7E1F" w:rsidRDefault="00BF1E3F" w:rsidP="00BF1E3F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63,570,736.52</w:t>
            </w:r>
          </w:p>
        </w:tc>
      </w:tr>
      <w:tr w:rsidR="008100F5" w:rsidRPr="00143E8F" w:rsidTr="00DF17DF">
        <w:trPr>
          <w:trHeight w:val="59"/>
        </w:trPr>
        <w:tc>
          <w:tcPr>
            <w:tcW w:w="2707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 xml:space="preserve">222,894,132.81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2,879,091.00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8100F5" w:rsidRPr="00A1047D" w:rsidRDefault="008100F5" w:rsidP="008100F5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2,865,964.37</w:t>
            </w:r>
          </w:p>
        </w:tc>
        <w:tc>
          <w:tcPr>
            <w:tcW w:w="141" w:type="dxa"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8100F5" w:rsidRPr="009A7E1F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228,639,188.18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37,411,345.18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192,007.16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DD0F9C" w:rsidRPr="00A1047D" w:rsidRDefault="00DD0F9C" w:rsidP="00DD0F9C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286,154.33</w:t>
            </w:r>
          </w:p>
        </w:tc>
        <w:tc>
          <w:tcPr>
            <w:tcW w:w="141" w:type="dxa"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37,889,506.67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53,036,954.58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5,627,548.83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(186,920.00)</w:t>
            </w:r>
          </w:p>
        </w:tc>
        <w:tc>
          <w:tcPr>
            <w:tcW w:w="143" w:type="dxa"/>
          </w:tcPr>
          <w:p w:rsidR="00DD0F9C" w:rsidRPr="00F15A82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271,</w:t>
            </w:r>
            <w:r w:rsidRPr="00DD0F9C">
              <w:rPr>
                <w:rFonts w:ascii="Angsana New" w:hAnsi="Angsana New"/>
                <w:sz w:val="24"/>
                <w:szCs w:val="24"/>
              </w:rPr>
              <w:t>688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.46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58,749,271.87</w:t>
            </w:r>
          </w:p>
        </w:tc>
      </w:tr>
      <w:tr w:rsidR="00DD0F9C" w:rsidRPr="00143E8F" w:rsidTr="00BF1E3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1C66">
              <w:rPr>
                <w:rFonts w:ascii="Angsana New" w:hAnsi="Angsana New"/>
                <w:sz w:val="24"/>
                <w:szCs w:val="24"/>
              </w:rPr>
              <w:t xml:space="preserve"> 45,483,061.75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5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545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 xml:space="preserve">331.80 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956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102.51)</w:t>
            </w:r>
          </w:p>
        </w:tc>
        <w:tc>
          <w:tcPr>
            <w:tcW w:w="143" w:type="dxa"/>
            <w:noWrap/>
          </w:tcPr>
          <w:p w:rsidR="00DD0F9C" w:rsidRPr="00F15A82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DD0F9C" w:rsidRPr="00F15A82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49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072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291.04</w:t>
            </w:r>
          </w:p>
        </w:tc>
      </w:tr>
      <w:tr w:rsidR="00DD0F9C" w:rsidRPr="00143E8F" w:rsidTr="00BF1E3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66">
              <w:rPr>
                <w:rFonts w:ascii="Angsana New" w:hAnsi="Angsana New"/>
                <w:sz w:val="24"/>
                <w:szCs w:val="24"/>
              </w:rPr>
              <w:t xml:space="preserve">10,421,146.04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14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116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309.25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(7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943.93)</w:t>
            </w:r>
          </w:p>
        </w:tc>
        <w:tc>
          <w:tcPr>
            <w:tcW w:w="143" w:type="dxa"/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DD0F9C" w:rsidRPr="00BF1E3F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(7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628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937.82)</w:t>
            </w:r>
          </w:p>
        </w:tc>
        <w:tc>
          <w:tcPr>
            <w:tcW w:w="141" w:type="dxa"/>
            <w:noWrap/>
          </w:tcPr>
          <w:p w:rsidR="00DD0F9C" w:rsidRPr="00F15A82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16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900</w:t>
            </w:r>
            <w:r w:rsidRPr="00BF1E3F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573.54</w:t>
            </w:r>
          </w:p>
        </w:tc>
      </w:tr>
      <w:tr w:rsidR="00DD0F9C" w:rsidRPr="00143E8F" w:rsidTr="00BF1E3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449">
              <w:rPr>
                <w:rFonts w:ascii="Angsana New" w:hAnsi="Angsana New"/>
                <w:sz w:val="24"/>
                <w:szCs w:val="24"/>
              </w:rPr>
              <w:t xml:space="preserve"> 434,236,445.18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A53897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32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115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207.08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A53897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150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966.44)</w:t>
            </w:r>
          </w:p>
        </w:tc>
        <w:tc>
          <w:tcPr>
            <w:tcW w:w="143" w:type="dxa"/>
            <w:noWrap/>
          </w:tcPr>
          <w:p w:rsidR="00DD0F9C" w:rsidRPr="00F15A82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DD0F9C" w:rsidRPr="00A53897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(9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379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118.00)</w:t>
            </w:r>
          </w:p>
        </w:tc>
        <w:tc>
          <w:tcPr>
            <w:tcW w:w="141" w:type="dxa"/>
          </w:tcPr>
          <w:p w:rsidR="00DD0F9C" w:rsidRPr="00F15A82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454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821</w:t>
            </w:r>
            <w:r w:rsidRPr="00A53897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567.82</w:t>
            </w:r>
          </w:p>
        </w:tc>
      </w:tr>
      <w:tr w:rsidR="00DD0F9C" w:rsidRPr="00143E8F" w:rsidTr="00BF1E3F"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cs/>
              </w:rPr>
              <w:t xml:space="preserve"> </w:t>
            </w:r>
            <w:r w:rsidRPr="00A1047D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DD0F9C" w:rsidRPr="00B22B6A" w:rsidRDefault="00DD0F9C" w:rsidP="00DD0F9C">
            <w:pPr>
              <w:pStyle w:val="Header"/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D0F9C" w:rsidRPr="00B22B6A" w:rsidRDefault="00DD0F9C" w:rsidP="00DD0F9C">
            <w:pPr>
              <w:tabs>
                <w:tab w:val="left" w:pos="649"/>
              </w:tabs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D0F9C" w:rsidRPr="00B22B6A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7,784,763.01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2,907,030.50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10,691,793.51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50,630,950.11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10,852,695.41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E3EF9">
              <w:rPr>
                <w:rFonts w:ascii="Angsana New" w:hAnsi="Angsana New"/>
                <w:sz w:val="24"/>
                <w:szCs w:val="24"/>
              </w:rPr>
              <w:t>61,483,645.52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26,203,385.11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1,177,226.15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27,380,611.26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29,687,467.79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6,364,883.83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(34,752.74)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36,017,598.88</w:t>
            </w:r>
          </w:p>
        </w:tc>
      </w:tr>
      <w:tr w:rsidR="00DD0F9C" w:rsidRPr="00143E8F" w:rsidTr="00DF17DF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40,165,554.69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1,996,109.96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(1,838,920.15)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40,322,744.50</w:t>
            </w:r>
          </w:p>
        </w:tc>
      </w:tr>
      <w:tr w:rsidR="00DD0F9C" w:rsidRPr="00143E8F" w:rsidTr="003407F0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 xml:space="preserve"> 154,472,120.71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DD0F9C" w:rsidRPr="00421933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23,297,945.85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(1,873,672.89)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175,896,393.67</w:t>
            </w:r>
          </w:p>
        </w:tc>
      </w:tr>
      <w:tr w:rsidR="00DD0F9C" w:rsidRPr="00F512C1" w:rsidTr="003407F0">
        <w:trPr>
          <w:trHeight w:val="59"/>
        </w:trPr>
        <w:tc>
          <w:tcPr>
            <w:tcW w:w="2707" w:type="dxa"/>
            <w:shd w:val="clear" w:color="auto" w:fill="auto"/>
            <w:noWrap/>
          </w:tcPr>
          <w:p w:rsidR="00DD0F9C" w:rsidRPr="00F512C1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D0F9C" w:rsidRPr="00F512C1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DD0F9C" w:rsidRPr="00F512C1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4" w:type="dxa"/>
            <w:tcBorders>
              <w:left w:val="nil"/>
            </w:tcBorders>
          </w:tcPr>
          <w:p w:rsidR="00DD0F9C" w:rsidRPr="00F512C1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DD0F9C" w:rsidRPr="00F512C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690511" w:rsidRDefault="00DD0F9C" w:rsidP="00DD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DD0F9C" w:rsidRPr="00F512C1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39D1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DD0F9C" w:rsidRPr="006D28DD" w:rsidTr="003407F0">
        <w:trPr>
          <w:trHeight w:val="59"/>
        </w:trPr>
        <w:tc>
          <w:tcPr>
            <w:tcW w:w="2707" w:type="dxa"/>
            <w:noWrap/>
          </w:tcPr>
          <w:p w:rsidR="00DD0F9C" w:rsidRPr="00A1047D" w:rsidRDefault="00DD0F9C" w:rsidP="00DD0F9C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 xml:space="preserve"> 279,764,324.47</w:t>
            </w:r>
          </w:p>
        </w:tc>
        <w:tc>
          <w:tcPr>
            <w:tcW w:w="143" w:type="dxa"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DD0F9C" w:rsidRPr="00B22B6A" w:rsidRDefault="00DD0F9C" w:rsidP="00DD0F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DD0F9C" w:rsidRPr="00B22B6A" w:rsidRDefault="00DD0F9C" w:rsidP="00DD0F9C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DD0F9C" w:rsidRPr="00A1047D" w:rsidRDefault="00DD0F9C" w:rsidP="00DD0F9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DD0F9C" w:rsidRPr="009A7E1F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322">
              <w:rPr>
                <w:rFonts w:ascii="Angsana New" w:hAnsi="Angsana New"/>
                <w:sz w:val="24"/>
                <w:szCs w:val="24"/>
              </w:rPr>
              <w:t>277,333,273.89</w:t>
            </w:r>
          </w:p>
        </w:tc>
      </w:tr>
      <w:bookmarkEnd w:id="6"/>
    </w:tbl>
    <w:p w:rsidR="00E9137D" w:rsidRDefault="00E9137D">
      <w:pPr>
        <w:rPr>
          <w:highlight w:val="yellow"/>
        </w:rPr>
      </w:pPr>
    </w:p>
    <w:p w:rsidR="00E9137D" w:rsidRDefault="00E9137D">
      <w:pPr>
        <w:rPr>
          <w:highlight w:val="yellow"/>
        </w:rPr>
      </w:pPr>
    </w:p>
    <w:p w:rsidR="00725472" w:rsidRDefault="00725472">
      <w:pPr>
        <w:rPr>
          <w:highlight w:val="yellow"/>
        </w:rPr>
      </w:pPr>
    </w:p>
    <w:p w:rsidR="0093294B" w:rsidRDefault="0093294B">
      <w:pPr>
        <w:rPr>
          <w:highlight w:val="yellow"/>
        </w:rPr>
      </w:pPr>
    </w:p>
    <w:p w:rsidR="0093294B" w:rsidRDefault="0093294B">
      <w:pPr>
        <w:rPr>
          <w:highlight w:val="yellow"/>
        </w:rPr>
      </w:pPr>
    </w:p>
    <w:tbl>
      <w:tblPr>
        <w:tblW w:w="8963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40"/>
      </w:tblGrid>
      <w:tr w:rsidR="003503FA" w:rsidRPr="00143E8F" w:rsidTr="0093294B">
        <w:trPr>
          <w:trHeight w:val="74"/>
        </w:trPr>
        <w:tc>
          <w:tcPr>
            <w:tcW w:w="2721" w:type="dxa"/>
            <w:noWrap/>
          </w:tcPr>
          <w:p w:rsidR="003503FA" w:rsidRPr="00143E8F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7" w:name="_Hlk560068"/>
          </w:p>
        </w:tc>
        <w:tc>
          <w:tcPr>
            <w:tcW w:w="6242" w:type="dxa"/>
            <w:gridSpan w:val="9"/>
            <w:tcBorders>
              <w:bottom w:val="single" w:sz="6" w:space="0" w:color="auto"/>
            </w:tcBorders>
            <w:noWrap/>
          </w:tcPr>
          <w:p w:rsidR="003503FA" w:rsidRPr="00143E8F" w:rsidRDefault="003503FA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503FA" w:rsidRPr="00143E8F" w:rsidTr="0093294B">
        <w:trPr>
          <w:trHeight w:val="74"/>
        </w:trPr>
        <w:tc>
          <w:tcPr>
            <w:tcW w:w="2721" w:type="dxa"/>
            <w:noWrap/>
          </w:tcPr>
          <w:p w:rsidR="003503FA" w:rsidRPr="00143E8F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42" w:type="dxa"/>
            <w:gridSpan w:val="9"/>
            <w:tcBorders>
              <w:bottom w:val="single" w:sz="6" w:space="0" w:color="auto"/>
            </w:tcBorders>
            <w:noWrap/>
          </w:tcPr>
          <w:p w:rsidR="003503FA" w:rsidRPr="00A1047D" w:rsidRDefault="003503FA" w:rsidP="0093294B">
            <w:pPr>
              <w:pStyle w:val="BodyTextIndent"/>
              <w:spacing w:after="0" w:line="32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3503FA" w:rsidRPr="00143E8F" w:rsidTr="0093294B">
        <w:tc>
          <w:tcPr>
            <w:tcW w:w="2721" w:type="dxa"/>
            <w:noWrap/>
          </w:tcPr>
          <w:p w:rsidR="003503FA" w:rsidRPr="00143E8F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503FA" w:rsidRPr="00E837F4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3503FA" w:rsidRPr="00E837F4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3503FA" w:rsidRPr="00E837F4" w:rsidRDefault="003503FA" w:rsidP="0093294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:rsidR="003503FA" w:rsidRPr="00A1047D" w:rsidRDefault="003503FA" w:rsidP="0093294B">
            <w:pPr>
              <w:spacing w:line="32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503FA" w:rsidRPr="00143E8F" w:rsidTr="0093294B">
        <w:tc>
          <w:tcPr>
            <w:tcW w:w="2721" w:type="dxa"/>
            <w:noWrap/>
          </w:tcPr>
          <w:p w:rsidR="003503FA" w:rsidRPr="00143E8F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3503FA" w:rsidRPr="00A1047D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3503FA" w:rsidRPr="00E837F4" w:rsidRDefault="003503FA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E837F4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noWrap/>
          </w:tcPr>
          <w:p w:rsidR="003503FA" w:rsidRPr="00A1047D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837F4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503FA" w:rsidRPr="00143E8F" w:rsidTr="0093294B">
        <w:tc>
          <w:tcPr>
            <w:tcW w:w="2721" w:type="dxa"/>
            <w:noWrap/>
          </w:tcPr>
          <w:p w:rsidR="003503FA" w:rsidRPr="00143E8F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3503FA" w:rsidRPr="00E837F4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="002C261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3503FA" w:rsidRPr="00E837F4" w:rsidRDefault="003503FA" w:rsidP="0093294B">
            <w:pPr>
              <w:pStyle w:val="BodyTextIndent"/>
              <w:spacing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3503FA" w:rsidRPr="00A1047D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3503FA" w:rsidRPr="00E837F4" w:rsidRDefault="003503FA" w:rsidP="0093294B">
            <w:pPr>
              <w:pStyle w:val="BodyTextIndent"/>
              <w:spacing w:after="0" w:line="32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3503FA" w:rsidRPr="00F15A82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3503FA" w:rsidRPr="00E837F4" w:rsidRDefault="003503FA" w:rsidP="0093294B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noWrap/>
          </w:tcPr>
          <w:p w:rsidR="003503FA" w:rsidRPr="00E837F4" w:rsidRDefault="003503FA" w:rsidP="0093294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837F4">
              <w:rPr>
                <w:rFonts w:ascii="Angsana New" w:hAnsi="Angsana New"/>
                <w:sz w:val="24"/>
                <w:szCs w:val="24"/>
              </w:rPr>
              <w:t>25</w:t>
            </w:r>
            <w:r w:rsidRPr="00A15268">
              <w:rPr>
                <w:rFonts w:ascii="Angsana New" w:hAnsi="Angsana New" w:hint="cs"/>
                <w:sz w:val="24"/>
                <w:szCs w:val="24"/>
              </w:rPr>
              <w:t>6</w:t>
            </w:r>
            <w:r w:rsidR="002C261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3503FA" w:rsidRPr="00143E8F" w:rsidTr="0093294B">
        <w:tc>
          <w:tcPr>
            <w:tcW w:w="2721" w:type="dxa"/>
            <w:noWrap/>
          </w:tcPr>
          <w:p w:rsidR="003503FA" w:rsidRPr="00A1047D" w:rsidRDefault="003503FA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3503FA" w:rsidRPr="00B22B6A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93294B">
            <w:pPr>
              <w:pStyle w:val="BodyTextIndent"/>
              <w:spacing w:after="0"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3503FA" w:rsidRPr="00B22B6A" w:rsidRDefault="003503FA" w:rsidP="0093294B">
            <w:pPr>
              <w:spacing w:line="32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3503FA" w:rsidRPr="00B22B6A" w:rsidRDefault="003503FA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3503FA" w:rsidRPr="00B22B6A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3503FA" w:rsidRPr="00B22B6A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3503FA" w:rsidRPr="00A1047D" w:rsidRDefault="003503FA" w:rsidP="0093294B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noWrap/>
          </w:tcPr>
          <w:p w:rsidR="003503FA" w:rsidRPr="00B22B6A" w:rsidRDefault="003503FA" w:rsidP="0093294B">
            <w:pPr>
              <w:spacing w:line="32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00F5" w:rsidRPr="00143E8F" w:rsidTr="0093294B"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52E33">
              <w:rPr>
                <w:rFonts w:ascii="Angsana New" w:hAnsi="Angsana New"/>
                <w:sz w:val="24"/>
                <w:szCs w:val="24"/>
              </w:rPr>
              <w:t xml:space="preserve"> 28,701,800.25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1,409,226.17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8100F5" w:rsidRPr="00A1047D" w:rsidRDefault="008100F5" w:rsidP="008100F5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34,878,778.40</w:t>
            </w:r>
          </w:p>
        </w:tc>
        <w:tc>
          <w:tcPr>
            <w:tcW w:w="141" w:type="dxa"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64,989,804.82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33CE1">
              <w:rPr>
                <w:rFonts w:ascii="Angsana New" w:hAnsi="Angsana New"/>
                <w:sz w:val="24"/>
                <w:szCs w:val="24"/>
              </w:rPr>
              <w:t xml:space="preserve"> 47,896,345.13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3,637,112.26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8100F5" w:rsidRPr="00A1047D" w:rsidRDefault="008100F5" w:rsidP="008100F5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0" w:right="57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>171,360,675.42</w:t>
            </w:r>
          </w:p>
        </w:tc>
        <w:tc>
          <w:tcPr>
            <w:tcW w:w="141" w:type="dxa"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CE1">
              <w:rPr>
                <w:rFonts w:ascii="Angsana New" w:hAnsi="Angsana New"/>
                <w:sz w:val="24"/>
                <w:szCs w:val="24"/>
              </w:rPr>
              <w:t xml:space="preserve">222,894,132.81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C780E" w:rsidRPr="00143E8F" w:rsidTr="0093294B">
        <w:trPr>
          <w:trHeight w:val="59"/>
        </w:trPr>
        <w:tc>
          <w:tcPr>
            <w:tcW w:w="2721" w:type="dxa"/>
            <w:noWrap/>
          </w:tcPr>
          <w:p w:rsidR="00EC780E" w:rsidRPr="00A1047D" w:rsidRDefault="00EC780E" w:rsidP="0093294B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EC780E" w:rsidRPr="00EC780E" w:rsidRDefault="00EC780E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33CE1" w:rsidRPr="00B33CE1">
              <w:rPr>
                <w:rFonts w:ascii="Angsana New" w:hAnsi="Angsana New"/>
                <w:sz w:val="24"/>
                <w:szCs w:val="24"/>
              </w:rPr>
              <w:t xml:space="preserve"> 26,606,658.61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:rsidR="00EC780E" w:rsidRPr="00B22B6A" w:rsidRDefault="00EC780E" w:rsidP="0093294B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DD0F9C" w:rsidRPr="00EC780E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2,174,959.53</w:t>
            </w:r>
          </w:p>
        </w:tc>
        <w:tc>
          <w:tcPr>
            <w:tcW w:w="144" w:type="dxa"/>
            <w:tcBorders>
              <w:left w:val="nil"/>
            </w:tcBorders>
          </w:tcPr>
          <w:p w:rsidR="00EC780E" w:rsidRPr="00B22B6A" w:rsidRDefault="00EC780E" w:rsidP="0093294B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C780E" w:rsidRPr="00EC780E" w:rsidRDefault="00B33CE1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(234</w:t>
            </w:r>
            <w:r w:rsidRPr="00B33CE1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688.50)</w:t>
            </w:r>
          </w:p>
        </w:tc>
        <w:tc>
          <w:tcPr>
            <w:tcW w:w="143" w:type="dxa"/>
            <w:noWrap/>
          </w:tcPr>
          <w:p w:rsidR="00EC780E" w:rsidRPr="00A1047D" w:rsidRDefault="00EC780E" w:rsidP="0093294B">
            <w:pPr>
              <w:spacing w:line="32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C780E" w:rsidRPr="00EC780E" w:rsidRDefault="00DD0F9C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8,864,415.54</w:t>
            </w:r>
          </w:p>
        </w:tc>
        <w:tc>
          <w:tcPr>
            <w:tcW w:w="141" w:type="dxa"/>
          </w:tcPr>
          <w:p w:rsidR="00EC780E" w:rsidRPr="00A1047D" w:rsidRDefault="00EC780E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EC780E" w:rsidRPr="00EC780E" w:rsidRDefault="00DD0F9C" w:rsidP="0093294B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37,411,345.18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D2B31">
              <w:rPr>
                <w:rFonts w:ascii="Angsana New" w:hAnsi="Angsana New"/>
                <w:sz w:val="24"/>
                <w:szCs w:val="24"/>
              </w:rPr>
              <w:t xml:space="preserve"> 14,467,357.69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3,517,603.80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 (534</w:t>
            </w:r>
            <w:r w:rsidRPr="008D2B31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418.94)</w:t>
            </w:r>
          </w:p>
        </w:tc>
        <w:tc>
          <w:tcPr>
            <w:tcW w:w="143" w:type="dxa"/>
          </w:tcPr>
          <w:p w:rsidR="008100F5" w:rsidRPr="00F15A82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8100F5" w:rsidRPr="00690511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35,586,412.</w:t>
            </w:r>
            <w:r w:rsidRPr="00DD0F9C"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53,036,954.58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83166">
              <w:rPr>
                <w:rFonts w:ascii="Angsana New" w:hAnsi="Angsana New"/>
                <w:sz w:val="24"/>
                <w:szCs w:val="24"/>
              </w:rPr>
              <w:t xml:space="preserve"> 44,476,741.29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83166">
              <w:rPr>
                <w:rFonts w:ascii="Angsana New" w:hAnsi="Angsana New"/>
                <w:sz w:val="24"/>
                <w:szCs w:val="24"/>
              </w:rPr>
              <w:t xml:space="preserve"> 618,617.42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 xml:space="preserve">  (1</w:t>
            </w:r>
            <w:r w:rsidRPr="00283166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431</w:t>
            </w:r>
            <w:r w:rsidRPr="00283166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851.06)</w:t>
            </w:r>
          </w:p>
        </w:tc>
        <w:tc>
          <w:tcPr>
            <w:tcW w:w="143" w:type="dxa"/>
            <w:noWrap/>
          </w:tcPr>
          <w:p w:rsidR="008100F5" w:rsidRPr="00A1047D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83166">
              <w:rPr>
                <w:rFonts w:ascii="Angsana New" w:hAnsi="Angsana New"/>
                <w:sz w:val="24"/>
                <w:szCs w:val="24"/>
              </w:rPr>
              <w:t xml:space="preserve"> 1,819,554.10</w:t>
            </w:r>
          </w:p>
        </w:tc>
        <w:tc>
          <w:tcPr>
            <w:tcW w:w="141" w:type="dxa"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1C66">
              <w:rPr>
                <w:rFonts w:ascii="Angsana New" w:hAnsi="Angsana New"/>
                <w:sz w:val="24"/>
                <w:szCs w:val="24"/>
              </w:rPr>
              <w:t xml:space="preserve"> 45,483,061.75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1C66">
              <w:rPr>
                <w:rFonts w:ascii="Angsana New" w:hAnsi="Angsana New"/>
                <w:sz w:val="24"/>
                <w:szCs w:val="24"/>
              </w:rPr>
              <w:t xml:space="preserve"> 108,713.13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1C66">
              <w:rPr>
                <w:rFonts w:ascii="Angsana New" w:hAnsi="Angsana New"/>
                <w:sz w:val="24"/>
                <w:szCs w:val="24"/>
              </w:rPr>
              <w:t xml:space="preserve"> 7,324,827.06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(100</w:t>
            </w:r>
            <w:r w:rsidRPr="00CE1C66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769.20)</w:t>
            </w:r>
          </w:p>
        </w:tc>
        <w:tc>
          <w:tcPr>
            <w:tcW w:w="143" w:type="dxa"/>
          </w:tcPr>
          <w:p w:rsidR="008100F5" w:rsidRPr="00A1047D" w:rsidRDefault="008100F5" w:rsidP="008100F5">
            <w:pPr>
              <w:spacing w:line="32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1C66">
              <w:rPr>
                <w:rFonts w:ascii="Angsana New" w:hAnsi="Angsana New"/>
                <w:sz w:val="24"/>
                <w:szCs w:val="24"/>
              </w:rPr>
              <w:t xml:space="preserve"> 3,088,375.05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1C66">
              <w:rPr>
                <w:rFonts w:ascii="Angsana New" w:hAnsi="Angsana New"/>
                <w:sz w:val="24"/>
                <w:szCs w:val="24"/>
              </w:rPr>
              <w:t xml:space="preserve">10,421,146.04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449">
              <w:rPr>
                <w:rFonts w:ascii="Angsana New" w:hAnsi="Angsana New"/>
                <w:sz w:val="24"/>
                <w:szCs w:val="24"/>
              </w:rPr>
              <w:t>162,257,616.10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449">
              <w:rPr>
                <w:rFonts w:ascii="Angsana New" w:hAnsi="Angsana New"/>
                <w:sz w:val="24"/>
                <w:szCs w:val="24"/>
              </w:rPr>
              <w:t>18,682,346.24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</w:t>
            </w:r>
            <w:r w:rsidRPr="000A6449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301</w:t>
            </w:r>
            <w:r w:rsidRPr="000A6449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727.70)</w:t>
            </w:r>
          </w:p>
        </w:tc>
        <w:tc>
          <w:tcPr>
            <w:tcW w:w="143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A6449">
              <w:rPr>
                <w:rFonts w:ascii="Angsana New" w:hAnsi="Angsana New"/>
                <w:sz w:val="24"/>
                <w:szCs w:val="24"/>
              </w:rPr>
              <w:t>255,598,210.54</w:t>
            </w:r>
          </w:p>
        </w:tc>
        <w:tc>
          <w:tcPr>
            <w:tcW w:w="141" w:type="dxa"/>
          </w:tcPr>
          <w:p w:rsidR="008100F5" w:rsidRPr="00A1047D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449">
              <w:rPr>
                <w:rFonts w:ascii="Angsana New" w:hAnsi="Angsana New"/>
                <w:sz w:val="24"/>
                <w:szCs w:val="24"/>
              </w:rPr>
              <w:t xml:space="preserve"> 434,236,445.18</w:t>
            </w:r>
          </w:p>
        </w:tc>
      </w:tr>
      <w:tr w:rsidR="008100F5" w:rsidRPr="00143E8F" w:rsidTr="0093294B"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cs/>
              </w:rPr>
              <w:t xml:space="preserve"> </w:t>
            </w:r>
            <w:r w:rsidRPr="00A1047D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B22B6A" w:rsidRDefault="008100F5" w:rsidP="008100F5">
            <w:pPr>
              <w:tabs>
                <w:tab w:val="left" w:pos="649"/>
              </w:tabs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B22B6A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00F5" w:rsidRPr="00143E8F" w:rsidTr="0093294B">
        <w:tc>
          <w:tcPr>
            <w:tcW w:w="2721" w:type="dxa"/>
            <w:noWrap/>
          </w:tcPr>
          <w:p w:rsidR="008100F5" w:rsidRPr="00F15A82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1,214,674.37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05E">
              <w:rPr>
                <w:rFonts w:ascii="Angsana New" w:hAnsi="Angsana New"/>
                <w:sz w:val="24"/>
                <w:szCs w:val="24"/>
              </w:rPr>
              <w:t>6,570,088.64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7,784,763.01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A1047D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21,975,259.61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5,985,221.28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8100F5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22,670,469.22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05E">
              <w:rPr>
                <w:rFonts w:ascii="Angsana New" w:hAnsi="Angsana New"/>
                <w:sz w:val="24"/>
                <w:szCs w:val="24"/>
              </w:rPr>
              <w:t xml:space="preserve"> 50,630,950.11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05E">
              <w:rPr>
                <w:rFonts w:ascii="Angsana New" w:hAnsi="Angsana New"/>
                <w:sz w:val="24"/>
                <w:szCs w:val="24"/>
              </w:rPr>
              <w:t>24,060,062.08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906,913.05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DD0F9C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(234,686.50)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1,471,096.48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26,203,385.11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A1047D">
              <w:rPr>
                <w:rFonts w:ascii="Angsana New" w:hAnsi="Angsana New" w:hint="cs"/>
                <w:szCs w:val="24"/>
                <w:cs/>
              </w:rPr>
              <w:t>ง</w:t>
            </w:r>
            <w:r w:rsidRPr="00A1047D">
              <w:rPr>
                <w:rFonts w:ascii="Angsana New" w:hAnsi="Angsana New"/>
                <w:szCs w:val="24"/>
                <w:cs/>
              </w:rPr>
              <w:t>ติดตั้ง</w:t>
            </w:r>
            <w:r w:rsidRPr="00A1047D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705E">
              <w:rPr>
                <w:rFonts w:ascii="Angsana New" w:hAnsi="Angsana New"/>
                <w:sz w:val="24"/>
                <w:szCs w:val="24"/>
              </w:rPr>
              <w:t>13,434,434.15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3,370,345.58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DD0F9C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(533,696.16)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690511" w:rsidRDefault="00DD0F9C" w:rsidP="00DD0F9C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13,416,384.22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DD0F9C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29,687,467.79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left" w:pos="404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>39,171,952.49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>1,458,810.65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(1</w:t>
            </w:r>
            <w:r w:rsidRPr="00E726B5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406</w:t>
            </w:r>
            <w:r w:rsidRPr="00E726B5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293.46)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941,085.01 </w:t>
            </w: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40,165,554.69</w:t>
            </w:r>
          </w:p>
        </w:tc>
      </w:tr>
      <w:tr w:rsidR="008100F5" w:rsidRPr="00143E8F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6D28DD">
              <w:rPr>
                <w:rFonts w:ascii="Angsana New" w:hAnsi="Angsana New"/>
                <w:szCs w:val="24"/>
              </w:rPr>
              <w:tab/>
            </w:r>
            <w:r w:rsidRPr="00A1047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>98,641,708.33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12,935,964.93</w:t>
            </w: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E85E27">
            <w:pPr>
              <w:pStyle w:val="BodyTextIndent"/>
              <w:spacing w:after="0" w:line="32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(2</w:t>
            </w:r>
            <w:r w:rsidRPr="00E726B5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174</w:t>
            </w:r>
            <w:r w:rsidRPr="00E726B5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676.12)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45,069,123.57</w:t>
            </w: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 xml:space="preserve"> 154,472,120.71</w:t>
            </w:r>
          </w:p>
        </w:tc>
      </w:tr>
      <w:tr w:rsidR="008100F5" w:rsidRPr="006D28DD" w:rsidTr="0093294B">
        <w:trPr>
          <w:trHeight w:val="59"/>
        </w:trPr>
        <w:tc>
          <w:tcPr>
            <w:tcW w:w="2721" w:type="dxa"/>
            <w:noWrap/>
          </w:tcPr>
          <w:p w:rsidR="008100F5" w:rsidRPr="00A1047D" w:rsidRDefault="008100F5" w:rsidP="008100F5">
            <w:pPr>
              <w:pStyle w:val="BodyTextIndent"/>
              <w:tabs>
                <w:tab w:val="clear" w:pos="227"/>
                <w:tab w:val="left" w:pos="250"/>
              </w:tabs>
              <w:spacing w:after="0" w:line="32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A1047D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80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26B5">
              <w:rPr>
                <w:rFonts w:ascii="Angsana New" w:hAnsi="Angsana New"/>
                <w:sz w:val="24"/>
                <w:szCs w:val="24"/>
              </w:rPr>
              <w:t xml:space="preserve"> 63,615,907.77</w:t>
            </w:r>
          </w:p>
        </w:tc>
        <w:tc>
          <w:tcPr>
            <w:tcW w:w="143" w:type="dxa"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8100F5" w:rsidRPr="00B22B6A" w:rsidRDefault="008100F5" w:rsidP="008100F5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100F5" w:rsidRPr="00B22B6A" w:rsidRDefault="008100F5" w:rsidP="008100F5">
            <w:pPr>
              <w:pStyle w:val="BodyTextIndent"/>
              <w:spacing w:after="0"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8100F5" w:rsidRPr="00A1047D" w:rsidRDefault="008100F5" w:rsidP="008100F5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8100F5" w:rsidRPr="00EC780E" w:rsidRDefault="008100F5" w:rsidP="008100F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6B5">
              <w:rPr>
                <w:rFonts w:ascii="Angsana New" w:hAnsi="Angsana New"/>
                <w:sz w:val="24"/>
                <w:szCs w:val="24"/>
              </w:rPr>
              <w:t xml:space="preserve"> 279,764,324.47</w:t>
            </w:r>
          </w:p>
        </w:tc>
      </w:tr>
      <w:bookmarkEnd w:id="7"/>
    </w:tbl>
    <w:p w:rsidR="008100F5" w:rsidRDefault="008100F5" w:rsidP="00810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</w:p>
    <w:p w:rsidR="003172F0" w:rsidRPr="003172F0" w:rsidRDefault="003172F0" w:rsidP="00810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 xml:space="preserve">31 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ธันวาคม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>2562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และ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>2561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แห่งหนึ่ง เครื่องจักรและอุปกรณ์ของบริษัทย่อยอีกแห่งหนึ่ง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 </w:t>
      </w:r>
      <w:r w:rsidR="00131480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DB0039">
        <w:rPr>
          <w:rFonts w:asciiTheme="majorBidi" w:hAnsiTheme="majorBidi"/>
          <w:color w:val="000000"/>
          <w:sz w:val="32"/>
          <w:szCs w:val="32"/>
        </w:rPr>
        <w:t>15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 และ </w:t>
      </w:r>
      <w:r w:rsidR="00131480">
        <w:rPr>
          <w:rFonts w:asciiTheme="majorBidi" w:hAnsiTheme="majorBidi"/>
          <w:color w:val="000000"/>
          <w:sz w:val="32"/>
          <w:szCs w:val="32"/>
        </w:rPr>
        <w:t>1</w:t>
      </w:r>
      <w:r w:rsidR="00DB0039">
        <w:rPr>
          <w:rFonts w:asciiTheme="majorBidi" w:hAnsiTheme="majorBidi"/>
          <w:color w:val="000000"/>
          <w:sz w:val="32"/>
          <w:szCs w:val="32"/>
        </w:rPr>
        <w:t>8</w:t>
      </w:r>
      <w:r w:rsidR="00131480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A1047D">
        <w:rPr>
          <w:rFonts w:asciiTheme="majorBidi" w:hAnsiTheme="majorBidi"/>
          <w:color w:val="000000"/>
          <w:sz w:val="32"/>
          <w:szCs w:val="32"/>
        </w:rPr>
        <w:t xml:space="preserve">) </w:t>
      </w:r>
    </w:p>
    <w:p w:rsidR="00850258" w:rsidRPr="00A1047D" w:rsidRDefault="003172F0" w:rsidP="00810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A1047D">
        <w:rPr>
          <w:rFonts w:asciiTheme="majorBidi" w:hAnsiTheme="majorBidi"/>
          <w:color w:val="000000"/>
          <w:sz w:val="32"/>
          <w:szCs w:val="32"/>
          <w:cs/>
        </w:rPr>
        <w:t>สำหรับ</w:t>
      </w:r>
      <w:r w:rsidR="00BF1E3F" w:rsidRPr="00A1047D">
        <w:rPr>
          <w:rFonts w:asciiTheme="majorBidi" w:hAnsiTheme="majorBidi" w:hint="cs"/>
          <w:color w:val="000000"/>
          <w:sz w:val="32"/>
          <w:szCs w:val="32"/>
          <w:cs/>
        </w:rPr>
        <w:t>ปี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สิ้นสุดวันที่ </w:t>
      </w:r>
      <w:r w:rsidR="00BF1E3F">
        <w:rPr>
          <w:rFonts w:asciiTheme="majorBidi" w:hAnsiTheme="majorBidi"/>
          <w:color w:val="000000"/>
          <w:sz w:val="32"/>
          <w:szCs w:val="32"/>
        </w:rPr>
        <w:t xml:space="preserve">31 </w:t>
      </w:r>
      <w:r w:rsidR="00BF1E3F" w:rsidRPr="00A1047D">
        <w:rPr>
          <w:rFonts w:asciiTheme="majorBidi" w:hAnsiTheme="majorBidi"/>
          <w:color w:val="000000"/>
          <w:sz w:val="32"/>
          <w:szCs w:val="32"/>
          <w:cs/>
        </w:rPr>
        <w:t xml:space="preserve">ธันวาคม </w:t>
      </w:r>
      <w:r w:rsidR="00BF1E3F">
        <w:rPr>
          <w:rFonts w:asciiTheme="majorBidi" w:hAnsiTheme="majorBidi"/>
          <w:color w:val="000000"/>
          <w:sz w:val="32"/>
          <w:szCs w:val="32"/>
        </w:rPr>
        <w:t>2562</w:t>
      </w:r>
      <w:r w:rsidR="00BF1E3F" w:rsidRPr="00A10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A178A0"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และ </w:t>
      </w:r>
      <w:r w:rsidR="00A178A0">
        <w:rPr>
          <w:rFonts w:asciiTheme="majorBidi" w:hAnsiTheme="majorBidi"/>
          <w:color w:val="000000"/>
          <w:sz w:val="32"/>
          <w:szCs w:val="32"/>
        </w:rPr>
        <w:t xml:space="preserve">2561 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บริษัทย่อยได้รวมต้นทุนการกู้ยืมเป็นต้นทุนของสินทรัพย์ระหว่างก่อสร้าง จำนวนเงิน </w:t>
      </w:r>
      <w:r w:rsidR="00380D3A">
        <w:rPr>
          <w:rFonts w:asciiTheme="majorBidi" w:hAnsiTheme="majorBidi"/>
          <w:color w:val="000000"/>
          <w:sz w:val="32"/>
          <w:szCs w:val="32"/>
        </w:rPr>
        <w:t>0.02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 ล้านบาท </w:t>
      </w:r>
      <w:r w:rsidR="00A178A0"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และจำนวนเงิน </w:t>
      </w:r>
      <w:r w:rsidR="00A178A0">
        <w:rPr>
          <w:rFonts w:asciiTheme="majorBidi" w:hAnsiTheme="majorBidi"/>
          <w:color w:val="000000"/>
          <w:sz w:val="32"/>
          <w:szCs w:val="32"/>
        </w:rPr>
        <w:t xml:space="preserve">0.03 </w:t>
      </w:r>
      <w:r w:rsidR="00A178A0"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ล้านบาท </w:t>
      </w:r>
      <w:r w:rsidR="003407F0" w:rsidRPr="00A1047D">
        <w:rPr>
          <w:rFonts w:asciiTheme="majorBidi" w:hAnsiTheme="majorBidi" w:hint="cs"/>
          <w:color w:val="000000"/>
          <w:sz w:val="32"/>
          <w:szCs w:val="32"/>
          <w:cs/>
        </w:rPr>
        <w:t>ตามลำดับ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โดยมีอัตราการตั้งขึ้นเป็นราคาทุนของสินทรัพย์ในอัตราร้อยละ </w:t>
      </w:r>
      <w:r w:rsidR="00380D3A">
        <w:rPr>
          <w:rFonts w:asciiTheme="majorBidi" w:hAnsiTheme="majorBidi"/>
          <w:color w:val="000000"/>
          <w:sz w:val="32"/>
          <w:szCs w:val="32"/>
        </w:rPr>
        <w:t>3.50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 ต่อปี</w:t>
      </w:r>
      <w:r w:rsidR="00A178A0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A178A0"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และร้อยละ </w:t>
      </w:r>
      <w:r w:rsidR="00A178A0">
        <w:rPr>
          <w:rFonts w:asciiTheme="majorBidi" w:hAnsiTheme="majorBidi"/>
          <w:color w:val="000000"/>
          <w:sz w:val="32"/>
          <w:szCs w:val="32"/>
        </w:rPr>
        <w:t xml:space="preserve">4.41 </w:t>
      </w:r>
      <w:r w:rsidR="00A178A0" w:rsidRPr="00A1047D">
        <w:rPr>
          <w:rFonts w:asciiTheme="majorBidi" w:hAnsiTheme="majorBidi" w:hint="cs"/>
          <w:color w:val="000000"/>
          <w:sz w:val="32"/>
          <w:szCs w:val="32"/>
          <w:cs/>
        </w:rPr>
        <w:t>ต่อปี ตามลำดับ</w:t>
      </w:r>
    </w:p>
    <w:p w:rsidR="00A83C4F" w:rsidRPr="00A1047D" w:rsidRDefault="00527B7F" w:rsidP="00527B7F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47D">
        <w:rPr>
          <w:rFonts w:asciiTheme="majorBidi" w:hAnsiTheme="majorBidi" w:cstheme="majorBidi" w:hint="cs"/>
          <w:sz w:val="32"/>
          <w:szCs w:val="32"/>
        </w:rPr>
        <w:t xml:space="preserve">* </w:t>
      </w:r>
      <w:r w:rsidR="00A83C4F" w:rsidRPr="00A1047D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A83C4F" w:rsidRPr="00527B7F">
        <w:rPr>
          <w:rFonts w:asciiTheme="majorBidi" w:hAnsiTheme="majorBidi" w:cstheme="majorBidi"/>
          <w:sz w:val="32"/>
          <w:szCs w:val="32"/>
        </w:rPr>
        <w:t>2561</w:t>
      </w:r>
      <w:r w:rsidR="00A83C4F" w:rsidRPr="00A1047D">
        <w:rPr>
          <w:rFonts w:asciiTheme="majorBidi" w:hAnsiTheme="majorBidi" w:cstheme="majorBidi" w:hint="cs"/>
          <w:sz w:val="32"/>
          <w:szCs w:val="32"/>
          <w:cs/>
        </w:rPr>
        <w:t xml:space="preserve"> บริษัทโอนอสังหาริมทรัพย์เพื่อการลงทุน ซึ่งเป็นอาคารและส่วนปรับปรุงอาคาร มาบันทึกเป็นบัญชีที่ดิน อาคารและอุปกรณ์ (ดูหมายเหตุ </w:t>
      </w:r>
      <w:r w:rsidR="00A83C4F" w:rsidRPr="00527B7F">
        <w:rPr>
          <w:rFonts w:asciiTheme="majorBidi" w:hAnsiTheme="majorBidi" w:cstheme="majorBidi"/>
          <w:sz w:val="32"/>
          <w:szCs w:val="32"/>
        </w:rPr>
        <w:t>10</w:t>
      </w:r>
      <w:r w:rsidR="00A83C4F" w:rsidRPr="00A1047D">
        <w:rPr>
          <w:rFonts w:asciiTheme="majorBidi" w:hAnsiTheme="majorBidi" w:cstheme="majorBidi" w:hint="cs"/>
          <w:sz w:val="32"/>
          <w:szCs w:val="32"/>
        </w:rPr>
        <w:t>)</w:t>
      </w: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2F244F" w:rsidRDefault="002F244F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0017C" w:rsidRDefault="00E0017C" w:rsidP="001F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2F244F" w:rsidRDefault="002F244F" w:rsidP="0067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A24D1" w:rsidRDefault="00EA24D1" w:rsidP="002F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2B50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E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1047D">
        <w:rPr>
          <w:rFonts w:asciiTheme="majorBidi" w:hAnsiTheme="majorBidi"/>
          <w:b/>
          <w:bCs/>
          <w:sz w:val="32"/>
          <w:szCs w:val="32"/>
        </w:rPr>
        <w:t>.</w:t>
      </w:r>
      <w:r w:rsidRPr="002B509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Default="00F473E9" w:rsidP="002F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4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86"/>
        <w:gridCol w:w="134"/>
        <w:gridCol w:w="1765"/>
      </w:tblGrid>
      <w:tr w:rsidR="00E52AF6" w:rsidRPr="00E0017C" w:rsidTr="0093294B">
        <w:tc>
          <w:tcPr>
            <w:tcW w:w="4819" w:type="dxa"/>
          </w:tcPr>
          <w:p w:rsidR="00E52AF6" w:rsidRPr="00E0017C" w:rsidRDefault="00E52AF6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8" w:name="_Hlk562133"/>
            <w:r w:rsidRPr="00A1047D">
              <w:rPr>
                <w:rFonts w:asciiTheme="majorBidi" w:hAnsi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E52AF6" w:rsidRPr="00A1047D" w:rsidRDefault="00E52AF6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52AF6" w:rsidRPr="00E0017C" w:rsidTr="0093294B">
        <w:tc>
          <w:tcPr>
            <w:tcW w:w="4819" w:type="dxa"/>
          </w:tcPr>
          <w:p w:rsidR="00E52AF6" w:rsidRPr="00E0017C" w:rsidRDefault="00E52AF6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E52AF6" w:rsidRPr="00A1047D" w:rsidRDefault="00E52AF6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44AE8" w:rsidRPr="00E0017C" w:rsidTr="0093294B">
        <w:tc>
          <w:tcPr>
            <w:tcW w:w="4819" w:type="dxa"/>
          </w:tcPr>
          <w:p w:rsidR="00144AE8" w:rsidRPr="00A1047D" w:rsidRDefault="00144AE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44AE8" w:rsidRPr="00E0017C" w:rsidRDefault="00144AE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  <w:r w:rsidRPr="00E0017C">
              <w:rPr>
                <w:rFonts w:asciiTheme="majorBidi" w:hAnsiTheme="majorBidi" w:cstheme="majorBidi"/>
                <w:bCs/>
                <w:spacing w:val="-4"/>
                <w:sz w:val="32"/>
                <w:szCs w:val="3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144AE8" w:rsidRPr="00A1047D" w:rsidRDefault="00144AE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44AE8" w:rsidRPr="00A1047D" w:rsidRDefault="00144AE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</w:rPr>
            </w:pPr>
            <w:r w:rsidRPr="00E0017C">
              <w:rPr>
                <w:rFonts w:asciiTheme="majorBidi" w:hAnsiTheme="majorBidi" w:cstheme="majorBidi" w:hint="cs"/>
                <w:bCs/>
                <w:spacing w:val="-4"/>
                <w:sz w:val="32"/>
                <w:szCs w:val="32"/>
              </w:rPr>
              <w:t>2561</w:t>
            </w:r>
          </w:p>
        </w:tc>
      </w:tr>
      <w:tr w:rsidR="00144AE8" w:rsidRPr="00E0017C" w:rsidTr="0093294B">
        <w:tc>
          <w:tcPr>
            <w:tcW w:w="4819" w:type="dxa"/>
          </w:tcPr>
          <w:p w:rsidR="00144AE8" w:rsidRPr="00A1047D" w:rsidRDefault="00144AE8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  <w:left w:val="nil"/>
            </w:tcBorders>
          </w:tcPr>
          <w:p w:rsidR="00144AE8" w:rsidRPr="00E0017C" w:rsidRDefault="00144AE8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144AE8" w:rsidRPr="00E0017C" w:rsidRDefault="00144AE8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</w:tcBorders>
          </w:tcPr>
          <w:p w:rsidR="00144AE8" w:rsidRPr="00E0017C" w:rsidRDefault="00144AE8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4AE8" w:rsidRPr="00E0017C" w:rsidTr="0093294B">
        <w:tc>
          <w:tcPr>
            <w:tcW w:w="4819" w:type="dxa"/>
          </w:tcPr>
          <w:p w:rsidR="00144AE8" w:rsidRPr="00E0017C" w:rsidRDefault="00144AE8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ยกมา</w:t>
            </w: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86" w:type="dxa"/>
            <w:tcBorders>
              <w:left w:val="nil"/>
            </w:tcBorders>
          </w:tcPr>
          <w:p w:rsidR="00144AE8" w:rsidRPr="00E0017C" w:rsidRDefault="0010044F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42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478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211.69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144AE8" w:rsidRPr="00E0017C" w:rsidRDefault="00144AE8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144AE8" w:rsidRPr="00E0017C" w:rsidRDefault="0010044F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0017C">
              <w:rPr>
                <w:rFonts w:asciiTheme="majorBidi" w:hAnsiTheme="majorBidi" w:cstheme="majorBidi"/>
                <w:sz w:val="32"/>
                <w:szCs w:val="32"/>
              </w:rPr>
              <w:t>4,272,010.28</w:t>
            </w:r>
          </w:p>
        </w:tc>
      </w:tr>
      <w:tr w:rsidR="0010044F" w:rsidRPr="00E0017C" w:rsidTr="0093294B">
        <w:tc>
          <w:tcPr>
            <w:tcW w:w="4819" w:type="dxa"/>
          </w:tcPr>
          <w:p w:rsidR="0010044F" w:rsidRPr="00E0017C" w:rsidRDefault="0010044F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ซื้อสินทรัพย์เพิ่มระหว่างปี</w:t>
            </w:r>
          </w:p>
        </w:tc>
        <w:tc>
          <w:tcPr>
            <w:tcW w:w="1786" w:type="dxa"/>
            <w:tcBorders>
              <w:left w:val="nil"/>
            </w:tcBorders>
          </w:tcPr>
          <w:p w:rsidR="0010044F" w:rsidRPr="00E0017C" w:rsidRDefault="0010044F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9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10044F" w:rsidRPr="00E0017C" w:rsidRDefault="0010044F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10044F" w:rsidRPr="00E0017C" w:rsidRDefault="0010044F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0017C">
              <w:rPr>
                <w:rFonts w:asciiTheme="majorBidi" w:hAnsiTheme="majorBidi" w:cstheme="majorBidi"/>
                <w:sz w:val="32"/>
                <w:szCs w:val="32"/>
              </w:rPr>
              <w:t>124,654.21</w:t>
            </w:r>
          </w:p>
        </w:tc>
      </w:tr>
      <w:tr w:rsidR="008100F5" w:rsidRPr="00E0017C" w:rsidTr="0093294B">
        <w:tc>
          <w:tcPr>
            <w:tcW w:w="4819" w:type="dxa"/>
          </w:tcPr>
          <w:p w:rsidR="008100F5" w:rsidRPr="00E0017C" w:rsidRDefault="008100F5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รับโอนสินทรัพย์ระหว่างปี*</w:t>
            </w:r>
          </w:p>
        </w:tc>
        <w:tc>
          <w:tcPr>
            <w:tcW w:w="1786" w:type="dxa"/>
            <w:tcBorders>
              <w:lef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9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0017C">
              <w:rPr>
                <w:rFonts w:asciiTheme="majorBidi" w:hAnsiTheme="majorBidi" w:cstheme="majorBidi"/>
                <w:sz w:val="32"/>
                <w:szCs w:val="32"/>
              </w:rPr>
              <w:t>59,013,745.00</w:t>
            </w:r>
          </w:p>
        </w:tc>
      </w:tr>
      <w:tr w:rsidR="008100F5" w:rsidRPr="00E0017C" w:rsidTr="0093294B">
        <w:tc>
          <w:tcPr>
            <w:tcW w:w="4819" w:type="dxa"/>
          </w:tcPr>
          <w:p w:rsidR="008100F5" w:rsidRPr="00E0017C" w:rsidRDefault="008100F5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86" w:type="dxa"/>
            <w:tcBorders>
              <w:lef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(3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374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592.80)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(2</w:t>
            </w:r>
            <w:r w:rsidRPr="00E0017C">
              <w:rPr>
                <w:rFonts w:asciiTheme="majorBidi" w:hAnsi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393</w:t>
            </w:r>
            <w:r w:rsidRPr="00E0017C">
              <w:rPr>
                <w:rFonts w:asciiTheme="majorBidi" w:hAnsi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636.63)</w:t>
            </w:r>
          </w:p>
        </w:tc>
      </w:tr>
      <w:tr w:rsidR="008100F5" w:rsidRPr="00E0017C" w:rsidTr="00F3447E">
        <w:tc>
          <w:tcPr>
            <w:tcW w:w="4819" w:type="dxa"/>
          </w:tcPr>
          <w:p w:rsidR="008100F5" w:rsidRPr="00E0017C" w:rsidRDefault="008100F5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786" w:type="dxa"/>
            <w:tcBorders>
              <w:lef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94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left w:val="nil"/>
              <w:bottom w:val="single" w:sz="6" w:space="0" w:color="auto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(18</w:t>
            </w:r>
            <w:r w:rsidRPr="00E0017C">
              <w:rPr>
                <w:rFonts w:asciiTheme="majorBidi" w:hAnsi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538</w:t>
            </w:r>
            <w:r w:rsidRPr="00E0017C">
              <w:rPr>
                <w:rFonts w:asciiTheme="majorBidi" w:hAnsi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561.17)</w:t>
            </w:r>
          </w:p>
        </w:tc>
      </w:tr>
      <w:tr w:rsidR="008100F5" w:rsidRPr="00E0017C" w:rsidTr="0093294B">
        <w:tc>
          <w:tcPr>
            <w:tcW w:w="4819" w:type="dxa"/>
          </w:tcPr>
          <w:p w:rsidR="008100F5" w:rsidRPr="00E0017C" w:rsidRDefault="008100F5" w:rsidP="00670840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87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04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8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/>
                <w:sz w:val="32"/>
                <w:szCs w:val="32"/>
              </w:rPr>
              <w:t>39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103</w:t>
            </w:r>
            <w:r w:rsidRPr="00E001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1047D">
              <w:rPr>
                <w:rFonts w:asciiTheme="majorBidi" w:hAnsiTheme="majorBidi"/>
                <w:sz w:val="32"/>
                <w:szCs w:val="32"/>
              </w:rPr>
              <w:t>618.89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100F5" w:rsidRPr="00E0017C" w:rsidRDefault="008100F5" w:rsidP="00670840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0017C">
              <w:rPr>
                <w:rFonts w:asciiTheme="majorBidi" w:hAnsiTheme="majorBidi" w:cstheme="majorBidi"/>
                <w:sz w:val="32"/>
                <w:szCs w:val="32"/>
              </w:rPr>
              <w:t>42,478,211.69</w:t>
            </w:r>
          </w:p>
        </w:tc>
      </w:tr>
      <w:bookmarkEnd w:id="8"/>
    </w:tbl>
    <w:p w:rsidR="00605C50" w:rsidRDefault="00605C50" w:rsidP="00670840">
      <w:pPr>
        <w:tabs>
          <w:tab w:val="clear" w:pos="227"/>
        </w:tabs>
        <w:spacing w:line="20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</w:rPr>
      </w:pPr>
    </w:p>
    <w:p w:rsidR="00527B7F" w:rsidRPr="00A1047D" w:rsidRDefault="00527B7F" w:rsidP="002F244F">
      <w:pPr>
        <w:tabs>
          <w:tab w:val="clear" w:pos="227"/>
        </w:tabs>
        <w:spacing w:line="34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color w:val="000000"/>
          <w:sz w:val="32"/>
          <w:szCs w:val="32"/>
        </w:rPr>
        <w:t xml:space="preserve">31 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/>
          <w:sz w:val="32"/>
          <w:szCs w:val="32"/>
        </w:rPr>
        <w:t xml:space="preserve">2562 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และ </w:t>
      </w:r>
      <w:r>
        <w:rPr>
          <w:rFonts w:asciiTheme="majorBidi" w:hAnsiTheme="majorBidi"/>
          <w:color w:val="000000"/>
          <w:sz w:val="32"/>
          <w:szCs w:val="32"/>
        </w:rPr>
        <w:t xml:space="preserve">2561 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บริษัทมีสิทธิการใช้ที่ดินตามสัญญาเช่าที่ดินกับสำนักงานทรัพย์สินพระมหากษัตริย์จำนวนสองฉบับเพื่อปลูกสร้างอาคารโครงการเดอะศาลายา (คอมมูนิตี้ มอลล์) </w:t>
      </w:r>
      <w:r w:rsidR="00BC7CCC" w:rsidRPr="00A1047D">
        <w:rPr>
          <w:rFonts w:asciiTheme="majorBidi" w:hAnsiTheme="majorBidi"/>
          <w:color w:val="000000"/>
          <w:sz w:val="32"/>
          <w:szCs w:val="32"/>
          <w:cs/>
        </w:rPr>
        <w:br/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มีกำหนดเวลา </w:t>
      </w:r>
      <w:r>
        <w:rPr>
          <w:rFonts w:asciiTheme="majorBidi" w:hAnsiTheme="majorBidi"/>
          <w:color w:val="000000"/>
          <w:sz w:val="32"/>
          <w:szCs w:val="32"/>
        </w:rPr>
        <w:t>25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 ปี สิ้นสุดวันที่ </w:t>
      </w:r>
      <w:r>
        <w:rPr>
          <w:rFonts w:asciiTheme="majorBidi" w:hAnsiTheme="majorBidi"/>
          <w:color w:val="000000"/>
          <w:sz w:val="32"/>
          <w:szCs w:val="32"/>
        </w:rPr>
        <w:t>28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color w:val="000000"/>
          <w:sz w:val="32"/>
          <w:szCs w:val="32"/>
        </w:rPr>
        <w:t xml:space="preserve">2582 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>ตามสัญญา บริษัทไม่ยกกรรมสิทธิ</w:t>
      </w:r>
      <w:r w:rsidR="00E149EF" w:rsidRPr="00A1047D">
        <w:rPr>
          <w:rFonts w:asciiTheme="majorBidi" w:hAnsiTheme="majorBidi" w:hint="cs"/>
          <w:color w:val="000000"/>
          <w:sz w:val="32"/>
          <w:szCs w:val="32"/>
          <w:cs/>
        </w:rPr>
        <w:t>์อาคารและ</w:t>
      </w:r>
      <w:r w:rsidR="00BC7CCC" w:rsidRPr="00A1047D">
        <w:rPr>
          <w:rFonts w:asciiTheme="majorBidi" w:hAnsiTheme="majorBidi"/>
          <w:color w:val="000000"/>
          <w:sz w:val="32"/>
          <w:szCs w:val="32"/>
          <w:cs/>
        </w:rPr>
        <w:br/>
      </w:r>
      <w:r w:rsidR="00E149EF" w:rsidRPr="00A1047D">
        <w:rPr>
          <w:rFonts w:asciiTheme="majorBidi" w:hAnsiTheme="majorBidi" w:hint="cs"/>
          <w:color w:val="000000"/>
          <w:sz w:val="32"/>
          <w:szCs w:val="32"/>
          <w:cs/>
        </w:rPr>
        <w:t>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:rsidR="00977BF2" w:rsidRDefault="00977BF2" w:rsidP="002F244F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cstheme="majorBidi" w:hint="cs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Pr="00003F5F">
        <w:rPr>
          <w:rFonts w:ascii="Angsana New" w:hAnsi="Angsana New"/>
          <w:sz w:val="32"/>
          <w:szCs w:val="32"/>
        </w:rPr>
        <w:t xml:space="preserve">15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30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2563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A1047D">
        <w:rPr>
          <w:rFonts w:ascii="Angsana New" w:hAnsi="Angsana New"/>
          <w:spacing w:val="-6"/>
          <w:sz w:val="32"/>
          <w:szCs w:val="32"/>
          <w:cs/>
        </w:rPr>
        <w:t>ในปี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2551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Pr="00A1047D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A1047D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Pr="00A1047D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A1047D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E149EF" w:rsidRDefault="00E149EF" w:rsidP="002F244F">
      <w:pPr>
        <w:tabs>
          <w:tab w:val="clear" w:pos="227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 w:hint="cs"/>
          <w:sz w:val="32"/>
          <w:szCs w:val="32"/>
        </w:rPr>
        <w:t xml:space="preserve">*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บริษัทโอนอสังหาริมทรัพย์เพื่อการลงทุน (ดูหมายเหตุ </w:t>
      </w:r>
      <w:r>
        <w:rPr>
          <w:rFonts w:asciiTheme="majorBidi" w:hAnsiTheme="majorBidi"/>
          <w:sz w:val="32"/>
          <w:szCs w:val="32"/>
        </w:rPr>
        <w:t>10</w:t>
      </w:r>
      <w:r w:rsidRPr="00A1047D">
        <w:rPr>
          <w:rFonts w:asciiTheme="majorBidi" w:hAnsiTheme="majorBidi"/>
          <w:sz w:val="32"/>
          <w:szCs w:val="32"/>
        </w:rPr>
        <w:t xml:space="preserve">) </w:t>
      </w:r>
      <w:r w:rsidRPr="00A1047D">
        <w:rPr>
          <w:rFonts w:asciiTheme="majorBidi" w:hAnsiTheme="majorBidi"/>
          <w:sz w:val="32"/>
          <w:szCs w:val="32"/>
          <w:cs/>
        </w:rPr>
        <w:t xml:space="preserve">ซึ่งเป็นสิทธิการใช้ที่ดินตามสัญญาเช่าที่ดินกับสำนักงานทรัพย์สินส่วนพระมหากษัตริย์จำนวนสองฉบับเพื่อปลูกสร้างอาคารโครงการเดอะศาลายา (คอมมูนิตี้ มอลล์) มีกำหนดเวลา </w:t>
      </w:r>
      <w:r>
        <w:rPr>
          <w:rFonts w:asciiTheme="majorBidi" w:hAnsiTheme="majorBidi"/>
          <w:sz w:val="32"/>
          <w:szCs w:val="32"/>
        </w:rPr>
        <w:t>25</w:t>
      </w:r>
      <w:r w:rsidRPr="00A1047D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>
        <w:rPr>
          <w:rFonts w:asciiTheme="majorBidi" w:hAnsiTheme="majorBidi"/>
          <w:sz w:val="32"/>
          <w:szCs w:val="32"/>
        </w:rPr>
        <w:t>28</w:t>
      </w:r>
      <w:r w:rsidRPr="00A1047D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>2582</w:t>
      </w:r>
      <w:r w:rsidRPr="00A1047D">
        <w:rPr>
          <w:rFonts w:asciiTheme="majorBidi" w:hAnsiTheme="majorBidi"/>
          <w:sz w:val="32"/>
          <w:szCs w:val="32"/>
          <w:cs/>
        </w:rPr>
        <w:t xml:space="preserve"> 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</w:t>
      </w:r>
      <w:r w:rsidRPr="00A1047D">
        <w:rPr>
          <w:rFonts w:asciiTheme="majorBidi" w:hAnsiTheme="majorBidi" w:hint="cs"/>
          <w:sz w:val="32"/>
          <w:szCs w:val="32"/>
          <w:cs/>
        </w:rPr>
        <w:t>และ</w:t>
      </w:r>
      <w:r w:rsidRPr="00A1047D">
        <w:rPr>
          <w:rFonts w:asciiTheme="majorBidi" w:hAnsiTheme="majorBidi"/>
          <w:sz w:val="32"/>
          <w:szCs w:val="32"/>
          <w:cs/>
        </w:rPr>
        <w:t>บริษัทต้องทำการ</w:t>
      </w:r>
      <w:r w:rsidRPr="00A1047D">
        <w:rPr>
          <w:rFonts w:asciiTheme="majorBidi" w:hAnsiTheme="majorBidi" w:hint="cs"/>
          <w:sz w:val="32"/>
          <w:szCs w:val="32"/>
          <w:cs/>
        </w:rPr>
        <w:t>ปรับปรุงพื้นที่</w:t>
      </w:r>
      <w:r w:rsidRPr="00A1047D">
        <w:rPr>
          <w:rFonts w:asciiTheme="majorBidi" w:hAnsiTheme="majorBidi"/>
          <w:sz w:val="32"/>
          <w:szCs w:val="32"/>
          <w:cs/>
        </w:rPr>
        <w:t>ให้คงสภาพดีดังเดิม</w:t>
      </w:r>
      <w:r w:rsidRPr="00A1047D">
        <w:rPr>
          <w:rFonts w:asciiTheme="majorBidi" w:hAnsiTheme="majorBidi" w:hint="cs"/>
          <w:sz w:val="32"/>
          <w:szCs w:val="32"/>
          <w:cs/>
        </w:rPr>
        <w:t>เมื่อครบกำหนดส่งคืน</w:t>
      </w:r>
    </w:p>
    <w:p w:rsidR="00670840" w:rsidRDefault="00670840" w:rsidP="0067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:rsidR="002D1A53" w:rsidRPr="002D1A53" w:rsidRDefault="002D1A53" w:rsidP="0067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2D1A53">
        <w:rPr>
          <w:rFonts w:ascii="Angsana New" w:eastAsia="Calibri" w:hAnsi="Angsana New"/>
          <w:b/>
          <w:bCs/>
          <w:sz w:val="32"/>
          <w:szCs w:val="32"/>
        </w:rPr>
        <w:t>1</w:t>
      </w:r>
      <w:r w:rsidR="001B6E60">
        <w:rPr>
          <w:rFonts w:ascii="Angsana New" w:eastAsia="Calibri" w:hAnsi="Angsana New"/>
          <w:b/>
          <w:bCs/>
          <w:sz w:val="32"/>
          <w:szCs w:val="32"/>
        </w:rPr>
        <w:t>3</w:t>
      </w:r>
      <w:r w:rsidRPr="00A1047D">
        <w:rPr>
          <w:rFonts w:ascii="Angsana New" w:eastAsia="Calibri" w:hAnsi="Angsana New"/>
          <w:b/>
          <w:bCs/>
          <w:sz w:val="32"/>
          <w:szCs w:val="32"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A1047D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605C50" w:rsidP="00670840">
      <w:pPr>
        <w:tabs>
          <w:tab w:val="clear" w:pos="227"/>
          <w:tab w:val="clear" w:pos="454"/>
          <w:tab w:val="clear" w:pos="680"/>
          <w:tab w:val="clear" w:pos="907"/>
        </w:tabs>
        <w:spacing w:line="36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1047D">
        <w:rPr>
          <w:rFonts w:ascii="Angsana New" w:hAnsi="Angsana New" w:hint="cs"/>
          <w:spacing w:val="-6"/>
          <w:sz w:val="32"/>
          <w:szCs w:val="32"/>
          <w:cs/>
        </w:rPr>
        <w:t>บัญชีนี้ประกอบด้วย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9"/>
        <w:gridCol w:w="311"/>
        <w:gridCol w:w="907"/>
        <w:gridCol w:w="143"/>
        <w:gridCol w:w="1133"/>
        <w:gridCol w:w="144"/>
        <w:gridCol w:w="1132"/>
        <w:gridCol w:w="143"/>
        <w:gridCol w:w="1132"/>
        <w:gridCol w:w="141"/>
        <w:gridCol w:w="1162"/>
      </w:tblGrid>
      <w:tr w:rsidR="00273F49" w:rsidRPr="00E149EF" w:rsidTr="00153E7B">
        <w:trPr>
          <w:trHeight w:val="74"/>
        </w:trPr>
        <w:tc>
          <w:tcPr>
            <w:tcW w:w="2099" w:type="dxa"/>
            <w:noWrap/>
          </w:tcPr>
          <w:p w:rsidR="00273F49" w:rsidRPr="00E149EF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73F49" w:rsidRPr="00E149EF" w:rsidTr="00153E7B">
        <w:trPr>
          <w:trHeight w:val="74"/>
        </w:trPr>
        <w:tc>
          <w:tcPr>
            <w:tcW w:w="2099" w:type="dxa"/>
            <w:noWrap/>
          </w:tcPr>
          <w:p w:rsidR="00273F49" w:rsidRPr="00E149EF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:rsidR="00273F49" w:rsidRPr="00A1047D" w:rsidRDefault="00273F49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3F49" w:rsidRPr="00E149EF" w:rsidTr="00153E7B">
        <w:tc>
          <w:tcPr>
            <w:tcW w:w="2099" w:type="dxa"/>
            <w:noWrap/>
          </w:tcPr>
          <w:p w:rsidR="00273F49" w:rsidRPr="00E149EF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273F49" w:rsidRPr="00E149EF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273F49" w:rsidRPr="00E149EF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273F49" w:rsidRPr="00E149EF" w:rsidRDefault="00273F49" w:rsidP="00670840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273F49" w:rsidRPr="00A1047D" w:rsidRDefault="00273F49" w:rsidP="00670840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73F49" w:rsidRPr="00E149EF" w:rsidTr="00153E7B">
        <w:tc>
          <w:tcPr>
            <w:tcW w:w="2099" w:type="dxa"/>
            <w:noWrap/>
          </w:tcPr>
          <w:p w:rsidR="00273F49" w:rsidRPr="00E149EF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noWrap/>
          </w:tcPr>
          <w:p w:rsidR="00273F49" w:rsidRPr="00A1047D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273F49" w:rsidRPr="00A1047D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73F49" w:rsidRPr="00E149EF" w:rsidTr="00153E7B">
        <w:tc>
          <w:tcPr>
            <w:tcW w:w="2099" w:type="dxa"/>
            <w:noWrap/>
          </w:tcPr>
          <w:p w:rsidR="00273F49" w:rsidRPr="00E149EF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noWrap/>
          </w:tcPr>
          <w:p w:rsidR="00273F49" w:rsidRPr="00E149EF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E149E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273F49" w:rsidRPr="00A1047D" w:rsidRDefault="00273F49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273F49" w:rsidRPr="00E149EF" w:rsidRDefault="00273F49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273F49" w:rsidRPr="00E149EF" w:rsidRDefault="00273F49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E149EF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273F49" w:rsidRPr="00E149EF" w:rsidTr="00153E7B">
        <w:tc>
          <w:tcPr>
            <w:tcW w:w="2099" w:type="dxa"/>
            <w:noWrap/>
          </w:tcPr>
          <w:p w:rsidR="00273F49" w:rsidRPr="00A1047D" w:rsidRDefault="00273F49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273F49" w:rsidRPr="00E149EF" w:rsidRDefault="00273F49" w:rsidP="00670840">
            <w:pPr>
              <w:spacing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273F49" w:rsidRPr="00E149EF" w:rsidRDefault="00273F49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273F49" w:rsidRPr="00E149EF" w:rsidRDefault="00273F49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273F49" w:rsidRPr="00E149EF" w:rsidRDefault="00273F49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273F49" w:rsidRPr="00A1047D" w:rsidRDefault="00273F49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273F49" w:rsidRPr="00E149EF" w:rsidRDefault="00273F49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53A8" w:rsidRPr="00E149EF" w:rsidTr="00153E7B">
        <w:trPr>
          <w:trHeight w:val="59"/>
        </w:trPr>
        <w:tc>
          <w:tcPr>
            <w:tcW w:w="2099" w:type="dxa"/>
            <w:noWrap/>
          </w:tcPr>
          <w:p w:rsidR="00A653A8" w:rsidRPr="00A1047D" w:rsidRDefault="00A653A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8" w:type="dxa"/>
            <w:gridSpan w:val="2"/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3,905,990.12</w:t>
            </w:r>
          </w:p>
        </w:tc>
        <w:tc>
          <w:tcPr>
            <w:tcW w:w="143" w:type="dxa"/>
          </w:tcPr>
          <w:p w:rsidR="00A653A8" w:rsidRPr="00E149EF" w:rsidRDefault="00A653A8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A653A8" w:rsidRPr="00A1047D" w:rsidRDefault="00A653A8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 xml:space="preserve"> 3,905,990.12 </w:t>
            </w:r>
          </w:p>
        </w:tc>
      </w:tr>
      <w:tr w:rsidR="00A653A8" w:rsidRPr="00E149EF" w:rsidTr="00153E7B">
        <w:trPr>
          <w:trHeight w:val="59"/>
        </w:trPr>
        <w:tc>
          <w:tcPr>
            <w:tcW w:w="2410" w:type="dxa"/>
            <w:gridSpan w:val="2"/>
            <w:noWrap/>
          </w:tcPr>
          <w:p w:rsidR="00A653A8" w:rsidRPr="00A1047D" w:rsidRDefault="00A653A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300,000.00</w:t>
            </w:r>
          </w:p>
        </w:tc>
        <w:tc>
          <w:tcPr>
            <w:tcW w:w="143" w:type="dxa"/>
          </w:tcPr>
          <w:p w:rsidR="00A653A8" w:rsidRPr="00E149EF" w:rsidRDefault="00A653A8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A653A8" w:rsidRPr="00A1047D" w:rsidRDefault="00A653A8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</w:tr>
      <w:tr w:rsidR="00A653A8" w:rsidRPr="00E149EF" w:rsidTr="00153E7B">
        <w:trPr>
          <w:trHeight w:val="59"/>
        </w:trPr>
        <w:tc>
          <w:tcPr>
            <w:tcW w:w="2099" w:type="dxa"/>
            <w:noWrap/>
          </w:tcPr>
          <w:p w:rsidR="00A653A8" w:rsidRPr="00A1047D" w:rsidRDefault="00A653A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ab/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4,205,990.12</w:t>
            </w:r>
          </w:p>
        </w:tc>
        <w:tc>
          <w:tcPr>
            <w:tcW w:w="143" w:type="dxa"/>
          </w:tcPr>
          <w:p w:rsidR="00A653A8" w:rsidRPr="00E149EF" w:rsidRDefault="00A653A8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A653A8" w:rsidRPr="00A1047D" w:rsidRDefault="00A653A8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 xml:space="preserve"> 4,205,990.12 </w:t>
            </w:r>
          </w:p>
        </w:tc>
      </w:tr>
      <w:tr w:rsidR="00A653A8" w:rsidRPr="00E149EF" w:rsidTr="00D46CAE">
        <w:tc>
          <w:tcPr>
            <w:tcW w:w="2099" w:type="dxa"/>
            <w:noWrap/>
          </w:tcPr>
          <w:p w:rsidR="00A653A8" w:rsidRPr="00A1047D" w:rsidRDefault="00A653A8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8" w:type="dxa"/>
            <w:gridSpan w:val="2"/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2,027,970.22</w:t>
            </w:r>
          </w:p>
        </w:tc>
        <w:tc>
          <w:tcPr>
            <w:tcW w:w="143" w:type="dxa"/>
          </w:tcPr>
          <w:p w:rsidR="00A653A8" w:rsidRPr="00E149EF" w:rsidRDefault="00A653A8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346,186.27</w:t>
            </w:r>
          </w:p>
        </w:tc>
        <w:tc>
          <w:tcPr>
            <w:tcW w:w="144" w:type="dxa"/>
            <w:tcBorders>
              <w:left w:val="nil"/>
            </w:tcBorders>
          </w:tcPr>
          <w:p w:rsidR="00A653A8" w:rsidRPr="00E149EF" w:rsidRDefault="00A653A8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noWrap/>
          </w:tcPr>
          <w:p w:rsidR="00A653A8" w:rsidRPr="00E149EF" w:rsidRDefault="00A653A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A653A8" w:rsidRPr="00A1047D" w:rsidRDefault="00A653A8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:rsidR="00A653A8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2,374,156.49</w:t>
            </w:r>
          </w:p>
        </w:tc>
      </w:tr>
      <w:tr w:rsidR="00273F49" w:rsidRPr="00E149EF" w:rsidTr="00D46CAE">
        <w:trPr>
          <w:trHeight w:val="59"/>
        </w:trPr>
        <w:tc>
          <w:tcPr>
            <w:tcW w:w="2099" w:type="dxa"/>
            <w:noWrap/>
          </w:tcPr>
          <w:p w:rsidR="00273F49" w:rsidRPr="00A1047D" w:rsidRDefault="00273F49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:rsidR="00273F49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2,178,019.90</w:t>
            </w:r>
          </w:p>
        </w:tc>
        <w:tc>
          <w:tcPr>
            <w:tcW w:w="143" w:type="dxa"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273F49" w:rsidRPr="00E149EF" w:rsidRDefault="00273F49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273F49" w:rsidRPr="00E149EF" w:rsidRDefault="00273F49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273F49" w:rsidRPr="00A1047D" w:rsidRDefault="00273F49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273F49" w:rsidRPr="00E149EF" w:rsidRDefault="00A653A8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1,831,833.63</w:t>
            </w:r>
          </w:p>
        </w:tc>
      </w:tr>
      <w:tr w:rsidR="00873BD8" w:rsidRPr="00E149EF" w:rsidTr="00153E7B">
        <w:trPr>
          <w:trHeight w:val="74"/>
        </w:trPr>
        <w:tc>
          <w:tcPr>
            <w:tcW w:w="2099" w:type="dxa"/>
            <w:noWrap/>
          </w:tcPr>
          <w:p w:rsidR="00873BD8" w:rsidRPr="00E149EF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73BD8" w:rsidRPr="00E149EF" w:rsidTr="00153E7B">
        <w:trPr>
          <w:trHeight w:val="74"/>
        </w:trPr>
        <w:tc>
          <w:tcPr>
            <w:tcW w:w="2099" w:type="dxa"/>
            <w:noWrap/>
          </w:tcPr>
          <w:p w:rsidR="00873BD8" w:rsidRPr="00E149EF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48" w:type="dxa"/>
            <w:gridSpan w:val="10"/>
            <w:tcBorders>
              <w:bottom w:val="single" w:sz="6" w:space="0" w:color="auto"/>
            </w:tcBorders>
            <w:noWrap/>
          </w:tcPr>
          <w:p w:rsidR="00873BD8" w:rsidRPr="00A1047D" w:rsidRDefault="00873BD8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73BD8" w:rsidRPr="00E149EF" w:rsidTr="00153E7B">
        <w:tc>
          <w:tcPr>
            <w:tcW w:w="2099" w:type="dxa"/>
            <w:noWrap/>
          </w:tcPr>
          <w:p w:rsidR="00873BD8" w:rsidRPr="00E149EF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873BD8" w:rsidRPr="00E149EF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873BD8" w:rsidRPr="00E149EF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873BD8" w:rsidRPr="00E149EF" w:rsidRDefault="00873BD8" w:rsidP="00670840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873BD8" w:rsidRPr="00A1047D" w:rsidRDefault="00873BD8" w:rsidP="00670840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3BD8" w:rsidRPr="00E149EF" w:rsidTr="00153E7B">
        <w:tc>
          <w:tcPr>
            <w:tcW w:w="2099" w:type="dxa"/>
            <w:noWrap/>
          </w:tcPr>
          <w:p w:rsidR="00873BD8" w:rsidRPr="00E149EF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noWrap/>
          </w:tcPr>
          <w:p w:rsidR="00873BD8" w:rsidRPr="00A1047D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873BD8" w:rsidRPr="00A1047D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73BD8" w:rsidRPr="00E149EF" w:rsidTr="00153E7B">
        <w:tc>
          <w:tcPr>
            <w:tcW w:w="2099" w:type="dxa"/>
            <w:noWrap/>
          </w:tcPr>
          <w:p w:rsidR="00873BD8" w:rsidRPr="00E149EF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noWrap/>
          </w:tcPr>
          <w:p w:rsidR="00873BD8" w:rsidRPr="00E149EF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60</w:t>
            </w:r>
          </w:p>
        </w:tc>
        <w:tc>
          <w:tcPr>
            <w:tcW w:w="143" w:type="dxa"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873BD8" w:rsidRPr="00A1047D" w:rsidRDefault="00873BD8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873BD8" w:rsidRPr="00E149EF" w:rsidRDefault="00873BD8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873BD8" w:rsidRPr="00E149EF" w:rsidRDefault="00873BD8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</w:tr>
      <w:tr w:rsidR="00873BD8" w:rsidRPr="00E149EF" w:rsidTr="00153E7B">
        <w:tc>
          <w:tcPr>
            <w:tcW w:w="2099" w:type="dxa"/>
            <w:noWrap/>
          </w:tcPr>
          <w:p w:rsidR="00873BD8" w:rsidRPr="00A1047D" w:rsidRDefault="00873BD8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873BD8" w:rsidRPr="00E149EF" w:rsidRDefault="00873BD8" w:rsidP="00670840">
            <w:pPr>
              <w:spacing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873BD8" w:rsidRPr="00E149EF" w:rsidRDefault="00873BD8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873BD8" w:rsidRPr="00E149EF" w:rsidRDefault="00873BD8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873BD8" w:rsidRPr="00E149EF" w:rsidRDefault="00873BD8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873BD8" w:rsidRPr="00A1047D" w:rsidRDefault="00873BD8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873BD8" w:rsidRPr="00E149EF" w:rsidRDefault="00873BD8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1B7E" w:rsidRPr="00E149EF" w:rsidTr="00153E7B">
        <w:trPr>
          <w:trHeight w:val="59"/>
        </w:trPr>
        <w:tc>
          <w:tcPr>
            <w:tcW w:w="2099" w:type="dxa"/>
            <w:noWrap/>
          </w:tcPr>
          <w:p w:rsidR="00E81B7E" w:rsidRPr="00A1047D" w:rsidRDefault="00E81B7E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18" w:type="dxa"/>
            <w:gridSpan w:val="2"/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3,886,790.12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19,200.00</w:t>
            </w:r>
          </w:p>
        </w:tc>
        <w:tc>
          <w:tcPr>
            <w:tcW w:w="144" w:type="dxa"/>
            <w:tcBorders>
              <w:left w:val="nil"/>
            </w:tcBorders>
          </w:tcPr>
          <w:p w:rsidR="00E81B7E" w:rsidRPr="00E149EF" w:rsidRDefault="00E81B7E" w:rsidP="00670840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E81B7E" w:rsidRPr="00E149EF" w:rsidRDefault="00E81B7E" w:rsidP="00670840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E81B7E" w:rsidRPr="00A1047D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3,905,990.12</w:t>
            </w:r>
          </w:p>
        </w:tc>
      </w:tr>
      <w:tr w:rsidR="00E81B7E" w:rsidRPr="00E149EF" w:rsidTr="00153E7B">
        <w:trPr>
          <w:trHeight w:val="59"/>
        </w:trPr>
        <w:tc>
          <w:tcPr>
            <w:tcW w:w="2410" w:type="dxa"/>
            <w:gridSpan w:val="2"/>
            <w:noWrap/>
          </w:tcPr>
          <w:p w:rsidR="00E81B7E" w:rsidRPr="00E149EF" w:rsidRDefault="00E81B7E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100,000.00</w:t>
            </w:r>
          </w:p>
        </w:tc>
        <w:tc>
          <w:tcPr>
            <w:tcW w:w="144" w:type="dxa"/>
            <w:tcBorders>
              <w:left w:val="nil"/>
            </w:tcBorders>
          </w:tcPr>
          <w:p w:rsidR="00E81B7E" w:rsidRPr="00E149EF" w:rsidRDefault="00E81B7E" w:rsidP="00670840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E81B7E" w:rsidRPr="00A1047D" w:rsidRDefault="00E81B7E" w:rsidP="00670840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200,000.00</w:t>
            </w:r>
          </w:p>
        </w:tc>
        <w:tc>
          <w:tcPr>
            <w:tcW w:w="141" w:type="dxa"/>
          </w:tcPr>
          <w:p w:rsidR="00E81B7E" w:rsidRPr="00A1047D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300,000.00</w:t>
            </w:r>
          </w:p>
        </w:tc>
      </w:tr>
      <w:tr w:rsidR="00E81B7E" w:rsidRPr="00E149EF" w:rsidTr="00153E7B">
        <w:trPr>
          <w:trHeight w:val="59"/>
        </w:trPr>
        <w:tc>
          <w:tcPr>
            <w:tcW w:w="2099" w:type="dxa"/>
            <w:noWrap/>
          </w:tcPr>
          <w:p w:rsidR="00E81B7E" w:rsidRPr="00A1047D" w:rsidRDefault="00E81B7E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ab/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noWrap/>
          </w:tcPr>
          <w:p w:rsidR="00E81B7E" w:rsidRPr="00E149EF" w:rsidRDefault="00153E7B" w:rsidP="00670840">
            <w:pPr>
              <w:pStyle w:val="Header"/>
              <w:tabs>
                <w:tab w:val="clear" w:pos="907"/>
                <w:tab w:val="left" w:pos="967"/>
              </w:tabs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3,886,790.12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119,200.00</w:t>
            </w:r>
          </w:p>
        </w:tc>
        <w:tc>
          <w:tcPr>
            <w:tcW w:w="144" w:type="dxa"/>
            <w:tcBorders>
              <w:left w:val="nil"/>
            </w:tcBorders>
          </w:tcPr>
          <w:p w:rsidR="00E81B7E" w:rsidRPr="00E149EF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E81B7E" w:rsidRPr="00A1047D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200,000.00</w:t>
            </w:r>
          </w:p>
        </w:tc>
        <w:tc>
          <w:tcPr>
            <w:tcW w:w="141" w:type="dxa"/>
          </w:tcPr>
          <w:p w:rsidR="00E81B7E" w:rsidRPr="00A1047D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4,205,990.12</w:t>
            </w:r>
          </w:p>
        </w:tc>
      </w:tr>
      <w:tr w:rsidR="00E81B7E" w:rsidRPr="00E149EF" w:rsidTr="00E149EF">
        <w:tc>
          <w:tcPr>
            <w:tcW w:w="2099" w:type="dxa"/>
            <w:noWrap/>
          </w:tcPr>
          <w:p w:rsidR="00E81B7E" w:rsidRPr="00A1047D" w:rsidRDefault="00E81B7E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18" w:type="dxa"/>
            <w:gridSpan w:val="2"/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1,678,948.38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349,021.84</w:t>
            </w:r>
          </w:p>
        </w:tc>
        <w:tc>
          <w:tcPr>
            <w:tcW w:w="144" w:type="dxa"/>
            <w:tcBorders>
              <w:left w:val="nil"/>
            </w:tcBorders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81B7E" w:rsidRPr="00E149EF" w:rsidRDefault="00E81B7E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E81B7E" w:rsidRPr="00A1047D" w:rsidRDefault="00E81B7E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2,027,970.22</w:t>
            </w:r>
          </w:p>
        </w:tc>
      </w:tr>
      <w:tr w:rsidR="00E81B7E" w:rsidRPr="00E149EF" w:rsidTr="00E149EF">
        <w:trPr>
          <w:trHeight w:val="59"/>
        </w:trPr>
        <w:tc>
          <w:tcPr>
            <w:tcW w:w="2099" w:type="dxa"/>
            <w:noWrap/>
          </w:tcPr>
          <w:p w:rsidR="00E81B7E" w:rsidRPr="00A1047D" w:rsidRDefault="00E81B7E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2,207,841.74</w:t>
            </w:r>
          </w:p>
        </w:tc>
        <w:tc>
          <w:tcPr>
            <w:tcW w:w="14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E81B7E" w:rsidRPr="00E149EF" w:rsidRDefault="00E81B7E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E81B7E" w:rsidRPr="00E149EF" w:rsidRDefault="00E81B7E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E81B7E" w:rsidRPr="00A1047D" w:rsidRDefault="00E81B7E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E81B7E" w:rsidRPr="00E149EF" w:rsidRDefault="00153E7B" w:rsidP="00670840">
            <w:pPr>
              <w:pStyle w:val="BodyTextIndent"/>
              <w:tabs>
                <w:tab w:val="clear" w:pos="907"/>
                <w:tab w:val="left" w:pos="967"/>
              </w:tabs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2,178,019.90</w:t>
            </w:r>
          </w:p>
        </w:tc>
      </w:tr>
    </w:tbl>
    <w:p w:rsidR="00361678" w:rsidRDefault="00361678" w:rsidP="00670840">
      <w:pPr>
        <w:spacing w:line="200" w:lineRule="exact"/>
      </w:pPr>
    </w:p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4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7054B6" w:rsidRPr="00E149EF" w:rsidTr="007054B6">
        <w:trPr>
          <w:trHeight w:val="74"/>
        </w:trPr>
        <w:tc>
          <w:tcPr>
            <w:tcW w:w="2104" w:type="dxa"/>
            <w:noWrap/>
          </w:tcPr>
          <w:p w:rsidR="007054B6" w:rsidRPr="00E149EF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054B6" w:rsidRPr="00E149EF" w:rsidTr="007054B6">
        <w:trPr>
          <w:trHeight w:val="74"/>
        </w:trPr>
        <w:tc>
          <w:tcPr>
            <w:tcW w:w="2104" w:type="dxa"/>
            <w:noWrap/>
          </w:tcPr>
          <w:p w:rsidR="007054B6" w:rsidRPr="00E149EF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7054B6" w:rsidRPr="00A1047D" w:rsidRDefault="007054B6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7054B6" w:rsidRPr="00E149EF" w:rsidTr="007054B6">
        <w:tc>
          <w:tcPr>
            <w:tcW w:w="2104" w:type="dxa"/>
            <w:noWrap/>
          </w:tcPr>
          <w:p w:rsidR="007054B6" w:rsidRPr="00E149EF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7054B6" w:rsidRPr="00E149EF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7054B6" w:rsidRPr="00E149EF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7054B6" w:rsidRPr="00E149EF" w:rsidRDefault="007054B6" w:rsidP="00670840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054B6" w:rsidRPr="00A1047D" w:rsidRDefault="007054B6" w:rsidP="00670840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054B6" w:rsidRPr="00E149EF" w:rsidTr="007054B6">
        <w:tc>
          <w:tcPr>
            <w:tcW w:w="2104" w:type="dxa"/>
            <w:noWrap/>
          </w:tcPr>
          <w:p w:rsidR="007054B6" w:rsidRPr="00E149EF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:rsidR="007054B6" w:rsidRPr="00A1047D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7054B6" w:rsidRPr="00A1047D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E149E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054B6" w:rsidRPr="00E149EF" w:rsidTr="007054B6">
        <w:tc>
          <w:tcPr>
            <w:tcW w:w="2104" w:type="dxa"/>
            <w:noWrap/>
          </w:tcPr>
          <w:p w:rsidR="007054B6" w:rsidRPr="00E149EF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7054B6" w:rsidRPr="00E149EF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</w:t>
            </w:r>
            <w:r w:rsidR="00C50D5B" w:rsidRPr="00E149E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7054B6" w:rsidRPr="00A1047D" w:rsidRDefault="007054B6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:rsidR="007054B6" w:rsidRPr="00E149EF" w:rsidRDefault="007054B6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7054B6" w:rsidRPr="00E149EF" w:rsidRDefault="007054B6" w:rsidP="0067084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149EF">
              <w:rPr>
                <w:rFonts w:ascii="Angsana New" w:hAnsi="Angsana New"/>
                <w:sz w:val="24"/>
                <w:szCs w:val="24"/>
              </w:rPr>
              <w:t>25</w:t>
            </w:r>
            <w:r w:rsidRPr="00E149EF">
              <w:rPr>
                <w:rFonts w:ascii="Angsana New" w:hAnsi="Angsana New" w:hint="cs"/>
                <w:sz w:val="24"/>
                <w:szCs w:val="24"/>
              </w:rPr>
              <w:t>6</w:t>
            </w:r>
            <w:r w:rsidR="00C50D5B" w:rsidRPr="00E149EF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7054B6" w:rsidRPr="00E149EF" w:rsidTr="007054B6">
        <w:tc>
          <w:tcPr>
            <w:tcW w:w="2104" w:type="dxa"/>
            <w:noWrap/>
          </w:tcPr>
          <w:p w:rsidR="007054B6" w:rsidRPr="00A1047D" w:rsidRDefault="007054B6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054B6" w:rsidRPr="00E149EF" w:rsidRDefault="007054B6" w:rsidP="00670840">
            <w:pPr>
              <w:spacing w:line="26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7054B6" w:rsidRPr="00E149EF" w:rsidRDefault="007054B6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:rsidR="007054B6" w:rsidRPr="00E149EF" w:rsidRDefault="007054B6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:rsidR="007054B6" w:rsidRPr="00E149EF" w:rsidRDefault="007054B6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:rsidR="007054B6" w:rsidRPr="00A1047D" w:rsidRDefault="007054B6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7054B6" w:rsidRPr="00E149EF" w:rsidRDefault="007054B6" w:rsidP="00670840">
            <w:pPr>
              <w:spacing w:line="26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79B" w:rsidRPr="00E149EF" w:rsidTr="007054B6">
        <w:trPr>
          <w:trHeight w:val="59"/>
        </w:trPr>
        <w:tc>
          <w:tcPr>
            <w:tcW w:w="2104" w:type="dxa"/>
            <w:noWrap/>
          </w:tcPr>
          <w:p w:rsidR="006D279B" w:rsidRPr="00A1047D" w:rsidRDefault="006D279B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left w:val="nil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  <w:tc>
          <w:tcPr>
            <w:tcW w:w="143" w:type="dxa"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:rsidR="006D279B" w:rsidRPr="00E149EF" w:rsidRDefault="006D279B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:rsidR="006D279B" w:rsidRPr="00E149EF" w:rsidRDefault="006D279B" w:rsidP="00670840">
            <w:pPr>
              <w:spacing w:line="26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D279B" w:rsidRPr="00E149EF" w:rsidRDefault="006D279B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6D279B" w:rsidRPr="00E149EF" w:rsidRDefault="006D279B" w:rsidP="00670840">
            <w:pPr>
              <w:spacing w:line="26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6D279B" w:rsidRPr="00E149EF" w:rsidRDefault="006D279B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6D279B" w:rsidRPr="00A1047D" w:rsidRDefault="006D279B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</w:tr>
      <w:tr w:rsidR="006D279B" w:rsidRPr="00E149EF" w:rsidTr="00E149EF">
        <w:tc>
          <w:tcPr>
            <w:tcW w:w="2104" w:type="dxa"/>
            <w:noWrap/>
          </w:tcPr>
          <w:p w:rsidR="006D279B" w:rsidRPr="00A1047D" w:rsidRDefault="006D279B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134" w:type="dxa"/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1,340,037.68</w:t>
            </w:r>
          </w:p>
        </w:tc>
        <w:tc>
          <w:tcPr>
            <w:tcW w:w="143" w:type="dxa"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31,672.79</w:t>
            </w:r>
          </w:p>
        </w:tc>
        <w:tc>
          <w:tcPr>
            <w:tcW w:w="144" w:type="dxa"/>
            <w:tcBorders>
              <w:left w:val="nil"/>
            </w:tcBorders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D279B" w:rsidRPr="00E149EF" w:rsidRDefault="006D279B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6D279B" w:rsidRPr="00E149EF" w:rsidRDefault="006D279B" w:rsidP="00670840">
            <w:pPr>
              <w:spacing w:line="26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6D279B" w:rsidRPr="00E149EF" w:rsidRDefault="006D279B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6D279B" w:rsidRPr="00A1047D" w:rsidRDefault="006D279B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1,371,710.47</w:t>
            </w:r>
          </w:p>
        </w:tc>
      </w:tr>
      <w:tr w:rsidR="006D279B" w:rsidRPr="00E149EF" w:rsidTr="00E149EF">
        <w:trPr>
          <w:trHeight w:val="59"/>
        </w:trPr>
        <w:tc>
          <w:tcPr>
            <w:tcW w:w="2104" w:type="dxa"/>
            <w:noWrap/>
          </w:tcPr>
          <w:p w:rsidR="006D279B" w:rsidRPr="00A1047D" w:rsidRDefault="006D279B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181,345.56</w:t>
            </w:r>
          </w:p>
        </w:tc>
        <w:tc>
          <w:tcPr>
            <w:tcW w:w="143" w:type="dxa"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:rsidR="006D279B" w:rsidRPr="00E149EF" w:rsidRDefault="006D279B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:rsidR="006D279B" w:rsidRPr="00A1047D" w:rsidRDefault="006D279B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6D279B" w:rsidRPr="00E149EF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149EF">
              <w:rPr>
                <w:rFonts w:ascii="Angsana New" w:hAnsi="Angsana New"/>
                <w:sz w:val="24"/>
                <w:szCs w:val="24"/>
              </w:rPr>
              <w:t>149,672.77</w:t>
            </w:r>
          </w:p>
        </w:tc>
      </w:tr>
    </w:tbl>
    <w:p w:rsidR="00A0155C" w:rsidRPr="005B4351" w:rsidRDefault="00A0155C" w:rsidP="00670840">
      <w:pPr>
        <w:tabs>
          <w:tab w:val="clear" w:pos="227"/>
          <w:tab w:val="clear" w:pos="454"/>
          <w:tab w:val="clear" w:pos="680"/>
          <w:tab w:val="clear" w:pos="907"/>
        </w:tabs>
        <w:spacing w:line="200" w:lineRule="exact"/>
        <w:ind w:left="284" w:firstLine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6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A0155C" w:rsidRPr="005B4351" w:rsidTr="00BE6530">
        <w:trPr>
          <w:trHeight w:val="74"/>
        </w:trPr>
        <w:tc>
          <w:tcPr>
            <w:tcW w:w="2126" w:type="dxa"/>
            <w:noWrap/>
          </w:tcPr>
          <w:p w:rsidR="00A0155C" w:rsidRPr="005B4351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0155C" w:rsidRPr="005B4351" w:rsidTr="00BE6530">
        <w:trPr>
          <w:trHeight w:val="74"/>
        </w:trPr>
        <w:tc>
          <w:tcPr>
            <w:tcW w:w="2126" w:type="dxa"/>
            <w:noWrap/>
          </w:tcPr>
          <w:p w:rsidR="00A0155C" w:rsidRPr="005B4351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:rsidR="00A0155C" w:rsidRPr="00A1047D" w:rsidRDefault="00A0155C" w:rsidP="00670840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A0155C" w:rsidRPr="005B4351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:rsidR="00A0155C" w:rsidRPr="005B4351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:rsidR="00A0155C" w:rsidRPr="005B4351" w:rsidRDefault="00A0155C" w:rsidP="00670840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A0155C" w:rsidRPr="00A1047D" w:rsidRDefault="00A0155C" w:rsidP="00670840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</w:tcPr>
          <w:p w:rsidR="00A0155C" w:rsidRPr="00A1047D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3" w:type="dxa"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dxa"/>
            <w:noWrap/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1" w:type="dxa"/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A0155C" w:rsidRPr="00A1047D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B43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5B4351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:rsidR="00A0155C" w:rsidRPr="005B4351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</w:t>
            </w:r>
            <w:r w:rsidR="00C50D5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3" w:type="dxa"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:rsidR="00A0155C" w:rsidRPr="00A1047D" w:rsidRDefault="00A0155C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noWrap/>
          </w:tcPr>
          <w:p w:rsidR="00A0155C" w:rsidRPr="00F15A82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โอนออก)</w:t>
            </w:r>
          </w:p>
        </w:tc>
        <w:tc>
          <w:tcPr>
            <w:tcW w:w="141" w:type="dxa"/>
          </w:tcPr>
          <w:p w:rsidR="00A0155C" w:rsidRPr="005B4351" w:rsidRDefault="00A0155C" w:rsidP="00670840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:rsidR="00A0155C" w:rsidRPr="005B4351" w:rsidRDefault="00A0155C" w:rsidP="00670840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B4351">
              <w:rPr>
                <w:rFonts w:ascii="Angsana New" w:hAnsi="Angsana New"/>
                <w:sz w:val="26"/>
                <w:szCs w:val="26"/>
              </w:rPr>
              <w:t>25</w:t>
            </w:r>
            <w:r w:rsidRPr="005B4351">
              <w:rPr>
                <w:rFonts w:ascii="Angsana New" w:hAnsi="Angsana New" w:hint="cs"/>
                <w:sz w:val="26"/>
                <w:szCs w:val="26"/>
              </w:rPr>
              <w:t>6</w:t>
            </w:r>
            <w:r w:rsidR="00C50D5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0155C" w:rsidRPr="005B4351" w:rsidTr="00BE6530">
        <w:tc>
          <w:tcPr>
            <w:tcW w:w="2126" w:type="dxa"/>
            <w:noWrap/>
          </w:tcPr>
          <w:p w:rsidR="00A0155C" w:rsidRPr="00A1047D" w:rsidRDefault="00A0155C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pStyle w:val="BodyTextIndent"/>
              <w:spacing w:after="0" w:line="26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A0155C" w:rsidRPr="005B4351" w:rsidRDefault="00A0155C" w:rsidP="00670840">
            <w:pPr>
              <w:spacing w:line="260" w:lineRule="exact"/>
              <w:ind w:lef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:rsidR="00A0155C" w:rsidRPr="005B4351" w:rsidRDefault="00A0155C" w:rsidP="00670840">
            <w:pPr>
              <w:spacing w:line="26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noWrap/>
          </w:tcPr>
          <w:p w:rsidR="00A0155C" w:rsidRPr="005B4351" w:rsidRDefault="00A0155C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</w:tcPr>
          <w:p w:rsidR="00A0155C" w:rsidRPr="005B4351" w:rsidRDefault="00A0155C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</w:tcPr>
          <w:p w:rsidR="00A0155C" w:rsidRPr="00A1047D" w:rsidRDefault="00A0155C" w:rsidP="00670840">
            <w:pPr>
              <w:spacing w:line="260" w:lineRule="exact"/>
              <w:ind w:left="-3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:rsidR="00A0155C" w:rsidRPr="005B4351" w:rsidRDefault="00A0155C" w:rsidP="00670840">
            <w:pPr>
              <w:spacing w:line="260" w:lineRule="exact"/>
              <w:ind w:left="-3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3777" w:rsidRPr="005B4351" w:rsidTr="00BE6530">
        <w:trPr>
          <w:trHeight w:val="59"/>
        </w:trPr>
        <w:tc>
          <w:tcPr>
            <w:tcW w:w="2126" w:type="dxa"/>
            <w:noWrap/>
          </w:tcPr>
          <w:p w:rsidR="004F3777" w:rsidRPr="00A1047D" w:rsidRDefault="004F3777" w:rsidP="00670840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noWrap/>
          </w:tcPr>
          <w:p w:rsidR="004F3777" w:rsidRPr="005B4351" w:rsidRDefault="00A44352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4352">
              <w:rPr>
                <w:rFonts w:ascii="Angsana New" w:hAnsi="Angsana New"/>
                <w:sz w:val="26"/>
                <w:szCs w:val="26"/>
              </w:rPr>
              <w:t>1,512,383.24</w:t>
            </w:r>
          </w:p>
        </w:tc>
        <w:tc>
          <w:tcPr>
            <w:tcW w:w="143" w:type="dxa"/>
          </w:tcPr>
          <w:p w:rsidR="004F3777" w:rsidRPr="005B4351" w:rsidRDefault="004F3777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noWrap/>
          </w:tcPr>
          <w:p w:rsidR="004F3777" w:rsidRPr="005B4351" w:rsidRDefault="00A44352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4352">
              <w:rPr>
                <w:rFonts w:ascii="Angsana New" w:hAnsi="Angsana New"/>
                <w:sz w:val="26"/>
                <w:szCs w:val="26"/>
              </w:rPr>
              <w:t>9,000.00</w:t>
            </w:r>
          </w:p>
        </w:tc>
        <w:tc>
          <w:tcPr>
            <w:tcW w:w="144" w:type="dxa"/>
            <w:tcBorders>
              <w:left w:val="nil"/>
            </w:tcBorders>
          </w:tcPr>
          <w:p w:rsidR="004F3777" w:rsidRPr="005B4351" w:rsidRDefault="004F3777" w:rsidP="00670840">
            <w:pPr>
              <w:spacing w:line="260" w:lineRule="exact"/>
              <w:ind w:lef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4F3777" w:rsidRPr="00A1047D" w:rsidRDefault="004F3777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:rsidR="004F3777" w:rsidRPr="005B4351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79B">
              <w:rPr>
                <w:rFonts w:ascii="Angsana New" w:hAnsi="Angsana New"/>
                <w:sz w:val="26"/>
                <w:szCs w:val="26"/>
              </w:rPr>
              <w:t>1,521,383.24</w:t>
            </w:r>
          </w:p>
        </w:tc>
      </w:tr>
      <w:tr w:rsidR="004F3777" w:rsidRPr="005B4351" w:rsidTr="00E149EF">
        <w:tc>
          <w:tcPr>
            <w:tcW w:w="2126" w:type="dxa"/>
            <w:noWrap/>
          </w:tcPr>
          <w:p w:rsidR="004F3777" w:rsidRPr="00A1047D" w:rsidRDefault="004F3777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ค่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าตัดจำหน่าย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134" w:type="dxa"/>
            <w:noWrap/>
          </w:tcPr>
          <w:p w:rsidR="004F3777" w:rsidRPr="005B4351" w:rsidRDefault="00A44352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4352">
              <w:rPr>
                <w:rFonts w:ascii="Angsana New" w:hAnsi="Angsana New"/>
                <w:sz w:val="26"/>
                <w:szCs w:val="26"/>
              </w:rPr>
              <w:t>1,305,534.04</w:t>
            </w:r>
          </w:p>
        </w:tc>
        <w:tc>
          <w:tcPr>
            <w:tcW w:w="143" w:type="dxa"/>
          </w:tcPr>
          <w:p w:rsidR="004F3777" w:rsidRPr="005B4351" w:rsidRDefault="004F3777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4F3777" w:rsidRPr="005B4351" w:rsidRDefault="00A44352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4352">
              <w:rPr>
                <w:rFonts w:ascii="Angsana New" w:hAnsi="Angsana New"/>
                <w:sz w:val="26"/>
                <w:szCs w:val="26"/>
              </w:rPr>
              <w:t>34,503.64</w:t>
            </w:r>
          </w:p>
        </w:tc>
        <w:tc>
          <w:tcPr>
            <w:tcW w:w="144" w:type="dxa"/>
            <w:tcBorders>
              <w:left w:val="nil"/>
            </w:tcBorders>
          </w:tcPr>
          <w:p w:rsidR="004F3777" w:rsidRPr="005B4351" w:rsidRDefault="004F3777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:rsidR="004F3777" w:rsidRPr="00361678" w:rsidRDefault="004F3777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26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A1047D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:rsidR="004F3777" w:rsidRPr="00A1047D" w:rsidRDefault="004F3777" w:rsidP="00670840">
            <w:pPr>
              <w:spacing w:line="260" w:lineRule="exact"/>
              <w:ind w:left="-30"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:rsidR="004F3777" w:rsidRPr="005B4351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79B">
              <w:rPr>
                <w:rFonts w:ascii="Angsana New" w:hAnsi="Angsana New"/>
                <w:sz w:val="26"/>
                <w:szCs w:val="26"/>
              </w:rPr>
              <w:t>1,340,037.68</w:t>
            </w:r>
          </w:p>
        </w:tc>
      </w:tr>
      <w:tr w:rsidR="00C50D5B" w:rsidRPr="005B4351" w:rsidTr="00E149EF">
        <w:trPr>
          <w:trHeight w:val="59"/>
        </w:trPr>
        <w:tc>
          <w:tcPr>
            <w:tcW w:w="2126" w:type="dxa"/>
            <w:noWrap/>
          </w:tcPr>
          <w:p w:rsidR="00C50D5B" w:rsidRPr="00A1047D" w:rsidRDefault="00C50D5B" w:rsidP="00670840">
            <w:pPr>
              <w:pStyle w:val="BodyTextIndent"/>
              <w:tabs>
                <w:tab w:val="clear" w:pos="227"/>
                <w:tab w:val="left" w:pos="250"/>
              </w:tabs>
              <w:spacing w:after="0" w:line="260" w:lineRule="exact"/>
              <w:ind w:left="0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C50D5B" w:rsidRPr="005B4351" w:rsidRDefault="00A44352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4352">
              <w:rPr>
                <w:rFonts w:ascii="Angsana New" w:hAnsi="Angsana New"/>
                <w:sz w:val="26"/>
                <w:szCs w:val="26"/>
              </w:rPr>
              <w:t>206,849.20</w:t>
            </w:r>
          </w:p>
        </w:tc>
        <w:tc>
          <w:tcPr>
            <w:tcW w:w="143" w:type="dxa"/>
          </w:tcPr>
          <w:p w:rsidR="00C50D5B" w:rsidRPr="005B4351" w:rsidRDefault="00C50D5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:rsidR="00C50D5B" w:rsidRPr="005B4351" w:rsidRDefault="00C50D5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C50D5B" w:rsidRPr="005B4351" w:rsidRDefault="00C50D5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C50D5B" w:rsidRPr="005B4351" w:rsidRDefault="00C50D5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:rsidR="00C50D5B" w:rsidRPr="005B4351" w:rsidRDefault="00C50D5B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noWrap/>
          </w:tcPr>
          <w:p w:rsidR="00C50D5B" w:rsidRPr="005B4351" w:rsidRDefault="00C50D5B" w:rsidP="00670840">
            <w:pPr>
              <w:pStyle w:val="BodyTextIndent"/>
              <w:spacing w:after="0" w:line="260" w:lineRule="exact"/>
              <w:ind w:left="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noWrap/>
          </w:tcPr>
          <w:p w:rsidR="00C50D5B" w:rsidRPr="00A1047D" w:rsidRDefault="00C50D5B" w:rsidP="00670840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:rsidR="00C50D5B" w:rsidRPr="005B4351" w:rsidRDefault="006D279B" w:rsidP="00670840">
            <w:pPr>
              <w:pStyle w:val="BodyTextIndent"/>
              <w:spacing w:after="0" w:line="26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279B">
              <w:rPr>
                <w:rFonts w:ascii="Angsana New" w:hAnsi="Angsana New"/>
                <w:sz w:val="26"/>
                <w:szCs w:val="26"/>
              </w:rPr>
              <w:t>181,345.56</w:t>
            </w:r>
          </w:p>
        </w:tc>
      </w:tr>
    </w:tbl>
    <w:p w:rsidR="00670840" w:rsidRDefault="00670840" w:rsidP="0067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0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:rsidR="004161F4" w:rsidRPr="006E05D3" w:rsidRDefault="004161F4" w:rsidP="0067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6E05D3">
        <w:rPr>
          <w:rFonts w:ascii="Angsana New" w:eastAsia="Calibri" w:hAnsi="Angsana New"/>
          <w:b/>
          <w:bCs/>
          <w:sz w:val="32"/>
          <w:szCs w:val="32"/>
        </w:rPr>
        <w:t>1</w:t>
      </w:r>
      <w:r w:rsidR="001B6E60">
        <w:rPr>
          <w:rFonts w:ascii="Angsana New" w:eastAsia="Calibri" w:hAnsi="Angsana New"/>
          <w:b/>
          <w:bCs/>
          <w:sz w:val="32"/>
          <w:szCs w:val="32"/>
        </w:rPr>
        <w:t>4</w:t>
      </w:r>
      <w:r w:rsidRPr="00A1047D">
        <w:rPr>
          <w:rFonts w:ascii="Angsana New" w:eastAsia="Calibri" w:hAnsi="Angsana New"/>
          <w:b/>
          <w:bCs/>
          <w:sz w:val="32"/>
          <w:szCs w:val="32"/>
        </w:rPr>
        <w:t>.</w:t>
      </w:r>
      <w:r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Pr="00A1047D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406F99" w:rsidRDefault="00406F99" w:rsidP="006708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A1047D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A1047D"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</w:rPr>
        <w:t>31</w:t>
      </w:r>
      <w:r w:rsidRPr="00A1047D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112D6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และ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112D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31"/>
        <w:gridCol w:w="59"/>
        <w:gridCol w:w="83"/>
        <w:gridCol w:w="59"/>
        <w:gridCol w:w="1218"/>
        <w:gridCol w:w="57"/>
        <w:gridCol w:w="84"/>
        <w:gridCol w:w="57"/>
        <w:gridCol w:w="1219"/>
        <w:gridCol w:w="58"/>
        <w:gridCol w:w="84"/>
        <w:gridCol w:w="58"/>
        <w:gridCol w:w="1218"/>
        <w:gridCol w:w="47"/>
      </w:tblGrid>
      <w:tr w:rsidR="009112D6" w:rsidRPr="00A5228D" w:rsidTr="00670840">
        <w:trPr>
          <w:gridAfter w:val="1"/>
          <w:wAfter w:w="47" w:type="dxa"/>
        </w:trPr>
        <w:tc>
          <w:tcPr>
            <w:tcW w:w="2778" w:type="dxa"/>
          </w:tcPr>
          <w:p w:rsidR="009112D6" w:rsidRPr="00A5228D" w:rsidRDefault="009112D6" w:rsidP="0067084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13"/>
            <w:tcBorders>
              <w:bottom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112D6" w:rsidRPr="00A5228D" w:rsidTr="00670840">
        <w:trPr>
          <w:gridAfter w:val="1"/>
          <w:wAfter w:w="47" w:type="dxa"/>
        </w:trPr>
        <w:tc>
          <w:tcPr>
            <w:tcW w:w="2778" w:type="dxa"/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9112D6" w:rsidRPr="00A5228D" w:rsidTr="00670840">
        <w:trPr>
          <w:gridAfter w:val="1"/>
          <w:wAfter w:w="47" w:type="dxa"/>
        </w:trPr>
        <w:tc>
          <w:tcPr>
            <w:tcW w:w="2778" w:type="dxa"/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9112D6" w:rsidRPr="00A5228D" w:rsidTr="00670840">
        <w:trPr>
          <w:gridAfter w:val="1"/>
          <w:wAfter w:w="47" w:type="dxa"/>
        </w:trPr>
        <w:tc>
          <w:tcPr>
            <w:tcW w:w="2778" w:type="dxa"/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9112D6" w:rsidRPr="00A5228D" w:rsidRDefault="009112D6" w:rsidP="00670840">
            <w:pPr>
              <w:tabs>
                <w:tab w:val="clear" w:pos="3742"/>
                <w:tab w:val="left" w:pos="116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522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522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5228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gridSpan w:val="2"/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:rsidR="009112D6" w:rsidRPr="00A5228D" w:rsidRDefault="009112D6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9112D6" w:rsidRPr="00A5228D" w:rsidRDefault="009112D6" w:rsidP="00670840">
            <w:pPr>
              <w:tabs>
                <w:tab w:val="clear" w:pos="3742"/>
                <w:tab w:val="left" w:pos="116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522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522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5228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112D6" w:rsidRPr="00A5228D" w:rsidTr="00670840">
        <w:trPr>
          <w:gridAfter w:val="1"/>
          <w:wAfter w:w="47" w:type="dxa"/>
          <w:trHeight w:val="270"/>
        </w:trPr>
        <w:tc>
          <w:tcPr>
            <w:tcW w:w="2778" w:type="dxa"/>
          </w:tcPr>
          <w:p w:rsidR="009112D6" w:rsidRPr="00A5228D" w:rsidRDefault="009112D6" w:rsidP="00670840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1" w:type="dxa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9112D6" w:rsidRPr="00A5228D" w:rsidRDefault="009112D6" w:rsidP="0067084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9112D6" w:rsidRPr="00A5228D" w:rsidRDefault="009112D6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9112D6" w:rsidRPr="00A5228D" w:rsidRDefault="009112D6" w:rsidP="0067084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9112D6" w:rsidRPr="00A5228D" w:rsidRDefault="009112D6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:rsidR="009112D6" w:rsidRPr="00A5228D" w:rsidRDefault="009112D6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47C9" w:rsidRPr="00A5228D" w:rsidTr="00670840">
        <w:trPr>
          <w:gridAfter w:val="1"/>
          <w:wAfter w:w="47" w:type="dxa"/>
        </w:trPr>
        <w:tc>
          <w:tcPr>
            <w:tcW w:w="2778" w:type="dxa"/>
            <w:shd w:val="clear" w:color="auto" w:fill="auto"/>
          </w:tcPr>
          <w:p w:rsidR="004E47C9" w:rsidRPr="00A5228D" w:rsidRDefault="004E47C9" w:rsidP="0067084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1" w:type="dxa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3,412,423.70</w:t>
            </w:r>
          </w:p>
        </w:tc>
        <w:tc>
          <w:tcPr>
            <w:tcW w:w="142" w:type="dxa"/>
            <w:gridSpan w:val="2"/>
          </w:tcPr>
          <w:p w:rsidR="004E47C9" w:rsidRPr="00A5228D" w:rsidRDefault="004E47C9" w:rsidP="0067084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956,986.92 </w:t>
            </w:r>
          </w:p>
        </w:tc>
        <w:tc>
          <w:tcPr>
            <w:tcW w:w="141" w:type="dxa"/>
            <w:gridSpan w:val="2"/>
          </w:tcPr>
          <w:p w:rsidR="004E47C9" w:rsidRPr="00A5228D" w:rsidRDefault="004E47C9" w:rsidP="0067084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:rsidR="004E47C9" w:rsidRPr="00A5228D" w:rsidRDefault="004E47C9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4,369,410.62 </w:t>
            </w:r>
          </w:p>
        </w:tc>
      </w:tr>
      <w:tr w:rsidR="004E47C9" w:rsidRPr="00A5228D" w:rsidTr="00670840">
        <w:trPr>
          <w:gridAfter w:val="1"/>
          <w:wAfter w:w="47" w:type="dxa"/>
          <w:trHeight w:val="270"/>
        </w:trPr>
        <w:tc>
          <w:tcPr>
            <w:tcW w:w="2778" w:type="dxa"/>
            <w:shd w:val="clear" w:color="auto" w:fill="auto"/>
          </w:tcPr>
          <w:p w:rsidR="004E47C9" w:rsidRPr="00A5228D" w:rsidRDefault="004E47C9" w:rsidP="00670840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1" w:type="dxa"/>
            <w:vAlign w:val="bottom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2,780,523.44</w:t>
            </w:r>
          </w:p>
        </w:tc>
        <w:tc>
          <w:tcPr>
            <w:tcW w:w="142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6,968,847.68 </w:t>
            </w:r>
          </w:p>
        </w:tc>
        <w:tc>
          <w:tcPr>
            <w:tcW w:w="141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9,749,371.12 </w:t>
            </w:r>
          </w:p>
        </w:tc>
      </w:tr>
      <w:tr w:rsidR="004E47C9" w:rsidRPr="00A5228D" w:rsidTr="00670840">
        <w:trPr>
          <w:gridAfter w:val="1"/>
          <w:wAfter w:w="47" w:type="dxa"/>
          <w:trHeight w:val="270"/>
        </w:trPr>
        <w:tc>
          <w:tcPr>
            <w:tcW w:w="2778" w:type="dxa"/>
            <w:shd w:val="clear" w:color="auto" w:fill="auto"/>
          </w:tcPr>
          <w:p w:rsidR="004E47C9" w:rsidRPr="00A5228D" w:rsidRDefault="004E47C9" w:rsidP="00670840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331" w:type="dxa"/>
            <w:vAlign w:val="bottom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152,234.21</w:t>
            </w:r>
          </w:p>
        </w:tc>
        <w:tc>
          <w:tcPr>
            <w:tcW w:w="142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220,983.95 </w:t>
            </w:r>
          </w:p>
        </w:tc>
        <w:tc>
          <w:tcPr>
            <w:tcW w:w="141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4E47C9" w:rsidRPr="00A5228D" w:rsidRDefault="004E47C9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373,218.16 </w:t>
            </w:r>
          </w:p>
        </w:tc>
      </w:tr>
      <w:tr w:rsidR="004E47C9" w:rsidRPr="00A5228D" w:rsidTr="00670840">
        <w:trPr>
          <w:gridAfter w:val="1"/>
          <w:wAfter w:w="47" w:type="dxa"/>
        </w:trPr>
        <w:tc>
          <w:tcPr>
            <w:tcW w:w="2778" w:type="dxa"/>
            <w:shd w:val="clear" w:color="auto" w:fill="auto"/>
          </w:tcPr>
          <w:p w:rsidR="004E47C9" w:rsidRPr="00A5228D" w:rsidRDefault="004E47C9" w:rsidP="0067084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1" w:type="dxa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1,465,983.40</w:t>
            </w:r>
          </w:p>
        </w:tc>
        <w:tc>
          <w:tcPr>
            <w:tcW w:w="142" w:type="dxa"/>
            <w:gridSpan w:val="2"/>
          </w:tcPr>
          <w:p w:rsidR="004E47C9" w:rsidRPr="00A5228D" w:rsidRDefault="004E47C9" w:rsidP="0067084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4E47C9" w:rsidRPr="00A5228D" w:rsidRDefault="004E47C9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 xml:space="preserve"> 750,341.60 </w:t>
            </w:r>
          </w:p>
        </w:tc>
        <w:tc>
          <w:tcPr>
            <w:tcW w:w="141" w:type="dxa"/>
            <w:gridSpan w:val="2"/>
          </w:tcPr>
          <w:p w:rsidR="004E47C9" w:rsidRPr="00A5228D" w:rsidRDefault="004E47C9" w:rsidP="0067084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B1286F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174,020.30</w:t>
            </w:r>
          </w:p>
        </w:tc>
        <w:tc>
          <w:tcPr>
            <w:tcW w:w="142" w:type="dxa"/>
            <w:gridSpan w:val="2"/>
          </w:tcPr>
          <w:p w:rsidR="004E47C9" w:rsidRPr="00A5228D" w:rsidRDefault="004E47C9" w:rsidP="00670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4E47C9" w:rsidRPr="00A5228D" w:rsidRDefault="00D63F5A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2,390,345.30</w:t>
            </w:r>
          </w:p>
        </w:tc>
      </w:tr>
      <w:tr w:rsidR="008F5628" w:rsidRPr="00A5228D" w:rsidTr="00670840">
        <w:trPr>
          <w:gridAfter w:val="1"/>
          <w:wAfter w:w="47" w:type="dxa"/>
        </w:trPr>
        <w:tc>
          <w:tcPr>
            <w:tcW w:w="2778" w:type="dxa"/>
            <w:shd w:val="clear" w:color="auto" w:fill="auto"/>
          </w:tcPr>
          <w:p w:rsidR="008F5628" w:rsidRPr="00A5228D" w:rsidRDefault="008F5628" w:rsidP="00670840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:rsidR="008F5628" w:rsidRPr="00A5228D" w:rsidRDefault="008F5628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1,200,378.98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67084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8F5628" w:rsidRPr="00A5228D" w:rsidRDefault="004E47C9" w:rsidP="00670840">
            <w:pPr>
              <w:pStyle w:val="BodyTextIndent"/>
              <w:spacing w:after="0" w:line="300" w:lineRule="exac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(</w:t>
            </w:r>
            <w:r w:rsidR="00B1286F" w:rsidRPr="00A5228D">
              <w:rPr>
                <w:rFonts w:ascii="Angsana New" w:hAnsi="Angsana New"/>
                <w:sz w:val="26"/>
                <w:szCs w:val="26"/>
              </w:rPr>
              <w:t>206,822.35</w:t>
            </w:r>
            <w:r w:rsidRPr="00A5228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gridSpan w:val="2"/>
          </w:tcPr>
          <w:p w:rsidR="008F5628" w:rsidRPr="00A5228D" w:rsidRDefault="008F5628" w:rsidP="00670840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8F5628" w:rsidRPr="00A5228D" w:rsidRDefault="008F5628" w:rsidP="006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8F5628" w:rsidRPr="00A5228D" w:rsidRDefault="005334CA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993,556.63</w:t>
            </w:r>
          </w:p>
        </w:tc>
      </w:tr>
      <w:tr w:rsidR="00B1286F" w:rsidRPr="00A5228D" w:rsidTr="00670840">
        <w:trPr>
          <w:gridAfter w:val="1"/>
          <w:wAfter w:w="47" w:type="dxa"/>
        </w:trPr>
        <w:tc>
          <w:tcPr>
            <w:tcW w:w="2778" w:type="dxa"/>
          </w:tcPr>
          <w:p w:rsidR="00B1286F" w:rsidRPr="00A5228D" w:rsidRDefault="00B1286F" w:rsidP="00670840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วม</w:t>
            </w:r>
            <w:r w:rsidR="00851646" w:rsidRPr="00A5228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="00851646"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="00851646"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:rsidR="00B1286F" w:rsidRPr="00A5228D" w:rsidRDefault="00B1286F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9,011,543.73</w:t>
            </w:r>
          </w:p>
        </w:tc>
        <w:tc>
          <w:tcPr>
            <w:tcW w:w="142" w:type="dxa"/>
            <w:gridSpan w:val="2"/>
          </w:tcPr>
          <w:p w:rsidR="00B1286F" w:rsidRPr="00A5228D" w:rsidRDefault="00B1286F" w:rsidP="00670840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1286F" w:rsidRPr="00A5228D" w:rsidRDefault="00B1286F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8,690,337.80</w:t>
            </w:r>
          </w:p>
        </w:tc>
        <w:tc>
          <w:tcPr>
            <w:tcW w:w="141" w:type="dxa"/>
            <w:gridSpan w:val="2"/>
          </w:tcPr>
          <w:p w:rsidR="00B1286F" w:rsidRPr="00A5228D" w:rsidRDefault="00B1286F" w:rsidP="00670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1286F" w:rsidRPr="00A5228D" w:rsidRDefault="00B1286F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174,020.30</w:t>
            </w:r>
          </w:p>
        </w:tc>
        <w:tc>
          <w:tcPr>
            <w:tcW w:w="142" w:type="dxa"/>
            <w:gridSpan w:val="2"/>
          </w:tcPr>
          <w:p w:rsidR="00B1286F" w:rsidRPr="00A5228D" w:rsidRDefault="00B1286F" w:rsidP="00670840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B1286F" w:rsidRPr="00A5228D" w:rsidRDefault="00B1286F" w:rsidP="00670840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17,</w:t>
            </w:r>
            <w:r w:rsidR="00D63F5A" w:rsidRPr="00A5228D">
              <w:rPr>
                <w:rFonts w:ascii="Angsana New" w:hAnsi="Angsana New"/>
                <w:sz w:val="26"/>
                <w:szCs w:val="26"/>
              </w:rPr>
              <w:t>875,901.83</w:t>
            </w:r>
          </w:p>
        </w:tc>
      </w:tr>
      <w:tr w:rsidR="004161F4" w:rsidRPr="00A5228D" w:rsidTr="00670840">
        <w:tc>
          <w:tcPr>
            <w:tcW w:w="2778" w:type="dxa"/>
          </w:tcPr>
          <w:p w:rsidR="004161F4" w:rsidRPr="00A5228D" w:rsidRDefault="00D16752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32" w:type="dxa"/>
            <w:gridSpan w:val="14"/>
            <w:tcBorders>
              <w:bottom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161F4" w:rsidRPr="00A5228D" w:rsidTr="00670840">
        <w:tc>
          <w:tcPr>
            <w:tcW w:w="2778" w:type="dxa"/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3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161F4" w:rsidRPr="00A5228D" w:rsidTr="00670840">
        <w:tc>
          <w:tcPr>
            <w:tcW w:w="2778" w:type="dxa"/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4161F4" w:rsidRPr="00A5228D" w:rsidRDefault="00221932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4161F4" w:rsidRPr="00A5228D" w:rsidTr="00670840">
        <w:tc>
          <w:tcPr>
            <w:tcW w:w="2778" w:type="dxa"/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gridSpan w:val="2"/>
            <w:tcBorders>
              <w:bottom w:val="single" w:sz="6" w:space="0" w:color="auto"/>
            </w:tcBorders>
          </w:tcPr>
          <w:p w:rsidR="004161F4" w:rsidRPr="00A5228D" w:rsidRDefault="004161F4" w:rsidP="00C07C1B">
            <w:pPr>
              <w:tabs>
                <w:tab w:val="clear" w:pos="3742"/>
                <w:tab w:val="left" w:pos="116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A522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2ADD" w:rsidRPr="00A5228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542ADD" w:rsidRPr="00A522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42ADD" w:rsidRPr="00A5228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42ADD" w:rsidRPr="00A5228D">
              <w:rPr>
                <w:rFonts w:ascii="Angsana New" w:hAnsi="Angsana New"/>
                <w:sz w:val="26"/>
                <w:szCs w:val="26"/>
              </w:rPr>
              <w:t>25</w:t>
            </w:r>
            <w:r w:rsidRPr="00A5228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  <w:gridSpan w:val="2"/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bottom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:rsidR="004161F4" w:rsidRPr="00A5228D" w:rsidRDefault="004161F4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bottom w:val="single" w:sz="6" w:space="0" w:color="000000"/>
            </w:tcBorders>
          </w:tcPr>
          <w:p w:rsidR="004161F4" w:rsidRPr="00A5228D" w:rsidRDefault="00542ADD" w:rsidP="00C07C1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5228D">
              <w:rPr>
                <w:rFonts w:ascii="Angsana New" w:hAnsi="Angsana New"/>
                <w:sz w:val="26"/>
                <w:szCs w:val="26"/>
              </w:rPr>
              <w:t>31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5228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161F4" w:rsidRPr="00A5228D" w:rsidTr="00670840">
        <w:trPr>
          <w:trHeight w:val="270"/>
        </w:trPr>
        <w:tc>
          <w:tcPr>
            <w:tcW w:w="2778" w:type="dxa"/>
          </w:tcPr>
          <w:p w:rsidR="004161F4" w:rsidRPr="00A5228D" w:rsidRDefault="004161F4" w:rsidP="00C07C1B">
            <w:pPr>
              <w:spacing w:line="30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513711451"/>
            <w:r w:rsidRPr="00A5228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90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4161F4" w:rsidRPr="00A5228D" w:rsidRDefault="004161F4" w:rsidP="00C07C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:rsidR="004161F4" w:rsidRPr="00A522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4161F4" w:rsidRPr="00A522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4161F4" w:rsidRPr="00A5228D" w:rsidRDefault="004161F4" w:rsidP="00C07C1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4161F4" w:rsidRPr="00A5228D" w:rsidRDefault="004161F4" w:rsidP="00C07C1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4161F4" w:rsidRPr="00A5228D" w:rsidRDefault="004161F4" w:rsidP="00C07C1B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628" w:rsidRPr="00A5228D" w:rsidTr="00670840">
        <w:tc>
          <w:tcPr>
            <w:tcW w:w="2778" w:type="dxa"/>
            <w:shd w:val="clear" w:color="auto" w:fill="auto"/>
          </w:tcPr>
          <w:p w:rsidR="008F5628" w:rsidRPr="00A5228D" w:rsidRDefault="008F5628" w:rsidP="008F5628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90" w:type="dxa"/>
            <w:gridSpan w:val="2"/>
          </w:tcPr>
          <w:p w:rsidR="008F5628" w:rsidRPr="00A5228D" w:rsidRDefault="008F5628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2,182,927.98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8F5628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:rsidR="008F5628" w:rsidRPr="00A5228D" w:rsidRDefault="003E2FFB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1,229,495.72</w:t>
            </w:r>
          </w:p>
        </w:tc>
        <w:tc>
          <w:tcPr>
            <w:tcW w:w="141" w:type="dxa"/>
            <w:gridSpan w:val="2"/>
          </w:tcPr>
          <w:p w:rsidR="008F5628" w:rsidRPr="00A5228D" w:rsidRDefault="008F5628" w:rsidP="008F562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8F5628" w:rsidRPr="00A5228D" w:rsidRDefault="008F5628" w:rsidP="00B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8F562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8F5628" w:rsidRPr="00A5228D" w:rsidRDefault="008F5628" w:rsidP="008F5628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3,412,423.70</w:t>
            </w:r>
          </w:p>
        </w:tc>
      </w:tr>
      <w:tr w:rsidR="008F5628" w:rsidRPr="00A5228D" w:rsidTr="00670840">
        <w:trPr>
          <w:trHeight w:val="270"/>
        </w:trPr>
        <w:tc>
          <w:tcPr>
            <w:tcW w:w="2778" w:type="dxa"/>
            <w:shd w:val="clear" w:color="auto" w:fill="auto"/>
          </w:tcPr>
          <w:p w:rsidR="008F5628" w:rsidRPr="00A5228D" w:rsidRDefault="008F5628" w:rsidP="008F5628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90" w:type="dxa"/>
            <w:gridSpan w:val="2"/>
            <w:vAlign w:val="bottom"/>
          </w:tcPr>
          <w:p w:rsidR="008F5628" w:rsidRPr="00A5228D" w:rsidRDefault="008F5628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1,561,493.93</w:t>
            </w:r>
          </w:p>
        </w:tc>
        <w:tc>
          <w:tcPr>
            <w:tcW w:w="142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8F5628" w:rsidRPr="00A5228D" w:rsidRDefault="003E2FFB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1,219,029.51</w:t>
            </w:r>
          </w:p>
        </w:tc>
        <w:tc>
          <w:tcPr>
            <w:tcW w:w="141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8F5628" w:rsidRPr="00A5228D" w:rsidRDefault="008F5628" w:rsidP="00B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2,780,523.44</w:t>
            </w:r>
          </w:p>
        </w:tc>
      </w:tr>
      <w:tr w:rsidR="008F5628" w:rsidRPr="00A5228D" w:rsidTr="00670840">
        <w:trPr>
          <w:trHeight w:val="270"/>
        </w:trPr>
        <w:tc>
          <w:tcPr>
            <w:tcW w:w="2778" w:type="dxa"/>
            <w:shd w:val="clear" w:color="auto" w:fill="auto"/>
          </w:tcPr>
          <w:p w:rsidR="008F5628" w:rsidRPr="00A5228D" w:rsidRDefault="008F5628" w:rsidP="008F5628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390" w:type="dxa"/>
            <w:gridSpan w:val="2"/>
          </w:tcPr>
          <w:p w:rsidR="008F5628" w:rsidRPr="00A5228D" w:rsidRDefault="008F5628" w:rsidP="00B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8F5628" w:rsidRPr="00A5228D" w:rsidRDefault="003E2FFB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152,234.21</w:t>
            </w:r>
          </w:p>
        </w:tc>
        <w:tc>
          <w:tcPr>
            <w:tcW w:w="141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8F5628" w:rsidRPr="00A5228D" w:rsidRDefault="008F5628" w:rsidP="00B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:rsidR="008F5628" w:rsidRPr="00A5228D" w:rsidRDefault="008F5628" w:rsidP="008F5628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152,234.21</w:t>
            </w:r>
          </w:p>
        </w:tc>
      </w:tr>
      <w:tr w:rsidR="003923B1" w:rsidRPr="00A5228D" w:rsidTr="00670840">
        <w:tc>
          <w:tcPr>
            <w:tcW w:w="2778" w:type="dxa"/>
            <w:shd w:val="clear" w:color="auto" w:fill="auto"/>
          </w:tcPr>
          <w:p w:rsidR="003923B1" w:rsidRPr="00A5228D" w:rsidRDefault="003923B1" w:rsidP="003923B1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90" w:type="dxa"/>
            <w:gridSpan w:val="2"/>
          </w:tcPr>
          <w:p w:rsidR="003923B1" w:rsidRPr="00A5228D" w:rsidRDefault="00410DFF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1,301,769.00</w:t>
            </w:r>
          </w:p>
        </w:tc>
        <w:tc>
          <w:tcPr>
            <w:tcW w:w="142" w:type="dxa"/>
            <w:gridSpan w:val="2"/>
          </w:tcPr>
          <w:p w:rsidR="003923B1" w:rsidRPr="00A5228D" w:rsidRDefault="003923B1" w:rsidP="003923B1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:rsidR="003923B1" w:rsidRPr="00A5228D" w:rsidRDefault="003E2FFB" w:rsidP="003923B1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272,825.80</w:t>
            </w:r>
          </w:p>
        </w:tc>
        <w:tc>
          <w:tcPr>
            <w:tcW w:w="141" w:type="dxa"/>
            <w:gridSpan w:val="2"/>
          </w:tcPr>
          <w:p w:rsidR="003923B1" w:rsidRPr="00A5228D" w:rsidRDefault="003923B1" w:rsidP="003923B1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:rsidR="003923B1" w:rsidRPr="00A5228D" w:rsidRDefault="003923B1" w:rsidP="003923B1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(10</w:t>
            </w:r>
            <w:r w:rsidR="0081434F" w:rsidRPr="00A5228D">
              <w:rPr>
                <w:rFonts w:ascii="Angsana New" w:hAnsi="Angsana New"/>
                <w:sz w:val="26"/>
                <w:szCs w:val="26"/>
              </w:rPr>
              <w:t>8</w:t>
            </w:r>
            <w:r w:rsidR="003E2FFB" w:rsidRPr="00A5228D">
              <w:rPr>
                <w:rFonts w:ascii="Angsana New" w:hAnsi="Angsana New"/>
                <w:sz w:val="26"/>
                <w:szCs w:val="26"/>
              </w:rPr>
              <w:t>,611.40</w:t>
            </w:r>
            <w:r w:rsidRPr="00A5228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:rsidR="003923B1" w:rsidRPr="00A5228D" w:rsidRDefault="003923B1" w:rsidP="003923B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:rsidR="003923B1" w:rsidRPr="00A5228D" w:rsidRDefault="00050C20" w:rsidP="003923B1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1,465,983.40</w:t>
            </w:r>
          </w:p>
        </w:tc>
      </w:tr>
      <w:tr w:rsidR="008F5628" w:rsidRPr="00A5228D" w:rsidTr="00670840">
        <w:tc>
          <w:tcPr>
            <w:tcW w:w="2778" w:type="dxa"/>
            <w:shd w:val="clear" w:color="auto" w:fill="auto"/>
          </w:tcPr>
          <w:p w:rsidR="008F5628" w:rsidRPr="00A5228D" w:rsidRDefault="008F5628" w:rsidP="008F5628">
            <w:pPr>
              <w:spacing w:line="30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0" w:type="dxa"/>
            <w:gridSpan w:val="2"/>
            <w:tcBorders>
              <w:bottom w:val="single" w:sz="6" w:space="0" w:color="auto"/>
            </w:tcBorders>
          </w:tcPr>
          <w:p w:rsidR="008F5628" w:rsidRPr="00A5228D" w:rsidRDefault="008F5628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856,746.64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8F5628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:rsidR="008F5628" w:rsidRPr="00A5228D" w:rsidRDefault="003E2FFB" w:rsidP="008F5628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343,632.34</w:t>
            </w:r>
          </w:p>
        </w:tc>
        <w:tc>
          <w:tcPr>
            <w:tcW w:w="141" w:type="dxa"/>
            <w:gridSpan w:val="2"/>
          </w:tcPr>
          <w:p w:rsidR="008F5628" w:rsidRPr="00A5228D" w:rsidRDefault="008F5628" w:rsidP="008F5628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8F5628" w:rsidRPr="00A5228D" w:rsidRDefault="008F5628" w:rsidP="00B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A5228D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:rsidR="008F5628" w:rsidRPr="00A5228D" w:rsidRDefault="008F5628" w:rsidP="008F562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bottom w:val="single" w:sz="6" w:space="0" w:color="auto"/>
            </w:tcBorders>
          </w:tcPr>
          <w:p w:rsidR="008F5628" w:rsidRPr="00A5228D" w:rsidRDefault="008F5628" w:rsidP="008F5628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1,200,378.98</w:t>
            </w:r>
          </w:p>
        </w:tc>
      </w:tr>
      <w:tr w:rsidR="00A5228D" w:rsidRPr="00A5228D" w:rsidTr="00670840">
        <w:tc>
          <w:tcPr>
            <w:tcW w:w="2778" w:type="dxa"/>
          </w:tcPr>
          <w:p w:rsidR="00A5228D" w:rsidRPr="00A5228D" w:rsidRDefault="00A5228D" w:rsidP="00A5228D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วมสิน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5228D" w:rsidRPr="00A5228D" w:rsidRDefault="00A5228D" w:rsidP="00A5228D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5,902,937.55</w:t>
            </w:r>
          </w:p>
        </w:tc>
        <w:tc>
          <w:tcPr>
            <w:tcW w:w="142" w:type="dxa"/>
            <w:gridSpan w:val="2"/>
          </w:tcPr>
          <w:p w:rsidR="00A5228D" w:rsidRPr="00A5228D" w:rsidRDefault="00A5228D" w:rsidP="00A5228D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5228D" w:rsidRPr="00A5228D" w:rsidRDefault="00A5228D" w:rsidP="00A5228D">
            <w:pPr>
              <w:tabs>
                <w:tab w:val="clear" w:pos="907"/>
              </w:tabs>
              <w:spacing w:line="30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3,217,217.58</w:t>
            </w:r>
          </w:p>
        </w:tc>
        <w:tc>
          <w:tcPr>
            <w:tcW w:w="141" w:type="dxa"/>
            <w:gridSpan w:val="2"/>
          </w:tcPr>
          <w:p w:rsidR="00A5228D" w:rsidRPr="00A5228D" w:rsidRDefault="00A5228D" w:rsidP="00A522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5228D" w:rsidRPr="00A5228D" w:rsidRDefault="00A5228D" w:rsidP="00A5228D">
            <w:pPr>
              <w:tabs>
                <w:tab w:val="clear" w:pos="680"/>
                <w:tab w:val="clear" w:pos="907"/>
              </w:tabs>
              <w:spacing w:line="30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(108,611.40)</w:t>
            </w:r>
          </w:p>
        </w:tc>
        <w:tc>
          <w:tcPr>
            <w:tcW w:w="142" w:type="dxa"/>
            <w:gridSpan w:val="2"/>
          </w:tcPr>
          <w:p w:rsidR="00A5228D" w:rsidRPr="00A5228D" w:rsidRDefault="00A5228D" w:rsidP="00A5228D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5228D" w:rsidRPr="00A5228D" w:rsidRDefault="00A5228D" w:rsidP="00A5228D">
            <w:pPr>
              <w:spacing w:line="30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228D">
              <w:rPr>
                <w:rFonts w:ascii="Angsana New" w:hAnsi="Angsana New"/>
                <w:sz w:val="26"/>
                <w:szCs w:val="26"/>
              </w:rPr>
              <w:t>9,011,543.73</w:t>
            </w:r>
          </w:p>
        </w:tc>
      </w:tr>
    </w:tbl>
    <w:p w:rsidR="000E5211" w:rsidRDefault="000E5211" w:rsidP="008100F5">
      <w:pPr>
        <w:spacing w:line="240" w:lineRule="exact"/>
      </w:pPr>
    </w:p>
    <w:bookmarkEnd w:id="9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90"/>
        <w:gridCol w:w="142"/>
        <w:gridCol w:w="1276"/>
        <w:gridCol w:w="141"/>
        <w:gridCol w:w="1276"/>
        <w:gridCol w:w="142"/>
        <w:gridCol w:w="1275"/>
      </w:tblGrid>
      <w:tr w:rsidR="0021514E" w:rsidRPr="0021514E" w:rsidTr="008100F5">
        <w:tc>
          <w:tcPr>
            <w:tcW w:w="2778" w:type="dxa"/>
          </w:tcPr>
          <w:p w:rsidR="0021514E" w:rsidRPr="0021514E" w:rsidRDefault="00D7244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642" w:type="dxa"/>
            <w:gridSpan w:val="7"/>
            <w:tcBorders>
              <w:bottom w:val="single" w:sz="6" w:space="0" w:color="auto"/>
            </w:tcBorders>
          </w:tcPr>
          <w:p w:rsidR="0021514E" w:rsidRPr="00A1047D" w:rsidRDefault="0021514E" w:rsidP="008100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1514E" w:rsidRPr="0021514E" w:rsidTr="008100F5">
        <w:tc>
          <w:tcPr>
            <w:tcW w:w="2778" w:type="dxa"/>
          </w:tcPr>
          <w:p w:rsidR="0021514E" w:rsidRPr="0021514E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1514E" w:rsidRPr="00A1047D" w:rsidRDefault="0021514E" w:rsidP="008100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1514E" w:rsidRPr="0021514E" w:rsidTr="008100F5">
        <w:tc>
          <w:tcPr>
            <w:tcW w:w="2778" w:type="dxa"/>
          </w:tcPr>
          <w:p w:rsidR="0021514E" w:rsidRPr="0021514E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6" w:space="0" w:color="auto"/>
            </w:tcBorders>
          </w:tcPr>
          <w:p w:rsidR="0021514E" w:rsidRPr="00A1047D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514E" w:rsidRPr="00A1047D" w:rsidRDefault="00F956EA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1514E" w:rsidRPr="0021514E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21514E" w:rsidRPr="0021514E" w:rsidRDefault="0021514E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14430" w:rsidRPr="0021514E" w:rsidTr="008100F5">
        <w:tc>
          <w:tcPr>
            <w:tcW w:w="2778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6" w:space="0" w:color="auto"/>
            </w:tcBorders>
          </w:tcPr>
          <w:p w:rsidR="00D14430" w:rsidRPr="0014058D" w:rsidRDefault="00D14430" w:rsidP="008100F5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</w:t>
            </w:r>
            <w:r w:rsidR="00A10F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21514E" w:rsidRDefault="00D14430" w:rsidP="008100F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A1047D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D14430" w:rsidRPr="0014058D" w:rsidRDefault="00D14430" w:rsidP="008100F5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</w:t>
            </w:r>
            <w:r w:rsidR="00A10FA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1514E" w:rsidRPr="0021514E" w:rsidTr="008100F5">
        <w:trPr>
          <w:trHeight w:val="270"/>
        </w:trPr>
        <w:tc>
          <w:tcPr>
            <w:tcW w:w="2778" w:type="dxa"/>
          </w:tcPr>
          <w:p w:rsidR="0021514E" w:rsidRPr="00A1047D" w:rsidRDefault="0021514E" w:rsidP="008100F5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90" w:type="dxa"/>
            <w:tcBorders>
              <w:top w:val="single" w:sz="6" w:space="0" w:color="auto"/>
            </w:tcBorders>
          </w:tcPr>
          <w:p w:rsidR="0021514E" w:rsidRPr="0021514E" w:rsidRDefault="0021514E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21514E" w:rsidRPr="0021514E" w:rsidRDefault="0021514E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21514E" w:rsidRPr="0021514E" w:rsidRDefault="0021514E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21514E" w:rsidRPr="0021514E" w:rsidRDefault="0021514E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21514E" w:rsidRPr="0021514E" w:rsidRDefault="0021514E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21514E" w:rsidRPr="0021514E" w:rsidRDefault="0021514E" w:rsidP="008100F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00F5" w:rsidRPr="0021514E" w:rsidTr="008100F5"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90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2,185,211.51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27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425.30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2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212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636.81</w:t>
            </w:r>
          </w:p>
        </w:tc>
      </w:tr>
      <w:tr w:rsidR="008100F5" w:rsidRPr="0021514E" w:rsidTr="008100F5">
        <w:trPr>
          <w:trHeight w:val="270"/>
        </w:trPr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90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1,617,994.45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5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148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723.03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6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766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717.48</w:t>
            </w:r>
          </w:p>
        </w:tc>
      </w:tr>
      <w:tr w:rsidR="008100F5" w:rsidRPr="0021514E" w:rsidTr="008100F5">
        <w:tc>
          <w:tcPr>
            <w:tcW w:w="2778" w:type="dxa"/>
            <w:shd w:val="clear" w:color="auto" w:fill="auto"/>
          </w:tcPr>
          <w:p w:rsidR="008100F5" w:rsidRPr="0014058D" w:rsidRDefault="008100F5" w:rsidP="008100F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390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8100F5" w:rsidRPr="0014058D" w:rsidRDefault="008100F5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100F5" w:rsidRPr="0014058D" w:rsidRDefault="008100F5" w:rsidP="008100F5">
            <w:pPr>
              <w:tabs>
                <w:tab w:val="clear" w:pos="907"/>
              </w:tabs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367">
              <w:rPr>
                <w:rFonts w:ascii="Angsana New" w:hAnsi="Angsana New"/>
                <w:sz w:val="26"/>
                <w:szCs w:val="26"/>
              </w:rPr>
              <w:t>318,380.05</w:t>
            </w:r>
          </w:p>
        </w:tc>
        <w:tc>
          <w:tcPr>
            <w:tcW w:w="141" w:type="dxa"/>
            <w:vAlign w:val="bottom"/>
          </w:tcPr>
          <w:p w:rsidR="008100F5" w:rsidRPr="0014058D" w:rsidRDefault="008100F5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8100F5" w:rsidRPr="0014058D" w:rsidRDefault="008100F5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8100F5" w:rsidRPr="0014058D" w:rsidRDefault="008100F5" w:rsidP="008100F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3367">
              <w:rPr>
                <w:rFonts w:ascii="Angsana New" w:hAnsi="Angsana New"/>
                <w:sz w:val="26"/>
                <w:szCs w:val="26"/>
              </w:rPr>
              <w:t>318,380.05</w:t>
            </w:r>
          </w:p>
        </w:tc>
      </w:tr>
      <w:tr w:rsidR="008100F5" w:rsidRPr="0021514E" w:rsidTr="008100F5"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90" w:type="dxa"/>
          </w:tcPr>
          <w:p w:rsidR="008100F5" w:rsidRPr="00A1047D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1,280,596.60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A1047D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649</w:t>
            </w:r>
            <w:r w:rsidRPr="0083336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224.60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EE0C46" w:rsidP="00EE0C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141,017.88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100F5" w:rsidRPr="00A1047D" w:rsidRDefault="00EE0C46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2,070,839.08</w:t>
            </w:r>
          </w:p>
        </w:tc>
      </w:tr>
      <w:tr w:rsidR="008100F5" w:rsidRPr="0021514E" w:rsidTr="007761D9"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0" w:type="dxa"/>
            <w:tcBorders>
              <w:bottom w:val="single" w:sz="6" w:space="0" w:color="auto"/>
            </w:tcBorders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1,126,277.80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100F5" w:rsidRPr="0021514E" w:rsidRDefault="008100F5" w:rsidP="001B51D3">
            <w:pPr>
              <w:tabs>
                <w:tab w:val="clear" w:pos="680"/>
                <w:tab w:val="clear" w:pos="907"/>
              </w:tabs>
              <w:spacing w:line="320" w:lineRule="exact"/>
              <w:ind w:left="-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CD">
              <w:rPr>
                <w:rFonts w:ascii="Angsana New" w:hAnsi="Angsana New"/>
                <w:sz w:val="26"/>
                <w:szCs w:val="26"/>
              </w:rPr>
              <w:t>(132,721.1</w:t>
            </w:r>
            <w:r w:rsidR="00791E52">
              <w:rPr>
                <w:rFonts w:ascii="Angsana New" w:hAnsi="Angsana New"/>
                <w:sz w:val="26"/>
                <w:szCs w:val="26"/>
              </w:rPr>
              <w:t>7</w:t>
            </w:r>
            <w:r w:rsidRPr="00B10C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CD">
              <w:rPr>
                <w:rFonts w:ascii="Angsana New" w:hAnsi="Angsana New"/>
                <w:sz w:val="26"/>
                <w:szCs w:val="26"/>
              </w:rPr>
              <w:t>993,556.6</w:t>
            </w:r>
            <w:r w:rsidR="00791E5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5228D" w:rsidRPr="0021514E" w:rsidTr="007761D9">
        <w:tc>
          <w:tcPr>
            <w:tcW w:w="2778" w:type="dxa"/>
          </w:tcPr>
          <w:p w:rsidR="00A5228D" w:rsidRPr="00A5228D" w:rsidRDefault="00A5228D" w:rsidP="00A5228D">
            <w:pPr>
              <w:tabs>
                <w:tab w:val="clear" w:pos="227"/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วมสิน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90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6,210,080.36</w:t>
            </w:r>
          </w:p>
        </w:tc>
        <w:tc>
          <w:tcPr>
            <w:tcW w:w="142" w:type="dxa"/>
          </w:tcPr>
          <w:p w:rsidR="00A5228D" w:rsidRPr="0021514E" w:rsidRDefault="00A5228D" w:rsidP="00A522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CD">
              <w:rPr>
                <w:rFonts w:ascii="Angsana New" w:hAnsi="Angsana New"/>
                <w:sz w:val="26"/>
                <w:szCs w:val="26"/>
              </w:rPr>
              <w:t>6,011,031.81</w:t>
            </w:r>
          </w:p>
        </w:tc>
        <w:tc>
          <w:tcPr>
            <w:tcW w:w="141" w:type="dxa"/>
          </w:tcPr>
          <w:p w:rsidR="00A5228D" w:rsidRPr="0021514E" w:rsidRDefault="00A5228D" w:rsidP="00A52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14058D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141,017.88</w:t>
            </w:r>
          </w:p>
        </w:tc>
        <w:tc>
          <w:tcPr>
            <w:tcW w:w="142" w:type="dxa"/>
          </w:tcPr>
          <w:p w:rsidR="00A5228D" w:rsidRPr="0021514E" w:rsidRDefault="00A5228D" w:rsidP="00A5228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12,362,130.05</w:t>
            </w:r>
          </w:p>
        </w:tc>
      </w:tr>
    </w:tbl>
    <w:p w:rsidR="00670840" w:rsidRDefault="00670840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33"/>
        <w:gridCol w:w="142"/>
        <w:gridCol w:w="1332"/>
        <w:gridCol w:w="141"/>
        <w:gridCol w:w="1276"/>
        <w:gridCol w:w="142"/>
        <w:gridCol w:w="1276"/>
      </w:tblGrid>
      <w:tr w:rsidR="000E5211" w:rsidRPr="0021514E" w:rsidTr="00670840">
        <w:tc>
          <w:tcPr>
            <w:tcW w:w="2778" w:type="dxa"/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642" w:type="dxa"/>
            <w:gridSpan w:val="7"/>
            <w:tcBorders>
              <w:bottom w:val="single" w:sz="6" w:space="0" w:color="auto"/>
            </w:tcBorders>
          </w:tcPr>
          <w:p w:rsidR="000E5211" w:rsidRPr="00A1047D" w:rsidRDefault="000E5211" w:rsidP="008100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E5211" w:rsidRPr="0021514E" w:rsidTr="00670840">
        <w:tc>
          <w:tcPr>
            <w:tcW w:w="2778" w:type="dxa"/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E5211" w:rsidRPr="00A1047D" w:rsidRDefault="000E5211" w:rsidP="008100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E5211" w:rsidRPr="0021514E" w:rsidTr="00670840">
        <w:tc>
          <w:tcPr>
            <w:tcW w:w="2778" w:type="dxa"/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0E5211" w:rsidRPr="00A1047D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5211" w:rsidRPr="00A1047D" w:rsidRDefault="00F956EA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0E5211" w:rsidRPr="0021514E" w:rsidRDefault="000E5211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14430" w:rsidRPr="0021514E" w:rsidTr="00670840">
        <w:tc>
          <w:tcPr>
            <w:tcW w:w="2778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D14430" w:rsidRPr="0014058D" w:rsidRDefault="00D14430" w:rsidP="008100F5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A10FA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21514E" w:rsidRDefault="00D14430" w:rsidP="008100F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D14430" w:rsidRPr="00A1047D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14430" w:rsidRPr="0021514E" w:rsidRDefault="00D14430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D14430" w:rsidRPr="0014058D" w:rsidRDefault="00D14430" w:rsidP="008100F5">
            <w:pPr>
              <w:tabs>
                <w:tab w:val="clear" w:pos="3742"/>
                <w:tab w:val="left" w:pos="11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1405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14058D">
              <w:rPr>
                <w:rFonts w:ascii="Angsana New" w:hAnsi="Angsana New"/>
                <w:sz w:val="26"/>
                <w:szCs w:val="26"/>
              </w:rPr>
              <w:t>6</w:t>
            </w:r>
            <w:r w:rsidR="00A10FA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E5211" w:rsidRPr="0021514E" w:rsidTr="00670840">
        <w:trPr>
          <w:trHeight w:val="270"/>
        </w:trPr>
        <w:tc>
          <w:tcPr>
            <w:tcW w:w="2778" w:type="dxa"/>
          </w:tcPr>
          <w:p w:rsidR="000E5211" w:rsidRPr="00A1047D" w:rsidRDefault="000E5211" w:rsidP="008100F5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0E5211" w:rsidRPr="0021514E" w:rsidRDefault="000E5211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E5211" w:rsidRPr="0021514E" w:rsidRDefault="000E5211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:rsidR="000E5211" w:rsidRPr="0021514E" w:rsidRDefault="000E5211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0E5211" w:rsidRPr="0021514E" w:rsidRDefault="000E5211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E5211" w:rsidRPr="0021514E" w:rsidRDefault="000E5211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0E5211" w:rsidRPr="0021514E" w:rsidRDefault="000E5211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E5211" w:rsidRPr="0021514E" w:rsidRDefault="000E5211" w:rsidP="008100F5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00F5" w:rsidRPr="0021514E" w:rsidTr="00670840"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2,008,669.43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176,542.08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2,185,211.51</w:t>
            </w:r>
          </w:p>
        </w:tc>
      </w:tr>
      <w:tr w:rsidR="008100F5" w:rsidRPr="0021514E" w:rsidTr="00670840">
        <w:trPr>
          <w:trHeight w:val="270"/>
        </w:trPr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tabs>
                <w:tab w:val="clear" w:pos="227"/>
                <w:tab w:val="clear" w:pos="454"/>
                <w:tab w:val="clear" w:pos="2807"/>
                <w:tab w:val="left" w:pos="2811"/>
              </w:tabs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333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1,226,892.36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391,102.09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1,617,994.45</w:t>
            </w:r>
          </w:p>
        </w:tc>
      </w:tr>
      <w:tr w:rsidR="00A10FA6" w:rsidRPr="0021514E" w:rsidTr="00670840">
        <w:tc>
          <w:tcPr>
            <w:tcW w:w="2778" w:type="dxa"/>
            <w:shd w:val="clear" w:color="auto" w:fill="auto"/>
          </w:tcPr>
          <w:p w:rsidR="00A10FA6" w:rsidRPr="00A1047D" w:rsidRDefault="00A10FA6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33" w:type="dxa"/>
          </w:tcPr>
          <w:p w:rsidR="00A10FA6" w:rsidRPr="00A1047D" w:rsidRDefault="007D2D6D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1,152,309.60</w:t>
            </w:r>
          </w:p>
        </w:tc>
        <w:tc>
          <w:tcPr>
            <w:tcW w:w="142" w:type="dxa"/>
          </w:tcPr>
          <w:p w:rsidR="00A10FA6" w:rsidRPr="0021514E" w:rsidRDefault="00A10FA6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:rsidR="00A10FA6" w:rsidRPr="00A1047D" w:rsidRDefault="006C587B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196,625.80</w:t>
            </w:r>
          </w:p>
        </w:tc>
        <w:tc>
          <w:tcPr>
            <w:tcW w:w="141" w:type="dxa"/>
          </w:tcPr>
          <w:p w:rsidR="00A10FA6" w:rsidRPr="0021514E" w:rsidRDefault="00A10FA6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FA6" w:rsidRPr="0021514E" w:rsidRDefault="006C587B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(68</w:t>
            </w:r>
            <w:r w:rsidRPr="006C587B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338.80)</w:t>
            </w:r>
          </w:p>
        </w:tc>
        <w:tc>
          <w:tcPr>
            <w:tcW w:w="142" w:type="dxa"/>
          </w:tcPr>
          <w:p w:rsidR="00A10FA6" w:rsidRPr="0021514E" w:rsidRDefault="00A10FA6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FA6" w:rsidRPr="00A1047D" w:rsidRDefault="007D2D6D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2D6D">
              <w:rPr>
                <w:rFonts w:ascii="Angsana New" w:hAnsi="Angsana New"/>
                <w:sz w:val="26"/>
                <w:szCs w:val="26"/>
              </w:rPr>
              <w:t>1,280,596.60</w:t>
            </w:r>
          </w:p>
        </w:tc>
      </w:tr>
      <w:tr w:rsidR="008100F5" w:rsidRPr="0021514E" w:rsidTr="00670840">
        <w:tc>
          <w:tcPr>
            <w:tcW w:w="2778" w:type="dxa"/>
            <w:shd w:val="clear" w:color="auto" w:fill="auto"/>
          </w:tcPr>
          <w:p w:rsidR="008100F5" w:rsidRPr="00A1047D" w:rsidRDefault="008100F5" w:rsidP="008100F5">
            <w:pPr>
              <w:spacing w:line="320" w:lineRule="exact"/>
              <w:ind w:left="231" w:hanging="1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856,746.64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269,531.16</w:t>
            </w:r>
          </w:p>
        </w:tc>
        <w:tc>
          <w:tcPr>
            <w:tcW w:w="141" w:type="dxa"/>
          </w:tcPr>
          <w:p w:rsidR="008100F5" w:rsidRPr="0021514E" w:rsidRDefault="008100F5" w:rsidP="008100F5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100F5" w:rsidRPr="0014058D" w:rsidRDefault="008100F5" w:rsidP="008100F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20" w:lineRule="exact"/>
              <w:ind w:left="-39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100F5" w:rsidRPr="0021514E" w:rsidRDefault="008100F5" w:rsidP="008100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100F5" w:rsidRPr="0021514E" w:rsidRDefault="008100F5" w:rsidP="008100F5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1,126,277.80</w:t>
            </w:r>
          </w:p>
        </w:tc>
      </w:tr>
      <w:tr w:rsidR="00A5228D" w:rsidRPr="0021514E" w:rsidTr="00670840">
        <w:tc>
          <w:tcPr>
            <w:tcW w:w="2778" w:type="dxa"/>
          </w:tcPr>
          <w:p w:rsidR="00A5228D" w:rsidRPr="00A5228D" w:rsidRDefault="00A5228D" w:rsidP="00A5228D">
            <w:pPr>
              <w:spacing w:line="320" w:lineRule="exact"/>
              <w:ind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วมสิน</w:t>
            </w:r>
            <w:r w:rsidRPr="00A5228D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A522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5,244,618.03</w:t>
            </w:r>
          </w:p>
        </w:tc>
        <w:tc>
          <w:tcPr>
            <w:tcW w:w="142" w:type="dxa"/>
          </w:tcPr>
          <w:p w:rsidR="00A5228D" w:rsidRPr="0021514E" w:rsidRDefault="00A5228D" w:rsidP="00A5228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1,033,801.13</w:t>
            </w:r>
          </w:p>
        </w:tc>
        <w:tc>
          <w:tcPr>
            <w:tcW w:w="141" w:type="dxa"/>
          </w:tcPr>
          <w:p w:rsidR="00A5228D" w:rsidRPr="0021514E" w:rsidRDefault="00A5228D" w:rsidP="00A52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(68</w:t>
            </w:r>
            <w:r w:rsidRPr="006C587B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338.80)</w:t>
            </w:r>
          </w:p>
        </w:tc>
        <w:tc>
          <w:tcPr>
            <w:tcW w:w="142" w:type="dxa"/>
          </w:tcPr>
          <w:p w:rsidR="00A5228D" w:rsidRPr="0021514E" w:rsidRDefault="00A5228D" w:rsidP="00A5228D">
            <w:pPr>
              <w:spacing w:line="32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5228D" w:rsidRPr="0021514E" w:rsidRDefault="00A5228D" w:rsidP="00A5228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587B">
              <w:rPr>
                <w:rFonts w:ascii="Angsana New" w:hAnsi="Angsana New"/>
                <w:sz w:val="26"/>
                <w:szCs w:val="26"/>
              </w:rPr>
              <w:t>6,210,080.36</w:t>
            </w:r>
          </w:p>
        </w:tc>
      </w:tr>
    </w:tbl>
    <w:p w:rsidR="005926B7" w:rsidRDefault="005926B7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70840" w:rsidRDefault="00670840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70840" w:rsidRDefault="00670840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E46968" w:rsidRPr="008A3F08" w:rsidRDefault="00E46968" w:rsidP="00E46968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A3F08">
        <w:rPr>
          <w:rFonts w:ascii="Angsana New" w:hAnsi="Angsana New"/>
          <w:b/>
          <w:bCs/>
          <w:sz w:val="32"/>
          <w:szCs w:val="32"/>
        </w:rPr>
        <w:t>1</w:t>
      </w:r>
      <w:r w:rsidR="001B6E60">
        <w:rPr>
          <w:rFonts w:ascii="Angsana New" w:hAnsi="Angsana New"/>
          <w:b/>
          <w:bCs/>
          <w:sz w:val="32"/>
          <w:szCs w:val="32"/>
        </w:rPr>
        <w:t>5</w:t>
      </w:r>
      <w:r w:rsidRPr="00A1047D">
        <w:rPr>
          <w:rFonts w:ascii="Angsana New" w:hAnsi="Angsana New"/>
          <w:b/>
          <w:bCs/>
          <w:sz w:val="32"/>
          <w:szCs w:val="32"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A1047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E46968" w:rsidRDefault="00E46968" w:rsidP="004C31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E46968" w:rsidRPr="0095239F" w:rsidTr="004F3777">
        <w:tc>
          <w:tcPr>
            <w:tcW w:w="2835" w:type="dxa"/>
          </w:tcPr>
          <w:p w:rsidR="00E46968" w:rsidRPr="0095239F" w:rsidRDefault="00E46968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E46968" w:rsidRPr="0095239F" w:rsidRDefault="00E46968" w:rsidP="008100F5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46968" w:rsidRPr="0095239F" w:rsidTr="004F3777">
        <w:tc>
          <w:tcPr>
            <w:tcW w:w="2835" w:type="dxa"/>
          </w:tcPr>
          <w:p w:rsidR="00E46968" w:rsidRPr="0095239F" w:rsidRDefault="00E46968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E46968" w:rsidRPr="0095239F" w:rsidRDefault="00E46968" w:rsidP="008100F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E46968" w:rsidRPr="0095239F" w:rsidRDefault="00E46968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E46968" w:rsidRPr="0095239F" w:rsidRDefault="00E46968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23F5" w:rsidRPr="0095239F" w:rsidTr="004F3777">
        <w:tc>
          <w:tcPr>
            <w:tcW w:w="2835" w:type="dxa"/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" w:type="dxa"/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0A23F5" w:rsidRPr="0095239F" w:rsidRDefault="000A23F5" w:rsidP="008100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F685D" w:rsidRPr="0095239F" w:rsidTr="004F3777">
        <w:trPr>
          <w:trHeight w:val="270"/>
        </w:trPr>
        <w:tc>
          <w:tcPr>
            <w:tcW w:w="2835" w:type="dxa"/>
            <w:shd w:val="clear" w:color="auto" w:fill="auto"/>
          </w:tcPr>
          <w:p w:rsidR="00FF685D" w:rsidRPr="00F15A82" w:rsidRDefault="00FF685D" w:rsidP="00FF685D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FF685D" w:rsidRPr="00787F28" w:rsidRDefault="00FF685D" w:rsidP="00FF685D">
            <w:pPr>
              <w:tabs>
                <w:tab w:val="clear" w:pos="680"/>
                <w:tab w:val="clear" w:pos="907"/>
              </w:tabs>
              <w:spacing w:line="320" w:lineRule="exact"/>
              <w:ind w:left="-340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E1E">
              <w:rPr>
                <w:rFonts w:asciiTheme="majorBidi" w:hAnsiTheme="majorBidi" w:cstheme="majorBidi"/>
                <w:sz w:val="26"/>
                <w:szCs w:val="26"/>
              </w:rPr>
              <w:t>6,606,362.01</w:t>
            </w:r>
          </w:p>
        </w:tc>
        <w:tc>
          <w:tcPr>
            <w:tcW w:w="141" w:type="dxa"/>
          </w:tcPr>
          <w:p w:rsidR="00FF685D" w:rsidRPr="0095239F" w:rsidRDefault="00FF685D" w:rsidP="00FF685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F685D" w:rsidRPr="00787F28" w:rsidRDefault="00FF685D" w:rsidP="00FF685D">
            <w:pPr>
              <w:tabs>
                <w:tab w:val="clear" w:pos="680"/>
                <w:tab w:val="clear" w:pos="907"/>
              </w:tabs>
              <w:spacing w:line="320" w:lineRule="exact"/>
              <w:ind w:left="-340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6,606,362.01</w:t>
            </w:r>
          </w:p>
        </w:tc>
      </w:tr>
      <w:tr w:rsidR="00FF685D" w:rsidRPr="0095239F" w:rsidTr="004F3777">
        <w:tc>
          <w:tcPr>
            <w:tcW w:w="2835" w:type="dxa"/>
            <w:shd w:val="clear" w:color="auto" w:fill="auto"/>
          </w:tcPr>
          <w:p w:rsidR="00FF685D" w:rsidRPr="00A1047D" w:rsidRDefault="00FF685D" w:rsidP="00FF685D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173,000,000.00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E1E">
              <w:rPr>
                <w:rFonts w:asciiTheme="majorBidi" w:hAnsiTheme="majorBidi" w:cstheme="majorBidi"/>
                <w:sz w:val="26"/>
                <w:szCs w:val="26"/>
              </w:rPr>
              <w:t>65,000,000.00</w:t>
            </w:r>
          </w:p>
        </w:tc>
        <w:tc>
          <w:tcPr>
            <w:tcW w:w="141" w:type="dxa"/>
          </w:tcPr>
          <w:p w:rsidR="00FF685D" w:rsidRPr="0095239F" w:rsidRDefault="00FF685D" w:rsidP="00FF685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173,000,000.00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65,000,000.00</w:t>
            </w:r>
          </w:p>
        </w:tc>
      </w:tr>
      <w:tr w:rsidR="00FF685D" w:rsidRPr="0095239F" w:rsidTr="004F3777">
        <w:tc>
          <w:tcPr>
            <w:tcW w:w="2835" w:type="dxa"/>
            <w:shd w:val="clear" w:color="auto" w:fill="auto"/>
          </w:tcPr>
          <w:p w:rsidR="00FF685D" w:rsidRPr="00A1047D" w:rsidRDefault="00FF685D" w:rsidP="00FF685D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F685D" w:rsidRPr="0095239F" w:rsidRDefault="003D4637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345,085,248.49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550,133,558.05</w:t>
            </w:r>
          </w:p>
        </w:tc>
        <w:tc>
          <w:tcPr>
            <w:tcW w:w="141" w:type="dxa"/>
          </w:tcPr>
          <w:p w:rsidR="00FF685D" w:rsidRPr="0095239F" w:rsidRDefault="00FF685D" w:rsidP="00FF685D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324,919,236.35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524,423,133.57</w:t>
            </w:r>
          </w:p>
        </w:tc>
      </w:tr>
      <w:tr w:rsidR="00FF685D" w:rsidRPr="0095239F" w:rsidTr="004F3777">
        <w:trPr>
          <w:trHeight w:val="51"/>
        </w:trPr>
        <w:tc>
          <w:tcPr>
            <w:tcW w:w="2835" w:type="dxa"/>
          </w:tcPr>
          <w:p w:rsidR="00FF685D" w:rsidRPr="0095239F" w:rsidRDefault="00FF685D" w:rsidP="00D3576C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F685D" w:rsidRPr="0095239F" w:rsidRDefault="003D4637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4637">
              <w:rPr>
                <w:rFonts w:asciiTheme="majorBidi" w:hAnsiTheme="majorBidi" w:cstheme="majorBidi"/>
                <w:sz w:val="26"/>
                <w:szCs w:val="26"/>
              </w:rPr>
              <w:t>518,085,248.49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13AD">
              <w:rPr>
                <w:rFonts w:asciiTheme="majorBidi" w:hAnsiTheme="majorBidi" w:cstheme="majorBidi"/>
                <w:sz w:val="26"/>
                <w:szCs w:val="26"/>
              </w:rPr>
              <w:t>621,739,920.06</w:t>
            </w:r>
          </w:p>
        </w:tc>
        <w:tc>
          <w:tcPr>
            <w:tcW w:w="141" w:type="dxa"/>
          </w:tcPr>
          <w:p w:rsidR="00FF685D" w:rsidRPr="0095239F" w:rsidRDefault="00FF685D" w:rsidP="00FF685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497,919,236.35</w:t>
            </w:r>
          </w:p>
        </w:tc>
        <w:tc>
          <w:tcPr>
            <w:tcW w:w="142" w:type="dxa"/>
          </w:tcPr>
          <w:p w:rsidR="00FF685D" w:rsidRPr="0095239F" w:rsidRDefault="00FF685D" w:rsidP="00FF685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FF685D" w:rsidRPr="0095239F" w:rsidRDefault="00FF685D" w:rsidP="00FF685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0A99">
              <w:rPr>
                <w:rFonts w:asciiTheme="majorBidi" w:hAnsiTheme="majorBidi" w:cstheme="majorBidi"/>
                <w:sz w:val="26"/>
                <w:szCs w:val="26"/>
              </w:rPr>
              <w:t>596,029,495.58</w:t>
            </w:r>
          </w:p>
        </w:tc>
      </w:tr>
    </w:tbl>
    <w:p w:rsidR="00E46968" w:rsidRDefault="00E46968" w:rsidP="002611B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70A99" w:rsidRDefault="00E70A99" w:rsidP="002611B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E50A16">
        <w:rPr>
          <w:rFonts w:ascii="Angsana New" w:hAnsi="Angsana New"/>
          <w:sz w:val="32"/>
          <w:szCs w:val="32"/>
        </w:rPr>
        <w:t>1,988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="00DE77F0">
        <w:rPr>
          <w:rFonts w:ascii="Angsana New" w:hAnsi="Angsana New" w:hint="cs"/>
          <w:sz w:val="32"/>
          <w:szCs w:val="32"/>
          <w:cs/>
        </w:rPr>
        <w:t>แปด</w:t>
      </w:r>
      <w:r w:rsidRPr="00A1047D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>
        <w:rPr>
          <w:rFonts w:ascii="Angsana New" w:hAnsi="Angsana New"/>
          <w:sz w:val="32"/>
          <w:szCs w:val="32"/>
        </w:rPr>
        <w:t>57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3D3672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="00E50A16" w:rsidRPr="00E50A16">
        <w:rPr>
          <w:rFonts w:ascii="Angsana New" w:hAnsi="Angsana New"/>
          <w:sz w:val="32"/>
          <w:szCs w:val="32"/>
        </w:rPr>
        <w:t>420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 w:rsidRPr="00E50A16">
        <w:rPr>
          <w:rFonts w:ascii="Angsana New" w:hAnsi="Angsana New"/>
          <w:sz w:val="32"/>
          <w:szCs w:val="32"/>
        </w:rPr>
        <w:t>2.</w:t>
      </w:r>
      <w:r w:rsidR="00E50A16" w:rsidRPr="00E50A16">
        <w:rPr>
          <w:rFonts w:ascii="Angsana New" w:hAnsi="Angsana New"/>
          <w:sz w:val="32"/>
          <w:szCs w:val="32"/>
        </w:rPr>
        <w:t>70</w:t>
      </w:r>
      <w:r w:rsidRPr="00E50A16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E50A16">
        <w:rPr>
          <w:rFonts w:ascii="Angsana New" w:hAnsi="Angsana New"/>
          <w:sz w:val="32"/>
          <w:szCs w:val="32"/>
        </w:rPr>
        <w:t>3.</w:t>
      </w:r>
      <w:r w:rsidR="00E50A16" w:rsidRPr="00E50A16">
        <w:rPr>
          <w:rFonts w:ascii="Angsana New" w:hAnsi="Angsana New"/>
          <w:sz w:val="32"/>
          <w:szCs w:val="32"/>
        </w:rPr>
        <w:t>00</w:t>
      </w:r>
      <w:r w:rsidRPr="00E50A16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 </w:t>
      </w:r>
      <w:r w:rsidRPr="00E50A16">
        <w:rPr>
          <w:rFonts w:ascii="Angsana New" w:hAnsi="Angsana New"/>
          <w:sz w:val="32"/>
          <w:szCs w:val="32"/>
        </w:rPr>
        <w:t xml:space="preserve">L/C, T/R,  L/G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="00E50A16">
        <w:rPr>
          <w:rFonts w:ascii="Angsana New" w:hAnsi="Angsana New"/>
          <w:sz w:val="32"/>
          <w:szCs w:val="32"/>
        </w:rPr>
        <w:t>991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A1047D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50A16">
        <w:rPr>
          <w:rFonts w:ascii="Angsana New" w:hAnsi="Angsana New"/>
          <w:sz w:val="32"/>
          <w:szCs w:val="32"/>
        </w:rPr>
        <w:t>1.90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 w:rsidR="00E50A16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520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E77F0">
        <w:rPr>
          <w:rFonts w:ascii="Angsana New" w:hAnsi="Angsana New"/>
          <w:sz w:val="32"/>
          <w:szCs w:val="32"/>
        </w:rPr>
        <w:t>8.45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A1047D">
        <w:rPr>
          <w:rFonts w:ascii="Angsana New" w:hAnsi="Angsana New" w:hint="cs"/>
          <w:sz w:val="32"/>
          <w:szCs w:val="32"/>
          <w:cs/>
        </w:rPr>
        <w:t>อเมริกา</w:t>
      </w:r>
      <w:r w:rsidRPr="00A1047D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A1047D">
        <w:rPr>
          <w:rFonts w:ascii="Angsana New" w:hAnsi="Angsana New" w:hint="cs"/>
          <w:sz w:val="32"/>
          <w:szCs w:val="32"/>
          <w:cs/>
        </w:rPr>
        <w:t>เงิน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81.12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D3672">
        <w:rPr>
          <w:rFonts w:ascii="Angsana New" w:hAnsi="Angsana New" w:hint="cs"/>
          <w:sz w:val="32"/>
          <w:szCs w:val="32"/>
        </w:rPr>
        <w:t xml:space="preserve">) </w:t>
      </w:r>
      <w:r w:rsidRPr="00A1047D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>
        <w:rPr>
          <w:rFonts w:ascii="Angsana New" w:hAnsi="Angsana New"/>
          <w:sz w:val="32"/>
          <w:szCs w:val="32"/>
        </w:rPr>
        <w:t>120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ล้านบาท</w:t>
      </w:r>
    </w:p>
    <w:p w:rsidR="00E70A99" w:rsidRPr="0000332E" w:rsidRDefault="00E70A99" w:rsidP="002611B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A1047D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A1047D">
        <w:rPr>
          <w:rFonts w:ascii="Angsana New" w:hAnsi="Angsana New" w:hint="cs"/>
          <w:sz w:val="32"/>
          <w:szCs w:val="32"/>
          <w:cs/>
        </w:rPr>
        <w:t>สี่</w:t>
      </w:r>
      <w:r w:rsidRPr="00A1047D">
        <w:rPr>
          <w:rFonts w:ascii="Angsana New" w:hAnsi="Angsana New"/>
          <w:sz w:val="32"/>
          <w:szCs w:val="32"/>
          <w:cs/>
        </w:rPr>
        <w:t xml:space="preserve">แห่ง </w:t>
      </w:r>
      <w:r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/>
          <w:spacing w:val="-2"/>
          <w:sz w:val="32"/>
          <w:szCs w:val="32"/>
          <w:cs/>
        </w:rPr>
        <w:t>ซึ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A1047D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A1047D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A1047D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</w:t>
      </w:r>
      <w:r>
        <w:rPr>
          <w:rFonts w:ascii="Angsana New" w:hAnsi="Angsana New"/>
          <w:spacing w:val="-2"/>
          <w:sz w:val="32"/>
          <w:szCs w:val="32"/>
        </w:rPr>
        <w:t>O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R </w:t>
      </w:r>
      <w:r>
        <w:rPr>
          <w:rFonts w:ascii="Angsana New" w:hAnsi="Angsana New"/>
          <w:spacing w:val="-2"/>
          <w:sz w:val="32"/>
          <w:szCs w:val="32"/>
        </w:rPr>
        <w:t xml:space="preserve">-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701BF">
        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A1047D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>
        <w:rPr>
          <w:rFonts w:ascii="Angsana New" w:hAnsi="Angsana New"/>
          <w:sz w:val="32"/>
          <w:szCs w:val="32"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+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ต่อปี</w:t>
      </w:r>
      <w:r w:rsidRPr="00A1047D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A1047D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A1047D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80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/>
          <w:sz w:val="32"/>
          <w:szCs w:val="32"/>
          <w:cs/>
        </w:rPr>
        <w:t>และ</w:t>
      </w:r>
      <w:r w:rsidRPr="00A1047D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FIX +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/>
          <w:sz w:val="32"/>
          <w:szCs w:val="32"/>
        </w:rPr>
        <w:t xml:space="preserve">2 </w:t>
      </w:r>
      <w:r w:rsidRPr="00A1047D">
        <w:rPr>
          <w:rFonts w:ascii="Angsana New" w:hAnsi="Angsana New"/>
          <w:sz w:val="32"/>
          <w:szCs w:val="32"/>
          <w:cs/>
        </w:rPr>
        <w:t>ต่อปี</w:t>
      </w:r>
    </w:p>
    <w:p w:rsidR="00E70A99" w:rsidRPr="0000332E" w:rsidRDefault="00E70A99" w:rsidP="00261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E70A99" w:rsidRPr="0000332E" w:rsidRDefault="00E70A99" w:rsidP="00261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ก)</w:t>
      </w:r>
      <w:r w:rsidRPr="00A1047D">
        <w:rPr>
          <w:rFonts w:ascii="Angsana New" w:hAnsi="Angsana New" w:hint="cs"/>
          <w:sz w:val="32"/>
          <w:szCs w:val="32"/>
          <w:cs/>
        </w:rPr>
        <w:t xml:space="preserve">  </w:t>
      </w:r>
      <w:r w:rsidRPr="00A1047D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E70A99" w:rsidRPr="00A1047D" w:rsidRDefault="00E70A99" w:rsidP="002611B0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ข)</w:t>
      </w:r>
      <w:r w:rsidRPr="00A1047D">
        <w:rPr>
          <w:rFonts w:ascii="Angsana New" w:hAnsi="Angsana New"/>
          <w:sz w:val="32"/>
          <w:szCs w:val="32"/>
          <w:cs/>
        </w:rPr>
        <w:tab/>
      </w:r>
      <w:r w:rsidRPr="00995A56">
        <w:rPr>
          <w:rFonts w:ascii="Angsana New" w:hAnsi="Angsana New"/>
          <w:spacing w:val="-16"/>
          <w:sz w:val="32"/>
          <w:szCs w:val="32"/>
          <w:cs/>
        </w:rPr>
        <w:t>จำนองที่ดินพร้อมสิ่งปลูกสร้างของบริษัท</w:t>
      </w:r>
      <w:r w:rsidRPr="00995A56">
        <w:rPr>
          <w:rFonts w:ascii="Angsana New" w:hAnsi="Angsana New" w:hint="cs"/>
          <w:spacing w:val="-16"/>
          <w:sz w:val="32"/>
          <w:szCs w:val="32"/>
          <w:cs/>
        </w:rPr>
        <w:t>ย่อยแห่งหนึ่ง</w:t>
      </w:r>
      <w:r w:rsidRPr="00995A56">
        <w:rPr>
          <w:rFonts w:ascii="Angsana New" w:hAnsi="Angsana New"/>
          <w:spacing w:val="-16"/>
          <w:sz w:val="32"/>
          <w:szCs w:val="32"/>
          <w:cs/>
        </w:rPr>
        <w:t>ที่มีอยู่แล้วในขณะนี้และที่จะมีขึ้นใน</w:t>
      </w:r>
      <w:r w:rsidRPr="00A1047D">
        <w:rPr>
          <w:rFonts w:ascii="Angsana New" w:hAnsi="Angsana New" w:hint="cs"/>
          <w:sz w:val="32"/>
          <w:szCs w:val="32"/>
          <w:cs/>
        </w:rPr>
        <w:t>ภายหลัง</w:t>
      </w:r>
      <w:r w:rsidR="00670840" w:rsidRPr="00A1047D">
        <w:rPr>
          <w:rFonts w:ascii="Angsana New" w:hAnsi="Angsana New" w:hint="cs"/>
          <w:sz w:val="32"/>
          <w:szCs w:val="32"/>
          <w:cs/>
        </w:rPr>
        <w:t>และ</w:t>
      </w:r>
    </w:p>
    <w:p w:rsidR="00E70A99" w:rsidRDefault="00E70A99" w:rsidP="002611B0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 w:hint="cs"/>
          <w:sz w:val="32"/>
          <w:szCs w:val="32"/>
          <w:cs/>
        </w:rPr>
        <w:t>ค)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 </w:t>
      </w:r>
      <w:r w:rsidRPr="00A1047D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A1047D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D3576C" w:rsidRDefault="00D3576C" w:rsidP="002611B0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E70A99" w:rsidRDefault="00E70A99" w:rsidP="002611B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2561</w:t>
      </w:r>
      <w:r w:rsidRPr="00A1047D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1,703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Pr="00A1047D">
        <w:rPr>
          <w:rFonts w:ascii="Angsana New" w:hAnsi="Angsana New" w:hint="cs"/>
          <w:sz w:val="32"/>
          <w:szCs w:val="32"/>
          <w:cs/>
        </w:rPr>
        <w:t>เจ็ด</w:t>
      </w:r>
      <w:r w:rsidRPr="00A1047D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AA4E2D">
        <w:rPr>
          <w:rFonts w:ascii="Angsana New" w:hAnsi="Angsana New"/>
          <w:sz w:val="32"/>
          <w:szCs w:val="32"/>
        </w:rPr>
        <w:t>52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3D3672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>
        <w:rPr>
          <w:rFonts w:ascii="Angsana New" w:hAnsi="Angsana New"/>
          <w:sz w:val="32"/>
          <w:szCs w:val="32"/>
        </w:rPr>
        <w:t>395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2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75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 </w:t>
      </w:r>
      <w:r w:rsidRPr="00AA4E2D">
        <w:rPr>
          <w:rFonts w:ascii="Angsana New" w:hAnsi="Angsana New"/>
          <w:sz w:val="32"/>
          <w:szCs w:val="32"/>
        </w:rPr>
        <w:t>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C, T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>R,  L</w:t>
      </w:r>
      <w:r w:rsidRPr="003D3672">
        <w:rPr>
          <w:rFonts w:ascii="Angsana New" w:hAnsi="Angsana New"/>
          <w:sz w:val="32"/>
          <w:szCs w:val="32"/>
        </w:rPr>
        <w:t>/</w:t>
      </w:r>
      <w:r w:rsidRPr="00AA4E2D">
        <w:rPr>
          <w:rFonts w:ascii="Angsana New" w:hAnsi="Angsana New"/>
          <w:sz w:val="32"/>
          <w:szCs w:val="32"/>
        </w:rPr>
        <w:t xml:space="preserve">G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791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Pr="00A1047D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96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48 </w:t>
      </w:r>
      <w:r w:rsidRPr="00A1047D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465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AA4E2D">
        <w:rPr>
          <w:rFonts w:ascii="Angsana New" w:hAnsi="Angsana New"/>
          <w:sz w:val="32"/>
          <w:szCs w:val="32"/>
        </w:rPr>
        <w:t>0</w:t>
      </w:r>
      <w:r w:rsidRPr="003D3672">
        <w:rPr>
          <w:rFonts w:ascii="Angsana New" w:hAnsi="Angsana New"/>
          <w:sz w:val="32"/>
          <w:szCs w:val="32"/>
        </w:rPr>
        <w:t>.</w:t>
      </w:r>
      <w:r w:rsidRPr="00AA4E2D">
        <w:rPr>
          <w:rFonts w:ascii="Angsana New" w:hAnsi="Angsana New"/>
          <w:sz w:val="32"/>
          <w:szCs w:val="32"/>
        </w:rPr>
        <w:t>50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A1047D">
        <w:rPr>
          <w:rFonts w:ascii="Angsana New" w:hAnsi="Angsana New" w:hint="cs"/>
          <w:sz w:val="32"/>
          <w:szCs w:val="32"/>
          <w:cs/>
        </w:rPr>
        <w:t>อเมริกา</w:t>
      </w:r>
      <w:r w:rsidRPr="00A1047D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A1047D">
        <w:rPr>
          <w:rFonts w:ascii="Angsana New" w:hAnsi="Angsana New" w:hint="cs"/>
          <w:sz w:val="32"/>
          <w:szCs w:val="32"/>
          <w:cs/>
        </w:rPr>
        <w:t>เงิน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77.12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>
        <w:rPr>
          <w:rFonts w:ascii="Angsana New" w:hAnsi="Angsana New"/>
          <w:sz w:val="32"/>
          <w:szCs w:val="32"/>
        </w:rPr>
        <w:t>8</w:t>
      </w:r>
      <w:r w:rsidRPr="003D3672">
        <w:rPr>
          <w:rFonts w:ascii="Angsana New" w:hAnsi="Angsana New" w:hint="cs"/>
          <w:sz w:val="32"/>
          <w:szCs w:val="32"/>
        </w:rPr>
        <w:t xml:space="preserve">) </w:t>
      </w:r>
      <w:r w:rsidRPr="00A1047D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แห่งหนึ่ง จำนวนวงเงินรวม </w:t>
      </w:r>
      <w:r>
        <w:rPr>
          <w:rFonts w:ascii="Angsana New" w:hAnsi="Angsana New"/>
          <w:sz w:val="32"/>
          <w:szCs w:val="32"/>
        </w:rPr>
        <w:t>90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ล้านบาท</w:t>
      </w:r>
    </w:p>
    <w:p w:rsidR="00E70A99" w:rsidRPr="0000332E" w:rsidRDefault="00E70A99" w:rsidP="002611B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A1047D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A1047D">
        <w:rPr>
          <w:rFonts w:ascii="Angsana New" w:hAnsi="Angsana New" w:hint="cs"/>
          <w:sz w:val="32"/>
          <w:szCs w:val="32"/>
          <w:cs/>
        </w:rPr>
        <w:t>สี่</w:t>
      </w:r>
      <w:r w:rsidRPr="00A1047D">
        <w:rPr>
          <w:rFonts w:ascii="Angsana New" w:hAnsi="Angsana New"/>
          <w:sz w:val="32"/>
          <w:szCs w:val="32"/>
          <w:cs/>
        </w:rPr>
        <w:t xml:space="preserve">แห่ง </w:t>
      </w:r>
      <w:r w:rsidRPr="00A1047D">
        <w:rPr>
          <w:rFonts w:ascii="Angsana New" w:hAnsi="Angsana New"/>
          <w:sz w:val="32"/>
          <w:szCs w:val="32"/>
          <w:cs/>
        </w:rPr>
        <w:br/>
        <w:t>ซึ</w:t>
      </w:r>
      <w:r w:rsidRPr="00A1047D">
        <w:rPr>
          <w:rFonts w:ascii="Angsana New" w:hAnsi="Angsana New" w:hint="cs"/>
          <w:sz w:val="32"/>
          <w:szCs w:val="32"/>
          <w:cs/>
        </w:rPr>
        <w:t>่ง</w:t>
      </w:r>
      <w:r w:rsidRPr="00A1047D">
        <w:rPr>
          <w:rFonts w:ascii="Angsana New" w:hAnsi="Angsana New"/>
          <w:sz w:val="32"/>
          <w:szCs w:val="32"/>
          <w:cs/>
        </w:rPr>
        <w:t>ประกอ</w:t>
      </w:r>
      <w:r w:rsidRPr="00A1047D">
        <w:rPr>
          <w:rFonts w:ascii="Angsana New" w:hAnsi="Angsana New" w:hint="cs"/>
          <w:sz w:val="32"/>
          <w:szCs w:val="32"/>
          <w:cs/>
        </w:rPr>
        <w:t>บ</w:t>
      </w:r>
      <w:r w:rsidRPr="00A1047D">
        <w:rPr>
          <w:rFonts w:ascii="Angsana New" w:hAnsi="Angsana New"/>
          <w:sz w:val="32"/>
          <w:szCs w:val="32"/>
          <w:cs/>
        </w:rPr>
        <w:t>ด้วย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Pr="00A1047D">
        <w:rPr>
          <w:rFonts w:ascii="Angsana New" w:hAnsi="Angsana New" w:hint="cs"/>
          <w:sz w:val="32"/>
          <w:szCs w:val="32"/>
          <w:cs/>
        </w:rPr>
        <w:t>รวม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ล้านบาท 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>M</w:t>
      </w:r>
      <w:r>
        <w:rPr>
          <w:rFonts w:ascii="Angsana New" w:hAnsi="Angsana New"/>
          <w:sz w:val="32"/>
          <w:szCs w:val="32"/>
        </w:rPr>
        <w:t>O</w:t>
      </w:r>
      <w:r w:rsidRPr="0000332E">
        <w:rPr>
          <w:rFonts w:ascii="Angsana New" w:hAnsi="Angsana New"/>
          <w:sz w:val="32"/>
          <w:szCs w:val="32"/>
        </w:rPr>
        <w:t xml:space="preserve">R </w:t>
      </w:r>
      <w:r>
        <w:rPr>
          <w:rFonts w:ascii="Angsana New" w:hAnsi="Angsana New"/>
          <w:sz w:val="32"/>
          <w:szCs w:val="32"/>
        </w:rPr>
        <w:t xml:space="preserve">-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 w:hint="cs"/>
          <w:sz w:val="32"/>
          <w:szCs w:val="32"/>
        </w:rPr>
        <w:t>1.50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ต่อปี และ</w:t>
      </w:r>
      <w:r w:rsidRPr="00A1047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AA4E2D">
        <w:rPr>
          <w:rFonts w:ascii="Angsana New" w:hAnsi="Angsana New"/>
          <w:sz w:val="32"/>
          <w:szCs w:val="32"/>
        </w:rPr>
        <w:t>FIX</w:t>
      </w:r>
      <w:r>
        <w:rPr>
          <w:rFonts w:ascii="Angsana New" w:hAnsi="Angsana New"/>
          <w:sz w:val="32"/>
          <w:szCs w:val="32"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+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ต่อปี</w:t>
      </w:r>
      <w:r w:rsidRPr="00A1047D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A1047D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>Forward Contract</w:t>
      </w:r>
      <w:r>
        <w:rPr>
          <w:rFonts w:ascii="Angsana New" w:hAnsi="Angsana New"/>
          <w:sz w:val="32"/>
          <w:szCs w:val="32"/>
        </w:rPr>
        <w:t>s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7</w:t>
      </w:r>
      <w:r w:rsidRPr="0000332E">
        <w:rPr>
          <w:rFonts w:ascii="Angsana New" w:hAnsi="Angsana New" w:hint="cs"/>
          <w:sz w:val="32"/>
          <w:szCs w:val="32"/>
        </w:rPr>
        <w:t>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/>
          <w:sz w:val="32"/>
          <w:szCs w:val="32"/>
          <w:cs/>
        </w:rPr>
        <w:t>และ</w:t>
      </w:r>
      <w:r w:rsidRPr="00A1047D">
        <w:rPr>
          <w:rFonts w:ascii="Angsana New" w:hAnsi="Angsana New" w:hint="cs"/>
          <w:sz w:val="32"/>
          <w:szCs w:val="32"/>
          <w:cs/>
        </w:rPr>
        <w:t>อัตรา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FIX +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/>
          <w:sz w:val="32"/>
          <w:szCs w:val="32"/>
        </w:rPr>
        <w:t xml:space="preserve">2 </w:t>
      </w:r>
      <w:r w:rsidRPr="00A1047D">
        <w:rPr>
          <w:rFonts w:ascii="Angsana New" w:hAnsi="Angsana New"/>
          <w:sz w:val="32"/>
          <w:szCs w:val="32"/>
          <w:cs/>
        </w:rPr>
        <w:t>ต่อปี</w:t>
      </w:r>
    </w:p>
    <w:p w:rsidR="00E70A99" w:rsidRPr="0000332E" w:rsidRDefault="00E70A99" w:rsidP="00261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E70A99" w:rsidRPr="0000332E" w:rsidRDefault="00E70A99" w:rsidP="00261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ก)</w:t>
      </w:r>
      <w:r w:rsidRPr="00A1047D">
        <w:rPr>
          <w:rFonts w:ascii="Angsana New" w:hAnsi="Angsana New" w:hint="cs"/>
          <w:sz w:val="32"/>
          <w:szCs w:val="32"/>
          <w:cs/>
        </w:rPr>
        <w:t xml:space="preserve">  </w:t>
      </w:r>
      <w:r w:rsidRPr="00A1047D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E70A99" w:rsidRPr="00A1047D" w:rsidRDefault="00E70A99" w:rsidP="002611B0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ข)</w:t>
      </w:r>
      <w:r w:rsidRPr="00A1047D">
        <w:rPr>
          <w:rFonts w:ascii="Angsana New" w:hAnsi="Angsana New"/>
          <w:sz w:val="32"/>
          <w:szCs w:val="32"/>
          <w:cs/>
        </w:rPr>
        <w:tab/>
      </w:r>
      <w:r w:rsidRPr="00D330F7">
        <w:rPr>
          <w:rFonts w:ascii="Angsana New" w:hAnsi="Angsana New"/>
          <w:spacing w:val="-12"/>
          <w:sz w:val="32"/>
          <w:szCs w:val="32"/>
          <w:cs/>
        </w:rPr>
        <w:t>จำนองที่ดินพร้อมสิ่งปลูกสร้างของบริษัท</w:t>
      </w:r>
      <w:r w:rsidRPr="00D330F7">
        <w:rPr>
          <w:rFonts w:ascii="Angsana New" w:hAnsi="Angsana New" w:hint="cs"/>
          <w:spacing w:val="-12"/>
          <w:sz w:val="32"/>
          <w:szCs w:val="32"/>
          <w:cs/>
        </w:rPr>
        <w:t>ย่อยแห่งหนึ่ง</w:t>
      </w:r>
      <w:r w:rsidRPr="00D330F7">
        <w:rPr>
          <w:rFonts w:ascii="Angsana New" w:hAnsi="Angsana New"/>
          <w:spacing w:val="-12"/>
          <w:sz w:val="32"/>
          <w:szCs w:val="32"/>
          <w:cs/>
        </w:rPr>
        <w:t>ที่มีอยู่แล้วในขณะนี้และ</w:t>
      </w:r>
      <w:r w:rsidRPr="00D330F7">
        <w:rPr>
          <w:rFonts w:ascii="Angsana New" w:hAnsi="Angsana New"/>
          <w:spacing w:val="-18"/>
          <w:sz w:val="32"/>
          <w:szCs w:val="32"/>
          <w:cs/>
        </w:rPr>
        <w:t>ที่จะมีขึ้นใน</w:t>
      </w:r>
      <w:r w:rsidRPr="00D330F7">
        <w:rPr>
          <w:rFonts w:ascii="Angsana New" w:hAnsi="Angsana New" w:hint="cs"/>
          <w:spacing w:val="-18"/>
          <w:sz w:val="32"/>
          <w:szCs w:val="32"/>
          <w:cs/>
        </w:rPr>
        <w:t>ภายหลัง</w:t>
      </w:r>
      <w:r w:rsidR="002611B0" w:rsidRPr="00D330F7">
        <w:rPr>
          <w:rFonts w:ascii="Angsana New" w:hAnsi="Angsana New" w:hint="cs"/>
          <w:spacing w:val="-18"/>
          <w:sz w:val="32"/>
          <w:szCs w:val="32"/>
          <w:cs/>
        </w:rPr>
        <w:t>และ</w:t>
      </w:r>
    </w:p>
    <w:p w:rsidR="00E70A99" w:rsidRDefault="00E70A99" w:rsidP="002611B0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 w:hint="cs"/>
          <w:sz w:val="32"/>
          <w:szCs w:val="32"/>
          <w:cs/>
        </w:rPr>
        <w:t>ค)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 </w:t>
      </w:r>
      <w:r w:rsidRPr="00A1047D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A1047D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C91452" w:rsidRDefault="00C91452" w:rsidP="004D773B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:rsidR="00E46968" w:rsidRPr="0065095E" w:rsidRDefault="00E46968" w:rsidP="00E46968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095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E6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A1047D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E46968" w:rsidRDefault="00E46968" w:rsidP="00E4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A1047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A1047D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134"/>
        <w:gridCol w:w="142"/>
        <w:gridCol w:w="1219"/>
        <w:gridCol w:w="139"/>
        <w:gridCol w:w="1134"/>
        <w:gridCol w:w="142"/>
        <w:gridCol w:w="1139"/>
      </w:tblGrid>
      <w:tr w:rsidR="00E46968" w:rsidRPr="00265604" w:rsidTr="00764EFD">
        <w:tc>
          <w:tcPr>
            <w:tcW w:w="3345" w:type="dxa"/>
          </w:tcPr>
          <w:p w:rsidR="00E46968" w:rsidRPr="00265604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E46968" w:rsidRPr="00A1047D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46968" w:rsidRPr="00265604" w:rsidTr="000A23F5">
        <w:tc>
          <w:tcPr>
            <w:tcW w:w="3345" w:type="dxa"/>
          </w:tcPr>
          <w:p w:rsidR="00E46968" w:rsidRPr="00265604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46968" w:rsidRPr="00265604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E46968" w:rsidRPr="00265604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46968" w:rsidRPr="00265604" w:rsidRDefault="00E46968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0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0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0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0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A1047D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0A23F5" w:rsidRPr="00265604" w:rsidRDefault="006E70CF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0CF">
              <w:rPr>
                <w:rFonts w:asciiTheme="majorBidi" w:hAnsiTheme="majorBidi" w:cstheme="majorBidi"/>
                <w:sz w:val="26"/>
                <w:szCs w:val="26"/>
              </w:rPr>
              <w:t>106,699,462.61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0A23F5" w:rsidRPr="00265604" w:rsidRDefault="00651262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262">
              <w:rPr>
                <w:rFonts w:asciiTheme="majorBidi" w:hAnsiTheme="majorBidi" w:cstheme="majorBidi"/>
                <w:sz w:val="26"/>
                <w:szCs w:val="26"/>
              </w:rPr>
              <w:t>121,191,704.00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997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419.34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2C7A83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7A83">
              <w:rPr>
                <w:rFonts w:asciiTheme="majorBidi" w:hAnsiTheme="majorBidi" w:cstheme="majorBidi"/>
                <w:sz w:val="26"/>
                <w:szCs w:val="26"/>
              </w:rPr>
              <w:t>78,927,</w:t>
            </w:r>
            <w:r w:rsidRPr="00EC1E82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Pr="002C7A83">
              <w:rPr>
                <w:rFonts w:asciiTheme="majorBidi" w:hAnsiTheme="majorBidi" w:cstheme="majorBidi"/>
                <w:sz w:val="26"/>
                <w:szCs w:val="26"/>
              </w:rPr>
              <w:t>.50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0A23F5" w:rsidRPr="00265604" w:rsidRDefault="008D28A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12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177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292.43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23F5" w:rsidRPr="00265604" w:rsidRDefault="008D28A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15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051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305.33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23F5" w:rsidRPr="00265604" w:rsidRDefault="008D28A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1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412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112.32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8D28A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2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924</w:t>
            </w:r>
            <w:r w:rsidRPr="008D28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211.63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A1047D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0A23F5" w:rsidRPr="00265604" w:rsidRDefault="006E70CF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0CF">
              <w:rPr>
                <w:rFonts w:asciiTheme="majorBidi" w:hAnsiTheme="majorBidi" w:cstheme="majorBidi"/>
                <w:sz w:val="26"/>
                <w:szCs w:val="26"/>
              </w:rPr>
              <w:t>8,218,776.37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23F5" w:rsidRPr="00265604" w:rsidRDefault="00651262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262">
              <w:rPr>
                <w:rFonts w:asciiTheme="majorBidi" w:hAnsiTheme="majorBidi" w:cstheme="majorBidi"/>
                <w:sz w:val="26"/>
                <w:szCs w:val="26"/>
              </w:rPr>
              <w:t>13,178,903.04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724.77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0F6">
              <w:rPr>
                <w:rFonts w:asciiTheme="majorBidi" w:hAnsiTheme="majorBidi" w:cstheme="majorBidi"/>
                <w:sz w:val="26"/>
                <w:szCs w:val="26"/>
              </w:rPr>
              <w:t>11,222,703.14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A1047D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23F5" w:rsidRPr="00265604" w:rsidTr="000A23F5">
        <w:tc>
          <w:tcPr>
            <w:tcW w:w="3345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0A23F5" w:rsidRPr="00265604" w:rsidRDefault="006E70CF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0CF">
              <w:rPr>
                <w:rFonts w:asciiTheme="majorBidi" w:hAnsiTheme="majorBidi" w:cstheme="majorBidi"/>
                <w:sz w:val="26"/>
                <w:szCs w:val="26"/>
              </w:rPr>
              <w:t>4,904,200.00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23F5" w:rsidRPr="00265604" w:rsidRDefault="00651262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262">
              <w:rPr>
                <w:rFonts w:asciiTheme="majorBidi" w:hAnsiTheme="majorBidi" w:cstheme="majorBidi"/>
                <w:sz w:val="26"/>
                <w:szCs w:val="26"/>
              </w:rPr>
              <w:t>4,375,980.00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200.00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0F6">
              <w:rPr>
                <w:rFonts w:asciiTheme="majorBidi" w:hAnsiTheme="majorBidi" w:cstheme="majorBidi"/>
                <w:sz w:val="26"/>
                <w:szCs w:val="26"/>
              </w:rPr>
              <w:t>4,063,480.00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A1047D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0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0A23F5" w:rsidRPr="00265604" w:rsidRDefault="006E70CF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0CF">
              <w:rPr>
                <w:rFonts w:asciiTheme="majorBidi" w:hAnsiTheme="majorBidi" w:cstheme="majorBidi"/>
                <w:sz w:val="26"/>
                <w:szCs w:val="26"/>
              </w:rPr>
              <w:t>1,249,209.94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23F5" w:rsidRPr="00265604" w:rsidRDefault="00651262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262">
              <w:rPr>
                <w:rFonts w:asciiTheme="majorBidi" w:hAnsiTheme="majorBidi" w:cstheme="majorBidi"/>
                <w:sz w:val="26"/>
                <w:szCs w:val="26"/>
              </w:rPr>
              <w:t>1,249,717.15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671.33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0F6">
              <w:rPr>
                <w:rFonts w:asciiTheme="majorBidi" w:hAnsiTheme="majorBidi" w:cstheme="majorBidi"/>
                <w:sz w:val="26"/>
                <w:szCs w:val="26"/>
              </w:rPr>
              <w:t>972,979.44</w:t>
            </w:r>
          </w:p>
        </w:tc>
      </w:tr>
      <w:tr w:rsidR="000A23F5" w:rsidRPr="00265604" w:rsidTr="000A23F5">
        <w:tc>
          <w:tcPr>
            <w:tcW w:w="3345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3F5" w:rsidRPr="00265604" w:rsidRDefault="006E70CF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70CF">
              <w:rPr>
                <w:rFonts w:asciiTheme="majorBidi" w:hAnsiTheme="majorBidi" w:cstheme="majorBidi"/>
                <w:sz w:val="26"/>
                <w:szCs w:val="26"/>
              </w:rPr>
              <w:t>133,248,941.35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0A23F5" w:rsidRPr="00265604" w:rsidRDefault="00651262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262">
              <w:rPr>
                <w:rFonts w:asciiTheme="majorBidi" w:hAnsiTheme="majorBidi" w:cstheme="majorBidi"/>
                <w:sz w:val="26"/>
                <w:szCs w:val="26"/>
              </w:rPr>
              <w:t>155,047,609.52</w:t>
            </w:r>
          </w:p>
        </w:tc>
        <w:tc>
          <w:tcPr>
            <w:tcW w:w="139" w:type="dxa"/>
          </w:tcPr>
          <w:p w:rsidR="000A23F5" w:rsidRPr="00265604" w:rsidRDefault="000A23F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Pr="008060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 w:cstheme="majorBidi"/>
                <w:sz w:val="26"/>
                <w:szCs w:val="26"/>
              </w:rPr>
              <w:t>127.76</w:t>
            </w:r>
          </w:p>
        </w:tc>
        <w:tc>
          <w:tcPr>
            <w:tcW w:w="142" w:type="dxa"/>
          </w:tcPr>
          <w:p w:rsidR="000A23F5" w:rsidRPr="00265604" w:rsidRDefault="000A23F5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0A23F5" w:rsidRPr="00265604" w:rsidRDefault="008060F6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0F6">
              <w:rPr>
                <w:rFonts w:asciiTheme="majorBidi" w:hAnsiTheme="majorBidi" w:cstheme="majorBidi"/>
                <w:sz w:val="26"/>
                <w:szCs w:val="26"/>
              </w:rPr>
              <w:t>98,111,036.71</w:t>
            </w:r>
          </w:p>
        </w:tc>
      </w:tr>
    </w:tbl>
    <w:p w:rsidR="002611B0" w:rsidRDefault="002611B0" w:rsidP="004D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5F652E" w:rsidP="004D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296665">
        <w:rPr>
          <w:rFonts w:ascii="Angsana New" w:hAnsi="Angsana New"/>
          <w:b/>
          <w:bCs/>
          <w:sz w:val="32"/>
          <w:szCs w:val="32"/>
        </w:rPr>
        <w:t>1</w:t>
      </w:r>
      <w:r w:rsidR="001B6E60">
        <w:rPr>
          <w:rFonts w:ascii="Angsana New" w:hAnsi="Angsana New"/>
          <w:b/>
          <w:bCs/>
          <w:sz w:val="32"/>
          <w:szCs w:val="32"/>
        </w:rPr>
        <w:t>7</w:t>
      </w:r>
      <w:r w:rsidRPr="00A1047D">
        <w:rPr>
          <w:rFonts w:ascii="Angsana New" w:hAnsi="Angsana New"/>
          <w:b/>
          <w:bCs/>
          <w:sz w:val="32"/>
          <w:szCs w:val="32"/>
        </w:rPr>
        <w:t>.</w:t>
      </w:r>
      <w:r w:rsidR="009969BB">
        <w:rPr>
          <w:rFonts w:ascii="Angsana New" w:hAnsi="Angsana New"/>
          <w:b/>
          <w:bCs/>
          <w:sz w:val="32"/>
          <w:szCs w:val="32"/>
        </w:rPr>
        <w:tab/>
      </w:r>
      <w:r w:rsidRPr="00A1047D">
        <w:rPr>
          <w:rFonts w:ascii="Angsana New" w:hAnsi="Angsana New"/>
          <w:b/>
          <w:bCs/>
          <w:sz w:val="32"/>
          <w:szCs w:val="32"/>
          <w:cs/>
        </w:rPr>
        <w:t>หนี้สินภายใต้สัญญาเช่าการเงิน</w:t>
      </w:r>
    </w:p>
    <w:p w:rsidR="00F07CDC" w:rsidRDefault="005F652E" w:rsidP="004D773B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EA409C">
        <w:rPr>
          <w:rFonts w:ascii="Angsana New" w:hAnsi="Angsana New"/>
          <w:sz w:val="32"/>
          <w:szCs w:val="32"/>
        </w:rPr>
        <w:tab/>
      </w:r>
      <w:r w:rsidRPr="00EA409C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="00296665" w:rsidRPr="003064B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7"/>
        <w:gridCol w:w="1187"/>
        <w:gridCol w:w="141"/>
        <w:gridCol w:w="1136"/>
        <w:gridCol w:w="139"/>
        <w:gridCol w:w="1134"/>
        <w:gridCol w:w="142"/>
        <w:gridCol w:w="1133"/>
      </w:tblGrid>
      <w:tr w:rsidR="00296665" w:rsidRPr="002A6914" w:rsidTr="0027106B">
        <w:tc>
          <w:tcPr>
            <w:tcW w:w="3407" w:type="dxa"/>
          </w:tcPr>
          <w:p w:rsidR="00296665" w:rsidRPr="002A6914" w:rsidRDefault="00F07CDC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12" w:type="dxa"/>
            <w:gridSpan w:val="7"/>
            <w:tcBorders>
              <w:bottom w:val="single" w:sz="6" w:space="0" w:color="auto"/>
            </w:tcBorders>
          </w:tcPr>
          <w:p w:rsidR="00296665" w:rsidRPr="00A1047D" w:rsidRDefault="0029666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6665" w:rsidRPr="002A6914" w:rsidTr="0027106B">
        <w:tc>
          <w:tcPr>
            <w:tcW w:w="3407" w:type="dxa"/>
          </w:tcPr>
          <w:p w:rsidR="00296665" w:rsidRPr="002A6914" w:rsidRDefault="0029666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296665" w:rsidRPr="002A6914" w:rsidRDefault="0029666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96665" w:rsidRPr="002A6914" w:rsidRDefault="00296665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4FE" w:rsidRPr="002A6914" w:rsidTr="0027106B">
        <w:tc>
          <w:tcPr>
            <w:tcW w:w="3407" w:type="dxa"/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tcBorders>
              <w:left w:val="nil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6" w:space="0" w:color="auto"/>
            </w:tcBorders>
          </w:tcPr>
          <w:p w:rsidR="00BC74FE" w:rsidRPr="002A6914" w:rsidRDefault="00BC74FE" w:rsidP="004D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A1047D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</w:tcPr>
          <w:p w:rsidR="0027106B" w:rsidRPr="0027106B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06B">
              <w:rPr>
                <w:rFonts w:asciiTheme="majorBidi" w:hAnsiTheme="majorBidi" w:cstheme="majorBidi"/>
                <w:sz w:val="26"/>
                <w:szCs w:val="26"/>
              </w:rPr>
              <w:t xml:space="preserve">13,355,291.15 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D3F">
              <w:rPr>
                <w:rFonts w:asciiTheme="majorBidi" w:hAnsiTheme="majorBidi" w:cstheme="majorBidi"/>
                <w:sz w:val="26"/>
                <w:szCs w:val="26"/>
              </w:rPr>
              <w:t>8,982,479.87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5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349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257.40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7F8C">
              <w:rPr>
                <w:rFonts w:asciiTheme="majorBidi" w:hAnsiTheme="majorBidi" w:cstheme="majorBidi"/>
                <w:sz w:val="26"/>
                <w:szCs w:val="26"/>
              </w:rPr>
              <w:t>2,269,373.40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A1047D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187" w:type="dxa"/>
            <w:shd w:val="clear" w:color="auto" w:fill="auto"/>
          </w:tcPr>
          <w:p w:rsidR="0027106B" w:rsidRPr="0027106B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106B">
              <w:rPr>
                <w:rFonts w:asciiTheme="majorBidi" w:hAnsiTheme="majorBidi"/>
                <w:sz w:val="26"/>
                <w:szCs w:val="26"/>
              </w:rPr>
              <w:t xml:space="preserve"> (672,148.87)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(523</w:t>
            </w:r>
            <w:r w:rsidRPr="006D7D3F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720.33)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firstLine="1530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(225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084.83)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(123</w:t>
            </w:r>
            <w:r w:rsidRPr="00217F8C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012.21)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2A6914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691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ภาษีซื้อยังไม่ถึงกำหนดเครดิต</w:t>
            </w:r>
          </w:p>
        </w:tc>
        <w:tc>
          <w:tcPr>
            <w:tcW w:w="1187" w:type="dxa"/>
            <w:tcBorders>
              <w:bottom w:val="single" w:sz="6" w:space="0" w:color="auto"/>
            </w:tcBorders>
            <w:shd w:val="clear" w:color="auto" w:fill="auto"/>
          </w:tcPr>
          <w:p w:rsidR="0027106B" w:rsidRPr="0027106B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106B">
              <w:rPr>
                <w:rFonts w:asciiTheme="majorBidi" w:hAnsiTheme="majorBidi"/>
                <w:sz w:val="26"/>
                <w:szCs w:val="26"/>
              </w:rPr>
              <w:t xml:space="preserve"> (662,028.67)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keepNext/>
              <w:tabs>
                <w:tab w:val="left" w:pos="284"/>
                <w:tab w:val="left" w:pos="851"/>
                <w:tab w:val="left" w:pos="1080"/>
                <w:tab w:val="left" w:pos="1418"/>
              </w:tabs>
              <w:spacing w:line="300" w:lineRule="exact"/>
              <w:ind w:left="-1530" w:right="18" w:firstLine="1530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(577</w:t>
            </w:r>
            <w:r w:rsidRPr="006D7D3F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093.81)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(245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100.63)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(148</w:t>
            </w:r>
            <w:r w:rsidRPr="00217F8C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463.79)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2A6914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06B">
              <w:rPr>
                <w:rFonts w:asciiTheme="majorBidi" w:hAnsiTheme="majorBidi" w:cstheme="majorBidi"/>
                <w:sz w:val="26"/>
                <w:szCs w:val="26"/>
              </w:rPr>
              <w:t>12,021,113.61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D3F">
              <w:rPr>
                <w:rFonts w:asciiTheme="majorBidi" w:hAnsiTheme="majorBidi" w:cstheme="majorBidi"/>
                <w:sz w:val="26"/>
                <w:szCs w:val="26"/>
              </w:rPr>
              <w:t>7,881,665.73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4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879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071.94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7F8C">
              <w:rPr>
                <w:rFonts w:asciiTheme="majorBidi" w:hAnsiTheme="majorBidi" w:cstheme="majorBidi"/>
                <w:sz w:val="26"/>
                <w:szCs w:val="26"/>
              </w:rPr>
              <w:t>1,997,897.40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2A6914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7" w:type="dxa"/>
            <w:tcBorders>
              <w:bottom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(4</w:t>
            </w:r>
            <w:r w:rsidRPr="0027106B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559</w:t>
            </w:r>
            <w:r w:rsidRPr="0027106B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982.14)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(2</w:t>
            </w:r>
            <w:r w:rsidRPr="006D7D3F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647</w:t>
            </w:r>
            <w:r w:rsidRPr="006D7D3F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072.40)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(1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634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941.23)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(763</w:t>
            </w:r>
            <w:r w:rsidRPr="00217F8C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973.35)</w:t>
            </w:r>
          </w:p>
        </w:tc>
      </w:tr>
      <w:tr w:rsidR="0027106B" w:rsidRPr="002A6914" w:rsidTr="0027106B">
        <w:tc>
          <w:tcPr>
            <w:tcW w:w="3407" w:type="dxa"/>
          </w:tcPr>
          <w:p w:rsidR="0027106B" w:rsidRPr="002A6914" w:rsidRDefault="0027106B" w:rsidP="004D773B">
            <w:pPr>
              <w:tabs>
                <w:tab w:val="left" w:pos="426"/>
                <w:tab w:val="left" w:pos="709"/>
              </w:tabs>
              <w:spacing w:line="300" w:lineRule="exact"/>
              <w:ind w:left="4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7106B" w:rsidRPr="0027106B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106B">
              <w:rPr>
                <w:rFonts w:asciiTheme="majorBidi" w:hAnsiTheme="majorBidi" w:cstheme="majorBidi"/>
                <w:sz w:val="26"/>
                <w:szCs w:val="26"/>
              </w:rPr>
              <w:t xml:space="preserve"> 7,461,131.47 </w:t>
            </w:r>
          </w:p>
        </w:tc>
        <w:tc>
          <w:tcPr>
            <w:tcW w:w="141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D3F">
              <w:rPr>
                <w:rFonts w:asciiTheme="majorBidi" w:hAnsiTheme="majorBidi" w:cstheme="majorBidi"/>
                <w:sz w:val="26"/>
                <w:szCs w:val="26"/>
              </w:rPr>
              <w:t>5,234,593.33</w:t>
            </w:r>
          </w:p>
        </w:tc>
        <w:tc>
          <w:tcPr>
            <w:tcW w:w="139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3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244</w:t>
            </w:r>
            <w:r w:rsidRPr="00217F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130.71</w:t>
            </w:r>
          </w:p>
        </w:tc>
        <w:tc>
          <w:tcPr>
            <w:tcW w:w="142" w:type="dxa"/>
          </w:tcPr>
          <w:p w:rsidR="0027106B" w:rsidRPr="002A6914" w:rsidRDefault="0027106B" w:rsidP="004D77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1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:rsidR="0027106B" w:rsidRPr="002A6914" w:rsidRDefault="0027106B" w:rsidP="004D773B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7F8C">
              <w:rPr>
                <w:rFonts w:asciiTheme="majorBidi" w:hAnsiTheme="majorBidi" w:cstheme="majorBidi"/>
                <w:sz w:val="26"/>
                <w:szCs w:val="26"/>
              </w:rPr>
              <w:t>1,233,924.05</w:t>
            </w:r>
          </w:p>
        </w:tc>
      </w:tr>
    </w:tbl>
    <w:p w:rsidR="00D84F1A" w:rsidRDefault="00D84F1A" w:rsidP="004D773B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C74FE" w:rsidRPr="00A1047D" w:rsidRDefault="00BC74FE" w:rsidP="004D773B">
      <w:pPr>
        <w:tabs>
          <w:tab w:val="clear" w:pos="227"/>
          <w:tab w:val="left" w:pos="289"/>
          <w:tab w:val="left" w:pos="709"/>
          <w:tab w:val="left" w:pos="851"/>
          <w:tab w:val="left" w:pos="1134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502A" w:rsidRPr="00781C69">
        <w:rPr>
          <w:rFonts w:ascii="Angsana New" w:hAnsi="Angsana New"/>
          <w:spacing w:val="-2"/>
          <w:sz w:val="32"/>
          <w:szCs w:val="32"/>
        </w:rPr>
        <w:t>3</w:t>
      </w:r>
      <w:r w:rsidR="0086502A">
        <w:rPr>
          <w:rFonts w:ascii="Angsana New" w:hAnsi="Angsana New"/>
          <w:spacing w:val="-2"/>
          <w:sz w:val="32"/>
          <w:szCs w:val="32"/>
        </w:rPr>
        <w:t>1</w:t>
      </w:r>
      <w:r w:rsidR="0086502A"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6502A" w:rsidRPr="00A1047D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86502A"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949D4"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z w:val="32"/>
          <w:szCs w:val="32"/>
          <w:cs/>
        </w:rPr>
        <w:t>มีหนี้สินตามสัญญาเช่าซื้อ ซึ่งเป็นสัญญาเช่าซื้อรถยนต์กับบริษัทลิสซิ่งในประเทศ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="00D3186C" w:rsidRPr="004E656F">
        <w:rPr>
          <w:rFonts w:ascii="Angsana New" w:hAnsi="Angsana New"/>
          <w:sz w:val="32"/>
          <w:szCs w:val="32"/>
        </w:rPr>
        <w:t>4</w:t>
      </w:r>
      <w:r w:rsidRPr="004E656F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แห่ง จำนวน</w:t>
      </w:r>
      <w:r w:rsidRPr="004E656F">
        <w:rPr>
          <w:rFonts w:ascii="Angsana New" w:hAnsi="Angsana New"/>
          <w:sz w:val="32"/>
          <w:szCs w:val="32"/>
        </w:rPr>
        <w:t xml:space="preserve"> </w:t>
      </w:r>
      <w:r w:rsidR="0043219F">
        <w:rPr>
          <w:rFonts w:ascii="Angsana New" w:hAnsi="Angsana New"/>
          <w:sz w:val="32"/>
          <w:szCs w:val="32"/>
        </w:rPr>
        <w:t>12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สัญญา </w:t>
      </w:r>
      <w:r w:rsidRPr="00A1047D">
        <w:rPr>
          <w:rFonts w:ascii="Angsana New" w:hAnsi="Angsana New" w:hint="cs"/>
          <w:sz w:val="32"/>
          <w:szCs w:val="32"/>
          <w:cs/>
        </w:rPr>
        <w:t xml:space="preserve">มูลค่าตามสัญญารวม </w:t>
      </w:r>
      <w:r w:rsidR="0043219F">
        <w:rPr>
          <w:rFonts w:ascii="Angsana New" w:hAnsi="Angsana New"/>
          <w:sz w:val="32"/>
          <w:szCs w:val="32"/>
        </w:rPr>
        <w:t>13.85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E656F">
        <w:rPr>
          <w:rFonts w:ascii="Angsana New" w:hAnsi="Angsana New"/>
          <w:sz w:val="32"/>
          <w:szCs w:val="32"/>
        </w:rPr>
        <w:t>36 -</w:t>
      </w:r>
      <w:r w:rsidRPr="004E656F">
        <w:rPr>
          <w:rFonts w:ascii="Angsana New" w:hAnsi="Angsana New" w:hint="cs"/>
          <w:sz w:val="32"/>
          <w:szCs w:val="32"/>
        </w:rPr>
        <w:t xml:space="preserve"> </w:t>
      </w:r>
      <w:r w:rsidRPr="004E656F">
        <w:rPr>
          <w:rFonts w:ascii="Angsana New" w:hAnsi="Angsana New"/>
          <w:sz w:val="32"/>
          <w:szCs w:val="32"/>
        </w:rPr>
        <w:t xml:space="preserve">60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="0043219F">
        <w:rPr>
          <w:rFonts w:ascii="Angsana New" w:hAnsi="Angsana New"/>
          <w:sz w:val="32"/>
          <w:szCs w:val="32"/>
        </w:rPr>
        <w:t>0.26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Pr="004E656F">
        <w:rPr>
          <w:rFonts w:ascii="Angsana New" w:hAnsi="Angsana New"/>
          <w:sz w:val="32"/>
          <w:szCs w:val="32"/>
        </w:rPr>
        <w:t>6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Pr="004E656F">
        <w:rPr>
          <w:rFonts w:ascii="Angsana New" w:hAnsi="Angsana New"/>
          <w:sz w:val="32"/>
          <w:szCs w:val="32"/>
        </w:rPr>
        <w:t xml:space="preserve">6.70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4E656F">
        <w:rPr>
          <w:rFonts w:ascii="Angsana New" w:hAnsi="Angsana New"/>
          <w:sz w:val="32"/>
          <w:szCs w:val="32"/>
        </w:rPr>
        <w:t xml:space="preserve">42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4E656F">
        <w:rPr>
          <w:rFonts w:ascii="Angsana New" w:hAnsi="Angsana New"/>
          <w:sz w:val="32"/>
          <w:szCs w:val="32"/>
        </w:rPr>
        <w:t xml:space="preserve">0.18 </w:t>
      </w:r>
      <w:r w:rsidRPr="00A1047D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  <w:r w:rsidR="004D773B">
        <w:rPr>
          <w:rFonts w:ascii="Angsana New" w:hAnsi="Angsana New" w:hint="cs"/>
          <w:sz w:val="32"/>
          <w:szCs w:val="32"/>
          <w:cs/>
        </w:rPr>
        <w:t xml:space="preserve"> </w:t>
      </w:r>
    </w:p>
    <w:p w:rsidR="00BC74FE" w:rsidRPr="00A1047D" w:rsidRDefault="00BC74FE" w:rsidP="006F77C1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  <w:cs/>
        </w:rPr>
      </w:pP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781C6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81C69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81C69">
        <w:rPr>
          <w:rFonts w:ascii="Angsana New" w:hAnsi="Angsana New"/>
          <w:spacing w:val="-2"/>
          <w:sz w:val="32"/>
          <w:szCs w:val="32"/>
        </w:rPr>
        <w:t>2561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มีหนี้สินตามสัญญาเช่าซื้อ </w:t>
      </w:r>
      <w:r w:rsidRPr="00A1047D">
        <w:rPr>
          <w:rFonts w:ascii="Angsana New" w:hAnsi="Angsana New"/>
          <w:sz w:val="32"/>
          <w:szCs w:val="32"/>
          <w:cs/>
        </w:rPr>
        <w:t>ซึ่งเป็นสัญญาเช่าซื้อรถยนต์กับบริษัทลิสซิ่งในประเทศ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Pr="00A1047D">
        <w:rPr>
          <w:rFonts w:ascii="Angsana New" w:hAnsi="Angsana New"/>
          <w:sz w:val="32"/>
          <w:szCs w:val="32"/>
          <w:cs/>
        </w:rPr>
        <w:t>แห่ง จำนวน</w:t>
      </w:r>
      <w:r>
        <w:rPr>
          <w:rFonts w:ascii="Angsana New" w:hAnsi="Angsana New"/>
          <w:sz w:val="32"/>
          <w:szCs w:val="32"/>
        </w:rPr>
        <w:t xml:space="preserve"> 7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สัญญา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มูลค่าตามสัญญารวม 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A1047D">
        <w:rPr>
          <w:rFonts w:ascii="Angsana New" w:hAnsi="Angsana New"/>
          <w:spacing w:val="-2"/>
          <w:sz w:val="32"/>
          <w:szCs w:val="32"/>
        </w:rPr>
        <w:t>.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ล้านบาท ระยะเวลา</w:t>
      </w:r>
      <w:r w:rsidRPr="00A1047D">
        <w:rPr>
          <w:rFonts w:ascii="Angsana New" w:hAnsi="Angsana New" w:hint="cs"/>
          <w:sz w:val="32"/>
          <w:szCs w:val="32"/>
          <w:cs/>
        </w:rPr>
        <w:t xml:space="preserve">ผ่อนชำระ </w:t>
      </w:r>
      <w:r w:rsidRPr="005A6F48">
        <w:rPr>
          <w:rFonts w:ascii="Angsana New" w:hAnsi="Angsana New"/>
          <w:sz w:val="32"/>
          <w:szCs w:val="32"/>
        </w:rPr>
        <w:t xml:space="preserve">36 </w:t>
      </w:r>
      <w:r w:rsidRPr="00A1047D">
        <w:rPr>
          <w:rFonts w:ascii="Angsana New" w:hAnsi="Angsana New"/>
          <w:sz w:val="32"/>
          <w:szCs w:val="32"/>
        </w:rPr>
        <w:t>-</w:t>
      </w:r>
      <w:r w:rsidRPr="00A1047D">
        <w:rPr>
          <w:rFonts w:ascii="Angsana New" w:hAnsi="Angsana New" w:hint="cs"/>
          <w:sz w:val="32"/>
          <w:szCs w:val="32"/>
        </w:rPr>
        <w:t xml:space="preserve"> </w:t>
      </w:r>
      <w:r w:rsidRPr="005A6F48">
        <w:rPr>
          <w:rFonts w:ascii="Angsana New" w:hAnsi="Angsana New"/>
          <w:sz w:val="32"/>
          <w:szCs w:val="32"/>
        </w:rPr>
        <w:t xml:space="preserve">48 </w:t>
      </w:r>
      <w:r w:rsidRPr="00A1047D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A1047D">
        <w:rPr>
          <w:rFonts w:ascii="Angsana New" w:hAnsi="Angsana New"/>
          <w:sz w:val="32"/>
          <w:szCs w:val="32"/>
        </w:rPr>
        <w:t>.</w:t>
      </w:r>
      <w:r w:rsidRPr="005A6F48">
        <w:rPr>
          <w:rFonts w:ascii="Angsana New" w:hAnsi="Angsana New"/>
          <w:sz w:val="32"/>
          <w:szCs w:val="32"/>
        </w:rPr>
        <w:t>14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และสัญญาเช่าซื้อเครื่องจักรกับบริษัทลิสซิ่งในประเทศแห่งหนึ่ง จำนวน </w:t>
      </w:r>
      <w:r w:rsidRPr="005A6F48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สัญญา มูลค่าตามสัญญารวม </w:t>
      </w:r>
      <w:r w:rsidRPr="005A6F48">
        <w:rPr>
          <w:rFonts w:ascii="Angsana New" w:hAnsi="Angsana New"/>
          <w:sz w:val="32"/>
          <w:szCs w:val="32"/>
        </w:rPr>
        <w:t>4</w:t>
      </w:r>
      <w:r w:rsidRPr="00A1047D">
        <w:rPr>
          <w:rFonts w:ascii="Angsana New" w:hAnsi="Angsana New"/>
          <w:sz w:val="32"/>
          <w:szCs w:val="32"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87 </w:t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 ระยะเวลาผ่อนชำระ </w:t>
      </w:r>
      <w:r w:rsidRPr="005A6F48">
        <w:rPr>
          <w:rFonts w:ascii="Angsana New" w:hAnsi="Angsana New"/>
          <w:sz w:val="32"/>
          <w:szCs w:val="32"/>
        </w:rPr>
        <w:t xml:space="preserve">42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งวดเดือน งวดเดือนละ </w:t>
      </w:r>
      <w:r w:rsidRPr="005A6F48">
        <w:rPr>
          <w:rFonts w:ascii="Angsana New" w:hAnsi="Angsana New"/>
          <w:sz w:val="32"/>
          <w:szCs w:val="32"/>
        </w:rPr>
        <w:t>0</w:t>
      </w:r>
      <w:r w:rsidRPr="00A1047D">
        <w:rPr>
          <w:rFonts w:ascii="Angsana New" w:hAnsi="Angsana New"/>
          <w:sz w:val="32"/>
          <w:szCs w:val="32"/>
        </w:rPr>
        <w:t>.</w:t>
      </w:r>
      <w:r w:rsidRPr="005A6F48">
        <w:rPr>
          <w:rFonts w:ascii="Angsana New" w:hAnsi="Angsana New"/>
          <w:sz w:val="32"/>
          <w:szCs w:val="32"/>
        </w:rPr>
        <w:t xml:space="preserve">13 </w:t>
      </w:r>
      <w:r w:rsidRPr="00A1047D">
        <w:rPr>
          <w:rFonts w:ascii="Angsana New" w:hAnsi="Angsana New" w:hint="cs"/>
          <w:sz w:val="32"/>
          <w:szCs w:val="32"/>
          <w:cs/>
        </w:rPr>
        <w:t>ล้านบาท (รวมภาษีมูลค่าเพิ่ม)</w:t>
      </w:r>
    </w:p>
    <w:p w:rsidR="00DE3D09" w:rsidRDefault="00DE3D09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CE36C6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1B6E60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2D6346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A2319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A1047D" w:rsidRDefault="00600EF0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20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16"/>
        <w:gridCol w:w="1587"/>
        <w:gridCol w:w="130"/>
        <w:gridCol w:w="1587"/>
      </w:tblGrid>
      <w:tr w:rsidR="00B90F05" w:rsidRPr="002A667B" w:rsidTr="00B90F05">
        <w:tc>
          <w:tcPr>
            <w:tcW w:w="5216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:rsidR="00B90F05" w:rsidRPr="00A1047D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90F05" w:rsidRPr="002A667B" w:rsidTr="00B90F05">
        <w:tc>
          <w:tcPr>
            <w:tcW w:w="5216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90F05" w:rsidRPr="00A1047D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90F05" w:rsidRPr="002A667B" w:rsidTr="00B90F05">
        <w:tc>
          <w:tcPr>
            <w:tcW w:w="5216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667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B90F05" w:rsidRPr="002A667B" w:rsidTr="00B90F05">
        <w:tc>
          <w:tcPr>
            <w:tcW w:w="5216" w:type="dxa"/>
          </w:tcPr>
          <w:p w:rsidR="00B90F05" w:rsidRPr="00A1047D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:rsidR="00B90F05" w:rsidRPr="002A667B" w:rsidRDefault="00C71F6E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1F6E">
              <w:rPr>
                <w:rFonts w:asciiTheme="majorBidi" w:hAnsiTheme="majorBidi" w:cstheme="majorBidi"/>
                <w:sz w:val="32"/>
                <w:szCs w:val="32"/>
              </w:rPr>
              <w:t>20,287,620.92</w:t>
            </w:r>
          </w:p>
        </w:tc>
        <w:tc>
          <w:tcPr>
            <w:tcW w:w="130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:rsidR="00B90F05" w:rsidRPr="002A667B" w:rsidRDefault="004C0EFB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0EFB">
              <w:rPr>
                <w:rFonts w:asciiTheme="majorBidi" w:hAnsiTheme="majorBidi" w:cstheme="majorBidi"/>
                <w:sz w:val="32"/>
                <w:szCs w:val="32"/>
              </w:rPr>
              <w:t>36,241,132.33</w:t>
            </w:r>
          </w:p>
        </w:tc>
      </w:tr>
      <w:tr w:rsidR="00B90F05" w:rsidRPr="002A667B" w:rsidTr="00B90F05">
        <w:tc>
          <w:tcPr>
            <w:tcW w:w="5216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:rsidR="00B90F05" w:rsidRPr="002A667B" w:rsidRDefault="00C71F6E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1F6E">
              <w:rPr>
                <w:rFonts w:asciiTheme="majorBidi" w:hAnsiTheme="majorBidi" w:cstheme="majorBidi"/>
                <w:sz w:val="32"/>
                <w:szCs w:val="32"/>
              </w:rPr>
              <w:t>29,188,380.68</w:t>
            </w:r>
          </w:p>
        </w:tc>
        <w:tc>
          <w:tcPr>
            <w:tcW w:w="130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:rsidR="00B90F05" w:rsidRPr="002A667B" w:rsidRDefault="004C0EFB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0EFB">
              <w:rPr>
                <w:rFonts w:asciiTheme="majorBidi" w:hAnsiTheme="majorBidi" w:cstheme="majorBidi"/>
                <w:sz w:val="32"/>
                <w:szCs w:val="32"/>
              </w:rPr>
              <w:t>47,642,780.83</w:t>
            </w:r>
          </w:p>
        </w:tc>
      </w:tr>
      <w:tr w:rsidR="00B90F05" w:rsidRPr="002A667B" w:rsidTr="00B90F05">
        <w:tc>
          <w:tcPr>
            <w:tcW w:w="5216" w:type="dxa"/>
          </w:tcPr>
          <w:p w:rsidR="00B90F05" w:rsidRPr="00A1047D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526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:rsidR="00B90F05" w:rsidRPr="002A667B" w:rsidRDefault="00C71F6E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49,476,001.60</w:t>
            </w:r>
          </w:p>
        </w:tc>
        <w:tc>
          <w:tcPr>
            <w:tcW w:w="130" w:type="dxa"/>
          </w:tcPr>
          <w:p w:rsidR="00B90F05" w:rsidRPr="002A667B" w:rsidRDefault="00B90F05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:rsidR="00B90F05" w:rsidRPr="002A667B" w:rsidRDefault="004C0EFB" w:rsidP="006F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0EFB">
              <w:rPr>
                <w:rFonts w:asciiTheme="majorBidi" w:hAnsiTheme="majorBidi" w:cstheme="majorBidi"/>
                <w:sz w:val="32"/>
                <w:szCs w:val="32"/>
              </w:rPr>
              <w:t>83,883,913.16</w:t>
            </w:r>
          </w:p>
        </w:tc>
      </w:tr>
    </w:tbl>
    <w:p w:rsidR="008100F5" w:rsidRDefault="00E60426" w:rsidP="006F77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064B9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4E656F" w:rsidRPr="00725A5C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A1047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:rsidR="004E656F" w:rsidRPr="007207CA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A1047D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A1047D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4E656F" w:rsidRPr="007207CA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A1047D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:rsidR="004E656F" w:rsidRPr="007207CA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4E656F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603316" w:rsidRDefault="00603316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4E656F" w:rsidRPr="00AF76E4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1047D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3D3672">
        <w:rPr>
          <w:rFonts w:asciiTheme="majorBidi" w:hAnsiTheme="majorBidi" w:hint="cs"/>
          <w:sz w:val="32"/>
          <w:szCs w:val="32"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A1047D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A1047D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A1047D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3D3672">
        <w:rPr>
          <w:rFonts w:asciiTheme="majorBidi" w:hAnsiTheme="majorBidi"/>
          <w:sz w:val="32"/>
          <w:szCs w:val="32"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A1047D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A1047D">
        <w:rPr>
          <w:rFonts w:asciiTheme="majorBidi" w:hAnsiTheme="majorBidi" w:hint="cs"/>
          <w:sz w:val="32"/>
          <w:szCs w:val="32"/>
          <w:cs/>
        </w:rPr>
        <w:t>ต้น</w:t>
      </w:r>
      <w:r w:rsidRPr="00A1047D">
        <w:rPr>
          <w:rFonts w:asciiTheme="majorBidi" w:hAnsiTheme="majorBidi"/>
          <w:sz w:val="32"/>
          <w:szCs w:val="32"/>
          <w:cs/>
        </w:rPr>
        <w:t>เดือน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3D3672">
        <w:rPr>
          <w:rFonts w:asciiTheme="majorBidi" w:hAnsiTheme="majorBidi"/>
          <w:sz w:val="32"/>
          <w:szCs w:val="32"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A1047D">
        <w:rPr>
          <w:rFonts w:asciiTheme="majorBidi" w:hAnsiTheme="majorBidi"/>
          <w:sz w:val="32"/>
          <w:szCs w:val="32"/>
          <w:cs/>
        </w:rPr>
        <w:t xml:space="preserve"> งวด </w:t>
      </w:r>
      <w:r w:rsidRPr="00A1047D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4E656F" w:rsidRPr="007207CA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A1047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4E656F" w:rsidRPr="007207CA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4E656F" w:rsidRDefault="004E656F" w:rsidP="006F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 w:hint="cs"/>
          <w:sz w:val="32"/>
          <w:szCs w:val="32"/>
        </w:rPr>
        <w:t>(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:rsidR="006F77C1" w:rsidRDefault="006F77C1" w:rsidP="004D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4E656F" w:rsidRPr="00783771" w:rsidRDefault="004E656F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A1047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โซลาร์ พีพีเอ็ม จำกัด </w:t>
      </w:r>
    </w:p>
    <w:p w:rsidR="004E656F" w:rsidRDefault="004E656F" w:rsidP="00603316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A1047D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A1047D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A1047D">
        <w:rPr>
          <w:rFonts w:asciiTheme="majorBidi" w:hAnsiTheme="majorBidi" w:hint="cs"/>
          <w:sz w:val="32"/>
          <w:szCs w:val="32"/>
          <w:cs/>
        </w:rPr>
        <w:t>ต้น</w:t>
      </w:r>
      <w:r w:rsidRPr="00A1047D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3D3672">
        <w:rPr>
          <w:rFonts w:asciiTheme="majorBidi" w:hAnsiTheme="majorBidi"/>
          <w:sz w:val="32"/>
          <w:szCs w:val="32"/>
        </w:rPr>
        <w:t xml:space="preserve">) </w:t>
      </w:r>
      <w:r w:rsidRPr="00A1047D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A1047D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4E656F" w:rsidRPr="00A1047D" w:rsidRDefault="004E656F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4E656F" w:rsidRPr="00A1047D" w:rsidRDefault="004E656F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:rsidR="004E656F" w:rsidRPr="00A1047D" w:rsidRDefault="004E656F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E5703A" w:rsidRDefault="004E656F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บริษัทย่อยเบิกเงินกู้จำนวน</w:t>
      </w:r>
      <w:r w:rsidR="00603316" w:rsidRPr="00A1047D">
        <w:rPr>
          <w:rFonts w:asciiTheme="majorBidi" w:hAnsiTheme="majorBidi" w:hint="cs"/>
          <w:sz w:val="32"/>
          <w:szCs w:val="32"/>
          <w:cs/>
        </w:rPr>
        <w:t>เงิน</w:t>
      </w:r>
      <w:r w:rsidRPr="00A1047D">
        <w:rPr>
          <w:rFonts w:asciiTheme="majorBidi" w:hAnsiTheme="majorBidi"/>
          <w:sz w:val="32"/>
          <w:szCs w:val="32"/>
          <w:cs/>
        </w:rPr>
        <w:t xml:space="preserve"> </w:t>
      </w:r>
      <w:r w:rsidRPr="003474CD">
        <w:rPr>
          <w:rFonts w:asciiTheme="majorBidi" w:hAnsiTheme="majorBidi" w:cstheme="majorBidi"/>
          <w:sz w:val="32"/>
          <w:szCs w:val="32"/>
        </w:rPr>
        <w:t>63</w:t>
      </w:r>
      <w:r w:rsidRPr="003D3672">
        <w:rPr>
          <w:rFonts w:asciiTheme="majorBidi" w:hAnsiTheme="majorBidi"/>
          <w:sz w:val="32"/>
          <w:szCs w:val="32"/>
        </w:rPr>
        <w:t>.</w:t>
      </w:r>
      <w:r w:rsidRPr="003474CD">
        <w:rPr>
          <w:rFonts w:asciiTheme="majorBidi" w:hAnsiTheme="majorBidi" w:cstheme="majorBidi"/>
          <w:sz w:val="32"/>
          <w:szCs w:val="32"/>
        </w:rPr>
        <w:t>72</w:t>
      </w:r>
      <w:r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:rsidR="008100F5" w:rsidRDefault="008100F5" w:rsidP="00603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</w:p>
    <w:p w:rsidR="00C30EE9" w:rsidRPr="00FD41F7" w:rsidRDefault="00C30EE9" w:rsidP="0060331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B6E60">
        <w:rPr>
          <w:rFonts w:ascii="Angsana New" w:hAnsi="Angsana New"/>
          <w:b/>
          <w:bCs/>
          <w:sz w:val="32"/>
          <w:szCs w:val="32"/>
        </w:rPr>
        <w:t>9</w:t>
      </w:r>
      <w:r w:rsidRPr="00A1047D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="004817D9" w:rsidRPr="003064B9">
        <w:rPr>
          <w:rFonts w:ascii="Angsana New" w:hAnsi="Angsana New"/>
          <w:b/>
          <w:bCs/>
          <w:sz w:val="32"/>
          <w:szCs w:val="32"/>
        </w:rPr>
        <w:tab/>
      </w:r>
      <w:r w:rsidRPr="00A1047D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B92A28" w:rsidRPr="002645D2" w:rsidRDefault="00C30EE9" w:rsidP="00603316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047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7"/>
        <w:gridCol w:w="1003"/>
        <w:gridCol w:w="134"/>
        <w:gridCol w:w="976"/>
        <w:gridCol w:w="138"/>
        <w:gridCol w:w="1030"/>
      </w:tblGrid>
      <w:tr w:rsidR="00C30EE9" w:rsidRPr="008F6986" w:rsidTr="00283322">
        <w:trPr>
          <w:cantSplit/>
        </w:trPr>
        <w:tc>
          <w:tcPr>
            <w:tcW w:w="3827" w:type="dxa"/>
          </w:tcPr>
          <w:p w:rsidR="00C30EE9" w:rsidRPr="008F6986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0" w:type="dxa"/>
            <w:gridSpan w:val="7"/>
            <w:tcBorders>
              <w:bottom w:val="single" w:sz="6" w:space="0" w:color="auto"/>
            </w:tcBorders>
          </w:tcPr>
          <w:p w:rsidR="00C30EE9" w:rsidRPr="008F6986" w:rsidRDefault="00C30EE9" w:rsidP="00BE15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30EE9" w:rsidRPr="008F6986" w:rsidTr="00283322">
        <w:trPr>
          <w:cantSplit/>
        </w:trPr>
        <w:tc>
          <w:tcPr>
            <w:tcW w:w="3827" w:type="dxa"/>
          </w:tcPr>
          <w:p w:rsidR="00C30EE9" w:rsidRPr="008F6986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8F6986" w:rsidRDefault="00C30EE9" w:rsidP="00BE152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30EE9" w:rsidRPr="008F6986" w:rsidRDefault="00C30EE9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30EE9" w:rsidRPr="00A1047D" w:rsidRDefault="00C30EE9" w:rsidP="00BE152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29D6" w:rsidRPr="008F6986" w:rsidTr="00283322">
        <w:trPr>
          <w:cantSplit/>
        </w:trPr>
        <w:tc>
          <w:tcPr>
            <w:tcW w:w="3827" w:type="dxa"/>
          </w:tcPr>
          <w:p w:rsidR="000B29D6" w:rsidRPr="00A1047D" w:rsidRDefault="000B29D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B29D6" w:rsidRPr="00A1047D" w:rsidRDefault="000B29D6" w:rsidP="00BE152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9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0B29D6" w:rsidRPr="008F6986" w:rsidRDefault="000B29D6" w:rsidP="00BE15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0B29D6" w:rsidRPr="008F6986" w:rsidRDefault="000B29D6" w:rsidP="00BE152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9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0B29D6" w:rsidRPr="00A1047D" w:rsidRDefault="000B29D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0B29D6" w:rsidRPr="00A1047D" w:rsidRDefault="000B29D6" w:rsidP="00BE152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98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8" w:type="dxa"/>
          </w:tcPr>
          <w:p w:rsidR="000B29D6" w:rsidRPr="008F6986" w:rsidRDefault="000B29D6" w:rsidP="00BE15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0B29D6" w:rsidRPr="00A1047D" w:rsidRDefault="000B29D6" w:rsidP="00BE152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986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0B29D6" w:rsidRPr="008F6986" w:rsidTr="00283322">
        <w:trPr>
          <w:cantSplit/>
        </w:trPr>
        <w:tc>
          <w:tcPr>
            <w:tcW w:w="3827" w:type="dxa"/>
          </w:tcPr>
          <w:p w:rsidR="000B29D6" w:rsidRPr="00A1047D" w:rsidRDefault="000B29D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B29D6" w:rsidRPr="008F6986" w:rsidRDefault="0054719D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719D">
              <w:rPr>
                <w:rFonts w:ascii="Angsana New" w:hAnsi="Angsana New"/>
                <w:sz w:val="24"/>
                <w:szCs w:val="24"/>
              </w:rPr>
              <w:t>7,329,917.00</w:t>
            </w:r>
          </w:p>
        </w:tc>
        <w:tc>
          <w:tcPr>
            <w:tcW w:w="137" w:type="dxa"/>
          </w:tcPr>
          <w:p w:rsidR="000B29D6" w:rsidRPr="008F6986" w:rsidRDefault="000B29D6" w:rsidP="00BE152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0B29D6" w:rsidRPr="00A12192" w:rsidRDefault="006161DD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2192">
              <w:rPr>
                <w:rFonts w:ascii="Angsana New" w:hAnsi="Angsana New"/>
                <w:sz w:val="24"/>
                <w:szCs w:val="24"/>
              </w:rPr>
              <w:t>6,541,387.00</w:t>
            </w:r>
          </w:p>
        </w:tc>
        <w:tc>
          <w:tcPr>
            <w:tcW w:w="134" w:type="dxa"/>
          </w:tcPr>
          <w:p w:rsidR="000B29D6" w:rsidRPr="00A1047D" w:rsidRDefault="000B29D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0B29D6" w:rsidRPr="008F6986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6,402,983.00</w:t>
            </w:r>
          </w:p>
        </w:tc>
        <w:tc>
          <w:tcPr>
            <w:tcW w:w="138" w:type="dxa"/>
          </w:tcPr>
          <w:p w:rsidR="000B29D6" w:rsidRPr="008F6986" w:rsidRDefault="000B29D6" w:rsidP="00BE152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0B29D6" w:rsidRPr="008F6986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5,761,548.00</w:t>
            </w:r>
          </w:p>
        </w:tc>
      </w:tr>
      <w:tr w:rsidR="000B29D6" w:rsidRPr="008F6986" w:rsidTr="00283322">
        <w:trPr>
          <w:cantSplit/>
        </w:trPr>
        <w:tc>
          <w:tcPr>
            <w:tcW w:w="3827" w:type="dxa"/>
          </w:tcPr>
          <w:p w:rsidR="000B29D6" w:rsidRPr="00A1047D" w:rsidRDefault="000B29D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:rsidR="000B29D6" w:rsidRPr="008F6986" w:rsidRDefault="00743B82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B82">
              <w:rPr>
                <w:rFonts w:ascii="Angsana New" w:hAnsi="Angsana New"/>
                <w:sz w:val="24"/>
                <w:szCs w:val="24"/>
              </w:rPr>
              <w:t>1,703,956.00</w:t>
            </w:r>
          </w:p>
        </w:tc>
        <w:tc>
          <w:tcPr>
            <w:tcW w:w="137" w:type="dxa"/>
          </w:tcPr>
          <w:p w:rsidR="000B29D6" w:rsidRPr="008F6986" w:rsidRDefault="000B29D6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0B29D6" w:rsidRPr="00A12192" w:rsidRDefault="006161DD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2192">
              <w:rPr>
                <w:rFonts w:ascii="Angsana New" w:hAnsi="Angsana New"/>
                <w:sz w:val="24"/>
                <w:szCs w:val="24"/>
              </w:rPr>
              <w:t>1,356,217.00</w:t>
            </w:r>
          </w:p>
        </w:tc>
        <w:tc>
          <w:tcPr>
            <w:tcW w:w="134" w:type="dxa"/>
          </w:tcPr>
          <w:p w:rsidR="000B29D6" w:rsidRPr="00A1047D" w:rsidRDefault="000B29D6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0B29D6" w:rsidRPr="008F6986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1,291,831.00</w:t>
            </w:r>
          </w:p>
        </w:tc>
        <w:tc>
          <w:tcPr>
            <w:tcW w:w="138" w:type="dxa"/>
          </w:tcPr>
          <w:p w:rsidR="000B29D6" w:rsidRPr="008F6986" w:rsidRDefault="000B29D6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0B29D6" w:rsidRPr="008F6986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983,129.00</w:t>
            </w:r>
          </w:p>
        </w:tc>
      </w:tr>
      <w:tr w:rsidR="00507576" w:rsidRPr="008F6986" w:rsidTr="00A82302">
        <w:trPr>
          <w:cantSplit/>
        </w:trPr>
        <w:tc>
          <w:tcPr>
            <w:tcW w:w="3827" w:type="dxa"/>
          </w:tcPr>
          <w:p w:rsidR="00523B51" w:rsidRDefault="0050757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="00C43326" w:rsidRPr="00A1047D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C43326" w:rsidRPr="00A1047D">
              <w:rPr>
                <w:rFonts w:ascii="Angsana New" w:hAnsi="Angsana New" w:hint="cs"/>
                <w:sz w:val="24"/>
                <w:szCs w:val="24"/>
                <w:cs/>
              </w:rPr>
              <w:t>) ขาดทุน</w:t>
            </w:r>
            <w:r w:rsidRPr="00A1047D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</w:t>
            </w:r>
          </w:p>
          <w:p w:rsidR="00507576" w:rsidRPr="00A1047D" w:rsidRDefault="00523B51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507576" w:rsidRPr="00A1047D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134" w:type="dxa"/>
            <w:vAlign w:val="bottom"/>
          </w:tcPr>
          <w:p w:rsidR="00507576" w:rsidRPr="002E2763" w:rsidRDefault="00523B51" w:rsidP="00A8230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870,101.54</w:t>
            </w:r>
          </w:p>
        </w:tc>
        <w:tc>
          <w:tcPr>
            <w:tcW w:w="137" w:type="dxa"/>
            <w:vAlign w:val="bottom"/>
          </w:tcPr>
          <w:p w:rsidR="00507576" w:rsidRPr="008F6986" w:rsidRDefault="00507576" w:rsidP="00A8230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507576" w:rsidRPr="008F6986" w:rsidRDefault="006161DD" w:rsidP="00A82302">
            <w:pPr>
              <w:tabs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047D">
              <w:rPr>
                <w:rFonts w:ascii="Angsana New" w:hAnsi="Angsana New"/>
                <w:sz w:val="24"/>
                <w:szCs w:val="24"/>
              </w:rPr>
              <w:t>(567</w:t>
            </w:r>
            <w:r w:rsidRPr="006161DD">
              <w:rPr>
                <w:rFonts w:ascii="Angsana New" w:hAnsi="Angsana New"/>
                <w:sz w:val="24"/>
                <w:szCs w:val="24"/>
              </w:rPr>
              <w:t>,</w:t>
            </w:r>
            <w:r w:rsidRPr="00A1047D">
              <w:rPr>
                <w:rFonts w:ascii="Angsana New" w:hAnsi="Angsana New"/>
                <w:sz w:val="24"/>
                <w:szCs w:val="24"/>
              </w:rPr>
              <w:t>687.00)</w:t>
            </w:r>
          </w:p>
        </w:tc>
        <w:tc>
          <w:tcPr>
            <w:tcW w:w="134" w:type="dxa"/>
            <w:vAlign w:val="bottom"/>
          </w:tcPr>
          <w:p w:rsidR="00507576" w:rsidRPr="00A1047D" w:rsidRDefault="00507576" w:rsidP="00A8230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:rsidR="00507576" w:rsidRPr="002E2763" w:rsidRDefault="00523B51" w:rsidP="00A82302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705,089.42</w:t>
            </w:r>
          </w:p>
        </w:tc>
        <w:tc>
          <w:tcPr>
            <w:tcW w:w="138" w:type="dxa"/>
            <w:vAlign w:val="bottom"/>
          </w:tcPr>
          <w:p w:rsidR="00507576" w:rsidRPr="008F6986" w:rsidRDefault="00507576" w:rsidP="00A82302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:rsidR="00507576" w:rsidRPr="008F6986" w:rsidRDefault="00507576" w:rsidP="00A82302">
            <w:pPr>
              <w:tabs>
                <w:tab w:val="clear" w:pos="907"/>
              </w:tabs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(341,694.00)</w:t>
            </w:r>
          </w:p>
        </w:tc>
      </w:tr>
      <w:tr w:rsidR="00507576" w:rsidRPr="002E2763" w:rsidTr="00283322">
        <w:trPr>
          <w:cantSplit/>
        </w:trPr>
        <w:tc>
          <w:tcPr>
            <w:tcW w:w="3827" w:type="dxa"/>
          </w:tcPr>
          <w:p w:rsidR="00507576" w:rsidRPr="00A1047D" w:rsidRDefault="0050757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134" w:type="dxa"/>
          </w:tcPr>
          <w:p w:rsidR="00507576" w:rsidRPr="002E2763" w:rsidRDefault="00507576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507576" w:rsidRPr="002E2763" w:rsidRDefault="00507576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507576" w:rsidRDefault="00507576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507576" w:rsidRPr="00A1047D" w:rsidRDefault="00507576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507576" w:rsidRPr="002E2763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507576" w:rsidRPr="002E2763" w:rsidRDefault="00507576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507576" w:rsidRDefault="00507576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00F5" w:rsidRPr="002E2763" w:rsidTr="00283322">
        <w:trPr>
          <w:cantSplit/>
        </w:trPr>
        <w:tc>
          <w:tcPr>
            <w:tcW w:w="3827" w:type="dxa"/>
          </w:tcPr>
          <w:p w:rsidR="008100F5" w:rsidRPr="00A1047D" w:rsidRDefault="008100F5" w:rsidP="00BE1525">
            <w:pPr>
              <w:pStyle w:val="ListParagraph"/>
              <w:numPr>
                <w:ilvl w:val="0"/>
                <w:numId w:val="33"/>
              </w:num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0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134" w:type="dxa"/>
          </w:tcPr>
          <w:p w:rsidR="008100F5" w:rsidRPr="002E2763" w:rsidRDefault="00743B82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3B82">
              <w:rPr>
                <w:rFonts w:ascii="Angsana New" w:hAnsi="Angsana New"/>
                <w:sz w:val="24"/>
                <w:szCs w:val="24"/>
              </w:rPr>
              <w:t>2,047,752.00</w:t>
            </w:r>
          </w:p>
        </w:tc>
        <w:tc>
          <w:tcPr>
            <w:tcW w:w="137" w:type="dxa"/>
          </w:tcPr>
          <w:p w:rsidR="008100F5" w:rsidRPr="002E2763" w:rsidRDefault="008100F5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8100F5" w:rsidRPr="002E2763" w:rsidRDefault="008100F5" w:rsidP="00BE1525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10" w:right="35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100F5" w:rsidRPr="00A1047D" w:rsidRDefault="008100F5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8100F5" w:rsidRPr="002E2763" w:rsidRDefault="008100F5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1,954,292.00</w:t>
            </w:r>
          </w:p>
        </w:tc>
        <w:tc>
          <w:tcPr>
            <w:tcW w:w="138" w:type="dxa"/>
          </w:tcPr>
          <w:p w:rsidR="008100F5" w:rsidRPr="002E2763" w:rsidRDefault="008100F5" w:rsidP="00BE1525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8100F5" w:rsidRPr="002E2763" w:rsidRDefault="008100F5" w:rsidP="00BE1525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10" w:right="35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100F5" w:rsidRPr="008F6986" w:rsidTr="00283322">
        <w:trPr>
          <w:cantSplit/>
        </w:trPr>
        <w:tc>
          <w:tcPr>
            <w:tcW w:w="3827" w:type="dxa"/>
          </w:tcPr>
          <w:p w:rsidR="008100F5" w:rsidRPr="00A1047D" w:rsidRDefault="008100F5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A1047D">
              <w:rPr>
                <w:rFonts w:ascii="Angsana New" w:hAnsi="Angsana New" w:hint="cs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8F6986" w:rsidRDefault="00C43326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11,951,726.54</w:t>
            </w:r>
          </w:p>
        </w:tc>
        <w:tc>
          <w:tcPr>
            <w:tcW w:w="137" w:type="dxa"/>
          </w:tcPr>
          <w:p w:rsidR="008100F5" w:rsidRPr="008F6986" w:rsidRDefault="008100F5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8F6986" w:rsidRDefault="006161DD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1DD">
              <w:rPr>
                <w:rFonts w:ascii="Angsana New" w:hAnsi="Angsana New"/>
                <w:sz w:val="24"/>
                <w:szCs w:val="24"/>
              </w:rPr>
              <w:t>7,329,917.00</w:t>
            </w:r>
          </w:p>
        </w:tc>
        <w:tc>
          <w:tcPr>
            <w:tcW w:w="134" w:type="dxa"/>
          </w:tcPr>
          <w:p w:rsidR="008100F5" w:rsidRPr="00A1047D" w:rsidRDefault="008100F5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8F6986" w:rsidRDefault="00523B51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10,354,195.42</w:t>
            </w:r>
          </w:p>
        </w:tc>
        <w:tc>
          <w:tcPr>
            <w:tcW w:w="138" w:type="dxa"/>
          </w:tcPr>
          <w:p w:rsidR="008100F5" w:rsidRPr="008F6986" w:rsidRDefault="008100F5" w:rsidP="00BE152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8F6986" w:rsidRDefault="008100F5" w:rsidP="00BE1525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576">
              <w:rPr>
                <w:rFonts w:ascii="Angsana New" w:hAnsi="Angsana New"/>
                <w:sz w:val="24"/>
                <w:szCs w:val="24"/>
              </w:rPr>
              <w:t>6,402,983.00</w:t>
            </w:r>
          </w:p>
        </w:tc>
      </w:tr>
    </w:tbl>
    <w:p w:rsidR="00603316" w:rsidRDefault="00603316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30EE9" w:rsidRDefault="00C30EE9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A1047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:rsidR="00CA7CA2" w:rsidRPr="00A1047D" w:rsidRDefault="00CA7CA2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D70C3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และ</w:t>
      </w:r>
      <w:r w:rsidRPr="00A1047D">
        <w:rPr>
          <w:rFonts w:ascii="Angsana New" w:hAnsi="Angsana New"/>
          <w:sz w:val="32"/>
          <w:szCs w:val="32"/>
        </w:rPr>
        <w:t xml:space="preserve"> </w:t>
      </w:r>
      <w:r w:rsidR="00603316">
        <w:rPr>
          <w:rFonts w:ascii="Angsana New" w:hAnsi="Angsana New"/>
          <w:sz w:val="32"/>
          <w:szCs w:val="32"/>
        </w:rPr>
        <w:t>2561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34"/>
        <w:gridCol w:w="1247"/>
        <w:gridCol w:w="139"/>
        <w:gridCol w:w="1247"/>
        <w:gridCol w:w="158"/>
        <w:gridCol w:w="1247"/>
      </w:tblGrid>
      <w:tr w:rsidR="00CA7CA2" w:rsidRPr="00CA7CA2" w:rsidTr="008F6986">
        <w:tc>
          <w:tcPr>
            <w:tcW w:w="2948" w:type="dxa"/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CA7CA2" w:rsidRPr="00CA7CA2" w:rsidTr="008F6986">
        <w:tc>
          <w:tcPr>
            <w:tcW w:w="2948" w:type="dxa"/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A7CA2" w:rsidRPr="00CA7CA2" w:rsidRDefault="00CA7CA2" w:rsidP="00BE1525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0C3D" w:rsidRPr="00CA7CA2" w:rsidTr="008F6986">
        <w:tc>
          <w:tcPr>
            <w:tcW w:w="2948" w:type="dxa"/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8" w:type="dxa"/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8B40E6" w:rsidRPr="00CA7CA2" w:rsidTr="00F3447E">
        <w:tc>
          <w:tcPr>
            <w:tcW w:w="2948" w:type="dxa"/>
            <w:shd w:val="clear" w:color="auto" w:fill="auto"/>
          </w:tcPr>
          <w:p w:rsidR="008B40E6" w:rsidRPr="00CA7CA2" w:rsidRDefault="008B40E6" w:rsidP="00BE1525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8B40E6" w:rsidRPr="00743B82" w:rsidRDefault="00743B82" w:rsidP="00BE1525">
            <w:pPr>
              <w:tabs>
                <w:tab w:val="clear" w:pos="907"/>
                <w:tab w:val="left" w:pos="284"/>
                <w:tab w:val="left" w:pos="851"/>
                <w:tab w:val="left" w:pos="900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3B82">
              <w:rPr>
                <w:rFonts w:ascii="Angsana New" w:hAnsi="Angsana New"/>
                <w:sz w:val="26"/>
                <w:szCs w:val="26"/>
              </w:rPr>
              <w:t>2,047,752.00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8B40E6" w:rsidRPr="00CA7CA2" w:rsidRDefault="008B40E6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8B40E6" w:rsidRPr="002E2763" w:rsidRDefault="008B40E6" w:rsidP="00BE1525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:rsidR="008B40E6" w:rsidRPr="00CA7CA2" w:rsidRDefault="008B40E6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8B40E6" w:rsidRPr="008B40E6" w:rsidRDefault="008B40E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40E6">
              <w:rPr>
                <w:rFonts w:ascii="Angsana New" w:hAnsi="Angsana New"/>
                <w:sz w:val="26"/>
                <w:szCs w:val="26"/>
              </w:rPr>
              <w:t>1,954,292.00</w:t>
            </w:r>
          </w:p>
        </w:tc>
        <w:tc>
          <w:tcPr>
            <w:tcW w:w="158" w:type="dxa"/>
            <w:shd w:val="clear" w:color="auto" w:fill="auto"/>
          </w:tcPr>
          <w:p w:rsidR="008B40E6" w:rsidRPr="00CA7CA2" w:rsidRDefault="008B40E6" w:rsidP="00BE152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8B40E6" w:rsidRPr="002E2763" w:rsidRDefault="008B40E6" w:rsidP="00BE1525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10" w:right="454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3B82" w:rsidRPr="00CA7CA2" w:rsidTr="008F6986">
        <w:tc>
          <w:tcPr>
            <w:tcW w:w="2948" w:type="dxa"/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7" w:type="dxa"/>
            <w:shd w:val="clear" w:color="auto" w:fill="auto"/>
          </w:tcPr>
          <w:p w:rsidR="00743B82" w:rsidRPr="00743B8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3B82">
              <w:rPr>
                <w:rFonts w:ascii="Angsana New" w:hAnsi="Angsana New"/>
                <w:sz w:val="26"/>
                <w:szCs w:val="26"/>
              </w:rPr>
              <w:t xml:space="preserve"> 1,474,288.00 </w:t>
            </w:r>
          </w:p>
        </w:tc>
        <w:tc>
          <w:tcPr>
            <w:tcW w:w="134" w:type="dxa"/>
            <w:shd w:val="clear" w:color="auto" w:fill="auto"/>
          </w:tcPr>
          <w:p w:rsidR="00743B82" w:rsidRPr="00CA7CA2" w:rsidRDefault="00743B82" w:rsidP="00BE152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1DD">
              <w:rPr>
                <w:rFonts w:ascii="Angsana New" w:hAnsi="Angsana New"/>
                <w:sz w:val="26"/>
                <w:szCs w:val="26"/>
              </w:rPr>
              <w:t>1,179,569.00</w:t>
            </w:r>
          </w:p>
        </w:tc>
        <w:tc>
          <w:tcPr>
            <w:tcW w:w="139" w:type="dxa"/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1</w:t>
            </w:r>
            <w:r w:rsidRPr="008B40E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089</w:t>
            </w:r>
            <w:r w:rsidRPr="008B40E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595.00</w:t>
            </w:r>
          </w:p>
        </w:tc>
        <w:tc>
          <w:tcPr>
            <w:tcW w:w="158" w:type="dxa"/>
            <w:shd w:val="clear" w:color="auto" w:fill="auto"/>
          </w:tcPr>
          <w:p w:rsidR="00743B82" w:rsidRPr="00CA7CA2" w:rsidRDefault="00743B82" w:rsidP="00BE152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4B4B">
              <w:rPr>
                <w:rFonts w:ascii="Angsana New" w:hAnsi="Angsana New"/>
                <w:sz w:val="26"/>
                <w:szCs w:val="26"/>
              </w:rPr>
              <w:t>828,145.00</w:t>
            </w:r>
          </w:p>
        </w:tc>
      </w:tr>
      <w:tr w:rsidR="00743B82" w:rsidRPr="00CA7CA2" w:rsidTr="008F6986">
        <w:tc>
          <w:tcPr>
            <w:tcW w:w="2948" w:type="dxa"/>
            <w:shd w:val="clear" w:color="auto" w:fill="auto"/>
          </w:tcPr>
          <w:p w:rsidR="00743B82" w:rsidRPr="00A1047D" w:rsidRDefault="00743B82" w:rsidP="00BE152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43B82" w:rsidRPr="00743B8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3B82">
              <w:rPr>
                <w:rFonts w:ascii="Angsana New" w:hAnsi="Angsana New"/>
                <w:sz w:val="26"/>
                <w:szCs w:val="26"/>
              </w:rPr>
              <w:t xml:space="preserve"> 229,668.00 </w:t>
            </w:r>
          </w:p>
        </w:tc>
        <w:tc>
          <w:tcPr>
            <w:tcW w:w="134" w:type="dxa"/>
            <w:shd w:val="clear" w:color="auto" w:fill="auto"/>
          </w:tcPr>
          <w:p w:rsidR="00743B82" w:rsidRPr="00CA7CA2" w:rsidRDefault="00743B82" w:rsidP="00BE152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1DD">
              <w:rPr>
                <w:rFonts w:ascii="Angsana New" w:hAnsi="Angsana New"/>
                <w:sz w:val="26"/>
                <w:szCs w:val="26"/>
              </w:rPr>
              <w:t>176,648.00</w:t>
            </w:r>
          </w:p>
        </w:tc>
        <w:tc>
          <w:tcPr>
            <w:tcW w:w="139" w:type="dxa"/>
            <w:shd w:val="clear" w:color="auto" w:fill="auto"/>
          </w:tcPr>
          <w:p w:rsidR="00743B82" w:rsidRPr="00CA7CA2" w:rsidRDefault="00743B82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202</w:t>
            </w:r>
            <w:r w:rsidRPr="008B40E6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236.00</w:t>
            </w:r>
          </w:p>
        </w:tc>
        <w:tc>
          <w:tcPr>
            <w:tcW w:w="158" w:type="dxa"/>
            <w:shd w:val="clear" w:color="auto" w:fill="auto"/>
          </w:tcPr>
          <w:p w:rsidR="00743B82" w:rsidRPr="00CA7CA2" w:rsidRDefault="00743B82" w:rsidP="00BE152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43B82" w:rsidRPr="00CA7CA2" w:rsidRDefault="00743B82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4B4B">
              <w:rPr>
                <w:rFonts w:ascii="Angsana New" w:hAnsi="Angsana New"/>
                <w:sz w:val="26"/>
                <w:szCs w:val="26"/>
              </w:rPr>
              <w:t>154,984.00</w:t>
            </w:r>
          </w:p>
        </w:tc>
      </w:tr>
      <w:tr w:rsidR="008B40E6" w:rsidRPr="00CA7CA2" w:rsidTr="008F6986">
        <w:tc>
          <w:tcPr>
            <w:tcW w:w="2948" w:type="dxa"/>
            <w:shd w:val="clear" w:color="auto" w:fill="auto"/>
          </w:tcPr>
          <w:p w:rsidR="008B40E6" w:rsidRPr="00A1047D" w:rsidRDefault="008B40E6" w:rsidP="00BE152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40E6" w:rsidRPr="00CA7CA2" w:rsidRDefault="00D77498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3,751,708.00</w:t>
            </w:r>
          </w:p>
        </w:tc>
        <w:tc>
          <w:tcPr>
            <w:tcW w:w="134" w:type="dxa"/>
            <w:shd w:val="clear" w:color="auto" w:fill="auto"/>
          </w:tcPr>
          <w:p w:rsidR="008B40E6" w:rsidRPr="00CA7CA2" w:rsidRDefault="008B40E6" w:rsidP="00BE152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40E6" w:rsidRPr="00CA7CA2" w:rsidRDefault="006161DD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1DD">
              <w:rPr>
                <w:rFonts w:ascii="Angsana New" w:hAnsi="Angsana New"/>
                <w:sz w:val="26"/>
                <w:szCs w:val="26"/>
              </w:rPr>
              <w:t>1,356,217.00</w:t>
            </w:r>
          </w:p>
        </w:tc>
        <w:tc>
          <w:tcPr>
            <w:tcW w:w="139" w:type="dxa"/>
            <w:shd w:val="clear" w:color="auto" w:fill="auto"/>
          </w:tcPr>
          <w:p w:rsidR="008B40E6" w:rsidRPr="00CA7CA2" w:rsidRDefault="008B40E6" w:rsidP="00BE15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40E6" w:rsidRPr="00CA7CA2" w:rsidRDefault="00592C6B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3</w:t>
            </w:r>
            <w:r w:rsidRPr="00592C6B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246</w:t>
            </w:r>
            <w:r w:rsidRPr="00592C6B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123.00</w:t>
            </w:r>
          </w:p>
        </w:tc>
        <w:tc>
          <w:tcPr>
            <w:tcW w:w="158" w:type="dxa"/>
            <w:shd w:val="clear" w:color="auto" w:fill="auto"/>
          </w:tcPr>
          <w:p w:rsidR="008B40E6" w:rsidRPr="00CA7CA2" w:rsidRDefault="008B40E6" w:rsidP="00BE152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40E6" w:rsidRPr="00CA7CA2" w:rsidRDefault="008B40E6" w:rsidP="00BE15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4B4B">
              <w:rPr>
                <w:rFonts w:ascii="Angsana New" w:hAnsi="Angsana New"/>
                <w:sz w:val="26"/>
                <w:szCs w:val="26"/>
              </w:rPr>
              <w:t>983,129.00</w:t>
            </w:r>
          </w:p>
        </w:tc>
      </w:tr>
    </w:tbl>
    <w:p w:rsidR="00CA7CA2" w:rsidRDefault="00CA7CA2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603316" w:rsidRDefault="00603316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603316" w:rsidRDefault="00603316" w:rsidP="008100F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92A28" w:rsidRDefault="00E84D54" w:rsidP="00603316">
      <w:pPr>
        <w:pStyle w:val="BodyText3"/>
        <w:tabs>
          <w:tab w:val="clear" w:pos="227"/>
          <w:tab w:val="left" w:pos="284"/>
          <w:tab w:val="left" w:pos="854"/>
          <w:tab w:val="left" w:pos="1985"/>
        </w:tabs>
        <w:spacing w:line="360" w:lineRule="exact"/>
        <w:ind w:left="306" w:hanging="448"/>
        <w:jc w:val="thaiDistribute"/>
        <w:rPr>
          <w:rFonts w:ascii="Angsana New" w:hAnsi="Angsana New"/>
          <w:u w:val="single"/>
        </w:rPr>
      </w:pPr>
      <w:r w:rsidRPr="00F15A82">
        <w:rPr>
          <w:rFonts w:ascii="Angsana New" w:hAnsi="Angsana New"/>
        </w:rPr>
        <w:tab/>
      </w:r>
      <w:r w:rsidR="00E511DA" w:rsidRPr="00A1047D">
        <w:rPr>
          <w:rFonts w:ascii="Angsana New" w:hAnsi="Angsana New"/>
        </w:rPr>
        <w:tab/>
      </w:r>
      <w:r w:rsidR="00E511DA" w:rsidRPr="00A1047D">
        <w:rPr>
          <w:rFonts w:ascii="Angsana New" w:hAnsi="Angsana New"/>
        </w:rPr>
        <w:tab/>
      </w:r>
      <w:r w:rsidR="00E511DA" w:rsidRPr="00A1047D">
        <w:rPr>
          <w:rFonts w:ascii="Angsana New" w:hAnsi="Angsana New"/>
        </w:rPr>
        <w:tab/>
      </w:r>
      <w:r w:rsidR="00E511DA" w:rsidRPr="00A1047D">
        <w:rPr>
          <w:rFonts w:ascii="Angsana New" w:hAnsi="Angsana New"/>
        </w:rPr>
        <w:tab/>
      </w:r>
      <w:r w:rsidR="00B92A28" w:rsidRPr="00A1047D">
        <w:rPr>
          <w:rFonts w:ascii="Angsana New" w:hAnsi="Angsana New" w:hint="cs"/>
          <w:u w:val="single"/>
          <w:cs/>
        </w:rPr>
        <w:t>ค่าใช้จ่ายที่รับรู้ในกำไรหรือขาดทุนเบ็ดเสร็จอื่น</w:t>
      </w:r>
    </w:p>
    <w:p w:rsidR="00A1674E" w:rsidRDefault="00A1674E" w:rsidP="00603316">
      <w:pPr>
        <w:pStyle w:val="BodyText3"/>
        <w:tabs>
          <w:tab w:val="clear" w:pos="227"/>
          <w:tab w:val="left" w:pos="284"/>
          <w:tab w:val="left" w:pos="854"/>
          <w:tab w:val="left" w:pos="1985"/>
        </w:tabs>
        <w:spacing w:line="360" w:lineRule="exact"/>
        <w:ind w:left="306" w:hanging="448"/>
        <w:jc w:val="thaiDistribute"/>
        <w:rPr>
          <w:rFonts w:ascii="Angsana New" w:hAnsi="Angsana New"/>
          <w:u w:val="single"/>
        </w:rPr>
      </w:pPr>
      <w:r w:rsidRPr="004000A4">
        <w:rPr>
          <w:rFonts w:ascii="Angsana New" w:hAnsi="Angsana New"/>
        </w:rPr>
        <w:tab/>
      </w:r>
      <w:r w:rsidRPr="004000A4">
        <w:rPr>
          <w:rFonts w:ascii="Angsana New" w:hAnsi="Angsana New"/>
        </w:rPr>
        <w:tab/>
      </w:r>
      <w:r w:rsidRPr="00A1047D">
        <w:rPr>
          <w:rFonts w:ascii="Angsana New" w:hAnsi="Angsana New"/>
        </w:rPr>
        <w:tab/>
      </w:r>
      <w:r w:rsidRPr="00A1047D">
        <w:rPr>
          <w:rFonts w:ascii="Angsana New" w:hAnsi="Angsana New"/>
        </w:rPr>
        <w:tab/>
      </w:r>
      <w:r w:rsidRPr="00A1047D">
        <w:rPr>
          <w:rFonts w:ascii="Angsana New" w:hAnsi="Angsana New"/>
        </w:rPr>
        <w:tab/>
      </w:r>
      <w:r w:rsidRPr="00A1047D">
        <w:rPr>
          <w:rFonts w:ascii="Angsana New" w:hAnsi="Angsana New"/>
          <w:cs/>
        </w:rPr>
        <w:t>สำหรับปีสิ้นสุดวันที่</w:t>
      </w:r>
      <w:r w:rsidRPr="00A1047D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31 </w:t>
      </w:r>
      <w:r w:rsidRPr="00A1047D">
        <w:rPr>
          <w:rFonts w:ascii="Angsana New" w:hAnsi="Angsana New"/>
          <w:cs/>
        </w:rPr>
        <w:t xml:space="preserve">ธันวาคม </w:t>
      </w:r>
      <w:r>
        <w:rPr>
          <w:rFonts w:ascii="Angsana New" w:hAnsi="Angsana New"/>
        </w:rPr>
        <w:t>256</w:t>
      </w:r>
      <w:r w:rsidR="00D70C3D">
        <w:rPr>
          <w:rFonts w:ascii="Angsana New" w:hAnsi="Angsana New"/>
        </w:rPr>
        <w:t>2</w:t>
      </w:r>
      <w:r w:rsidRPr="00A1047D">
        <w:rPr>
          <w:rFonts w:ascii="Angsana New" w:hAnsi="Angsana New"/>
          <w:cs/>
        </w:rPr>
        <w:t xml:space="preserve"> และ </w:t>
      </w:r>
      <w:r w:rsidR="00D70C3D">
        <w:rPr>
          <w:rFonts w:ascii="Angsana New" w:hAnsi="Angsana New"/>
        </w:rPr>
        <w:t>2561</w:t>
      </w:r>
    </w:p>
    <w:tbl>
      <w:tblPr>
        <w:tblW w:w="842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454"/>
        <w:gridCol w:w="793"/>
        <w:gridCol w:w="134"/>
        <w:gridCol w:w="1247"/>
        <w:gridCol w:w="139"/>
        <w:gridCol w:w="1247"/>
        <w:gridCol w:w="158"/>
        <w:gridCol w:w="1247"/>
      </w:tblGrid>
      <w:tr w:rsidR="009E02E5" w:rsidRPr="00CA7CA2" w:rsidTr="008F6986">
        <w:tc>
          <w:tcPr>
            <w:tcW w:w="3005" w:type="dxa"/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9E02E5" w:rsidRPr="00CA7CA2" w:rsidTr="008F6986">
        <w:tc>
          <w:tcPr>
            <w:tcW w:w="3005" w:type="dxa"/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E02E5" w:rsidRPr="00CA7CA2" w:rsidRDefault="009E02E5" w:rsidP="00603316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0C3D" w:rsidRPr="00CA7CA2" w:rsidTr="008F6986">
        <w:tc>
          <w:tcPr>
            <w:tcW w:w="3005" w:type="dxa"/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8" w:type="dxa"/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D70C3D" w:rsidRPr="00CA7CA2" w:rsidRDefault="00D70C3D" w:rsidP="00603316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A7CA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70C3D" w:rsidRPr="00CA7CA2" w:rsidTr="00523B51">
        <w:tc>
          <w:tcPr>
            <w:tcW w:w="3459" w:type="dxa"/>
            <w:gridSpan w:val="2"/>
            <w:shd w:val="clear" w:color="auto" w:fill="auto"/>
          </w:tcPr>
          <w:p w:rsidR="00D70C3D" w:rsidRPr="00A1047D" w:rsidRDefault="00D70C3D" w:rsidP="00603316">
            <w:pPr>
              <w:tabs>
                <w:tab w:val="clear" w:pos="227"/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ผลกำไร</w:t>
            </w:r>
            <w:r w:rsidR="00523B5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23B51"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</w:t>
            </w:r>
          </w:p>
        </w:tc>
        <w:tc>
          <w:tcPr>
            <w:tcW w:w="793" w:type="dxa"/>
            <w:shd w:val="clear" w:color="auto" w:fill="auto"/>
          </w:tcPr>
          <w:p w:rsidR="00D70C3D" w:rsidRPr="00CA7CA2" w:rsidRDefault="00D70C3D" w:rsidP="0060331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D70C3D" w:rsidRPr="00CA7CA2" w:rsidRDefault="00D70C3D" w:rsidP="006033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D70C3D" w:rsidRPr="00CA7CA2" w:rsidRDefault="00D70C3D" w:rsidP="0060331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D70C3D" w:rsidRPr="00A1047D" w:rsidRDefault="00D70C3D" w:rsidP="0060331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:rsidR="00D70C3D" w:rsidRPr="00CA7CA2" w:rsidRDefault="00D70C3D" w:rsidP="0060331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D70C3D" w:rsidRPr="00CA7CA2" w:rsidRDefault="00D70C3D" w:rsidP="006033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D70C3D" w:rsidRPr="00CA7CA2" w:rsidRDefault="00D70C3D" w:rsidP="0060331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09BD" w:rsidRPr="00CA7CA2" w:rsidTr="00F3447E">
        <w:tc>
          <w:tcPr>
            <w:tcW w:w="3005" w:type="dxa"/>
            <w:shd w:val="clear" w:color="auto" w:fill="auto"/>
          </w:tcPr>
          <w:p w:rsidR="00BB09BD" w:rsidRPr="00A1047D" w:rsidRDefault="00BB09BD" w:rsidP="00603316">
            <w:pPr>
              <w:tabs>
                <w:tab w:val="clear" w:pos="227"/>
                <w:tab w:val="clear" w:pos="2580"/>
                <w:tab w:val="clear" w:pos="2807"/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00" w:lineRule="exact"/>
              <w:ind w:right="-8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920EE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คณิตศาสตร์ประกันภัย - สุทธิภาษีเงินได้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BB09BD" w:rsidRPr="00523B51" w:rsidRDefault="00523B51" w:rsidP="0060331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523B51">
              <w:rPr>
                <w:rFonts w:asciiTheme="majorBidi" w:hAnsiTheme="majorBidi"/>
                <w:kern w:val="28"/>
                <w:sz w:val="26"/>
                <w:szCs w:val="26"/>
              </w:rPr>
              <w:t>(696,081.24)</w:t>
            </w:r>
          </w:p>
        </w:tc>
        <w:tc>
          <w:tcPr>
            <w:tcW w:w="134" w:type="dxa"/>
            <w:shd w:val="clear" w:color="auto" w:fill="auto"/>
          </w:tcPr>
          <w:p w:rsidR="00BB09BD" w:rsidRPr="008719C3" w:rsidRDefault="00BB09BD" w:rsidP="00603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BB09BD" w:rsidRPr="00B920EE" w:rsidRDefault="00BB09BD" w:rsidP="00603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459</w:t>
            </w:r>
            <w:r w:rsidRPr="00AE20A7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075.60</w:t>
            </w:r>
          </w:p>
        </w:tc>
        <w:tc>
          <w:tcPr>
            <w:tcW w:w="139" w:type="dxa"/>
            <w:shd w:val="clear" w:color="auto" w:fill="auto"/>
          </w:tcPr>
          <w:p w:rsidR="00BB09BD" w:rsidRPr="008719C3" w:rsidRDefault="00BB09BD" w:rsidP="00603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56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:rsidR="00BB09BD" w:rsidRPr="00523B51" w:rsidRDefault="00523B51" w:rsidP="00603316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/>
                <w:kern w:val="28"/>
                <w:sz w:val="26"/>
                <w:szCs w:val="26"/>
              </w:rPr>
              <w:t>(564,071.54)</w:t>
            </w:r>
          </w:p>
        </w:tc>
        <w:tc>
          <w:tcPr>
            <w:tcW w:w="158" w:type="dxa"/>
            <w:shd w:val="clear" w:color="auto" w:fill="auto"/>
          </w:tcPr>
          <w:p w:rsidR="00BB09BD" w:rsidRPr="00B920EE" w:rsidRDefault="00BB09BD" w:rsidP="0060331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BB09BD" w:rsidRPr="00B920EE" w:rsidRDefault="00BB09BD" w:rsidP="00603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273</w:t>
            </w:r>
            <w:r w:rsidRPr="00996A92">
              <w:rPr>
                <w:rFonts w:ascii="Angsana New" w:hAnsi="Angsana New"/>
                <w:sz w:val="26"/>
                <w:szCs w:val="26"/>
              </w:rPr>
              <w:t>,</w:t>
            </w:r>
            <w:r w:rsidRPr="00A1047D">
              <w:rPr>
                <w:rFonts w:ascii="Angsana New" w:hAnsi="Angsana New"/>
                <w:sz w:val="26"/>
                <w:szCs w:val="26"/>
              </w:rPr>
              <w:t>355.20</w:t>
            </w:r>
          </w:p>
        </w:tc>
      </w:tr>
    </w:tbl>
    <w:p w:rsidR="005332FC" w:rsidRDefault="00B92A28" w:rsidP="0060331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692B5C">
        <w:rPr>
          <w:rFonts w:ascii="Angsana New" w:hAnsi="Angsana New"/>
          <w:sz w:val="32"/>
          <w:szCs w:val="32"/>
        </w:rPr>
        <w:tab/>
      </w:r>
    </w:p>
    <w:p w:rsidR="00A578EB" w:rsidRPr="00A1047D" w:rsidRDefault="00B92A28" w:rsidP="00A578EB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AC5222">
        <w:rPr>
          <w:rFonts w:ascii="Angsana New" w:hAnsi="Angsana New"/>
          <w:sz w:val="32"/>
          <w:szCs w:val="32"/>
        </w:rPr>
        <w:tab/>
      </w:r>
      <w:r w:rsidR="003B104B" w:rsidRPr="00A1047D">
        <w:rPr>
          <w:rFonts w:ascii="Angsana New" w:hAnsi="Angsana New"/>
          <w:sz w:val="32"/>
          <w:szCs w:val="32"/>
        </w:rPr>
        <w:tab/>
      </w:r>
      <w:r w:rsidR="003B104B" w:rsidRPr="00A1047D">
        <w:rPr>
          <w:rFonts w:ascii="Angsana New" w:hAnsi="Angsana New"/>
          <w:sz w:val="32"/>
          <w:szCs w:val="32"/>
        </w:rPr>
        <w:tab/>
      </w:r>
      <w:r w:rsidR="003B104B" w:rsidRPr="00A1047D">
        <w:rPr>
          <w:rFonts w:ascii="Angsana New" w:hAnsi="Angsana New"/>
          <w:sz w:val="32"/>
          <w:szCs w:val="32"/>
        </w:rPr>
        <w:tab/>
      </w:r>
      <w:r w:rsidR="00A578EB" w:rsidRPr="00730546">
        <w:rPr>
          <w:rFonts w:ascii="Angsana New" w:hAnsi="Angsana New"/>
          <w:spacing w:val="-2"/>
          <w:sz w:val="32"/>
          <w:szCs w:val="32"/>
        </w:rPr>
        <w:tab/>
      </w:r>
      <w:r w:rsidR="00A578EB" w:rsidRPr="00730546">
        <w:rPr>
          <w:rFonts w:ascii="Angsana New" w:hAnsi="Angsana New"/>
          <w:spacing w:val="-2"/>
          <w:sz w:val="32"/>
          <w:szCs w:val="32"/>
        </w:rPr>
        <w:tab/>
      </w:r>
      <w:r w:rsidR="00A578EB" w:rsidRPr="00A1047D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A578EB" w:rsidRPr="000B4F0C" w:rsidTr="00DF17DF">
        <w:trPr>
          <w:gridAfter w:val="1"/>
          <w:wAfter w:w="9" w:type="dxa"/>
          <w:trHeight w:val="60"/>
        </w:trPr>
        <w:tc>
          <w:tcPr>
            <w:tcW w:w="2211" w:type="dxa"/>
          </w:tcPr>
          <w:p w:rsidR="00A578EB" w:rsidRPr="000B4F0C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4000A4">
              <w:rPr>
                <w:rFonts w:ascii="Angsana New" w:hAnsi="Angsana New"/>
                <w:sz w:val="32"/>
                <w:szCs w:val="32"/>
              </w:rPr>
              <w:tab/>
            </w:r>
            <w:r w:rsidRPr="004000A4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A578EB" w:rsidRPr="00A1047D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A578EB" w:rsidRPr="000B4F0C" w:rsidTr="00DF17DF">
        <w:trPr>
          <w:trHeight w:val="45"/>
        </w:trPr>
        <w:tc>
          <w:tcPr>
            <w:tcW w:w="2211" w:type="dxa"/>
          </w:tcPr>
          <w:p w:rsidR="00A578EB" w:rsidRPr="000B4F0C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A578EB" w:rsidRPr="000B4F0C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A578EB" w:rsidRPr="000B4F0C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A578EB" w:rsidRPr="00A1047D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0B4F0C" w:rsidRDefault="00A578EB" w:rsidP="00A578E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A1047D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</w:t>
            </w:r>
            <w:r w:rsidR="00B649CA">
              <w:rPr>
                <w:rFonts w:asciiTheme="majorBidi" w:hAnsiTheme="majorBidi" w:cs="Angsana New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41" w:type="dxa"/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7" w:type="dxa"/>
          </w:tcPr>
          <w:p w:rsidR="00A578EB" w:rsidRPr="00A1047D" w:rsidRDefault="00A578EB" w:rsidP="00A578E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</w:t>
            </w:r>
            <w:r w:rsidR="00B649CA">
              <w:rPr>
                <w:rFonts w:asciiTheme="majorBidi" w:hAnsiTheme="majorBidi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4" w:type="dxa"/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A578EB" w:rsidRPr="000B4F0C" w:rsidRDefault="00A578EB" w:rsidP="00A578EB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69 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578EB" w:rsidRPr="00A1047D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A578EB" w:rsidRPr="000B4F0C" w:rsidTr="00DF17DF">
        <w:tc>
          <w:tcPr>
            <w:tcW w:w="2211" w:type="dxa"/>
          </w:tcPr>
          <w:p w:rsidR="00A578EB" w:rsidRPr="000B4F0C" w:rsidRDefault="00A578EB" w:rsidP="00A578EB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137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A578EB" w:rsidRPr="000B4F0C" w:rsidRDefault="00A578EB" w:rsidP="00A578E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A578EB" w:rsidRPr="000B4F0C" w:rsidRDefault="00A578EB" w:rsidP="00A578E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603316" w:rsidRDefault="00603316" w:rsidP="00603316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92A28" w:rsidRPr="00D55D7C" w:rsidRDefault="00B92A28" w:rsidP="0060331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2334A1" w:rsidRPr="002334A1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Pr="00A1047D">
        <w:rPr>
          <w:rFonts w:ascii="Angsana New" w:hAnsi="Angsana New"/>
          <w:sz w:val="32"/>
          <w:szCs w:val="32"/>
          <w:u w:val="single"/>
          <w:cs/>
        </w:rPr>
        <w:t xml:space="preserve">วิเคราะห์ความอ่อนไหว </w:t>
      </w:r>
    </w:p>
    <w:p w:rsidR="00B92A28" w:rsidRDefault="00E92AFB" w:rsidP="00603316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418"/>
          <w:tab w:val="left" w:pos="1985"/>
        </w:tabs>
        <w:spacing w:line="360" w:lineRule="exact"/>
        <w:ind w:left="567" w:firstLine="567"/>
        <w:jc w:val="thaiDistribute"/>
        <w:rPr>
          <w:rFonts w:ascii="Angsana New" w:hAnsi="Angsana New"/>
          <w:spacing w:val="-4"/>
        </w:rPr>
      </w:pPr>
      <w:r w:rsidRPr="00A1047D">
        <w:rPr>
          <w:rFonts w:ascii="Angsana New" w:hAnsi="Angsana New"/>
          <w:spacing w:val="-4"/>
        </w:rPr>
        <w:tab/>
      </w:r>
      <w:r w:rsidR="00B92A28" w:rsidRPr="00A1047D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A1047D">
        <w:rPr>
          <w:rFonts w:ascii="Angsana New" w:hAnsi="Angsana New"/>
          <w:spacing w:val="-4"/>
          <w:cs/>
        </w:rPr>
        <w:tab/>
      </w:r>
      <w:r w:rsidR="00B92A28" w:rsidRPr="00A1047D">
        <w:rPr>
          <w:rFonts w:ascii="Angsana New" w:hAnsi="Angsana New"/>
          <w:spacing w:val="-4"/>
          <w:cs/>
        </w:rPr>
        <w:t>ผลประโยชน์ระยะยาวของพนักงาน ณ วันที่</w:t>
      </w:r>
      <w:r w:rsidR="00B92A28" w:rsidRPr="00A1047D">
        <w:rPr>
          <w:rFonts w:ascii="Angsana New" w:hAnsi="Angsana New"/>
          <w:spacing w:val="-4"/>
        </w:rPr>
        <w:t xml:space="preserve"> </w:t>
      </w:r>
      <w:r w:rsidR="00B92A28">
        <w:rPr>
          <w:rFonts w:ascii="Angsana New" w:hAnsi="Angsana New"/>
          <w:spacing w:val="-4"/>
        </w:rPr>
        <w:t xml:space="preserve">31 </w:t>
      </w:r>
      <w:r w:rsidR="00B92A28" w:rsidRPr="00A1047D">
        <w:rPr>
          <w:rFonts w:ascii="Angsana New" w:hAnsi="Angsana New"/>
          <w:spacing w:val="-4"/>
          <w:cs/>
        </w:rPr>
        <w:t xml:space="preserve">ธันวาคม </w:t>
      </w:r>
      <w:r w:rsidR="00B92A28">
        <w:rPr>
          <w:rFonts w:ascii="Angsana New" w:hAnsi="Angsana New"/>
          <w:spacing w:val="-4"/>
        </w:rPr>
        <w:t>256</w:t>
      </w:r>
      <w:r w:rsidR="00F742D1">
        <w:rPr>
          <w:rFonts w:ascii="Angsana New" w:hAnsi="Angsana New"/>
          <w:spacing w:val="-4"/>
        </w:rPr>
        <w:t>2</w:t>
      </w:r>
      <w:r w:rsidR="00B92A28">
        <w:rPr>
          <w:rFonts w:ascii="Angsana New" w:hAnsi="Angsana New"/>
          <w:spacing w:val="-4"/>
        </w:rPr>
        <w:t xml:space="preserve"> </w:t>
      </w:r>
      <w:r w:rsidR="00A42EED" w:rsidRPr="00A1047D">
        <w:rPr>
          <w:rFonts w:ascii="Angsana New" w:hAnsi="Angsana New" w:hint="cs"/>
          <w:spacing w:val="-4"/>
          <w:cs/>
        </w:rPr>
        <w:t xml:space="preserve">และ </w:t>
      </w:r>
      <w:r w:rsidR="00A42EED">
        <w:rPr>
          <w:rFonts w:ascii="Angsana New" w:hAnsi="Angsana New"/>
          <w:spacing w:val="-4"/>
        </w:rPr>
        <w:t>256</w:t>
      </w:r>
      <w:r w:rsidR="00F742D1">
        <w:rPr>
          <w:rFonts w:ascii="Angsana New" w:hAnsi="Angsana New"/>
          <w:spacing w:val="-4"/>
        </w:rPr>
        <w:t>1</w:t>
      </w:r>
      <w:r w:rsidR="00A42EED">
        <w:rPr>
          <w:rFonts w:ascii="Angsana New" w:hAnsi="Angsana New"/>
          <w:spacing w:val="-4"/>
        </w:rPr>
        <w:t xml:space="preserve"> </w:t>
      </w:r>
      <w:r w:rsidR="00B92A28" w:rsidRPr="00A1047D">
        <w:rPr>
          <w:rFonts w:ascii="Angsana New" w:hAnsi="Angsana New"/>
          <w:spacing w:val="-4"/>
          <w:cs/>
        </w:rPr>
        <w:t xml:space="preserve">สรุปได้ดังนี้ </w:t>
      </w:r>
    </w:p>
    <w:tbl>
      <w:tblPr>
        <w:tblW w:w="7970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247"/>
        <w:gridCol w:w="134"/>
        <w:gridCol w:w="1247"/>
        <w:gridCol w:w="139"/>
        <w:gridCol w:w="1247"/>
        <w:gridCol w:w="158"/>
        <w:gridCol w:w="1247"/>
      </w:tblGrid>
      <w:tr w:rsidR="00A1235B" w:rsidRPr="00A1235B" w:rsidTr="008F6986">
        <w:tc>
          <w:tcPr>
            <w:tcW w:w="2551" w:type="dxa"/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1235B" w:rsidRPr="00A1235B" w:rsidTr="008F6986">
        <w:tc>
          <w:tcPr>
            <w:tcW w:w="2551" w:type="dxa"/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1235B" w:rsidRPr="00A1235B" w:rsidRDefault="00A1235B" w:rsidP="008100F5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235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706B13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BB09BD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B09BD">
              <w:rPr>
                <w:rFonts w:asciiTheme="majorBidi" w:hAnsiTheme="majorBidi" w:cstheme="majorBidi"/>
                <w:kern w:val="28"/>
                <w:sz w:val="26"/>
                <w:szCs w:val="26"/>
              </w:rPr>
              <w:t>(785,858.00)</w:t>
            </w: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(539</w:t>
            </w:r>
            <w:r w:rsidRPr="000B7563">
              <w:rPr>
                <w:rFonts w:asciiTheme="majorBidi" w:hAnsi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932.00)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(645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416.00)</w:t>
            </w:r>
          </w:p>
        </w:tc>
        <w:tc>
          <w:tcPr>
            <w:tcW w:w="158" w:type="dxa"/>
            <w:shd w:val="clear" w:color="auto" w:fill="auto"/>
          </w:tcPr>
          <w:p w:rsidR="00A578EB" w:rsidRPr="005D472E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17CFE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(455</w:t>
            </w:r>
            <w:r w:rsidRPr="00617CFE">
              <w:rPr>
                <w:rFonts w:asciiTheme="majorBidi" w:hAnsi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376.00)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4D156F" w:rsidRDefault="00BB09BD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883,021.00</w:t>
            </w: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606,110.00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719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479.00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17CFE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507</w:t>
            </w:r>
            <w:r w:rsidRPr="00617CFE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700.00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4D156F" w:rsidRDefault="00BB09BD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1,054,413.00</w:t>
            </w:r>
          </w:p>
        </w:tc>
        <w:tc>
          <w:tcPr>
            <w:tcW w:w="134" w:type="dxa"/>
            <w:shd w:val="clear" w:color="auto" w:fill="auto"/>
          </w:tcPr>
          <w:p w:rsidR="00A578EB" w:rsidRPr="004D156F" w:rsidRDefault="00A578EB" w:rsidP="004D156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641,898.00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870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900.00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17CFE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540</w:t>
            </w:r>
            <w:r w:rsidRPr="00617CFE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812.00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BB09BD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B09BD">
              <w:rPr>
                <w:rFonts w:asciiTheme="majorBidi" w:hAnsiTheme="majorBidi" w:cstheme="majorBidi"/>
                <w:kern w:val="28"/>
                <w:sz w:val="26"/>
                <w:szCs w:val="26"/>
              </w:rPr>
              <w:t>(948,418.00)</w:t>
            </w: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(581</w:t>
            </w:r>
            <w:r w:rsidRPr="000B7563">
              <w:rPr>
                <w:rFonts w:asciiTheme="majorBidi" w:hAnsi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388.00)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(789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326.00)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(493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122.00)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firstLine="14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B27838" w:rsidRDefault="00A578EB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5D472E" w:rsidRDefault="00A578EB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A1235B" w:rsidRDefault="00BB09BD" w:rsidP="008100F5">
            <w:pPr>
              <w:tabs>
                <w:tab w:val="clear" w:pos="907"/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B09BD">
              <w:rPr>
                <w:rFonts w:asciiTheme="majorBidi" w:hAnsiTheme="majorBidi" w:cstheme="majorBidi"/>
                <w:kern w:val="28"/>
                <w:sz w:val="26"/>
                <w:szCs w:val="26"/>
              </w:rPr>
              <w:t>(851,373.00)</w:t>
            </w: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(584</w:t>
            </w:r>
            <w:r w:rsidRPr="000B7563">
              <w:rPr>
                <w:rFonts w:asciiTheme="majorBidi" w:hAnsi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212.00)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(697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794.00)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(491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586.00)</w:t>
            </w:r>
          </w:p>
        </w:tc>
      </w:tr>
      <w:tr w:rsidR="00A578EB" w:rsidRPr="00A1235B" w:rsidTr="008F6986">
        <w:tc>
          <w:tcPr>
            <w:tcW w:w="2551" w:type="dxa"/>
            <w:shd w:val="clear" w:color="auto" w:fill="auto"/>
          </w:tcPr>
          <w:p w:rsidR="00A578EB" w:rsidRPr="00A1047D" w:rsidRDefault="00A578EB" w:rsidP="008100F5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123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A578EB" w:rsidRPr="004D156F" w:rsidRDefault="00BB09BD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222,016.00</w:t>
            </w:r>
          </w:p>
        </w:tc>
        <w:tc>
          <w:tcPr>
            <w:tcW w:w="134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4D156F" w:rsidRDefault="000B7563" w:rsidP="004D156F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4D156F">
              <w:rPr>
                <w:rFonts w:asciiTheme="majorBidi" w:hAnsiTheme="majorBidi"/>
                <w:kern w:val="28"/>
                <w:sz w:val="26"/>
                <w:szCs w:val="26"/>
              </w:rPr>
              <w:t>145,413.00</w:t>
            </w:r>
          </w:p>
        </w:tc>
        <w:tc>
          <w:tcPr>
            <w:tcW w:w="139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159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894.00</w:t>
            </w:r>
          </w:p>
        </w:tc>
        <w:tc>
          <w:tcPr>
            <w:tcW w:w="158" w:type="dxa"/>
            <w:shd w:val="clear" w:color="auto" w:fill="auto"/>
          </w:tcPr>
          <w:p w:rsidR="00A578EB" w:rsidRPr="00A1235B" w:rsidRDefault="00A578EB" w:rsidP="008100F5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FF0000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A578EB" w:rsidRPr="00A1235B" w:rsidRDefault="00647DE7" w:rsidP="008100F5">
            <w:pPr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107</w:t>
            </w:r>
            <w:r w:rsidRPr="00647DE7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kern w:val="28"/>
                <w:sz w:val="26"/>
                <w:szCs w:val="26"/>
              </w:rPr>
              <w:t>633.00</w:t>
            </w:r>
          </w:p>
        </w:tc>
      </w:tr>
    </w:tbl>
    <w:p w:rsidR="00986BC6" w:rsidRDefault="00986BC6" w:rsidP="0060331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F40767" w:rsidRDefault="00F40767" w:rsidP="00603316">
      <w:pPr>
        <w:tabs>
          <w:tab w:val="clear" w:pos="227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</w:t>
      </w:r>
    </w:p>
    <w:p w:rsidR="0025714F" w:rsidRDefault="00BE1525" w:rsidP="00BE1525">
      <w:pPr>
        <w:tabs>
          <w:tab w:val="clear" w:pos="227"/>
          <w:tab w:val="left" w:pos="284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อัตราดอกเบี้ยระยะยาวปรับลดลงอย่างมาก ส่งผลต่ออัตราคิดลดที่นักคณิตศาสตร์ประกันภัยตั้งสมมติฐานไว้จากอัตราร้อยละ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2.42 - 2.70 </w:t>
      </w:r>
      <w:r w:rsidR="00603316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603316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อัตราร้อยละ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1.44 - 1.61 </w:t>
      </w:r>
      <w:r w:rsidR="00603316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บริษัทและบริษัทย่อยได้พิจารณาบันทึกภาระผูกพันผลประโยชน์พนักงานเพิ่มขึ้นเป็นจำนวนเงิน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870,101.54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>บาท (</w:t>
      </w:r>
      <w:r w:rsidR="00603316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จำนวนเงิน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705,089.42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บาท) และรับรู้ต้นทุนบริการในอดีตในกำไรขาดทุนเบ็ดเสร็จอื่นเป็นจำนวนเงิน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696,081.24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>บาท (</w:t>
      </w:r>
      <w:r w:rsidR="00603316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</w:t>
      </w:r>
      <w:r w:rsidR="00603316"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Pr="00BE1525">
        <w:rPr>
          <w:rFonts w:asciiTheme="majorBidi" w:hAnsiTheme="majorBidi" w:cstheme="majorBidi"/>
          <w:spacing w:val="-4"/>
          <w:sz w:val="32"/>
          <w:szCs w:val="32"/>
        </w:rPr>
        <w:t xml:space="preserve">564,071.54 </w:t>
      </w:r>
      <w:r w:rsidRPr="00A1047D">
        <w:rPr>
          <w:rFonts w:asciiTheme="majorBidi" w:hAnsiTheme="majorBidi" w:cstheme="majorBidi"/>
          <w:spacing w:val="-4"/>
          <w:sz w:val="32"/>
          <w:szCs w:val="32"/>
          <w:cs/>
        </w:rPr>
        <w:t>บาท) และสำหรับข้อมูลการวิเคราะห์ความอ่อนไหวข้างต้นอาจมีการเปลี่ยนไปจากที่ได้แสดงไว้ อย่างไรก็ตาม บริษัทและบริษัทย่อยอยู่ระหว่างการประเมินผลประโยชน์พนักงานโดยนักคณิตศาสตร์ประกันภัยใหม่</w:t>
      </w:r>
    </w:p>
    <w:p w:rsidR="00BE1525" w:rsidRPr="00BE1525" w:rsidRDefault="00BE1525" w:rsidP="008D0E1D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A74344" w:rsidRPr="008818D1" w:rsidRDefault="001B6E60" w:rsidP="008D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74344" w:rsidRPr="00A1047D">
        <w:rPr>
          <w:rFonts w:ascii="Angsana New" w:hAnsi="Angsana New"/>
          <w:b/>
          <w:bCs/>
          <w:sz w:val="32"/>
          <w:szCs w:val="32"/>
        </w:rPr>
        <w:t>.</w:t>
      </w:r>
      <w:r w:rsidR="00A74344" w:rsidRPr="008818D1">
        <w:rPr>
          <w:rFonts w:ascii="Angsana New" w:hAnsi="Angsana New"/>
          <w:b/>
          <w:bCs/>
          <w:sz w:val="32"/>
          <w:szCs w:val="32"/>
        </w:rPr>
        <w:tab/>
      </w:r>
      <w:r w:rsidR="00A74344" w:rsidRPr="00A1047D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:rsidR="00A74344" w:rsidRDefault="00A74344" w:rsidP="008D0E1D">
      <w:pPr>
        <w:tabs>
          <w:tab w:val="clear" w:pos="227"/>
          <w:tab w:val="clear" w:pos="454"/>
          <w:tab w:val="clear" w:pos="680"/>
          <w:tab w:val="clear" w:pos="907"/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0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389"/>
        <w:gridCol w:w="142"/>
        <w:gridCol w:w="1336"/>
        <w:gridCol w:w="142"/>
        <w:gridCol w:w="1361"/>
        <w:gridCol w:w="142"/>
        <w:gridCol w:w="1392"/>
      </w:tblGrid>
      <w:tr w:rsidR="00A74344" w:rsidRPr="00C13A3E" w:rsidTr="00F27680">
        <w:trPr>
          <w:cantSplit/>
          <w:trHeight w:val="20"/>
        </w:trPr>
        <w:tc>
          <w:tcPr>
            <w:tcW w:w="3005" w:type="dxa"/>
          </w:tcPr>
          <w:p w:rsidR="00A74344" w:rsidRPr="00C13A3E" w:rsidRDefault="00A74344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4" w:type="dxa"/>
            <w:gridSpan w:val="7"/>
            <w:tcBorders>
              <w:bottom w:val="single" w:sz="6" w:space="0" w:color="auto"/>
            </w:tcBorders>
          </w:tcPr>
          <w:p w:rsidR="00A74344" w:rsidRPr="00C13A3E" w:rsidRDefault="00A74344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74344" w:rsidRPr="00C13A3E" w:rsidTr="00F27680">
        <w:trPr>
          <w:cantSplit/>
          <w:trHeight w:val="20"/>
        </w:trPr>
        <w:tc>
          <w:tcPr>
            <w:tcW w:w="3005" w:type="dxa"/>
          </w:tcPr>
          <w:p w:rsidR="00A74344" w:rsidRPr="00C13A3E" w:rsidRDefault="00A74344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8D0E1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:rsidR="00A74344" w:rsidRPr="00C13A3E" w:rsidRDefault="00A74344" w:rsidP="008D0E1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C13A3E" w:rsidRDefault="00A74344" w:rsidP="008D0E1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0767" w:rsidRPr="00C13A3E" w:rsidTr="00F27680">
        <w:trPr>
          <w:cantSplit/>
          <w:trHeight w:val="20"/>
        </w:trPr>
        <w:tc>
          <w:tcPr>
            <w:tcW w:w="3005" w:type="dxa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3A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40767" w:rsidRPr="00C13A3E" w:rsidTr="00F27680">
        <w:trPr>
          <w:cantSplit/>
          <w:trHeight w:val="20"/>
        </w:trPr>
        <w:tc>
          <w:tcPr>
            <w:tcW w:w="3005" w:type="dxa"/>
          </w:tcPr>
          <w:p w:rsidR="00F40767" w:rsidRPr="00A1047D" w:rsidRDefault="00F40767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การเปลี่ยนแปลงในสินค้าคง</w:t>
            </w: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389" w:type="dxa"/>
            <w:vAlign w:val="bottom"/>
          </w:tcPr>
          <w:p w:rsidR="00F40767" w:rsidRPr="00F27680" w:rsidRDefault="00EE1643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110,929,425.66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F40767" w:rsidRPr="00215482" w:rsidRDefault="0046760F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(118</w:t>
            </w:r>
            <w:r w:rsidRPr="0046760F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838</w:t>
            </w:r>
            <w:r w:rsidRPr="0046760F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458.61)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F40767" w:rsidRPr="00C13A3E" w:rsidRDefault="002258A0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58A0">
              <w:rPr>
                <w:rFonts w:asciiTheme="majorBidi" w:hAnsiTheme="majorBidi" w:cstheme="majorBidi"/>
                <w:sz w:val="26"/>
                <w:szCs w:val="26"/>
              </w:rPr>
              <w:t>137,609,678.68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F40767" w:rsidRPr="00C13A3E" w:rsidRDefault="00C52E9C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(116</w:t>
            </w:r>
            <w:r w:rsidRPr="00C52E9C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557</w:t>
            </w:r>
            <w:r w:rsidRPr="00C52E9C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  <w:lang w:val="en-US"/>
              </w:rPr>
              <w:t>373.94)</w:t>
            </w:r>
          </w:p>
        </w:tc>
      </w:tr>
      <w:tr w:rsidR="00F40767" w:rsidRPr="00C13A3E" w:rsidTr="00F27680">
        <w:trPr>
          <w:cantSplit/>
          <w:trHeight w:val="20"/>
        </w:trPr>
        <w:tc>
          <w:tcPr>
            <w:tcW w:w="3005" w:type="dxa"/>
          </w:tcPr>
          <w:p w:rsidR="00F40767" w:rsidRPr="00A1047D" w:rsidRDefault="00F40767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389" w:type="dxa"/>
            <w:vAlign w:val="bottom"/>
          </w:tcPr>
          <w:p w:rsidR="00F40767" w:rsidRPr="00C13A3E" w:rsidRDefault="00EE1643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1,064,828,282.36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F40767" w:rsidRPr="00C13A3E" w:rsidRDefault="0046760F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60F">
              <w:rPr>
                <w:rFonts w:asciiTheme="majorBidi" w:hAnsiTheme="majorBidi" w:cstheme="majorBidi"/>
                <w:sz w:val="26"/>
                <w:szCs w:val="26"/>
              </w:rPr>
              <w:t>1,468,204,039.59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F40767" w:rsidRPr="00C13A3E" w:rsidRDefault="00EE1643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1,052,262,454.01</w:t>
            </w:r>
          </w:p>
        </w:tc>
        <w:tc>
          <w:tcPr>
            <w:tcW w:w="142" w:type="dxa"/>
            <w:vAlign w:val="bottom"/>
          </w:tcPr>
          <w:p w:rsidR="00F40767" w:rsidRPr="00C13A3E" w:rsidRDefault="00F40767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F40767" w:rsidRPr="00C13A3E" w:rsidRDefault="005134DE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4DE">
              <w:rPr>
                <w:rFonts w:asciiTheme="majorBidi" w:hAnsiTheme="majorBidi" w:cstheme="majorBidi"/>
                <w:sz w:val="26"/>
                <w:szCs w:val="26"/>
              </w:rPr>
              <w:t>1,331,256,637.23</w:t>
            </w:r>
          </w:p>
        </w:tc>
      </w:tr>
      <w:tr w:rsidR="008100F5" w:rsidRPr="00C13A3E" w:rsidTr="00F27680">
        <w:trPr>
          <w:cantSplit/>
          <w:trHeight w:val="20"/>
        </w:trPr>
        <w:tc>
          <w:tcPr>
            <w:tcW w:w="3005" w:type="dxa"/>
          </w:tcPr>
          <w:p w:rsidR="008100F5" w:rsidRPr="009E02E5" w:rsidRDefault="008100F5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389" w:type="dxa"/>
            <w:vAlign w:val="bottom"/>
          </w:tcPr>
          <w:p w:rsidR="008100F5" w:rsidRPr="00C13A3E" w:rsidRDefault="00EE1643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134,995,454.72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8100F5" w:rsidRPr="00C13A3E" w:rsidRDefault="00B65356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356">
              <w:rPr>
                <w:rFonts w:asciiTheme="majorBidi" w:hAnsiTheme="majorBidi" w:cstheme="majorBidi"/>
                <w:sz w:val="26"/>
                <w:szCs w:val="26"/>
              </w:rPr>
              <w:t>150,692,736.68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8100F5" w:rsidRPr="00C13A3E" w:rsidRDefault="008100F5" w:rsidP="008D0E1D">
            <w:pPr>
              <w:tabs>
                <w:tab w:val="clear" w:pos="680"/>
                <w:tab w:val="clear" w:pos="907"/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8100F5" w:rsidRPr="00C13A3E" w:rsidRDefault="008100F5" w:rsidP="008D0E1D">
            <w:pPr>
              <w:tabs>
                <w:tab w:val="clear" w:pos="680"/>
                <w:tab w:val="clear" w:pos="907"/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8100F5" w:rsidRPr="00C13A3E" w:rsidTr="00F27680">
        <w:trPr>
          <w:cantSplit/>
          <w:trHeight w:val="20"/>
        </w:trPr>
        <w:tc>
          <w:tcPr>
            <w:tcW w:w="3005" w:type="dxa"/>
          </w:tcPr>
          <w:p w:rsidR="008100F5" w:rsidRPr="00C13A3E" w:rsidRDefault="008100F5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389" w:type="dxa"/>
            <w:vAlign w:val="bottom"/>
          </w:tcPr>
          <w:p w:rsidR="008100F5" w:rsidRPr="00C13A3E" w:rsidRDefault="00F27680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7680">
              <w:rPr>
                <w:rFonts w:asciiTheme="majorBidi" w:hAnsiTheme="majorBidi" w:cstheme="majorBidi"/>
                <w:sz w:val="26"/>
                <w:szCs w:val="26"/>
              </w:rPr>
              <w:t>113,481,947.09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8100F5" w:rsidRPr="00C13A3E" w:rsidRDefault="00B65356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356">
              <w:rPr>
                <w:rFonts w:asciiTheme="majorBidi" w:hAnsiTheme="majorBidi" w:cstheme="majorBidi"/>
                <w:sz w:val="26"/>
                <w:szCs w:val="26"/>
              </w:rPr>
              <w:t>137,544,334.54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58A0">
              <w:rPr>
                <w:rFonts w:asciiTheme="majorBidi" w:hAnsiTheme="majorBidi" w:cstheme="majorBidi"/>
                <w:sz w:val="26"/>
                <w:szCs w:val="26"/>
              </w:rPr>
              <w:t>65,208,343.32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1DB">
              <w:rPr>
                <w:rFonts w:asciiTheme="majorBidi" w:hAnsiTheme="majorBidi" w:cstheme="majorBidi"/>
                <w:sz w:val="26"/>
                <w:szCs w:val="26"/>
              </w:rPr>
              <w:t>61,668,230.65</w:t>
            </w:r>
          </w:p>
        </w:tc>
      </w:tr>
      <w:tr w:rsidR="008100F5" w:rsidRPr="00C13A3E" w:rsidTr="00F27680">
        <w:trPr>
          <w:cantSplit/>
          <w:trHeight w:val="20"/>
        </w:trPr>
        <w:tc>
          <w:tcPr>
            <w:tcW w:w="3005" w:type="dxa"/>
          </w:tcPr>
          <w:p w:rsidR="008100F5" w:rsidRPr="009E02E5" w:rsidRDefault="008100F5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89" w:type="dxa"/>
            <w:vAlign w:val="bottom"/>
          </w:tcPr>
          <w:p w:rsidR="008100F5" w:rsidRPr="00C13A3E" w:rsidRDefault="00F27680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7680">
              <w:rPr>
                <w:rFonts w:asciiTheme="majorBidi" w:hAnsiTheme="majorBidi" w:cstheme="majorBidi"/>
                <w:sz w:val="26"/>
                <w:szCs w:val="26"/>
              </w:rPr>
              <w:t>58,255,905.50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8100F5" w:rsidRPr="00C13A3E" w:rsidRDefault="00B65356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356">
              <w:rPr>
                <w:rFonts w:asciiTheme="majorBidi" w:hAnsiTheme="majorBidi" w:cstheme="majorBidi"/>
                <w:sz w:val="26"/>
                <w:szCs w:val="26"/>
              </w:rPr>
              <w:t>53,293,760.39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8100F5" w:rsidRPr="00FF206A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258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26,704,211.44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8100F5" w:rsidRPr="00FF206A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23,765,047.68</w:t>
            </w:r>
          </w:p>
        </w:tc>
      </w:tr>
      <w:tr w:rsidR="008100F5" w:rsidRPr="00C13A3E" w:rsidTr="00F27680">
        <w:trPr>
          <w:cantSplit/>
          <w:trHeight w:val="20"/>
        </w:trPr>
        <w:tc>
          <w:tcPr>
            <w:tcW w:w="3005" w:type="dxa"/>
          </w:tcPr>
          <w:p w:rsidR="008100F5" w:rsidRPr="00A1047D" w:rsidRDefault="008100F5" w:rsidP="008D0E1D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047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389" w:type="dxa"/>
            <w:vAlign w:val="bottom"/>
          </w:tcPr>
          <w:p w:rsidR="008100F5" w:rsidRPr="00C13A3E" w:rsidRDefault="00F27680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7680">
              <w:rPr>
                <w:rFonts w:asciiTheme="majorBidi" w:hAnsiTheme="majorBidi" w:cstheme="majorBidi"/>
                <w:sz w:val="26"/>
                <w:szCs w:val="26"/>
              </w:rPr>
              <w:t>9,493,149.35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8100F5" w:rsidRPr="00C13A3E" w:rsidRDefault="00B65356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356">
              <w:rPr>
                <w:rFonts w:asciiTheme="majorBidi" w:hAnsiTheme="majorBidi" w:cstheme="majorBidi"/>
                <w:sz w:val="26"/>
                <w:szCs w:val="26"/>
              </w:rPr>
              <w:t>10,332,915.69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5C3">
              <w:rPr>
                <w:rFonts w:asciiTheme="majorBidi" w:hAnsiTheme="majorBidi" w:cstheme="majorBidi"/>
                <w:sz w:val="26"/>
                <w:szCs w:val="26"/>
              </w:rPr>
              <w:t>7,251,577.27</w:t>
            </w:r>
          </w:p>
        </w:tc>
        <w:tc>
          <w:tcPr>
            <w:tcW w:w="14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:rsidR="008100F5" w:rsidRPr="00C13A3E" w:rsidRDefault="008100F5" w:rsidP="008D0E1D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5C3">
              <w:rPr>
                <w:rFonts w:asciiTheme="majorBidi" w:hAnsiTheme="majorBidi" w:cstheme="majorBidi"/>
                <w:sz w:val="26"/>
                <w:szCs w:val="26"/>
              </w:rPr>
              <w:t>7,000,321.89</w:t>
            </w:r>
          </w:p>
        </w:tc>
      </w:tr>
    </w:tbl>
    <w:p w:rsidR="008100F5" w:rsidRDefault="008100F5" w:rsidP="008D0E1D">
      <w:pPr>
        <w:pStyle w:val="PlainText"/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A74344" w:rsidRPr="00A1047D" w:rsidRDefault="00A74344" w:rsidP="005142B3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25FE6">
        <w:rPr>
          <w:rFonts w:ascii="Angsana New" w:hAnsi="Angsana New"/>
          <w:b/>
          <w:bCs/>
          <w:sz w:val="32"/>
          <w:szCs w:val="32"/>
        </w:rPr>
        <w:t>2</w:t>
      </w:r>
      <w:r w:rsidR="001B6E6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A1047D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047D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A74344" w:rsidRDefault="00A74344" w:rsidP="005142B3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="001B6E60"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</w:rPr>
        <w:t>.</w:t>
      </w:r>
      <w:r w:rsidRPr="00BF7E50">
        <w:rPr>
          <w:rFonts w:ascii="Angsana New" w:hAnsi="Angsana New"/>
          <w:sz w:val="32"/>
          <w:szCs w:val="32"/>
        </w:rPr>
        <w:t>1</w:t>
      </w:r>
      <w:r w:rsidRPr="00BF7E50">
        <w:rPr>
          <w:rFonts w:ascii="Angsana New" w:hAnsi="Angsana New"/>
          <w:sz w:val="32"/>
          <w:szCs w:val="32"/>
        </w:rPr>
        <w:tab/>
      </w:r>
      <w:r w:rsidR="006374DC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="00C64923" w:rsidRPr="00A1047D">
        <w:rPr>
          <w:rFonts w:ascii="Angsana New" w:hAnsi="Angsana New" w:hint="cs"/>
          <w:sz w:val="32"/>
          <w:szCs w:val="32"/>
          <w:cs/>
        </w:rPr>
        <w:t>ย</w:t>
      </w:r>
      <w:r w:rsidRPr="00A1047D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A1047D">
        <w:rPr>
          <w:rFonts w:ascii="Angsana New" w:hAnsi="Angsana New"/>
          <w:sz w:val="32"/>
          <w:szCs w:val="32"/>
        </w:rPr>
        <w:t xml:space="preserve"> </w:t>
      </w:r>
      <w:r w:rsidRPr="00BF7E50">
        <w:rPr>
          <w:rFonts w:ascii="Angsana New" w:hAnsi="Angsana New"/>
          <w:sz w:val="32"/>
          <w:szCs w:val="32"/>
        </w:rPr>
        <w:t xml:space="preserve">31 </w:t>
      </w:r>
      <w:r w:rsidRPr="00A1047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40767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และ</w:t>
      </w:r>
      <w:r w:rsidRPr="00A1047D">
        <w:rPr>
          <w:rFonts w:ascii="Angsana New" w:hAnsi="Angsana New"/>
          <w:sz w:val="32"/>
          <w:szCs w:val="32"/>
        </w:rPr>
        <w:t xml:space="preserve">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F40767"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083"/>
      </w:tblGrid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:rsidR="00A74344" w:rsidRPr="000B5612" w:rsidRDefault="00715BCA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74344" w:rsidRPr="000B5612" w:rsidTr="00C64923">
        <w:trPr>
          <w:cantSplit/>
          <w:trHeight w:val="20"/>
        </w:trPr>
        <w:tc>
          <w:tcPr>
            <w:tcW w:w="3456" w:type="dxa"/>
          </w:tcPr>
          <w:p w:rsidR="00A74344" w:rsidRPr="000B5612" w:rsidRDefault="00A74344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7718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A74344" w:rsidRPr="000B5612" w:rsidRDefault="00A74344" w:rsidP="007718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0B5612" w:rsidRDefault="00A74344" w:rsidP="007718F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F40767" w:rsidRPr="000B5612" w:rsidRDefault="00F40767" w:rsidP="007718FC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61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0B5612" w:rsidRDefault="00F40767" w:rsidP="007718FC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40767" w:rsidRPr="000B5612" w:rsidRDefault="00F40767" w:rsidP="007718FC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A1047D" w:rsidRDefault="00F40767" w:rsidP="007718FC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:rsidR="00F40767" w:rsidRPr="000B5612" w:rsidRDefault="002972CB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2CB">
              <w:rPr>
                <w:rFonts w:asciiTheme="majorBidi" w:hAnsiTheme="majorBidi" w:cstheme="majorBidi"/>
                <w:sz w:val="26"/>
                <w:szCs w:val="26"/>
              </w:rPr>
              <w:t>12,495,775.91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F40767" w:rsidRPr="000B5612" w:rsidRDefault="00C063DE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3DE">
              <w:rPr>
                <w:rFonts w:asciiTheme="majorBidi" w:hAnsiTheme="majorBidi" w:cstheme="majorBidi"/>
                <w:sz w:val="26"/>
                <w:szCs w:val="26"/>
              </w:rPr>
              <w:t>12,673,475.99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0767" w:rsidRPr="000B5612" w:rsidRDefault="00A57EA8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7EA8">
              <w:rPr>
                <w:rFonts w:asciiTheme="majorBidi" w:hAnsiTheme="majorBidi" w:cstheme="majorBidi"/>
                <w:sz w:val="26"/>
                <w:szCs w:val="26"/>
              </w:rPr>
              <w:t>12,495,775.91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40767" w:rsidRPr="000B5612" w:rsidRDefault="008A711E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11E">
              <w:rPr>
                <w:rFonts w:asciiTheme="majorBidi" w:hAnsiTheme="majorBidi" w:cstheme="majorBidi"/>
                <w:sz w:val="26"/>
                <w:szCs w:val="26"/>
              </w:rPr>
              <w:t>12,673,475.99</w:t>
            </w: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0B5612" w:rsidRDefault="00F40767" w:rsidP="007718FC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3E3DA4" w:rsidRDefault="00F40767" w:rsidP="007718FC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</w:p>
          <w:p w:rsidR="00F40767" w:rsidRPr="00A1047D" w:rsidRDefault="00F40767" w:rsidP="007718FC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:rsidR="00F40767" w:rsidRPr="000B5612" w:rsidRDefault="002972CB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(8,690,337.80)</w:t>
            </w:r>
          </w:p>
        </w:tc>
        <w:tc>
          <w:tcPr>
            <w:tcW w:w="134" w:type="dxa"/>
            <w:vAlign w:val="bottom"/>
          </w:tcPr>
          <w:p w:rsidR="00F40767" w:rsidRPr="00F15A82" w:rsidRDefault="00F40767" w:rsidP="007718FC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F40767" w:rsidRPr="00A1047D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3,217</w:t>
            </w:r>
            <w:r w:rsidR="00C063DE">
              <w:rPr>
                <w:rFonts w:asciiTheme="majorBidi" w:hAnsiTheme="majorBidi" w:cstheme="majorBidi"/>
                <w:sz w:val="26"/>
                <w:szCs w:val="26"/>
              </w:rPr>
              <w:t>,217.58</w:t>
            </w:r>
            <w:r w:rsidRPr="00A1047D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40767" w:rsidRPr="00A1047D" w:rsidRDefault="00A57EA8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7EA8">
              <w:rPr>
                <w:rFonts w:asciiTheme="majorBidi" w:hAnsiTheme="majorBidi" w:cstheme="majorBidi"/>
                <w:sz w:val="26"/>
                <w:szCs w:val="26"/>
              </w:rPr>
              <w:t>(6,011,031.81)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40767" w:rsidRPr="00A1047D" w:rsidRDefault="008A711E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711E">
              <w:rPr>
                <w:rFonts w:asciiTheme="majorBidi" w:hAnsiTheme="majorBidi" w:cstheme="majorBidi"/>
                <w:sz w:val="26"/>
                <w:szCs w:val="26"/>
              </w:rPr>
              <w:t>(1,033,801.13)</w:t>
            </w:r>
          </w:p>
        </w:tc>
      </w:tr>
      <w:tr w:rsidR="00F40767" w:rsidRPr="000B5612" w:rsidTr="00C64923">
        <w:trPr>
          <w:cantSplit/>
          <w:trHeight w:val="20"/>
        </w:trPr>
        <w:tc>
          <w:tcPr>
            <w:tcW w:w="3456" w:type="dxa"/>
          </w:tcPr>
          <w:p w:rsidR="00F40767" w:rsidRPr="00A1047D" w:rsidRDefault="00F40767" w:rsidP="007718FC">
            <w:pPr>
              <w:tabs>
                <w:tab w:val="left" w:pos="1130"/>
              </w:tabs>
              <w:spacing w:line="30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0767" w:rsidRPr="000B5612" w:rsidRDefault="002972CB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2CB">
              <w:rPr>
                <w:rFonts w:asciiTheme="majorBidi" w:hAnsiTheme="majorBidi" w:cstheme="majorBidi"/>
                <w:sz w:val="26"/>
                <w:szCs w:val="26"/>
              </w:rPr>
              <w:t>3,805,438.11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0767" w:rsidRPr="000B5612" w:rsidRDefault="00C063DE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3DE">
              <w:rPr>
                <w:rFonts w:asciiTheme="majorBidi" w:hAnsiTheme="majorBidi" w:cstheme="majorBidi"/>
                <w:sz w:val="26"/>
                <w:szCs w:val="26"/>
              </w:rPr>
              <w:t>9,456,258.41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0767" w:rsidRPr="00A1047D" w:rsidRDefault="00A57EA8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7EA8">
              <w:rPr>
                <w:rFonts w:asciiTheme="majorBidi" w:hAnsiTheme="majorBidi" w:cstheme="majorBidi"/>
                <w:sz w:val="26"/>
                <w:szCs w:val="26"/>
              </w:rPr>
              <w:t>6,484,744.10</w:t>
            </w:r>
          </w:p>
        </w:tc>
        <w:tc>
          <w:tcPr>
            <w:tcW w:w="134" w:type="dxa"/>
            <w:vAlign w:val="bottom"/>
          </w:tcPr>
          <w:p w:rsidR="00F40767" w:rsidRPr="000B5612" w:rsidRDefault="00F40767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0767" w:rsidRPr="00A1047D" w:rsidRDefault="008A711E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711E">
              <w:rPr>
                <w:rFonts w:asciiTheme="majorBidi" w:hAnsiTheme="majorBidi" w:cstheme="majorBidi"/>
                <w:sz w:val="26"/>
                <w:szCs w:val="26"/>
              </w:rPr>
              <w:t>11,639,674.86</w:t>
            </w:r>
          </w:p>
        </w:tc>
      </w:tr>
      <w:tr w:rsidR="00F40767" w:rsidRPr="000B5612" w:rsidTr="00DA53D3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:rsidR="00F40767" w:rsidRPr="006374DC" w:rsidRDefault="00F40767" w:rsidP="007718FC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BE1525" w:rsidRPr="000B5612" w:rsidTr="009233BA">
        <w:trPr>
          <w:cantSplit/>
          <w:trHeight w:val="20"/>
        </w:trPr>
        <w:tc>
          <w:tcPr>
            <w:tcW w:w="3456" w:type="dxa"/>
          </w:tcPr>
          <w:p w:rsidR="00BE1525" w:rsidRDefault="00BE1525" w:rsidP="007718FC">
            <w:pPr>
              <w:tabs>
                <w:tab w:val="left" w:pos="300"/>
                <w:tab w:val="left" w:pos="872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</w:t>
            </w:r>
          </w:p>
          <w:p w:rsidR="00BE1525" w:rsidRPr="000B5612" w:rsidRDefault="008D0E1D" w:rsidP="007718FC">
            <w:pPr>
              <w:tabs>
                <w:tab w:val="left" w:pos="300"/>
                <w:tab w:val="left" w:pos="872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</w:rPr>
              <w:tab/>
            </w:r>
            <w:r w:rsidR="00BE1525" w:rsidRPr="00A1047D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(174,020.30)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BE1525" w:rsidRPr="006C1EC6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453D">
              <w:rPr>
                <w:rFonts w:asciiTheme="majorBidi" w:hAnsiTheme="majorBidi" w:cstheme="majorBidi"/>
                <w:sz w:val="26"/>
                <w:szCs w:val="26"/>
              </w:rPr>
              <w:t>108,611.40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(141,017.88)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11E">
              <w:rPr>
                <w:rFonts w:asciiTheme="majorBidi" w:hAnsiTheme="majorBidi" w:cstheme="majorBidi"/>
                <w:sz w:val="26"/>
                <w:szCs w:val="26"/>
              </w:rPr>
              <w:t>68,338.80</w:t>
            </w:r>
          </w:p>
        </w:tc>
      </w:tr>
      <w:tr w:rsidR="00BE1525" w:rsidRPr="000B5612" w:rsidTr="009233BA">
        <w:trPr>
          <w:cantSplit/>
          <w:trHeight w:val="20"/>
        </w:trPr>
        <w:tc>
          <w:tcPr>
            <w:tcW w:w="3456" w:type="dxa"/>
          </w:tcPr>
          <w:p w:rsidR="00BE1525" w:rsidRPr="00A1047D" w:rsidRDefault="00BE1525" w:rsidP="007718FC">
            <w:pPr>
              <w:tabs>
                <w:tab w:val="left" w:pos="1130"/>
              </w:tabs>
              <w:spacing w:line="300" w:lineRule="exact"/>
              <w:ind w:firstLine="8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(174,020.30)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E1525" w:rsidRPr="006C1EC6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453D">
              <w:rPr>
                <w:rFonts w:asciiTheme="majorBidi" w:hAnsiTheme="majorBidi" w:cstheme="majorBidi"/>
                <w:sz w:val="26"/>
                <w:szCs w:val="26"/>
              </w:rPr>
              <w:t>108,611.40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(141,017.88)</w:t>
            </w:r>
          </w:p>
        </w:tc>
        <w:tc>
          <w:tcPr>
            <w:tcW w:w="134" w:type="dxa"/>
            <w:vAlign w:val="bottom"/>
          </w:tcPr>
          <w:p w:rsidR="00BE1525" w:rsidRPr="00215482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E1525" w:rsidRPr="006374DC" w:rsidRDefault="00BE1525" w:rsidP="007718F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03B7">
              <w:rPr>
                <w:rFonts w:asciiTheme="majorBidi" w:hAnsiTheme="majorBidi" w:cstheme="majorBidi"/>
                <w:sz w:val="26"/>
                <w:szCs w:val="26"/>
              </w:rPr>
              <w:t>68,338.80</w:t>
            </w:r>
          </w:p>
        </w:tc>
      </w:tr>
    </w:tbl>
    <w:p w:rsidR="006374DC" w:rsidRDefault="006374DC" w:rsidP="00C9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74344" w:rsidRDefault="00A74344" w:rsidP="005142B3">
      <w:pPr>
        <w:pStyle w:val="BodyTextIndent"/>
        <w:tabs>
          <w:tab w:val="clear" w:pos="907"/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B6E60"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6374DC" w:rsidRPr="00A1047D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</w:t>
      </w:r>
      <w:r w:rsidR="003F2781" w:rsidRPr="00A1047D">
        <w:rPr>
          <w:rFonts w:ascii="Angsana New" w:hAnsi="Angsana New" w:hint="cs"/>
          <w:sz w:val="32"/>
          <w:szCs w:val="32"/>
          <w:cs/>
        </w:rPr>
        <w:t>ภาษีเงินได้</w:t>
      </w:r>
      <w:r w:rsidRPr="00A1047D">
        <w:rPr>
          <w:rFonts w:ascii="Angsana New" w:hAnsi="Angsana New"/>
          <w:sz w:val="32"/>
          <w:szCs w:val="32"/>
          <w:cs/>
        </w:rPr>
        <w:t>และผลคูณของกำไรทางบัญชีกับอัตราภาษีที่ใช้สำหรับปีสิ้นสุดวันที่</w:t>
      </w:r>
      <w:r w:rsidRPr="00A1047D">
        <w:rPr>
          <w:rFonts w:ascii="Angsana New" w:hAnsi="Angsana New"/>
          <w:sz w:val="32"/>
          <w:szCs w:val="32"/>
        </w:rPr>
        <w:t xml:space="preserve"> </w:t>
      </w:r>
      <w:r w:rsidRPr="0044485F">
        <w:rPr>
          <w:rFonts w:ascii="Angsana New" w:hAnsi="Angsana New"/>
          <w:sz w:val="32"/>
          <w:szCs w:val="32"/>
        </w:rPr>
        <w:t xml:space="preserve">31 </w:t>
      </w:r>
      <w:r w:rsidRPr="00A1047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40767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และ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F40767">
        <w:rPr>
          <w:rFonts w:ascii="Angsana New" w:hAnsi="Angsana New"/>
          <w:sz w:val="32"/>
          <w:szCs w:val="32"/>
        </w:rPr>
        <w:t>1</w:t>
      </w:r>
      <w:r w:rsidRPr="0044485F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A74344" w:rsidRPr="003B5F1C" w:rsidTr="0069618E">
        <w:trPr>
          <w:cantSplit/>
        </w:trPr>
        <w:tc>
          <w:tcPr>
            <w:tcW w:w="3515" w:type="dxa"/>
          </w:tcPr>
          <w:p w:rsidR="00A74344" w:rsidRPr="003B5F1C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:rsidR="00A74344" w:rsidRPr="003B5F1C" w:rsidRDefault="00715BCA" w:rsidP="0095733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74344" w:rsidRPr="003B5F1C" w:rsidTr="0069618E">
        <w:trPr>
          <w:cantSplit/>
        </w:trPr>
        <w:tc>
          <w:tcPr>
            <w:tcW w:w="3515" w:type="dxa"/>
          </w:tcPr>
          <w:p w:rsidR="00A74344" w:rsidRPr="003B5F1C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A1047D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A74344" w:rsidRPr="003B5F1C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74344" w:rsidRPr="003B5F1C" w:rsidRDefault="00A74344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AF9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22AF9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222AF9" w:rsidRPr="003B5F1C" w:rsidRDefault="00222AF9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2AF9" w:rsidRPr="00C37D0A" w:rsidRDefault="00011ECF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1ECF">
              <w:rPr>
                <w:rFonts w:asciiTheme="majorBidi" w:hAnsiTheme="majorBidi" w:cstheme="majorBidi"/>
                <w:sz w:val="26"/>
                <w:szCs w:val="26"/>
              </w:rPr>
              <w:t>8,204,720.20</w:t>
            </w:r>
          </w:p>
        </w:tc>
        <w:tc>
          <w:tcPr>
            <w:tcW w:w="134" w:type="dxa"/>
          </w:tcPr>
          <w:p w:rsidR="00222AF9" w:rsidRPr="003B5F1C" w:rsidRDefault="00222AF9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2AF9" w:rsidRPr="00C37D0A" w:rsidRDefault="00C063DE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3DE">
              <w:rPr>
                <w:rFonts w:asciiTheme="majorBidi" w:hAnsiTheme="majorBidi" w:cstheme="majorBidi"/>
                <w:sz w:val="26"/>
                <w:szCs w:val="26"/>
              </w:rPr>
              <w:t>17,169,345.94</w:t>
            </w:r>
          </w:p>
        </w:tc>
        <w:tc>
          <w:tcPr>
            <w:tcW w:w="134" w:type="dxa"/>
          </w:tcPr>
          <w:p w:rsidR="00222AF9" w:rsidRPr="00C37D0A" w:rsidRDefault="00222AF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222AF9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31,351,350.34</w:t>
            </w:r>
          </w:p>
        </w:tc>
        <w:tc>
          <w:tcPr>
            <w:tcW w:w="139" w:type="dxa"/>
          </w:tcPr>
          <w:p w:rsidR="00222AF9" w:rsidRPr="00C37D0A" w:rsidRDefault="00222AF9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22AF9" w:rsidRPr="00C37D0A" w:rsidRDefault="00F318BE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18BE">
              <w:rPr>
                <w:rFonts w:asciiTheme="majorBidi" w:hAnsiTheme="majorBidi" w:cstheme="majorBidi"/>
                <w:sz w:val="26"/>
                <w:szCs w:val="26"/>
              </w:rPr>
              <w:t>57,014,054.97</w:t>
            </w:r>
          </w:p>
        </w:tc>
      </w:tr>
      <w:tr w:rsidR="00D319CA" w:rsidRPr="003B5F1C" w:rsidTr="00F3447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อัตราภาษีที่ใช้ 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19CA" w:rsidRPr="00C37D0A" w:rsidRDefault="00011ECF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4" w:type="dxa"/>
          </w:tcPr>
          <w:p w:rsidR="00D319CA" w:rsidRPr="003B5F1C" w:rsidRDefault="00D319CA" w:rsidP="0095733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  <w:t>20</w:t>
            </w: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37D0A">
              <w:rPr>
                <w:rFonts w:asciiTheme="majorBidi" w:hAnsiTheme="majorBidi" w:cstheme="majorBidi"/>
                <w:sz w:val="26"/>
                <w:szCs w:val="26"/>
              </w:rPr>
              <w:tab/>
              <w:t>20</w:t>
            </w: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D0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19CA" w:rsidRPr="00C37D0A" w:rsidRDefault="00011ECF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1,640,944.04</w:t>
            </w: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319CA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FD9">
              <w:rPr>
                <w:rFonts w:asciiTheme="majorBidi" w:hAnsiTheme="majorBidi" w:cstheme="majorBidi"/>
                <w:sz w:val="26"/>
                <w:szCs w:val="26"/>
              </w:rPr>
              <w:t>3,433,869.19</w:t>
            </w: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6,270,270.07</w:t>
            </w: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27C">
              <w:rPr>
                <w:rFonts w:asciiTheme="majorBidi" w:hAnsiTheme="majorBidi" w:cstheme="majorBidi"/>
                <w:sz w:val="26"/>
                <w:szCs w:val="26"/>
              </w:rPr>
              <w:t>11,402,810.99</w:t>
            </w: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D319CA" w:rsidRPr="00A1047D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ผลกระทบทางภาษี</w:t>
            </w: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right="-20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5F1C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ค่าใช้จ่ายที่ไม่อนุญาตให้ถือเป็นรายจ่าย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5F1C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E97ABB" w:rsidRDefault="00E97ABB" w:rsidP="00E97AB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7ABB">
              <w:rPr>
                <w:rFonts w:asciiTheme="majorBidi" w:hAnsiTheme="majorBidi" w:cstheme="majorBidi"/>
                <w:sz w:val="26"/>
                <w:szCs w:val="26"/>
              </w:rPr>
              <w:t>1,728,509.63</w:t>
            </w: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556385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96FD9">
              <w:rPr>
                <w:rFonts w:asciiTheme="majorBidi" w:hAnsiTheme="majorBidi"/>
                <w:sz w:val="26"/>
                <w:szCs w:val="26"/>
              </w:rPr>
              <w:t>(90,487.57)</w:t>
            </w: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FA2967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2967">
              <w:rPr>
                <w:rFonts w:asciiTheme="majorBidi" w:hAnsiTheme="majorBidi" w:cstheme="majorBidi"/>
                <w:sz w:val="26"/>
                <w:szCs w:val="26"/>
              </w:rPr>
              <w:t>361,044.63</w:t>
            </w: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27C">
              <w:rPr>
                <w:rFonts w:asciiTheme="majorBidi" w:hAnsiTheme="majorBidi" w:cstheme="majorBidi"/>
                <w:sz w:val="26"/>
                <w:szCs w:val="26"/>
              </w:rPr>
              <w:t>374,591.12</w:t>
            </w: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ผลกระทบทาง</w:t>
            </w: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3B5F1C" w:rsidRDefault="00D319CA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9CA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D319CA" w:rsidRPr="00A1047D" w:rsidRDefault="00D319CA" w:rsidP="00957338">
            <w:pPr>
              <w:numPr>
                <w:ilvl w:val="0"/>
                <w:numId w:val="32"/>
              </w:numPr>
              <w:spacing w:line="300" w:lineRule="exact"/>
              <w:ind w:right="-198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D319CA" w:rsidRPr="00C37D0A" w:rsidRDefault="00E97ABB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(654,160.38)</w:t>
            </w:r>
          </w:p>
        </w:tc>
        <w:tc>
          <w:tcPr>
            <w:tcW w:w="134" w:type="dxa"/>
            <w:shd w:val="clear" w:color="auto" w:fill="auto"/>
          </w:tcPr>
          <w:p w:rsidR="00D319CA" w:rsidRPr="003B5F1C" w:rsidRDefault="00D319CA" w:rsidP="0095733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:rsidR="00D319CA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/>
                <w:sz w:val="26"/>
                <w:szCs w:val="26"/>
              </w:rPr>
              <w:t>(925</w:t>
            </w:r>
            <w:r w:rsidRPr="00C96FD9">
              <w:rPr>
                <w:rFonts w:asciiTheme="majorBidi" w:hAnsiTheme="majorBidi"/>
                <w:sz w:val="26"/>
                <w:szCs w:val="26"/>
              </w:rPr>
              <w:t>,</w:t>
            </w:r>
            <w:r w:rsidRPr="00A1047D">
              <w:rPr>
                <w:rFonts w:asciiTheme="majorBidi" w:hAnsiTheme="majorBidi"/>
                <w:sz w:val="26"/>
                <w:szCs w:val="26"/>
              </w:rPr>
              <w:t>133.06)</w:t>
            </w:r>
          </w:p>
        </w:tc>
        <w:tc>
          <w:tcPr>
            <w:tcW w:w="134" w:type="dxa"/>
            <w:shd w:val="clear" w:color="auto" w:fill="auto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(245,570.60)</w:t>
            </w:r>
          </w:p>
        </w:tc>
        <w:tc>
          <w:tcPr>
            <w:tcW w:w="139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D319CA" w:rsidRPr="00C37D0A" w:rsidRDefault="00D319CA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27C">
              <w:rPr>
                <w:rFonts w:asciiTheme="majorBidi" w:hAnsiTheme="majorBidi" w:cstheme="majorBidi"/>
                <w:sz w:val="26"/>
                <w:szCs w:val="26"/>
              </w:rPr>
              <w:t>(250,921.89)</w:t>
            </w:r>
          </w:p>
        </w:tc>
      </w:tr>
      <w:tr w:rsidR="008100F5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BE1525" w:rsidRDefault="008100F5" w:rsidP="00957338">
            <w:pPr>
              <w:numPr>
                <w:ilvl w:val="0"/>
                <w:numId w:val="32"/>
              </w:numPr>
              <w:spacing w:line="300" w:lineRule="exact"/>
              <w:ind w:right="-198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ขาดทุนทางภาษีที่ยังไม่ได้บันทึกสินทรัพย์</w:t>
            </w:r>
          </w:p>
          <w:p w:rsidR="008100F5" w:rsidRPr="00A1047D" w:rsidRDefault="00BE1525" w:rsidP="00957338">
            <w:pPr>
              <w:spacing w:line="300" w:lineRule="exact"/>
              <w:ind w:left="639" w:right="-198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ภาษี</w:t>
            </w:r>
            <w:r w:rsidR="008100F5"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:rsidR="008100F5" w:rsidRPr="00C37D0A" w:rsidRDefault="00E97ABB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991,144.82</w:t>
            </w:r>
          </w:p>
        </w:tc>
        <w:tc>
          <w:tcPr>
            <w:tcW w:w="134" w:type="dxa"/>
            <w:shd w:val="clear" w:color="auto" w:fill="auto"/>
          </w:tcPr>
          <w:p w:rsidR="008100F5" w:rsidRPr="003B5F1C" w:rsidRDefault="008100F5" w:rsidP="0095733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:rsidR="008100F5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FD9">
              <w:rPr>
                <w:rFonts w:asciiTheme="majorBidi" w:hAnsiTheme="majorBidi" w:cstheme="majorBidi"/>
                <w:sz w:val="26"/>
                <w:szCs w:val="26"/>
              </w:rPr>
              <w:t>6,900,747.86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8100F5" w:rsidRPr="006374DC" w:rsidRDefault="008100F5" w:rsidP="00957338">
            <w:pPr>
              <w:tabs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100F5" w:rsidRPr="006374DC" w:rsidRDefault="008100F5" w:rsidP="00957338">
            <w:pPr>
              <w:tabs>
                <w:tab w:val="clear" w:pos="454"/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00F5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8100F5" w:rsidRPr="00A1047D" w:rsidRDefault="008100F5" w:rsidP="00957338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8100F5" w:rsidRPr="00C37D0A" w:rsidRDefault="00E97ABB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99,000.00</w:t>
            </w:r>
          </w:p>
        </w:tc>
        <w:tc>
          <w:tcPr>
            <w:tcW w:w="134" w:type="dxa"/>
            <w:shd w:val="clear" w:color="auto" w:fill="auto"/>
          </w:tcPr>
          <w:p w:rsidR="008100F5" w:rsidRPr="003B5F1C" w:rsidRDefault="008100F5" w:rsidP="00957338">
            <w:pPr>
              <w:spacing w:line="300" w:lineRule="exact"/>
              <w:ind w:left="449" w:right="340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8100F5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FD9">
              <w:rPr>
                <w:rFonts w:asciiTheme="majorBidi" w:hAnsiTheme="majorBidi" w:cstheme="majorBidi"/>
                <w:sz w:val="26"/>
                <w:szCs w:val="26"/>
              </w:rPr>
              <w:t>137,261.99</w:t>
            </w:r>
          </w:p>
        </w:tc>
        <w:tc>
          <w:tcPr>
            <w:tcW w:w="134" w:type="dxa"/>
            <w:shd w:val="clear" w:color="auto" w:fill="auto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99,000.00</w:t>
            </w:r>
          </w:p>
        </w:tc>
        <w:tc>
          <w:tcPr>
            <w:tcW w:w="139" w:type="dxa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727C">
              <w:rPr>
                <w:rFonts w:asciiTheme="majorBidi" w:hAnsiTheme="majorBidi" w:cstheme="majorBidi"/>
                <w:sz w:val="26"/>
                <w:szCs w:val="26"/>
              </w:rPr>
              <w:t>113,194.64</w:t>
            </w:r>
          </w:p>
        </w:tc>
      </w:tr>
      <w:tr w:rsidR="008100F5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8100F5" w:rsidRPr="00A1047D" w:rsidRDefault="008100F5" w:rsidP="00957338">
            <w:pPr>
              <w:spacing w:line="300" w:lineRule="exact"/>
              <w:ind w:left="449" w:hanging="45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100F5" w:rsidRPr="00C37D0A" w:rsidRDefault="0079597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2,164,494.07</w:t>
            </w:r>
          </w:p>
        </w:tc>
        <w:tc>
          <w:tcPr>
            <w:tcW w:w="134" w:type="dxa"/>
          </w:tcPr>
          <w:p w:rsidR="008100F5" w:rsidRPr="003B5F1C" w:rsidRDefault="008100F5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100F5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FD9">
              <w:rPr>
                <w:rFonts w:asciiTheme="majorBidi" w:hAnsiTheme="majorBidi" w:cstheme="majorBidi"/>
                <w:sz w:val="26"/>
                <w:szCs w:val="26"/>
              </w:rPr>
              <w:t>6,022,389.22</w:t>
            </w:r>
          </w:p>
        </w:tc>
        <w:tc>
          <w:tcPr>
            <w:tcW w:w="134" w:type="dxa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2967">
              <w:rPr>
                <w:rFonts w:asciiTheme="majorBidi" w:hAnsiTheme="majorBidi" w:cstheme="majorBidi"/>
                <w:sz w:val="26"/>
                <w:szCs w:val="26"/>
              </w:rPr>
              <w:t>214,474.03</w:t>
            </w:r>
          </w:p>
        </w:tc>
        <w:tc>
          <w:tcPr>
            <w:tcW w:w="139" w:type="dxa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B18">
              <w:rPr>
                <w:rFonts w:asciiTheme="majorBidi" w:hAnsiTheme="majorBidi" w:cstheme="majorBidi"/>
                <w:sz w:val="26"/>
                <w:szCs w:val="26"/>
              </w:rPr>
              <w:t>236,863.87</w:t>
            </w:r>
          </w:p>
        </w:tc>
      </w:tr>
      <w:tr w:rsidR="008100F5" w:rsidRPr="003B5F1C" w:rsidTr="0069618E">
        <w:trPr>
          <w:gridAfter w:val="1"/>
          <w:wAfter w:w="6" w:type="dxa"/>
          <w:cantSplit/>
        </w:trPr>
        <w:tc>
          <w:tcPr>
            <w:tcW w:w="3515" w:type="dxa"/>
          </w:tcPr>
          <w:p w:rsidR="008100F5" w:rsidRPr="00A1047D" w:rsidRDefault="008100F5" w:rsidP="00957338">
            <w:pPr>
              <w:tabs>
                <w:tab w:val="clear" w:pos="680"/>
                <w:tab w:val="left" w:pos="70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100F5" w:rsidRPr="00C37D0A" w:rsidRDefault="00011ECF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1ECF">
              <w:rPr>
                <w:rFonts w:asciiTheme="majorBidi" w:hAnsiTheme="majorBidi" w:cstheme="majorBidi"/>
                <w:sz w:val="26"/>
                <w:szCs w:val="26"/>
              </w:rPr>
              <w:t>3,805,438.11</w:t>
            </w:r>
          </w:p>
        </w:tc>
        <w:tc>
          <w:tcPr>
            <w:tcW w:w="134" w:type="dxa"/>
          </w:tcPr>
          <w:p w:rsidR="008100F5" w:rsidRPr="003B5F1C" w:rsidRDefault="008100F5" w:rsidP="0095733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100F5" w:rsidRPr="00C37D0A" w:rsidRDefault="00C96FD9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6FD9">
              <w:rPr>
                <w:rFonts w:asciiTheme="majorBidi" w:hAnsiTheme="majorBidi" w:cstheme="majorBidi"/>
                <w:sz w:val="26"/>
                <w:szCs w:val="26"/>
              </w:rPr>
              <w:t>9,456,258.41</w:t>
            </w:r>
          </w:p>
        </w:tc>
        <w:tc>
          <w:tcPr>
            <w:tcW w:w="134" w:type="dxa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2967">
              <w:rPr>
                <w:rFonts w:asciiTheme="majorBidi" w:hAnsiTheme="majorBidi" w:cstheme="majorBidi"/>
                <w:sz w:val="26"/>
                <w:szCs w:val="26"/>
              </w:rPr>
              <w:t>6,484,744.10</w:t>
            </w:r>
          </w:p>
        </w:tc>
        <w:tc>
          <w:tcPr>
            <w:tcW w:w="139" w:type="dxa"/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100F5" w:rsidRPr="00C37D0A" w:rsidRDefault="008100F5" w:rsidP="00957338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7E62">
              <w:rPr>
                <w:rFonts w:asciiTheme="majorBidi" w:hAnsiTheme="majorBidi" w:cstheme="majorBidi"/>
                <w:sz w:val="26"/>
                <w:szCs w:val="26"/>
              </w:rPr>
              <w:t>11,639,674.86</w:t>
            </w:r>
          </w:p>
        </w:tc>
      </w:tr>
    </w:tbl>
    <w:p w:rsidR="00957338" w:rsidRDefault="00957338" w:rsidP="00957338">
      <w:pPr>
        <w:pStyle w:val="BodyTextIndent"/>
        <w:tabs>
          <w:tab w:val="clear" w:pos="907"/>
          <w:tab w:val="left" w:pos="284"/>
          <w:tab w:val="left" w:pos="993"/>
        </w:tabs>
        <w:spacing w:after="0"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A74344" w:rsidRPr="00502A5C" w:rsidRDefault="00A74344" w:rsidP="008041C1">
      <w:pPr>
        <w:pStyle w:val="BodyTextIndent"/>
        <w:tabs>
          <w:tab w:val="clear" w:pos="907"/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B6E60"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8041C1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A1047D">
        <w:rPr>
          <w:rFonts w:ascii="Angsana New" w:hAnsi="Angsana New"/>
          <w:sz w:val="32"/>
          <w:szCs w:val="32"/>
        </w:rPr>
        <w:t xml:space="preserve"> </w:t>
      </w:r>
      <w:r w:rsidRPr="001E0A74">
        <w:rPr>
          <w:rFonts w:ascii="Angsana New" w:hAnsi="Angsana New"/>
          <w:sz w:val="32"/>
          <w:szCs w:val="32"/>
        </w:rPr>
        <w:t xml:space="preserve">31 </w:t>
      </w:r>
      <w:r w:rsidRPr="00A1047D">
        <w:rPr>
          <w:rFonts w:ascii="Angsana New" w:hAnsi="Angsana New"/>
          <w:sz w:val="32"/>
          <w:szCs w:val="32"/>
          <w:cs/>
        </w:rPr>
        <w:t>ธันวาคม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22AF9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และ</w:t>
      </w:r>
      <w:r w:rsidRPr="00A1047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22AF9">
        <w:rPr>
          <w:rFonts w:ascii="Angsana New" w:hAnsi="Angsana New"/>
          <w:sz w:val="32"/>
          <w:szCs w:val="32"/>
        </w:rPr>
        <w:t>1</w:t>
      </w:r>
      <w:r w:rsidRPr="001E0A74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2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858"/>
        <w:gridCol w:w="136"/>
        <w:gridCol w:w="1181"/>
        <w:gridCol w:w="134"/>
        <w:gridCol w:w="883"/>
      </w:tblGrid>
      <w:tr w:rsidR="00A74344" w:rsidRPr="008041C1" w:rsidTr="0069618E">
        <w:trPr>
          <w:cantSplit/>
        </w:trPr>
        <w:tc>
          <w:tcPr>
            <w:tcW w:w="3969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:rsidR="00A74344" w:rsidRPr="00A1047D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74344" w:rsidRPr="008041C1" w:rsidTr="0069618E">
        <w:trPr>
          <w:cantSplit/>
        </w:trPr>
        <w:tc>
          <w:tcPr>
            <w:tcW w:w="3969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ind w:hanging="16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="00222AF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="00222AF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27E0C" w:rsidRPr="008041C1" w:rsidTr="0069618E">
        <w:trPr>
          <w:cantSplit/>
        </w:trPr>
        <w:tc>
          <w:tcPr>
            <w:tcW w:w="3969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A1047D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4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A1047D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22AF9" w:rsidRPr="008041C1" w:rsidTr="0069618E">
        <w:trPr>
          <w:cantSplit/>
        </w:trPr>
        <w:tc>
          <w:tcPr>
            <w:tcW w:w="3969" w:type="dxa"/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2AF9" w:rsidRPr="008041C1" w:rsidRDefault="00011EC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ECF">
              <w:rPr>
                <w:rFonts w:ascii="Angsana New" w:hAnsi="Angsana New"/>
                <w:sz w:val="26"/>
                <w:szCs w:val="26"/>
              </w:rPr>
              <w:t>8,204,720.20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22AF9" w:rsidRPr="008041C1" w:rsidRDefault="00D30568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568">
              <w:rPr>
                <w:rFonts w:ascii="Angsana New" w:hAnsi="Angsana New"/>
                <w:sz w:val="26"/>
                <w:szCs w:val="26"/>
              </w:rPr>
              <w:t>17,169,345.94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AF9" w:rsidRPr="008041C1" w:rsidTr="0069618E">
        <w:trPr>
          <w:cantSplit/>
        </w:trPr>
        <w:tc>
          <w:tcPr>
            <w:tcW w:w="3969" w:type="dxa"/>
          </w:tcPr>
          <w:p w:rsidR="00222AF9" w:rsidRPr="00A1047D" w:rsidRDefault="00222AF9" w:rsidP="008100F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222AF9" w:rsidRPr="008041C1" w:rsidRDefault="0024245D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45D">
              <w:rPr>
                <w:rFonts w:ascii="Angsana New" w:hAnsi="Angsana New"/>
                <w:sz w:val="26"/>
                <w:szCs w:val="26"/>
              </w:rPr>
              <w:t>1,640,944.04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:rsidR="00222AF9" w:rsidRPr="008041C1" w:rsidRDefault="00011EC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36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222AF9" w:rsidRPr="008041C1" w:rsidRDefault="00D30568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568">
              <w:rPr>
                <w:rFonts w:ascii="Angsana New" w:hAnsi="Angsana New"/>
                <w:sz w:val="26"/>
                <w:szCs w:val="26"/>
              </w:rPr>
              <w:t>3,433,869.19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20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 w:rsidRPr="008041C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22AF9" w:rsidRPr="008041C1" w:rsidTr="0069618E">
        <w:trPr>
          <w:cantSplit/>
        </w:trPr>
        <w:tc>
          <w:tcPr>
            <w:tcW w:w="3969" w:type="dxa"/>
          </w:tcPr>
          <w:p w:rsidR="00222AF9" w:rsidRPr="00A1047D" w:rsidRDefault="00222AF9" w:rsidP="008100F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222AF9" w:rsidRPr="008041C1" w:rsidRDefault="0024245D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45D">
              <w:rPr>
                <w:rFonts w:ascii="Angsana New" w:hAnsi="Angsana New"/>
                <w:sz w:val="26"/>
                <w:szCs w:val="26"/>
              </w:rPr>
              <w:t>2,164,494.07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:rsidR="00222AF9" w:rsidRPr="008041C1" w:rsidRDefault="0024245D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26.28</w:t>
            </w:r>
          </w:p>
        </w:tc>
        <w:tc>
          <w:tcPr>
            <w:tcW w:w="136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222AF9" w:rsidRPr="008041C1" w:rsidRDefault="00D30568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568">
              <w:rPr>
                <w:rFonts w:ascii="Angsana New" w:hAnsi="Angsana New"/>
                <w:sz w:val="26"/>
                <w:szCs w:val="26"/>
              </w:rPr>
              <w:t>6,022,389.22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</w:tr>
      <w:tr w:rsidR="00222AF9" w:rsidRPr="008041C1" w:rsidTr="0069618E">
        <w:trPr>
          <w:cantSplit/>
        </w:trPr>
        <w:tc>
          <w:tcPr>
            <w:tcW w:w="3969" w:type="dxa"/>
          </w:tcPr>
          <w:p w:rsidR="00222AF9" w:rsidRPr="00A1047D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22AF9" w:rsidRPr="008041C1" w:rsidRDefault="00011EC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1ECF">
              <w:rPr>
                <w:rFonts w:ascii="Angsana New" w:hAnsi="Angsana New"/>
                <w:sz w:val="26"/>
                <w:szCs w:val="26"/>
              </w:rPr>
              <w:t>3,805,438.11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20" w:lineRule="exact"/>
              <w:ind w:left="-6" w:right="57" w:hanging="44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22AF9" w:rsidRPr="008041C1" w:rsidRDefault="0024245D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46.</w:t>
            </w:r>
            <w:r w:rsidR="00C3195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222AF9" w:rsidRPr="008041C1" w:rsidRDefault="00D30568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568">
              <w:rPr>
                <w:rFonts w:ascii="Angsana New" w:hAnsi="Angsana New"/>
                <w:sz w:val="26"/>
                <w:szCs w:val="26"/>
              </w:rPr>
              <w:t>9,456,258.41</w:t>
            </w: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20" w:lineRule="exact"/>
              <w:ind w:left="-6" w:right="57" w:hanging="44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4"/>
                <w:tab w:val="left" w:pos="56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</w:tr>
    </w:tbl>
    <w:p w:rsidR="00A74344" w:rsidRDefault="00A74344" w:rsidP="00A74344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46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850"/>
        <w:gridCol w:w="134"/>
        <w:gridCol w:w="1181"/>
        <w:gridCol w:w="154"/>
        <w:gridCol w:w="896"/>
      </w:tblGrid>
      <w:tr w:rsidR="00A74344" w:rsidRPr="008041C1" w:rsidTr="0069618E">
        <w:trPr>
          <w:cantSplit/>
        </w:trPr>
        <w:tc>
          <w:tcPr>
            <w:tcW w:w="3969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4491" w:type="dxa"/>
            <w:gridSpan w:val="7"/>
            <w:tcBorders>
              <w:left w:val="nil"/>
              <w:bottom w:val="single" w:sz="6" w:space="0" w:color="auto"/>
            </w:tcBorders>
          </w:tcPr>
          <w:p w:rsidR="00A74344" w:rsidRPr="00A1047D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344" w:rsidRPr="008041C1" w:rsidTr="0069618E">
        <w:trPr>
          <w:cantSplit/>
        </w:trPr>
        <w:tc>
          <w:tcPr>
            <w:tcW w:w="3969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="00222AF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74344" w:rsidRPr="008041C1" w:rsidRDefault="00A74344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256</w:t>
            </w:r>
            <w:r w:rsidR="00222AF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27E0C" w:rsidRPr="008041C1" w:rsidTr="0069618E">
        <w:trPr>
          <w:cantSplit/>
        </w:trPr>
        <w:tc>
          <w:tcPr>
            <w:tcW w:w="3969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A1047D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42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จำนวนภาษี </w:t>
            </w:r>
          </w:p>
          <w:p w:rsidR="00327E0C" w:rsidRPr="00A1047D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 xml:space="preserve">อัตราภาษี </w:t>
            </w:r>
          </w:p>
          <w:p w:rsidR="00327E0C" w:rsidRPr="008041C1" w:rsidRDefault="00327E0C" w:rsidP="008100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</w:rPr>
              <w:t>(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22AF9" w:rsidRPr="008041C1" w:rsidTr="0069618E">
        <w:trPr>
          <w:cantSplit/>
        </w:trPr>
        <w:tc>
          <w:tcPr>
            <w:tcW w:w="3969" w:type="dxa"/>
          </w:tcPr>
          <w:p w:rsidR="00222AF9" w:rsidRPr="008041C1" w:rsidRDefault="00222AF9" w:rsidP="008100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222AF9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31,351,350.34</w:t>
            </w:r>
          </w:p>
        </w:tc>
        <w:tc>
          <w:tcPr>
            <w:tcW w:w="142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222AF9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8BE">
              <w:rPr>
                <w:rFonts w:asciiTheme="majorBidi" w:hAnsiTheme="majorBidi" w:cstheme="majorBidi"/>
                <w:sz w:val="26"/>
                <w:szCs w:val="26"/>
              </w:rPr>
              <w:t>57,014,054.97</w:t>
            </w:r>
          </w:p>
        </w:tc>
        <w:tc>
          <w:tcPr>
            <w:tcW w:w="154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:rsidR="00222AF9" w:rsidRPr="008041C1" w:rsidRDefault="00222AF9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761A" w:rsidRPr="008041C1" w:rsidTr="0069618E">
        <w:trPr>
          <w:cantSplit/>
        </w:trPr>
        <w:tc>
          <w:tcPr>
            <w:tcW w:w="3969" w:type="dxa"/>
          </w:tcPr>
          <w:p w:rsidR="00E3761A" w:rsidRPr="00A1047D" w:rsidRDefault="00E3761A" w:rsidP="008100F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E3761A" w:rsidRPr="008041C1" w:rsidRDefault="00D50EE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9CA">
              <w:rPr>
                <w:rFonts w:asciiTheme="majorBidi" w:hAnsiTheme="majorBidi" w:cstheme="majorBidi"/>
                <w:sz w:val="26"/>
                <w:szCs w:val="26"/>
              </w:rPr>
              <w:t>6,270,270.07</w:t>
            </w:r>
          </w:p>
        </w:tc>
        <w:tc>
          <w:tcPr>
            <w:tcW w:w="142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20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 w:rsidRPr="008041C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727C">
              <w:rPr>
                <w:rFonts w:asciiTheme="majorBidi" w:hAnsiTheme="majorBidi" w:cstheme="majorBidi"/>
                <w:sz w:val="26"/>
                <w:szCs w:val="26"/>
              </w:rPr>
              <w:t>11,402,810.99</w:t>
            </w:r>
          </w:p>
        </w:tc>
        <w:tc>
          <w:tcPr>
            <w:tcW w:w="15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1C1">
              <w:rPr>
                <w:rFonts w:ascii="Angsana New" w:hAnsi="Angsana New"/>
                <w:sz w:val="26"/>
                <w:szCs w:val="26"/>
              </w:rPr>
              <w:t>20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 w:rsidRPr="008041C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3761A" w:rsidRPr="008041C1" w:rsidTr="0069618E">
        <w:trPr>
          <w:cantSplit/>
        </w:trPr>
        <w:tc>
          <w:tcPr>
            <w:tcW w:w="3969" w:type="dxa"/>
          </w:tcPr>
          <w:p w:rsidR="00E3761A" w:rsidRPr="00A1047D" w:rsidRDefault="00E3761A" w:rsidP="008100F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E3761A" w:rsidRPr="008041C1" w:rsidRDefault="00FA2967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967">
              <w:rPr>
                <w:rFonts w:asciiTheme="majorBidi" w:hAnsiTheme="majorBidi" w:cstheme="majorBidi"/>
                <w:sz w:val="26"/>
                <w:szCs w:val="26"/>
              </w:rPr>
              <w:t>214,474.03</w:t>
            </w:r>
          </w:p>
        </w:tc>
        <w:tc>
          <w:tcPr>
            <w:tcW w:w="142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:rsidR="00E3761A" w:rsidRPr="008041C1" w:rsidRDefault="00FA2967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967">
              <w:rPr>
                <w:rFonts w:ascii="Angsana New" w:hAnsi="Angsana New"/>
                <w:sz w:val="26"/>
                <w:szCs w:val="26"/>
              </w:rPr>
              <w:t>0.68</w:t>
            </w:r>
          </w:p>
        </w:tc>
        <w:tc>
          <w:tcPr>
            <w:tcW w:w="13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B18">
              <w:rPr>
                <w:rFonts w:asciiTheme="majorBidi" w:hAnsiTheme="majorBidi" w:cstheme="majorBidi"/>
                <w:sz w:val="26"/>
                <w:szCs w:val="26"/>
              </w:rPr>
              <w:t>236,863.87</w:t>
            </w:r>
          </w:p>
        </w:tc>
        <w:tc>
          <w:tcPr>
            <w:tcW w:w="15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E3761A" w:rsidRPr="008041C1" w:rsidTr="0069618E">
        <w:trPr>
          <w:cantSplit/>
        </w:trPr>
        <w:tc>
          <w:tcPr>
            <w:tcW w:w="3969" w:type="dxa"/>
          </w:tcPr>
          <w:p w:rsidR="00E3761A" w:rsidRPr="00A1047D" w:rsidRDefault="00E3761A" w:rsidP="008100F5">
            <w:pPr>
              <w:tabs>
                <w:tab w:val="clear" w:pos="3742"/>
              </w:tabs>
              <w:spacing w:line="320" w:lineRule="exact"/>
              <w:ind w:left="449" w:right="-254" w:hanging="449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pacing w:val="-8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3761A" w:rsidRPr="008041C1" w:rsidRDefault="00FA2967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2967">
              <w:rPr>
                <w:rFonts w:asciiTheme="majorBidi" w:hAnsiTheme="majorBidi" w:cstheme="majorBidi"/>
                <w:sz w:val="26"/>
                <w:szCs w:val="26"/>
              </w:rPr>
              <w:t>6,484,744.10</w:t>
            </w:r>
          </w:p>
        </w:tc>
        <w:tc>
          <w:tcPr>
            <w:tcW w:w="142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3761A" w:rsidRPr="008041C1" w:rsidRDefault="00D50EEF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D50EEF">
              <w:rPr>
                <w:rFonts w:ascii="Angsana New" w:hAnsi="Angsana New"/>
                <w:sz w:val="26"/>
                <w:szCs w:val="26"/>
              </w:rPr>
              <w:t>0.6</w:t>
            </w:r>
            <w:r w:rsidR="00FA296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7E62">
              <w:rPr>
                <w:rFonts w:asciiTheme="majorBidi" w:hAnsiTheme="majorBidi" w:cstheme="majorBidi"/>
                <w:sz w:val="26"/>
                <w:szCs w:val="26"/>
              </w:rPr>
              <w:t>11,639,674.86</w:t>
            </w:r>
          </w:p>
        </w:tc>
        <w:tc>
          <w:tcPr>
            <w:tcW w:w="154" w:type="dxa"/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E3761A" w:rsidRPr="008041C1" w:rsidRDefault="00E3761A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" w:right="57" w:hanging="4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Pr="00A1047D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</w:tbl>
    <w:p w:rsidR="00D84856" w:rsidRDefault="002503D7" w:rsidP="0052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B6E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4856"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D84856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856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D84856" w:rsidRDefault="00D84856" w:rsidP="00526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191351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6578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(ไม่รวมกำไรขาดทุนเบ็ดเสร็จอื่น) </w:t>
      </w: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</w:t>
      </w:r>
      <w:r w:rsidR="002B114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A37A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1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6"/>
        <w:gridCol w:w="1140"/>
        <w:gridCol w:w="136"/>
        <w:gridCol w:w="1255"/>
        <w:gridCol w:w="136"/>
        <w:gridCol w:w="1112"/>
      </w:tblGrid>
      <w:tr w:rsidR="00B43BAD" w:rsidRPr="00B92315" w:rsidTr="00B64DF5">
        <w:trPr>
          <w:cantSplit/>
        </w:trPr>
        <w:tc>
          <w:tcPr>
            <w:tcW w:w="3969" w:type="dxa"/>
          </w:tcPr>
          <w:p w:rsidR="00B43BAD" w:rsidRPr="00B92315" w:rsidRDefault="00B43BAD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B43BAD" w:rsidRPr="00B92315" w:rsidRDefault="002B114C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dxa"/>
          </w:tcPr>
          <w:p w:rsidR="00B43BAD" w:rsidRPr="00B92315" w:rsidRDefault="00B43BAD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6" w:space="0" w:color="auto"/>
            </w:tcBorders>
          </w:tcPr>
          <w:p w:rsidR="00B43BAD" w:rsidRPr="00A1047D" w:rsidRDefault="002B114C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34511" w:rsidRPr="00B92315" w:rsidTr="00B64DF5">
        <w:trPr>
          <w:cantSplit/>
        </w:trPr>
        <w:tc>
          <w:tcPr>
            <w:tcW w:w="3969" w:type="dxa"/>
          </w:tcPr>
          <w:p w:rsidR="00634511" w:rsidRPr="00A1047D" w:rsidRDefault="00634511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:rsidR="00634511" w:rsidRPr="00A1047D" w:rsidRDefault="00634511" w:rsidP="008100F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:rsidR="00634511" w:rsidRPr="00B92315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2315">
              <w:rPr>
                <w:rFonts w:asciiTheme="majorBidi" w:hAnsiTheme="majorBidi" w:cstheme="majorBidi" w:hint="cs"/>
                <w:sz w:val="26"/>
                <w:szCs w:val="26"/>
              </w:rPr>
              <w:t>2561</w:t>
            </w:r>
          </w:p>
        </w:tc>
      </w:tr>
      <w:tr w:rsidR="00634511" w:rsidRPr="00B92315" w:rsidTr="00B64DF5">
        <w:trPr>
          <w:cantSplit/>
        </w:trPr>
        <w:tc>
          <w:tcPr>
            <w:tcW w:w="3969" w:type="dxa"/>
          </w:tcPr>
          <w:p w:rsidR="00634511" w:rsidRPr="00A1047D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กำไรสำหรับปีที่เป็นของผู้ถือหุ้นสามัญบริษัทใหญ่ (บาท)</w:t>
            </w:r>
            <w:r w:rsidRPr="00A1047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34511" w:rsidRPr="00B92315" w:rsidRDefault="004D4E9A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4E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9,911,424.72</w:t>
            </w:r>
          </w:p>
        </w:tc>
        <w:tc>
          <w:tcPr>
            <w:tcW w:w="136" w:type="dxa"/>
            <w:vAlign w:val="bottom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634511" w:rsidRPr="00B92315" w:rsidRDefault="00B64DF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D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22,625,596.10</w:t>
            </w:r>
          </w:p>
        </w:tc>
        <w:tc>
          <w:tcPr>
            <w:tcW w:w="136" w:type="dxa"/>
            <w:vAlign w:val="bottom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5" w:type="dxa"/>
            <w:vAlign w:val="bottom"/>
          </w:tcPr>
          <w:p w:rsidR="00634511" w:rsidRPr="00B92315" w:rsidRDefault="00A04855" w:rsidP="002E625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048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</w:t>
            </w:r>
            <w:r w:rsidR="002E625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866,606.24</w:t>
            </w:r>
          </w:p>
        </w:tc>
        <w:tc>
          <w:tcPr>
            <w:tcW w:w="136" w:type="dxa"/>
            <w:vAlign w:val="bottom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:rsidR="00634511" w:rsidRPr="00B92315" w:rsidRDefault="00A0485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048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45,374,380.11</w:t>
            </w:r>
          </w:p>
        </w:tc>
      </w:tr>
      <w:tr w:rsidR="00634511" w:rsidRPr="00B92315" w:rsidTr="00B64DF5">
        <w:trPr>
          <w:cantSplit/>
        </w:trPr>
        <w:tc>
          <w:tcPr>
            <w:tcW w:w="3969" w:type="dxa"/>
          </w:tcPr>
          <w:p w:rsidR="00634511" w:rsidRPr="00A1047D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จำนวนหุ้นสามัญถัวเฉลี่ยถ่วงน้ำหนักขั้นพื้นฐาน</w:t>
            </w:r>
            <w:r w:rsidRPr="00A1047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134" w:type="dxa"/>
          </w:tcPr>
          <w:p w:rsidR="00634511" w:rsidRPr="00B92315" w:rsidRDefault="00B64DF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4D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422,000,100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40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  <w:r w:rsidR="00B64D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,100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5" w:type="dxa"/>
          </w:tcPr>
          <w:p w:rsidR="00634511" w:rsidRPr="00B92315" w:rsidRDefault="00A0485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048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422,000,100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12" w:type="dxa"/>
          </w:tcPr>
          <w:p w:rsidR="00634511" w:rsidRPr="00B92315" w:rsidRDefault="00A0485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048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422,000,100</w:t>
            </w:r>
          </w:p>
        </w:tc>
      </w:tr>
      <w:tr w:rsidR="00634511" w:rsidRPr="00B92315" w:rsidTr="00B64DF5">
        <w:trPr>
          <w:cantSplit/>
          <w:trHeight w:val="63"/>
        </w:trPr>
        <w:tc>
          <w:tcPr>
            <w:tcW w:w="3969" w:type="dxa"/>
          </w:tcPr>
          <w:p w:rsidR="00634511" w:rsidRPr="00A1047D" w:rsidRDefault="00634511" w:rsidP="00810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1047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กำไรต่อหุ้นขั้นพื้นฐาน (</w:t>
            </w:r>
            <w:r w:rsidRPr="00A1047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บ</w:t>
            </w:r>
            <w:r w:rsidRPr="00A1047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าท</w:t>
            </w:r>
            <w:r w:rsidRPr="00A1047D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ต่อหุ้น</w:t>
            </w:r>
            <w:r w:rsidRPr="00A1047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34511" w:rsidRPr="00B92315" w:rsidRDefault="002E6250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0.0235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40" w:type="dxa"/>
            <w:shd w:val="clear" w:color="auto" w:fill="auto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A1047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.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0536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5" w:type="dxa"/>
          </w:tcPr>
          <w:p w:rsidR="00634511" w:rsidRPr="00B92315" w:rsidRDefault="00A04855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0485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0.0589</w:t>
            </w:r>
          </w:p>
        </w:tc>
        <w:tc>
          <w:tcPr>
            <w:tcW w:w="136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</w:tcPr>
          <w:p w:rsidR="00634511" w:rsidRPr="00B92315" w:rsidRDefault="00634511" w:rsidP="008100F5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A1047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.</w:t>
            </w:r>
            <w:r w:rsidRPr="00B923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1075</w:t>
            </w:r>
          </w:p>
        </w:tc>
      </w:tr>
    </w:tbl>
    <w:p w:rsidR="00F15A82" w:rsidRDefault="00F15A82" w:rsidP="003F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C93E92" w:rsidRPr="00FD41F7" w:rsidRDefault="008D0E1D" w:rsidP="009859EF">
      <w:pPr>
        <w:pStyle w:val="BodyText"/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93E92" w:rsidRPr="00A1047D">
        <w:rPr>
          <w:rFonts w:ascii="Angsana New" w:hAnsi="Angsana New"/>
          <w:b/>
          <w:bCs/>
          <w:sz w:val="32"/>
          <w:szCs w:val="32"/>
        </w:rPr>
        <w:t>.</w:t>
      </w:r>
      <w:r w:rsidR="00C93E92" w:rsidRPr="00FD41F7">
        <w:rPr>
          <w:rFonts w:ascii="Angsana New" w:hAnsi="Angsana New"/>
          <w:b/>
          <w:bCs/>
          <w:sz w:val="32"/>
          <w:szCs w:val="32"/>
        </w:rPr>
        <w:tab/>
      </w:r>
      <w:r w:rsidR="00C93E92" w:rsidRPr="00A1047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93E92" w:rsidRPr="00FD41F7" w:rsidRDefault="00C93E92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:rsidR="00C93E92" w:rsidRPr="00FD41F7" w:rsidRDefault="00C93E92" w:rsidP="009859E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FD41F7">
        <w:rPr>
          <w:rFonts w:ascii="Angsana New" w:hAnsi="Angsana New"/>
          <w:sz w:val="32"/>
          <w:szCs w:val="32"/>
        </w:rPr>
        <w:t xml:space="preserve"> 5 </w:t>
      </w:r>
      <w:r w:rsidRPr="00A1047D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FD41F7">
        <w:rPr>
          <w:rFonts w:ascii="Angsana New" w:hAnsi="Angsana New"/>
          <w:sz w:val="32"/>
          <w:szCs w:val="32"/>
        </w:rPr>
        <w:t xml:space="preserve"> 10 </w:t>
      </w:r>
      <w:r w:rsidRPr="00A1047D">
        <w:rPr>
          <w:rFonts w:ascii="Angsana New" w:hAnsi="Angsana New"/>
          <w:sz w:val="32"/>
          <w:szCs w:val="32"/>
          <w:cs/>
        </w:rPr>
        <w:t>ของทุน</w:t>
      </w:r>
      <w:r w:rsidRPr="00FD41F7">
        <w:rPr>
          <w:rFonts w:ascii="Angsana New" w:hAnsi="Angsana New"/>
          <w:sz w:val="32"/>
          <w:szCs w:val="32"/>
        </w:rPr>
        <w:br/>
      </w:r>
      <w:r w:rsidRPr="00A1047D">
        <w:rPr>
          <w:rFonts w:ascii="Angsana New" w:hAnsi="Angsana New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:rsidR="00C93E92" w:rsidRPr="00FD41F7" w:rsidRDefault="00C93E92" w:rsidP="009859EF">
      <w:pPr>
        <w:pStyle w:val="BodyText"/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C93E92" w:rsidRPr="00FD41F7" w:rsidRDefault="00C93E92" w:rsidP="009C5B6F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FD41F7">
        <w:rPr>
          <w:rFonts w:ascii="Angsana New" w:hAnsi="Angsana New"/>
          <w:sz w:val="32"/>
          <w:szCs w:val="32"/>
        </w:rPr>
        <w:t xml:space="preserve">5 </w:t>
      </w:r>
      <w:r w:rsidRPr="00A1047D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FD41F7">
        <w:rPr>
          <w:rFonts w:ascii="Angsana New" w:hAnsi="Angsana New"/>
          <w:sz w:val="32"/>
          <w:szCs w:val="32"/>
        </w:rPr>
        <w:t xml:space="preserve">10 </w:t>
      </w:r>
      <w:r w:rsidRPr="00A1047D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:rsidR="00C93E92" w:rsidRDefault="00C93E92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:rsidR="009D6879" w:rsidRDefault="008D0E1D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9D6879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9D6879" w:rsidRPr="00983D19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6879" w:rsidRPr="00A1047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เงินปันผล</w:t>
      </w:r>
    </w:p>
    <w:p w:rsidR="00564736" w:rsidRPr="00564736" w:rsidRDefault="00564736" w:rsidP="00985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 xml:space="preserve">สำหรับปี </w:t>
      </w:r>
      <w:r w:rsidRPr="00564736"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 w:rsidR="00634511">
        <w:rPr>
          <w:rFonts w:asciiTheme="majorBidi" w:hAnsiTheme="majorBidi" w:cstheme="majorBidi"/>
          <w:color w:val="000000"/>
          <w:sz w:val="32"/>
          <w:szCs w:val="32"/>
          <w:u w:val="single"/>
        </w:rPr>
        <w:t>2</w:t>
      </w:r>
    </w:p>
    <w:p w:rsidR="00634511" w:rsidRPr="00D06833" w:rsidRDefault="00634511" w:rsidP="00634511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5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9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7F57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>ผู้ถือหุ้นมีมติ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A1047D">
        <w:rPr>
          <w:rFonts w:asciiTheme="majorBidi" w:hAnsiTheme="majorBidi" w:cstheme="majorBidi"/>
          <w:sz w:val="32"/>
          <w:szCs w:val="32"/>
          <w:cs/>
        </w:rPr>
        <w:t>จัดสรร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กำไรสุทธิสำหรับปี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D06833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0.033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13.93 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 xml:space="preserve">2562 (Record Date) 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D06833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634511" w:rsidRDefault="00634511" w:rsidP="00226F73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1047D">
        <w:rPr>
          <w:rFonts w:asciiTheme="majorBidi" w:hAnsiTheme="majorBidi" w:cstheme="majorBidi" w:hint="cs"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 w:hint="cs"/>
          <w:color w:val="000000"/>
          <w:sz w:val="32"/>
          <w:szCs w:val="32"/>
        </w:rPr>
        <w:tab/>
      </w:r>
      <w:r w:rsidRPr="00A1047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2561</w:t>
      </w:r>
    </w:p>
    <w:p w:rsidR="00634511" w:rsidRPr="008D0E1D" w:rsidRDefault="00634511" w:rsidP="00226F73">
      <w:pPr>
        <w:pStyle w:val="BodyText"/>
        <w:tabs>
          <w:tab w:val="clear" w:pos="227"/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ในการประชุมสามัญผู้ถือหุ้นประจำปี </w:t>
      </w:r>
      <w:r w:rsidRPr="008D0E1D">
        <w:rPr>
          <w:rFonts w:ascii="Angsana New" w:hAnsi="Angsana New"/>
          <w:sz w:val="32"/>
          <w:szCs w:val="32"/>
        </w:rPr>
        <w:t xml:space="preserve">2561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D0E1D">
        <w:rPr>
          <w:rFonts w:ascii="Angsana New" w:hAnsi="Angsana New"/>
          <w:sz w:val="32"/>
          <w:szCs w:val="32"/>
        </w:rPr>
        <w:t xml:space="preserve">26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D0E1D">
        <w:rPr>
          <w:rFonts w:ascii="Angsana New" w:hAnsi="Angsana New"/>
          <w:sz w:val="32"/>
          <w:szCs w:val="32"/>
        </w:rPr>
        <w:t xml:space="preserve">2561 </w:t>
      </w:r>
      <w:r w:rsidRPr="00A1047D">
        <w:rPr>
          <w:rFonts w:ascii="Angsana New" w:hAnsi="Angsana New" w:hint="cs"/>
          <w:sz w:val="32"/>
          <w:szCs w:val="32"/>
          <w:cs/>
        </w:rPr>
        <w:t xml:space="preserve">ผู้ถือหุ้นมีมติอนุมัติจัดสรรกำไรสุทธิสำหรับปี </w:t>
      </w:r>
      <w:r w:rsidRPr="008D0E1D">
        <w:rPr>
          <w:rFonts w:ascii="Angsana New" w:hAnsi="Angsana New"/>
          <w:sz w:val="32"/>
          <w:szCs w:val="32"/>
        </w:rPr>
        <w:t xml:space="preserve">2560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เป็นทุนสำรองตามกฎหมายจำนวนเงิน </w:t>
      </w:r>
      <w:r w:rsidRPr="008D0E1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 w:hint="cs"/>
          <w:sz w:val="32"/>
          <w:szCs w:val="32"/>
        </w:rPr>
        <w:t>.</w:t>
      </w:r>
      <w:r w:rsidRPr="008D0E1D">
        <w:rPr>
          <w:rFonts w:ascii="Angsana New" w:hAnsi="Angsana New"/>
          <w:sz w:val="32"/>
          <w:szCs w:val="32"/>
        </w:rPr>
        <w:t>30</w:t>
      </w:r>
      <w:r w:rsidRPr="00A1047D">
        <w:rPr>
          <w:rFonts w:ascii="Angsana New" w:hAnsi="Angsana New" w:hint="cs"/>
          <w:sz w:val="32"/>
          <w:szCs w:val="32"/>
          <w:cs/>
        </w:rPr>
        <w:t xml:space="preserve"> ล้านบาท และอนุมัติให้จ่ายเงินปันผลให้แก่ผู้ถือหุ้นสามัญจำนวน </w:t>
      </w:r>
      <w:r w:rsidRPr="008D0E1D">
        <w:rPr>
          <w:rFonts w:ascii="Angsana New" w:hAnsi="Angsana New"/>
          <w:sz w:val="32"/>
          <w:szCs w:val="32"/>
        </w:rPr>
        <w:t xml:space="preserve">422,000,100 </w:t>
      </w:r>
      <w:r w:rsidRPr="00A1047D">
        <w:rPr>
          <w:rFonts w:ascii="Angsana New" w:hAnsi="Angsana New" w:hint="cs"/>
          <w:sz w:val="32"/>
          <w:szCs w:val="32"/>
          <w:cs/>
        </w:rPr>
        <w:t>หุ้น ในอัตราหุ้นละ</w:t>
      </w:r>
      <w:r w:rsidRPr="008D0E1D">
        <w:rPr>
          <w:rFonts w:ascii="Angsana New" w:hAnsi="Angsana New"/>
          <w:sz w:val="32"/>
          <w:szCs w:val="32"/>
        </w:rPr>
        <w:t xml:space="preserve"> 0</w:t>
      </w:r>
      <w:r w:rsidRPr="00A1047D">
        <w:rPr>
          <w:rFonts w:ascii="Angsana New" w:hAnsi="Angsana New" w:hint="cs"/>
          <w:sz w:val="32"/>
          <w:szCs w:val="32"/>
        </w:rPr>
        <w:t>.</w:t>
      </w:r>
      <w:r w:rsidRPr="008D0E1D">
        <w:rPr>
          <w:rFonts w:ascii="Angsana New" w:hAnsi="Angsana New"/>
          <w:sz w:val="32"/>
          <w:szCs w:val="32"/>
        </w:rPr>
        <w:t xml:space="preserve">035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รวมเป็นจำนวนเงินปันผลจ่าย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จำนวนเงิน </w:t>
      </w:r>
      <w:r w:rsidRPr="008D0E1D">
        <w:rPr>
          <w:rFonts w:ascii="Angsana New" w:hAnsi="Angsana New"/>
          <w:spacing w:val="-6"/>
          <w:sz w:val="32"/>
          <w:szCs w:val="32"/>
        </w:rPr>
        <w:t>14</w:t>
      </w:r>
      <w:r w:rsidRPr="00A1047D">
        <w:rPr>
          <w:rFonts w:ascii="Angsana New" w:hAnsi="Angsana New" w:hint="cs"/>
          <w:spacing w:val="-6"/>
          <w:sz w:val="32"/>
          <w:szCs w:val="32"/>
        </w:rPr>
        <w:t>.</w:t>
      </w:r>
      <w:r w:rsidRPr="008D0E1D">
        <w:rPr>
          <w:rFonts w:ascii="Angsana New" w:hAnsi="Angsana New"/>
          <w:spacing w:val="-6"/>
          <w:sz w:val="32"/>
          <w:szCs w:val="32"/>
        </w:rPr>
        <w:t xml:space="preserve">77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การจ่ายเงินปันผลจะจ่ายให้แก่ผู้ถือหุ้นที่มีรายชื่อปรากฏอยู่ในสมุดทะเบียนผู้ถือหุ้น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 ณ วันที่ </w:t>
      </w:r>
      <w:r w:rsidRPr="008D0E1D">
        <w:rPr>
          <w:rFonts w:ascii="Angsana New" w:hAnsi="Angsana New"/>
          <w:spacing w:val="-2"/>
          <w:sz w:val="32"/>
          <w:szCs w:val="32"/>
        </w:rPr>
        <w:t xml:space="preserve">7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8D0E1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047D">
        <w:rPr>
          <w:rFonts w:ascii="Angsana New" w:hAnsi="Angsana New" w:hint="cs"/>
          <w:spacing w:val="-2"/>
          <w:sz w:val="32"/>
          <w:szCs w:val="32"/>
        </w:rPr>
        <w:t>(</w:t>
      </w:r>
      <w:r w:rsidRPr="008D0E1D">
        <w:rPr>
          <w:rFonts w:ascii="Angsana New" w:hAnsi="Angsana New"/>
          <w:spacing w:val="-2"/>
          <w:sz w:val="32"/>
          <w:szCs w:val="32"/>
        </w:rPr>
        <w:t>Record Date</w:t>
      </w:r>
      <w:r w:rsidRPr="00A1047D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และได้จ่ายเงินปันผลแล้วในวันที่ </w:t>
      </w:r>
      <w:r w:rsidRPr="008D0E1D">
        <w:rPr>
          <w:rFonts w:ascii="Angsana New" w:hAnsi="Angsana New"/>
          <w:spacing w:val="-2"/>
          <w:sz w:val="32"/>
          <w:szCs w:val="32"/>
        </w:rPr>
        <w:t>25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Pr="008D0E1D">
        <w:rPr>
          <w:rFonts w:ascii="Angsana New" w:hAnsi="Angsana New"/>
          <w:spacing w:val="-2"/>
          <w:sz w:val="32"/>
          <w:szCs w:val="32"/>
        </w:rPr>
        <w:t>2561</w:t>
      </w:r>
    </w:p>
    <w:p w:rsidR="004B7566" w:rsidRDefault="004B7566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D0E1D" w:rsidRDefault="008D0E1D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D0E1D" w:rsidRDefault="008D0E1D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D0E1D" w:rsidRDefault="008D0E1D" w:rsidP="00226F73">
      <w:pPr>
        <w:tabs>
          <w:tab w:val="left" w:pos="540"/>
          <w:tab w:val="left" w:pos="851"/>
        </w:tabs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DA6605" w:rsidRPr="00DA6605" w:rsidRDefault="008D0E1D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="00DA6605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DA6605" w:rsidRPr="00DA660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A6605" w:rsidRPr="00A1047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DA6605" w:rsidRDefault="00DA6605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โดยพนักงานจ่ายเงินสะสมและบริษัทจ่ายเงินสมทบในอัตราเท่ากันร้อยละ </w:t>
      </w:r>
      <w:r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>
        <w:rPr>
          <w:rFonts w:ascii="Angsana New" w:hAnsi="Angsana New"/>
          <w:sz w:val="32"/>
          <w:szCs w:val="32"/>
        </w:rPr>
        <w:t>2530</w:t>
      </w:r>
      <w:r w:rsidRPr="00A1047D">
        <w:rPr>
          <w:rFonts w:ascii="Angsana New" w:hAnsi="Angsana New" w:hint="cs"/>
          <w:sz w:val="32"/>
          <w:szCs w:val="32"/>
        </w:rPr>
        <w:t xml:space="preserve"> </w:t>
      </w:r>
      <w:r w:rsidR="00607F4E"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</w:p>
    <w:p w:rsidR="004822B1" w:rsidRPr="0006474C" w:rsidRDefault="00DA6605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474C">
        <w:rPr>
          <w:rFonts w:ascii="Angsana New" w:hAnsi="Angsana New"/>
          <w:sz w:val="32"/>
          <w:szCs w:val="32"/>
        </w:rPr>
        <w:t>256</w:t>
      </w:r>
      <w:r w:rsidR="009974EA">
        <w:rPr>
          <w:rFonts w:ascii="Angsana New" w:hAnsi="Angsana New"/>
          <w:sz w:val="32"/>
          <w:szCs w:val="32"/>
        </w:rPr>
        <w:t>2</w:t>
      </w:r>
      <w:r w:rsidR="00607F4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และ</w:t>
      </w:r>
      <w:r w:rsidRPr="0006474C">
        <w:rPr>
          <w:rFonts w:ascii="Angsana New" w:hAnsi="Angsana New"/>
          <w:sz w:val="32"/>
          <w:szCs w:val="32"/>
        </w:rPr>
        <w:t xml:space="preserve"> </w:t>
      </w:r>
      <w:r w:rsidR="009974EA">
        <w:rPr>
          <w:rFonts w:ascii="Angsana New" w:hAnsi="Angsana New"/>
          <w:sz w:val="32"/>
          <w:szCs w:val="32"/>
        </w:rPr>
        <w:t>2561</w:t>
      </w:r>
      <w:r w:rsidRPr="00A1047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680158">
        <w:rPr>
          <w:rFonts w:ascii="Angsana New" w:hAnsi="Angsana New"/>
          <w:sz w:val="32"/>
          <w:szCs w:val="32"/>
        </w:rPr>
        <w:t xml:space="preserve">0.90 </w:t>
      </w:r>
      <w:r w:rsidRPr="00A1047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06474C">
        <w:rPr>
          <w:rFonts w:ascii="Angsana New" w:hAnsi="Angsana New"/>
          <w:sz w:val="32"/>
          <w:szCs w:val="32"/>
        </w:rPr>
        <w:t>0</w:t>
      </w:r>
      <w:r w:rsidRPr="00A1047D">
        <w:rPr>
          <w:rFonts w:ascii="Angsana New" w:hAnsi="Angsana New"/>
          <w:sz w:val="32"/>
          <w:szCs w:val="32"/>
        </w:rPr>
        <w:t>.</w:t>
      </w:r>
      <w:r w:rsidRPr="0006474C">
        <w:rPr>
          <w:rFonts w:ascii="Angsana New" w:hAnsi="Angsana New"/>
          <w:sz w:val="32"/>
          <w:szCs w:val="32"/>
        </w:rPr>
        <w:t>8</w:t>
      </w:r>
      <w:r w:rsidR="009974EA">
        <w:rPr>
          <w:rFonts w:ascii="Angsana New" w:hAnsi="Angsana New"/>
          <w:sz w:val="32"/>
          <w:szCs w:val="32"/>
        </w:rPr>
        <w:t>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</w:p>
    <w:p w:rsidR="00B91DDC" w:rsidRDefault="00B91DDC" w:rsidP="00364769">
      <w:pPr>
        <w:tabs>
          <w:tab w:val="clear" w:pos="2580"/>
          <w:tab w:val="left" w:pos="284"/>
          <w:tab w:val="left" w:pos="709"/>
          <w:tab w:val="left" w:pos="851"/>
        </w:tabs>
        <w:spacing w:line="24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9D3105" w:rsidRPr="004257B4" w:rsidRDefault="00364769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9D3105"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9D3105" w:rsidRPr="004257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105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9D3105" w:rsidRDefault="009D3105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859EF" w:rsidRPr="00A10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</w:t>
      </w:r>
      <w:r w:rsidR="009859EF" w:rsidRPr="00A10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ไม่มีการเปลี่ยนแปลงที่สำคัญใด ๆ เกี่ยวกับนโยบายในการบริหารจัดการทุนในระหว่างปี </w:t>
      </w:r>
    </w:p>
    <w:p w:rsidR="009D3105" w:rsidRPr="004257B4" w:rsidRDefault="009D3105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1047D">
        <w:rPr>
          <w:rFonts w:asciiTheme="majorBidi" w:hAnsiTheme="majorBidi"/>
          <w:sz w:val="32"/>
          <w:szCs w:val="32"/>
        </w:rPr>
        <w:t xml:space="preserve"> </w:t>
      </w:r>
      <w:r w:rsidRPr="004257B4">
        <w:rPr>
          <w:rFonts w:asciiTheme="majorBidi" w:hAnsiTheme="majorBidi" w:cstheme="majorBidi"/>
          <w:sz w:val="32"/>
          <w:szCs w:val="32"/>
        </w:rPr>
        <w:t>31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2A75">
        <w:rPr>
          <w:rFonts w:asciiTheme="majorBidi" w:hAnsiTheme="majorBidi" w:cstheme="majorBidi"/>
          <w:sz w:val="32"/>
          <w:szCs w:val="32"/>
        </w:rPr>
        <w:t>256</w:t>
      </w:r>
      <w:r w:rsidR="00F13682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2A75">
        <w:rPr>
          <w:rFonts w:asciiTheme="majorBidi" w:hAnsiTheme="majorBidi" w:cstheme="majorBidi"/>
          <w:sz w:val="32"/>
          <w:szCs w:val="32"/>
        </w:rPr>
        <w:t>256</w:t>
      </w:r>
      <w:r w:rsidR="00F13682">
        <w:rPr>
          <w:rFonts w:asciiTheme="majorBidi" w:hAnsiTheme="majorBidi" w:cstheme="majorBidi"/>
          <w:sz w:val="32"/>
          <w:szCs w:val="32"/>
        </w:rPr>
        <w:t>1</w:t>
      </w:r>
      <w:r w:rsidRPr="004257B4">
        <w:rPr>
          <w:rFonts w:asciiTheme="majorBidi" w:hAnsiTheme="majorBidi"/>
          <w:sz w:val="32"/>
          <w:szCs w:val="32"/>
          <w:cs/>
        </w:rPr>
        <w:t xml:space="preserve"> </w:t>
      </w:r>
      <w:r w:rsidRPr="00A15268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="009859EF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A15268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9D3105" w:rsidRPr="00364769" w:rsidTr="0081469C">
        <w:trPr>
          <w:cantSplit/>
        </w:trPr>
        <w:tc>
          <w:tcPr>
            <w:tcW w:w="2886" w:type="dxa"/>
          </w:tcPr>
          <w:p w:rsidR="009D3105" w:rsidRPr="00364769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9D3105" w:rsidRPr="00A1047D" w:rsidRDefault="009D3105" w:rsidP="00364769">
            <w:pPr>
              <w:pStyle w:val="a0"/>
              <w:tabs>
                <w:tab w:val="left" w:pos="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9D3105" w:rsidRPr="00364769" w:rsidTr="0081469C">
        <w:trPr>
          <w:cantSplit/>
        </w:trPr>
        <w:tc>
          <w:tcPr>
            <w:tcW w:w="2886" w:type="dxa"/>
          </w:tcPr>
          <w:p w:rsidR="009D3105" w:rsidRPr="00364769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364769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4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D3105" w:rsidRPr="00364769" w:rsidRDefault="009D3105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3105" w:rsidRPr="00A1047D" w:rsidRDefault="009D3105" w:rsidP="00364769">
            <w:pPr>
              <w:pStyle w:val="a0"/>
              <w:tabs>
                <w:tab w:val="left" w:pos="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17DF" w:rsidRPr="00364769" w:rsidTr="0081469C">
        <w:trPr>
          <w:cantSplit/>
        </w:trPr>
        <w:tc>
          <w:tcPr>
            <w:tcW w:w="2886" w:type="dxa"/>
          </w:tcPr>
          <w:p w:rsidR="00DF17DF" w:rsidRPr="00A1047D" w:rsidRDefault="00DF17DF" w:rsidP="003647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4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" w:type="dxa"/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DF17DF" w:rsidRPr="00364769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F17DF" w:rsidRPr="00364769" w:rsidTr="0081469C">
        <w:trPr>
          <w:cantSplit/>
        </w:trPr>
        <w:tc>
          <w:tcPr>
            <w:tcW w:w="2886" w:type="dxa"/>
          </w:tcPr>
          <w:p w:rsidR="00DF17DF" w:rsidRPr="00A1047D" w:rsidRDefault="00DF17DF" w:rsidP="00364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47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DF17DF" w:rsidRPr="00364769" w:rsidRDefault="0089123B" w:rsidP="0036476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0.86 : 1</w:t>
            </w:r>
          </w:p>
        </w:tc>
        <w:tc>
          <w:tcPr>
            <w:tcW w:w="134" w:type="dxa"/>
          </w:tcPr>
          <w:p w:rsidR="00DF17DF" w:rsidRPr="00A1047D" w:rsidRDefault="00DF17DF" w:rsidP="0036476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:rsidR="00DF17DF" w:rsidRPr="00364769" w:rsidRDefault="00DF17DF" w:rsidP="0036476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104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02 </w:t>
            </w:r>
            <w:r w:rsidRPr="00A104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: </w:t>
            </w: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1" w:type="dxa"/>
          </w:tcPr>
          <w:p w:rsidR="00DF17DF" w:rsidRPr="00A1047D" w:rsidRDefault="00DF17DF" w:rsidP="0036476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F17DF" w:rsidRPr="00364769" w:rsidRDefault="00F13682" w:rsidP="0036476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</w:t>
            </w:r>
            <w:r w:rsidR="00226F73"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:rsidR="00DF17DF" w:rsidRPr="00A1047D" w:rsidRDefault="00DF17DF" w:rsidP="00364769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F17DF" w:rsidRPr="00364769" w:rsidRDefault="00DF17DF" w:rsidP="00364769">
            <w:pPr>
              <w:pStyle w:val="acctfourfigures"/>
              <w:tabs>
                <w:tab w:val="clear" w:pos="765"/>
              </w:tabs>
              <w:spacing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104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.</w:t>
            </w: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78 </w:t>
            </w:r>
            <w:r w:rsidRPr="00A104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: </w:t>
            </w:r>
            <w:r w:rsidRPr="003647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</w:tbl>
    <w:p w:rsidR="00A67AF1" w:rsidRDefault="00A67AF1" w:rsidP="00364769">
      <w:pPr>
        <w:tabs>
          <w:tab w:val="left" w:pos="540"/>
          <w:tab w:val="left" w:pos="851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552D9" w:rsidRPr="00A1047D" w:rsidRDefault="00364769" w:rsidP="00364769">
      <w:pPr>
        <w:tabs>
          <w:tab w:val="clear" w:pos="227"/>
          <w:tab w:val="clear" w:pos="454"/>
        </w:tabs>
        <w:spacing w:line="36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E552D9" w:rsidRPr="00A1047D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E552D9" w:rsidRPr="00A1047D">
        <w:rPr>
          <w:rFonts w:asciiTheme="majorBidi" w:hAnsiTheme="majorBidi"/>
          <w:b/>
          <w:bCs/>
          <w:sz w:val="32"/>
          <w:szCs w:val="32"/>
          <w:cs/>
        </w:rPr>
        <w:t>การส่งเสริมการลงทุน</w:t>
      </w:r>
    </w:p>
    <w:p w:rsidR="00E552D9" w:rsidRPr="00E552D9" w:rsidRDefault="00E552D9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บริษัท โซลาร์ พีพีเอ็ม จำกัด (บริษัทย่อย) 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E552D9">
        <w:rPr>
          <w:rFonts w:asciiTheme="majorBidi" w:hAnsiTheme="majorBidi" w:cstheme="majorBidi"/>
          <w:sz w:val="32"/>
          <w:szCs w:val="32"/>
        </w:rPr>
        <w:t xml:space="preserve">2520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เพื่อกิจการผลิตชิ้นส่วน และ/หรืออุปกรณ์สำหรับระบบที่ใช้ประโยชน์จากพลังงานแสงอาทิตย์ ตามบัตรส่งเสริมเลขที่ </w:t>
      </w:r>
      <w:r w:rsidRPr="00E552D9">
        <w:rPr>
          <w:rFonts w:asciiTheme="majorBidi" w:hAnsiTheme="majorBidi" w:cstheme="majorBidi"/>
          <w:sz w:val="32"/>
          <w:szCs w:val="32"/>
        </w:rPr>
        <w:t>59</w:t>
      </w:r>
      <w:r w:rsidRPr="00A1047D">
        <w:rPr>
          <w:rFonts w:asciiTheme="majorBidi" w:hAnsiTheme="majorBidi"/>
          <w:sz w:val="32"/>
          <w:szCs w:val="32"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0556</w:t>
      </w:r>
      <w:r w:rsidRPr="00A1047D">
        <w:rPr>
          <w:rFonts w:asciiTheme="majorBidi" w:hAnsiTheme="majorBidi"/>
          <w:sz w:val="32"/>
          <w:szCs w:val="32"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1</w:t>
      </w:r>
      <w:r w:rsidRPr="00A1047D">
        <w:rPr>
          <w:rFonts w:asciiTheme="majorBidi" w:hAnsiTheme="majorBidi"/>
          <w:sz w:val="32"/>
          <w:szCs w:val="32"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00</w:t>
      </w:r>
      <w:r w:rsidRPr="00A1047D">
        <w:rPr>
          <w:rFonts w:asciiTheme="majorBidi" w:hAnsiTheme="majorBidi"/>
          <w:sz w:val="32"/>
          <w:szCs w:val="32"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>1</w:t>
      </w:r>
      <w:r w:rsidRPr="00A1047D">
        <w:rPr>
          <w:rFonts w:asciiTheme="majorBidi" w:hAnsiTheme="majorBidi"/>
          <w:sz w:val="32"/>
          <w:szCs w:val="32"/>
        </w:rPr>
        <w:t>-</w:t>
      </w:r>
      <w:r w:rsidRPr="00E552D9">
        <w:rPr>
          <w:rFonts w:asciiTheme="majorBidi" w:hAnsiTheme="majorBidi" w:cstheme="majorBidi"/>
          <w:sz w:val="32"/>
          <w:szCs w:val="32"/>
        </w:rPr>
        <w:t xml:space="preserve">0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552D9">
        <w:rPr>
          <w:rFonts w:asciiTheme="majorBidi" w:hAnsiTheme="majorBidi" w:cstheme="majorBidi"/>
          <w:sz w:val="32"/>
          <w:szCs w:val="32"/>
        </w:rPr>
        <w:t xml:space="preserve">28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A15268">
        <w:rPr>
          <w:rFonts w:asciiTheme="majorBidi" w:hAnsiTheme="majorBidi" w:cstheme="majorBidi"/>
          <w:sz w:val="32"/>
          <w:szCs w:val="32"/>
        </w:rPr>
        <w:t xml:space="preserve">2559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โดยได้รับสิทธิพิเศษหลายประการ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ห้าปีนับตั้งแต่วันที่เริ่มมีรายได้จากกิจการที่ได้รับการส่งเสริม </w:t>
      </w:r>
    </w:p>
    <w:p w:rsidR="00E552D9" w:rsidRPr="00E552D9" w:rsidRDefault="00E552D9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ในฐานะที่บริษัทย่อยเป็นกิจการที่ได้รับการส่งเสริมการลงทุน บริษัทย่อยต้องปฏิบัติตามเงื่อนไขและข้อกำหนด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ต่าง </w:t>
      </w:r>
      <w:r w:rsidRPr="00A1047D">
        <w:rPr>
          <w:rFonts w:asciiTheme="majorBidi" w:hAnsiTheme="majorBidi" w:cstheme="majorBidi"/>
          <w:sz w:val="32"/>
          <w:szCs w:val="32"/>
          <w:cs/>
        </w:rPr>
        <w:t>ๆ ที่กำหนดไว้ในบัตรส่งเสริมการลงทุน</w:t>
      </w:r>
    </w:p>
    <w:p w:rsidR="00C25AE5" w:rsidRPr="00E552D9" w:rsidRDefault="00E552D9" w:rsidP="00364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รายได้ (ไม่รวมกำไรหรือขาดทุนจากอัตราแลกเปลี่ยนและรายได้อื่น) แยกตามกิจการที่ได้รับการส่งเสริมและไม่ได้รับการส่งเสริมสำหรับปีสิ้นสุดวันที่</w:t>
      </w:r>
      <w:r w:rsidRPr="00A1047D">
        <w:rPr>
          <w:rFonts w:asciiTheme="majorBidi" w:hAnsiTheme="majorBidi" w:cstheme="majorBidi"/>
          <w:sz w:val="32"/>
          <w:szCs w:val="32"/>
        </w:rPr>
        <w:t xml:space="preserve"> </w:t>
      </w:r>
      <w:r w:rsidR="00B038C2">
        <w:rPr>
          <w:rFonts w:asciiTheme="majorBidi" w:hAnsiTheme="majorBidi" w:cstheme="majorBidi"/>
          <w:sz w:val="32"/>
          <w:szCs w:val="32"/>
        </w:rPr>
        <w:t>31</w:t>
      </w:r>
      <w:r w:rsidRPr="00A1047D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A1047D">
        <w:rPr>
          <w:rFonts w:asciiTheme="majorBidi" w:hAnsiTheme="majorBidi" w:cstheme="majorBidi"/>
          <w:sz w:val="32"/>
          <w:szCs w:val="32"/>
        </w:rPr>
        <w:t xml:space="preserve"> </w:t>
      </w:r>
      <w:r w:rsidR="00B038C2">
        <w:rPr>
          <w:rFonts w:asciiTheme="majorBidi" w:hAnsiTheme="majorBidi" w:cstheme="majorBidi"/>
          <w:sz w:val="32"/>
          <w:szCs w:val="32"/>
        </w:rPr>
        <w:t>256</w:t>
      </w:r>
      <w:r w:rsidR="001B6E60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038C2">
        <w:rPr>
          <w:rFonts w:asciiTheme="majorBidi" w:hAnsiTheme="majorBidi" w:cstheme="majorBidi"/>
          <w:sz w:val="32"/>
          <w:szCs w:val="32"/>
        </w:rPr>
        <w:t>256</w:t>
      </w:r>
      <w:r w:rsidR="001B6E60">
        <w:rPr>
          <w:rFonts w:asciiTheme="majorBidi" w:hAnsiTheme="majorBidi" w:cstheme="majorBidi"/>
          <w:sz w:val="32"/>
          <w:szCs w:val="32"/>
        </w:rPr>
        <w:t>1</w:t>
      </w:r>
      <w:r w:rsidRPr="00E552D9">
        <w:rPr>
          <w:rFonts w:asciiTheme="majorBidi" w:hAnsiTheme="majorBidi"/>
          <w:sz w:val="32"/>
          <w:szCs w:val="32"/>
          <w:cs/>
        </w:rPr>
        <w:t xml:space="preserve"> </w:t>
      </w:r>
      <w:r w:rsidRPr="00F15A8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60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25"/>
        <w:gridCol w:w="283"/>
        <w:gridCol w:w="623"/>
        <w:gridCol w:w="139"/>
        <w:gridCol w:w="1077"/>
        <w:gridCol w:w="134"/>
        <w:gridCol w:w="907"/>
        <w:gridCol w:w="142"/>
        <w:gridCol w:w="1077"/>
        <w:gridCol w:w="134"/>
        <w:gridCol w:w="1077"/>
        <w:gridCol w:w="135"/>
        <w:gridCol w:w="907"/>
      </w:tblGrid>
      <w:tr w:rsidR="005C7DD5" w:rsidRPr="00C25AE5" w:rsidTr="003118B0">
        <w:trPr>
          <w:trHeight w:val="20"/>
        </w:trPr>
        <w:tc>
          <w:tcPr>
            <w:tcW w:w="2325" w:type="dxa"/>
          </w:tcPr>
          <w:p w:rsidR="005C7DD5" w:rsidRPr="00C25AE5" w:rsidRDefault="005C7DD5" w:rsidP="00364769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  <w:vAlign w:val="center"/>
          </w:tcPr>
          <w:p w:rsidR="005C7DD5" w:rsidRPr="00C25AE5" w:rsidRDefault="004C3E97" w:rsidP="00364769">
            <w:pPr>
              <w:pStyle w:val="NoSpacing"/>
              <w:spacing w:line="28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พัน</w:t>
            </w:r>
            <w:r w:rsidR="005C7DD5"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7352D" w:rsidRPr="00C25AE5" w:rsidTr="003118B0">
        <w:trPr>
          <w:trHeight w:val="20"/>
        </w:trPr>
        <w:tc>
          <w:tcPr>
            <w:tcW w:w="2325" w:type="dxa"/>
          </w:tcPr>
          <w:p w:rsidR="0097352D" w:rsidRPr="00C25AE5" w:rsidRDefault="0097352D" w:rsidP="00364769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  <w:vAlign w:val="center"/>
          </w:tcPr>
          <w:p w:rsidR="0097352D" w:rsidRPr="00A1047D" w:rsidRDefault="0097352D" w:rsidP="00364769">
            <w:pPr>
              <w:pStyle w:val="NoSpacing"/>
              <w:spacing w:line="28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C7DD5" w:rsidRPr="00C25AE5" w:rsidTr="003118B0">
        <w:trPr>
          <w:trHeight w:val="20"/>
        </w:trPr>
        <w:tc>
          <w:tcPr>
            <w:tcW w:w="2325" w:type="dxa"/>
          </w:tcPr>
          <w:p w:rsidR="005C7DD5" w:rsidRPr="00C25AE5" w:rsidRDefault="005C7DD5" w:rsidP="00364769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C7DD5" w:rsidRPr="00C25AE5" w:rsidRDefault="00A31E0C" w:rsidP="00364769">
            <w:pPr>
              <w:pStyle w:val="NoSpacing"/>
              <w:spacing w:line="280" w:lineRule="exact"/>
              <w:ind w:left="-10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7DD5" w:rsidRPr="00C25AE5" w:rsidRDefault="005C7DD5" w:rsidP="00364769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C7DD5" w:rsidRPr="00C25AE5" w:rsidRDefault="005C7DD5" w:rsidP="00364769">
            <w:pPr>
              <w:pStyle w:val="NoSpacing"/>
              <w:spacing w:line="280" w:lineRule="exact"/>
              <w:ind w:left="-109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25AE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31E0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118B0" w:rsidRPr="00C25AE5" w:rsidTr="003118B0">
        <w:trPr>
          <w:trHeight w:val="20"/>
        </w:trPr>
        <w:tc>
          <w:tcPr>
            <w:tcW w:w="2325" w:type="dxa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:rsidR="003118B0" w:rsidRPr="003118B0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 w:hanging="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กิจการที่ได้รับ</w:t>
            </w:r>
          </w:p>
        </w:tc>
        <w:tc>
          <w:tcPr>
            <w:tcW w:w="134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3118B0" w:rsidRPr="003118B0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กิจการที่ไม่ได้รับ</w:t>
            </w:r>
          </w:p>
        </w:tc>
        <w:tc>
          <w:tcPr>
            <w:tcW w:w="135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 w:hanging="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118B0" w:rsidRPr="00C25AE5" w:rsidTr="003118B0">
        <w:trPr>
          <w:trHeight w:val="20"/>
        </w:trPr>
        <w:tc>
          <w:tcPr>
            <w:tcW w:w="2325" w:type="dxa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bottom w:val="single" w:sz="6" w:space="0" w:color="auto"/>
            </w:tcBorders>
            <w:vAlign w:val="center"/>
          </w:tcPr>
          <w:p w:rsidR="003118B0" w:rsidRPr="00A1047D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9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3118B0" w:rsidRPr="00A1047D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3118B0" w:rsidRPr="00A1047D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:rsidR="003118B0" w:rsidRPr="00A1047D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:rsidR="003118B0" w:rsidRPr="00C25AE5" w:rsidRDefault="003118B0" w:rsidP="003118B0">
            <w:pPr>
              <w:pStyle w:val="NoSpacing"/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18B0" w:rsidRPr="00C25AE5" w:rsidTr="003118B0">
        <w:trPr>
          <w:trHeight w:val="20"/>
        </w:trPr>
        <w:tc>
          <w:tcPr>
            <w:tcW w:w="2325" w:type="dxa"/>
          </w:tcPr>
          <w:p w:rsidR="003118B0" w:rsidRPr="00A1047D" w:rsidRDefault="003118B0" w:rsidP="003118B0">
            <w:pPr>
              <w:pStyle w:val="NoSpacing"/>
              <w:tabs>
                <w:tab w:val="left" w:pos="2410"/>
              </w:tabs>
              <w:spacing w:line="280" w:lineRule="exact"/>
              <w:ind w:right="-108" w:hanging="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06" w:type="dxa"/>
            <w:gridSpan w:val="2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18,095</w:t>
            </w:r>
          </w:p>
        </w:tc>
        <w:tc>
          <w:tcPr>
            <w:tcW w:w="139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1,557,853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1,575,948</w:t>
            </w:r>
          </w:p>
        </w:tc>
        <w:tc>
          <w:tcPr>
            <w:tcW w:w="142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12,991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1,564,614</w:t>
            </w:r>
          </w:p>
        </w:tc>
        <w:tc>
          <w:tcPr>
            <w:tcW w:w="135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1,577,605</w:t>
            </w:r>
          </w:p>
        </w:tc>
      </w:tr>
      <w:tr w:rsidR="003118B0" w:rsidRPr="00C25AE5" w:rsidTr="00364769">
        <w:trPr>
          <w:trHeight w:val="20"/>
        </w:trPr>
        <w:tc>
          <w:tcPr>
            <w:tcW w:w="2608" w:type="dxa"/>
            <w:gridSpan w:val="2"/>
          </w:tcPr>
          <w:p w:rsidR="003118B0" w:rsidRPr="00A1047D" w:rsidRDefault="003118B0" w:rsidP="003118B0">
            <w:pPr>
              <w:pStyle w:val="NoSpacing"/>
              <w:tabs>
                <w:tab w:val="left" w:pos="2410"/>
              </w:tabs>
              <w:spacing w:line="280" w:lineRule="exact"/>
              <w:ind w:right="-108" w:hanging="5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รายได้จากการรับจ้างประกอบ</w:t>
            </w:r>
            <w:r w:rsidRPr="00A1047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623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14,181</w:t>
            </w:r>
          </w:p>
        </w:tc>
        <w:tc>
          <w:tcPr>
            <w:tcW w:w="139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67,182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81,363</w:t>
            </w:r>
          </w:p>
        </w:tc>
        <w:tc>
          <w:tcPr>
            <w:tcW w:w="142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51,837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41,146</w:t>
            </w:r>
          </w:p>
        </w:tc>
        <w:tc>
          <w:tcPr>
            <w:tcW w:w="135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92,983</w:t>
            </w:r>
          </w:p>
        </w:tc>
      </w:tr>
      <w:tr w:rsidR="003118B0" w:rsidRPr="00C25AE5" w:rsidTr="003118B0">
        <w:trPr>
          <w:trHeight w:val="20"/>
        </w:trPr>
        <w:tc>
          <w:tcPr>
            <w:tcW w:w="2325" w:type="dxa"/>
          </w:tcPr>
          <w:p w:rsidR="003118B0" w:rsidRPr="00A1047D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5A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1047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32,276</w:t>
            </w:r>
          </w:p>
        </w:tc>
        <w:tc>
          <w:tcPr>
            <w:tcW w:w="139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1,625,035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1,657,311</w:t>
            </w:r>
          </w:p>
        </w:tc>
        <w:tc>
          <w:tcPr>
            <w:tcW w:w="142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64,828</w:t>
            </w:r>
          </w:p>
        </w:tc>
        <w:tc>
          <w:tcPr>
            <w:tcW w:w="134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1,605,760</w:t>
            </w:r>
          </w:p>
        </w:tc>
        <w:tc>
          <w:tcPr>
            <w:tcW w:w="135" w:type="dxa"/>
            <w:vAlign w:val="bottom"/>
          </w:tcPr>
          <w:p w:rsidR="003118B0" w:rsidRPr="00C25AE5" w:rsidRDefault="003118B0" w:rsidP="003118B0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118B0" w:rsidRPr="00C25AE5" w:rsidRDefault="003118B0" w:rsidP="003118B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1,670,588</w:t>
            </w:r>
          </w:p>
        </w:tc>
      </w:tr>
    </w:tbl>
    <w:p w:rsidR="004D6502" w:rsidRPr="00E91834" w:rsidRDefault="00E1666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4D6502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4D650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D6502"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CC5484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E24BC7" w:rsidRPr="00E24BC7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CB3AC6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E24BC7" w:rsidRPr="00E24BC7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1047D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A1047D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</w:r>
    </w:p>
    <w:p w:rsidR="00E24BC7" w:rsidRPr="00187555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A1047D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87555" w:rsidRPr="003064B9">
        <w:rPr>
          <w:rFonts w:asciiTheme="majorBidi" w:hAnsiTheme="majorBidi"/>
          <w:spacing w:val="-2"/>
          <w:sz w:val="32"/>
          <w:szCs w:val="32"/>
        </w:rPr>
        <w:tab/>
      </w:r>
      <w:r w:rsidRPr="00A1047D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="007E5E93" w:rsidRPr="00A1047D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E24BC7" w:rsidRPr="00E24BC7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E24BC7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F04F87" w:rsidRPr="00E42260" w:rsidRDefault="00E24BC7" w:rsidP="0022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C826CD" w:rsidRPr="00A1047D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A1047D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36BD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826C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826CD" w:rsidRPr="00A1047D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A1047D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268A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268A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340"/>
        <w:gridCol w:w="45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:rsidR="002B3BE0" w:rsidRPr="00A1047D" w:rsidRDefault="004C3E97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="002B3BE0" w:rsidRPr="00A1047D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2B3BE0" w:rsidRPr="00A1047D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B2CFC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3BE0" w:rsidRPr="00A1047D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3BE0" w:rsidRPr="00A1047D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B3BE0" w:rsidRPr="002B3BE0" w:rsidTr="002B3BE0">
        <w:tc>
          <w:tcPr>
            <w:tcW w:w="1644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A1047D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2B3BE0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39" w:type="dxa"/>
          </w:tcPr>
          <w:p w:rsidR="002B3BE0" w:rsidRPr="002B3BE0" w:rsidRDefault="002B3BE0" w:rsidP="002B3BE0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2B3BE0" w:rsidRPr="00A1047D" w:rsidRDefault="002B3BE0" w:rsidP="00B268A1">
            <w:pPr>
              <w:tabs>
                <w:tab w:val="left" w:pos="1800"/>
                <w:tab w:val="left" w:pos="198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256</w:t>
            </w:r>
            <w:r w:rsidR="00B268A1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  <w:t>1</w:t>
            </w:r>
          </w:p>
        </w:tc>
      </w:tr>
      <w:tr w:rsidR="00B268A1" w:rsidRPr="002B3BE0" w:rsidTr="002B3BE0">
        <w:tc>
          <w:tcPr>
            <w:tcW w:w="1644" w:type="dxa"/>
            <w:vAlign w:val="bottom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1,089,593</w:t>
            </w: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564BB0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486,355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477,605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81,363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B268A1" w:rsidRPr="002B3BE0" w:rsidRDefault="00564BB0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92,983</w:t>
            </w: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1,657,311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226F73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1,670,588</w:t>
            </w:r>
          </w:p>
        </w:tc>
      </w:tr>
      <w:tr w:rsidR="00B268A1" w:rsidRPr="002B3BE0" w:rsidTr="002B3BE0">
        <w:tc>
          <w:tcPr>
            <w:tcW w:w="1644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A1047D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(1,015,092)</w:t>
            </w: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A1047D" w:rsidRDefault="00564BB0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(1,006,766</w:t>
            </w:r>
            <w:r w:rsidR="00B268A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74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(373,218)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74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(380,708)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B268A1" w:rsidRPr="002B3BE0" w:rsidRDefault="00226F73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(69,824)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B268A1" w:rsidRPr="002B3BE0" w:rsidRDefault="00564BB0" w:rsidP="00E91A3D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(110,249)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(1,458,134)</w:t>
            </w:r>
          </w:p>
        </w:tc>
        <w:tc>
          <w:tcPr>
            <w:tcW w:w="139" w:type="dxa"/>
          </w:tcPr>
          <w:p w:rsidR="00B268A1" w:rsidRPr="00A1047D" w:rsidRDefault="00B268A1" w:rsidP="002B3BE0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B268A1" w:rsidRPr="00A1047D" w:rsidRDefault="00B268A1" w:rsidP="00E91A3D">
            <w:pPr>
              <w:tabs>
                <w:tab w:val="clear" w:pos="907"/>
                <w:tab w:val="left" w:pos="196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26F73">
              <w:rPr>
                <w:rFonts w:asciiTheme="majorBidi" w:hAnsiTheme="majorBidi" w:cstheme="majorBidi"/>
                <w:sz w:val="22"/>
                <w:szCs w:val="22"/>
              </w:rPr>
              <w:t>1,497,723</w:t>
            </w:r>
            <w:r w:rsidRPr="002B3BE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268A1" w:rsidRPr="002B3BE0" w:rsidTr="002B3BE0">
        <w:tc>
          <w:tcPr>
            <w:tcW w:w="1644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74,501</w:t>
            </w: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268A1" w:rsidRPr="002B3BE0" w:rsidRDefault="00564BB0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93,234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113,137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96,897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268A1" w:rsidRPr="002B3BE0" w:rsidRDefault="00226F73" w:rsidP="00226F7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11,539</w:t>
            </w: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268A1" w:rsidRPr="002B3BE0" w:rsidRDefault="00564BB0" w:rsidP="00564BB0">
            <w:pPr>
              <w:tabs>
                <w:tab w:val="clear" w:pos="907"/>
                <w:tab w:val="left" w:pos="19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(17,266)</w:t>
            </w: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199,177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clear" w:pos="907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268A1" w:rsidRPr="002B3BE0" w:rsidRDefault="00226F73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172,865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25,024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50,418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51,856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48,407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144,057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139,241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20,084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18,465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3,805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9,456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4,399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7,714</w:t>
            </w:r>
          </w:p>
        </w:tc>
      </w:tr>
      <w:tr w:rsidR="00B268A1" w:rsidRPr="002B3BE0" w:rsidTr="00244AF4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68A1" w:rsidRPr="002B3BE0" w:rsidTr="00244AF4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</w:rPr>
              <w:t xml:space="preserve">31 </w:t>
            </w: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68A1" w:rsidRPr="002B3BE0" w:rsidTr="002B3BE0">
        <w:tc>
          <w:tcPr>
            <w:tcW w:w="1984" w:type="dxa"/>
            <w:gridSpan w:val="2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spacing w:line="30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30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26F7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30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458,614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483,574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42,478</w:t>
            </w:r>
          </w:p>
        </w:tc>
      </w:tr>
      <w:tr w:rsidR="00B268A1" w:rsidRPr="002B3BE0" w:rsidTr="002B3BE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1,832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2,178</w:t>
            </w:r>
          </w:p>
        </w:tc>
      </w:tr>
      <w:tr w:rsidR="00B268A1" w:rsidRPr="002B3BE0" w:rsidTr="00BA3F7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1,091,274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1,234,366</w:t>
            </w:r>
          </w:p>
        </w:tc>
      </w:tr>
      <w:tr w:rsidR="00B268A1" w:rsidRPr="002B3BE0" w:rsidTr="00BA3F70">
        <w:tc>
          <w:tcPr>
            <w:tcW w:w="1644" w:type="dxa"/>
          </w:tcPr>
          <w:p w:rsidR="00B268A1" w:rsidRPr="00A1047D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-250" w:hanging="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268A1" w:rsidRPr="002B3BE0" w:rsidRDefault="00B268A1" w:rsidP="002B3BE0">
            <w:pPr>
              <w:tabs>
                <w:tab w:val="left" w:pos="195"/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268A1" w:rsidRPr="002B3BE0" w:rsidRDefault="00B268A1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268A1" w:rsidRPr="002B3BE0" w:rsidRDefault="00226F73" w:rsidP="002B3BE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1,601,976</w:t>
            </w:r>
          </w:p>
        </w:tc>
        <w:tc>
          <w:tcPr>
            <w:tcW w:w="139" w:type="dxa"/>
          </w:tcPr>
          <w:p w:rsidR="00B268A1" w:rsidRPr="002B3BE0" w:rsidRDefault="00B268A1" w:rsidP="002B3BE0">
            <w:pPr>
              <w:tabs>
                <w:tab w:val="left" w:pos="1800"/>
                <w:tab w:val="left" w:pos="198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268A1" w:rsidRPr="002B3BE0" w:rsidRDefault="00B268A1" w:rsidP="00E91A3D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</w:rPr>
              <w:t>1,762,596</w:t>
            </w:r>
          </w:p>
        </w:tc>
      </w:tr>
    </w:tbl>
    <w:p w:rsidR="008D20F4" w:rsidRPr="008757EF" w:rsidRDefault="00E16667" w:rsidP="00B9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29</w:t>
      </w:r>
      <w:r w:rsidR="008D20F4" w:rsidRPr="00A1047D">
        <w:rPr>
          <w:rFonts w:asciiTheme="majorBidi" w:hAnsiTheme="majorBidi"/>
          <w:b/>
          <w:bCs/>
          <w:color w:val="000000"/>
          <w:sz w:val="32"/>
          <w:szCs w:val="32"/>
        </w:rPr>
        <w:t xml:space="preserve">. </w:t>
      </w:r>
      <w:r w:rsidR="008D20F4" w:rsidRPr="008757E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D20F4"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:rsidR="008D20F4" w:rsidRPr="00730DEB" w:rsidRDefault="008D20F4" w:rsidP="00F62552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730DEB">
        <w:rPr>
          <w:rFonts w:asciiTheme="majorBidi" w:hAnsiTheme="majorBidi" w:cstheme="majorBidi"/>
          <w:sz w:val="32"/>
          <w:szCs w:val="32"/>
        </w:rPr>
        <w:t xml:space="preserve">31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30DEB">
        <w:rPr>
          <w:rFonts w:asciiTheme="majorBidi" w:hAnsiTheme="majorBidi" w:cstheme="majorBidi"/>
          <w:sz w:val="32"/>
          <w:szCs w:val="32"/>
        </w:rPr>
        <w:t>256</w:t>
      </w:r>
      <w:r w:rsidR="00E11363">
        <w:rPr>
          <w:rFonts w:asciiTheme="majorBidi" w:hAnsiTheme="majorBidi" w:cstheme="majorBidi"/>
          <w:sz w:val="32"/>
          <w:szCs w:val="32"/>
        </w:rPr>
        <w:t>2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30DEB">
        <w:rPr>
          <w:rFonts w:asciiTheme="majorBidi" w:hAnsiTheme="majorBidi" w:cstheme="majorBidi"/>
          <w:sz w:val="32"/>
          <w:szCs w:val="32"/>
        </w:rPr>
        <w:t>256</w:t>
      </w:r>
      <w:r w:rsidR="00E11363">
        <w:rPr>
          <w:rFonts w:asciiTheme="majorBidi" w:hAnsiTheme="majorBidi" w:cstheme="majorBidi"/>
          <w:sz w:val="32"/>
          <w:szCs w:val="32"/>
        </w:rPr>
        <w:t>1</w:t>
      </w:r>
      <w:r w:rsidRPr="00730DEB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34"/>
      </w:tblGrid>
      <w:tr w:rsidR="00FE7EEC" w:rsidRPr="009970F8" w:rsidTr="000D36EF">
        <w:trPr>
          <w:trHeight w:val="20"/>
          <w:tblHeader/>
        </w:trPr>
        <w:tc>
          <w:tcPr>
            <w:tcW w:w="2693" w:type="dxa"/>
          </w:tcPr>
          <w:p w:rsidR="00FE7EEC" w:rsidRPr="009970F8" w:rsidRDefault="00FE7EEC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24" w:type="dxa"/>
            <w:gridSpan w:val="9"/>
            <w:tcBorders>
              <w:bottom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7EEC" w:rsidRPr="009970F8" w:rsidTr="000D36EF">
        <w:trPr>
          <w:trHeight w:val="20"/>
          <w:tblHeader/>
        </w:trPr>
        <w:tc>
          <w:tcPr>
            <w:tcW w:w="2693" w:type="dxa"/>
          </w:tcPr>
          <w:p w:rsidR="00FE7EEC" w:rsidRPr="009970F8" w:rsidRDefault="00FE7EEC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FE7EEC" w:rsidRPr="00A1047D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E7EEC" w:rsidRPr="009970F8" w:rsidTr="00251F46">
        <w:trPr>
          <w:trHeight w:val="20"/>
          <w:tblHeader/>
        </w:trPr>
        <w:tc>
          <w:tcPr>
            <w:tcW w:w="2693" w:type="dxa"/>
          </w:tcPr>
          <w:p w:rsidR="00FE7EEC" w:rsidRPr="009970F8" w:rsidRDefault="00FE7EEC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E7EEC" w:rsidRPr="009970F8" w:rsidRDefault="00FE7EEC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FE7EEC" w:rsidRPr="009970F8" w:rsidRDefault="00FE7EEC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FE7EEC" w:rsidRPr="009970F8" w:rsidRDefault="00FE7EEC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63CF5" w:rsidRPr="009970F8" w:rsidTr="00251F46">
        <w:trPr>
          <w:trHeight w:val="20"/>
          <w:tblHeader/>
        </w:trPr>
        <w:tc>
          <w:tcPr>
            <w:tcW w:w="2693" w:type="dxa"/>
          </w:tcPr>
          <w:p w:rsidR="00563CF5" w:rsidRPr="009970F8" w:rsidRDefault="00563CF5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DA35B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563CF5" w:rsidRPr="009970F8" w:rsidTr="00251F46">
        <w:trPr>
          <w:trHeight w:val="20"/>
          <w:tblHeader/>
        </w:trPr>
        <w:tc>
          <w:tcPr>
            <w:tcW w:w="2693" w:type="dxa"/>
          </w:tcPr>
          <w:p w:rsidR="00563CF5" w:rsidRPr="00A1047D" w:rsidRDefault="00563CF5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1136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563CF5" w:rsidRPr="009970F8" w:rsidRDefault="00563CF5" w:rsidP="00DA35BC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A1047D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563CF5" w:rsidRPr="009970F8" w:rsidRDefault="00563CF5" w:rsidP="00DA35BC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A1047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256</w:t>
            </w:r>
            <w:r w:rsidR="00E1136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2</w:t>
            </w:r>
          </w:p>
        </w:tc>
      </w:tr>
      <w:tr w:rsidR="000D36EF" w:rsidRPr="009970F8" w:rsidTr="000D36EF">
        <w:trPr>
          <w:trHeight w:val="54"/>
        </w:trPr>
        <w:tc>
          <w:tcPr>
            <w:tcW w:w="2693" w:type="dxa"/>
          </w:tcPr>
          <w:p w:rsidR="000D36EF" w:rsidRPr="009970F8" w:rsidRDefault="000D36EF" w:rsidP="000D36E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กู้ยืมระยะสั้น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:rsidR="000D36EF" w:rsidRPr="009970F8" w:rsidRDefault="000D36EF" w:rsidP="000D36EF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="Angsana New" w:hAnsi="Angsana New"/>
                <w:sz w:val="24"/>
                <w:szCs w:val="24"/>
              </w:rPr>
              <w:t>621,739,920.06</w:t>
            </w:r>
          </w:p>
        </w:tc>
        <w:tc>
          <w:tcPr>
            <w:tcW w:w="90" w:type="dxa"/>
            <w:vAlign w:val="bottom"/>
          </w:tcPr>
          <w:p w:rsidR="000D36EF" w:rsidRPr="009970F8" w:rsidRDefault="000D36EF" w:rsidP="000D36EF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0D36EF" w:rsidRPr="009970F8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360B">
              <w:rPr>
                <w:rFonts w:asciiTheme="majorBidi" w:hAnsiTheme="majorBidi" w:cstheme="majorBidi"/>
                <w:sz w:val="24"/>
                <w:szCs w:val="24"/>
              </w:rPr>
              <w:t>(103,644,</w:t>
            </w:r>
            <w:r w:rsidRPr="0058360B">
              <w:rPr>
                <w:rFonts w:asciiTheme="majorBidi" w:hAnsiTheme="majorBidi"/>
                <w:sz w:val="24"/>
                <w:szCs w:val="24"/>
              </w:rPr>
              <w:t>980</w:t>
            </w:r>
            <w:r w:rsidRPr="0058360B">
              <w:rPr>
                <w:rFonts w:asciiTheme="majorBidi" w:hAnsiTheme="majorBidi" w:cstheme="majorBidi"/>
                <w:sz w:val="24"/>
                <w:szCs w:val="24"/>
              </w:rPr>
              <w:t>.05)</w:t>
            </w:r>
          </w:p>
        </w:tc>
        <w:tc>
          <w:tcPr>
            <w:tcW w:w="90" w:type="dxa"/>
            <w:vAlign w:val="bottom"/>
          </w:tcPr>
          <w:p w:rsidR="000D36EF" w:rsidRPr="009970F8" w:rsidRDefault="000D36EF" w:rsidP="000D36EF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D36EF" w:rsidRPr="005A39CA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0D36EF" w:rsidRPr="009970F8" w:rsidRDefault="000D36EF" w:rsidP="000D36EF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D36EF" w:rsidRPr="00DA35BC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(9,691.52)</w:t>
            </w:r>
          </w:p>
        </w:tc>
        <w:tc>
          <w:tcPr>
            <w:tcW w:w="90" w:type="dxa"/>
            <w:vAlign w:val="bottom"/>
          </w:tcPr>
          <w:p w:rsidR="000D36EF" w:rsidRPr="009970F8" w:rsidRDefault="000D36EF" w:rsidP="000D36E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D36EF" w:rsidRPr="009970F8" w:rsidRDefault="000D36EF" w:rsidP="000D36E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9CA">
              <w:rPr>
                <w:rFonts w:asciiTheme="majorBidi" w:hAnsiTheme="majorBidi" w:cstheme="majorBidi"/>
                <w:sz w:val="24"/>
                <w:szCs w:val="24"/>
              </w:rPr>
              <w:t>518,085,248.49</w:t>
            </w:r>
          </w:p>
        </w:tc>
      </w:tr>
      <w:tr w:rsidR="000D36EF" w:rsidRPr="009970F8" w:rsidTr="000D36EF">
        <w:trPr>
          <w:trHeight w:val="20"/>
        </w:trPr>
        <w:tc>
          <w:tcPr>
            <w:tcW w:w="2693" w:type="dxa"/>
          </w:tcPr>
          <w:p w:rsidR="000D36EF" w:rsidRPr="00A1047D" w:rsidRDefault="000D36EF" w:rsidP="000D36E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บุคล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:rsidR="000D36EF" w:rsidRPr="009970F8" w:rsidRDefault="000D36EF" w:rsidP="000D36EF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4,500,000.00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0D36EF" w:rsidRPr="005A39CA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D36EF" w:rsidRPr="005A39CA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5A39CA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9970F8" w:rsidRDefault="000D36EF" w:rsidP="000D36E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9CA">
              <w:rPr>
                <w:rFonts w:asciiTheme="majorBidi" w:hAnsiTheme="majorBidi" w:cstheme="majorBidi"/>
                <w:sz w:val="24"/>
                <w:szCs w:val="24"/>
              </w:rPr>
              <w:t>4,500,000.00</w:t>
            </w:r>
          </w:p>
        </w:tc>
      </w:tr>
      <w:tr w:rsidR="000D36EF" w:rsidRPr="009970F8" w:rsidTr="000D36EF">
        <w:trPr>
          <w:trHeight w:val="20"/>
        </w:trPr>
        <w:tc>
          <w:tcPr>
            <w:tcW w:w="2693" w:type="dxa"/>
          </w:tcPr>
          <w:p w:rsidR="000D36EF" w:rsidRPr="00A1047D" w:rsidRDefault="000D36EF" w:rsidP="000D36EF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:rsidR="000D36EF" w:rsidRPr="009970F8" w:rsidRDefault="000D36EF" w:rsidP="000D36EF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>83,883,913.16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0D36EF" w:rsidRPr="00485518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85518">
              <w:rPr>
                <w:rFonts w:asciiTheme="majorBidi" w:hAnsiTheme="majorBidi"/>
                <w:sz w:val="24"/>
                <w:szCs w:val="24"/>
              </w:rPr>
              <w:t>(34,407,911.56)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D36EF" w:rsidRPr="005A39CA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D36EF" w:rsidRPr="00DA35BC" w:rsidRDefault="000D36EF" w:rsidP="000D36EF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0D36EF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9970F8" w:rsidRDefault="000D36EF" w:rsidP="000D36E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662E">
              <w:rPr>
                <w:rFonts w:asciiTheme="majorBidi" w:hAnsiTheme="majorBidi" w:cstheme="majorBidi"/>
                <w:sz w:val="24"/>
                <w:szCs w:val="24"/>
              </w:rPr>
              <w:t>49,476,001.60</w:t>
            </w:r>
          </w:p>
        </w:tc>
      </w:tr>
      <w:tr w:rsidR="005A39CA" w:rsidRPr="009970F8" w:rsidTr="00251F46">
        <w:trPr>
          <w:trHeight w:val="20"/>
        </w:trPr>
        <w:tc>
          <w:tcPr>
            <w:tcW w:w="2693" w:type="dxa"/>
          </w:tcPr>
          <w:p w:rsidR="005A39CA" w:rsidRPr="00A1047D" w:rsidRDefault="005A39CA" w:rsidP="00DA35BC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ภายใต้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5A39CA" w:rsidRPr="009970F8" w:rsidRDefault="005A39CA" w:rsidP="00DA35BC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9505E">
              <w:rPr>
                <w:rFonts w:asciiTheme="majorBidi" w:hAnsiTheme="majorBidi" w:cstheme="majorBidi"/>
                <w:sz w:val="24"/>
                <w:szCs w:val="24"/>
              </w:rPr>
              <w:t>,881,665.73</w:t>
            </w:r>
          </w:p>
        </w:tc>
        <w:tc>
          <w:tcPr>
            <w:tcW w:w="90" w:type="dxa"/>
          </w:tcPr>
          <w:p w:rsidR="005A39CA" w:rsidRPr="009970F8" w:rsidRDefault="005A39CA" w:rsidP="00DA35BC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5A39CA" w:rsidRPr="00485518" w:rsidRDefault="0058360B" w:rsidP="00DA35B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85518">
              <w:rPr>
                <w:rFonts w:asciiTheme="majorBidi" w:hAnsiTheme="majorBidi"/>
                <w:sz w:val="24"/>
                <w:szCs w:val="24"/>
              </w:rPr>
              <w:t>(2,947,406.35)</w:t>
            </w:r>
          </w:p>
        </w:tc>
        <w:tc>
          <w:tcPr>
            <w:tcW w:w="90" w:type="dxa"/>
          </w:tcPr>
          <w:p w:rsidR="005A39CA" w:rsidRPr="009970F8" w:rsidRDefault="005A39CA" w:rsidP="00DA35BC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A39CA" w:rsidRPr="009970F8" w:rsidRDefault="003E322B" w:rsidP="007C4BA0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7</w:t>
            </w:r>
            <w:r w:rsidRPr="003E322B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086</w:t>
            </w:r>
            <w:r w:rsidRPr="003E322B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854.23</w:t>
            </w:r>
          </w:p>
        </w:tc>
        <w:tc>
          <w:tcPr>
            <w:tcW w:w="90" w:type="dxa"/>
          </w:tcPr>
          <w:p w:rsidR="005A39CA" w:rsidRPr="009970F8" w:rsidRDefault="005A39CA" w:rsidP="00DA35BC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A39CA" w:rsidRPr="00DA35BC" w:rsidRDefault="00DA35BC" w:rsidP="00DA35BC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5A39CA" w:rsidRPr="009970F8" w:rsidRDefault="005A39CA" w:rsidP="00DA35B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A39CA" w:rsidRPr="00A1047D" w:rsidRDefault="00DA35BC" w:rsidP="00DA35B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35BC">
              <w:rPr>
                <w:rFonts w:asciiTheme="majorBidi" w:hAnsiTheme="majorBidi" w:cstheme="majorBidi"/>
                <w:sz w:val="24"/>
                <w:szCs w:val="24"/>
              </w:rPr>
              <w:t>12,021,113.61</w:t>
            </w:r>
          </w:p>
        </w:tc>
      </w:tr>
      <w:tr w:rsidR="005B7460" w:rsidRPr="009970F8" w:rsidTr="00251F46">
        <w:trPr>
          <w:trHeight w:val="20"/>
        </w:trPr>
        <w:tc>
          <w:tcPr>
            <w:tcW w:w="2693" w:type="dxa"/>
          </w:tcPr>
          <w:p w:rsidR="005B7460" w:rsidRPr="009970F8" w:rsidRDefault="005B7460" w:rsidP="005B7460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5B7460" w:rsidRPr="009970F8" w:rsidRDefault="005B7460" w:rsidP="005B7460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>718,005,498.95</w:t>
            </w:r>
          </w:p>
        </w:tc>
        <w:tc>
          <w:tcPr>
            <w:tcW w:w="90" w:type="dxa"/>
          </w:tcPr>
          <w:p w:rsidR="005B7460" w:rsidRPr="009970F8" w:rsidRDefault="005B7460" w:rsidP="005B7460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5B7460" w:rsidRPr="009970F8" w:rsidRDefault="003E322B" w:rsidP="00C7050D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322B">
              <w:rPr>
                <w:rFonts w:asciiTheme="majorBidi" w:hAnsiTheme="majorBidi" w:cstheme="majorBidi"/>
                <w:sz w:val="24"/>
                <w:szCs w:val="24"/>
              </w:rPr>
              <w:t>141,000,297.96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5B7460" w:rsidRPr="009970F8" w:rsidRDefault="005B7460" w:rsidP="005B7460">
            <w:pPr>
              <w:tabs>
                <w:tab w:val="decimal" w:pos="808"/>
              </w:tabs>
              <w:spacing w:line="320" w:lineRule="exact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B7460" w:rsidRPr="009970F8" w:rsidRDefault="003E322B" w:rsidP="005B7460">
            <w:pPr>
              <w:autoSpaceDE w:val="0"/>
              <w:autoSpaceDN w:val="0"/>
              <w:adjustRightInd w:val="0"/>
              <w:spacing w:line="32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7</w:t>
            </w:r>
            <w:r w:rsidRPr="003E322B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086</w:t>
            </w:r>
            <w:r w:rsidRPr="003E322B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854.23</w:t>
            </w:r>
          </w:p>
        </w:tc>
        <w:tc>
          <w:tcPr>
            <w:tcW w:w="90" w:type="dxa"/>
          </w:tcPr>
          <w:p w:rsidR="005B7460" w:rsidRPr="009970F8" w:rsidRDefault="005B7460" w:rsidP="005B7460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B7460" w:rsidRPr="00DA35BC" w:rsidRDefault="005B7460" w:rsidP="005B746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2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(9,691.52)</w:t>
            </w:r>
          </w:p>
        </w:tc>
        <w:tc>
          <w:tcPr>
            <w:tcW w:w="90" w:type="dxa"/>
          </w:tcPr>
          <w:p w:rsidR="005B7460" w:rsidRPr="009970F8" w:rsidRDefault="005B7460" w:rsidP="005B746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5B7460" w:rsidRPr="009970F8" w:rsidRDefault="005B7460" w:rsidP="005B746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360B">
              <w:rPr>
                <w:rFonts w:asciiTheme="majorBidi" w:hAnsiTheme="majorBidi" w:cstheme="majorBidi"/>
                <w:sz w:val="24"/>
                <w:szCs w:val="24"/>
              </w:rPr>
              <w:t>584,082,363.70</w:t>
            </w:r>
          </w:p>
        </w:tc>
      </w:tr>
    </w:tbl>
    <w:p w:rsidR="00FE7EEC" w:rsidRDefault="00FE7EEC"/>
    <w:p w:rsidR="0099024E" w:rsidRDefault="0099024E"/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47"/>
      </w:tblGrid>
      <w:tr w:rsidR="00672C83" w:rsidRPr="009970F8" w:rsidTr="00251F46">
        <w:trPr>
          <w:trHeight w:val="20"/>
          <w:tblHeader/>
        </w:trPr>
        <w:tc>
          <w:tcPr>
            <w:tcW w:w="2693" w:type="dxa"/>
          </w:tcPr>
          <w:p w:rsidR="00672C83" w:rsidRPr="009970F8" w:rsidRDefault="00672C83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72C83" w:rsidRPr="009970F8" w:rsidTr="00251F46">
        <w:trPr>
          <w:trHeight w:val="20"/>
          <w:tblHeader/>
        </w:trPr>
        <w:tc>
          <w:tcPr>
            <w:tcW w:w="2693" w:type="dxa"/>
          </w:tcPr>
          <w:p w:rsidR="00672C83" w:rsidRPr="009970F8" w:rsidRDefault="00672C83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672C83" w:rsidRPr="00A1047D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72C83" w:rsidRPr="009970F8" w:rsidTr="00251F46">
        <w:trPr>
          <w:trHeight w:val="20"/>
          <w:tblHeader/>
        </w:trPr>
        <w:tc>
          <w:tcPr>
            <w:tcW w:w="2693" w:type="dxa"/>
          </w:tcPr>
          <w:p w:rsidR="00672C83" w:rsidRPr="009970F8" w:rsidRDefault="00672C83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2C83" w:rsidRPr="009970F8" w:rsidRDefault="00672C83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672C83" w:rsidRPr="009970F8" w:rsidRDefault="00672C83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</w:tcBorders>
          </w:tcPr>
          <w:p w:rsidR="00672C83" w:rsidRPr="009970F8" w:rsidRDefault="00672C83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63CF5" w:rsidRPr="009970F8" w:rsidTr="00251F46">
        <w:trPr>
          <w:trHeight w:val="20"/>
          <w:tblHeader/>
        </w:trPr>
        <w:tc>
          <w:tcPr>
            <w:tcW w:w="2693" w:type="dxa"/>
          </w:tcPr>
          <w:p w:rsidR="00563CF5" w:rsidRPr="009970F8" w:rsidRDefault="00563CF5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9970F8" w:rsidRDefault="00563CF5" w:rsidP="003074E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563CF5" w:rsidRPr="009970F8" w:rsidTr="00251F46">
        <w:trPr>
          <w:trHeight w:val="20"/>
          <w:tblHeader/>
        </w:trPr>
        <w:tc>
          <w:tcPr>
            <w:tcW w:w="2693" w:type="dxa"/>
          </w:tcPr>
          <w:p w:rsidR="00563CF5" w:rsidRPr="00A1047D" w:rsidRDefault="00563CF5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1136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563CF5" w:rsidRPr="009970F8" w:rsidRDefault="00563CF5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:rsidR="00563CF5" w:rsidRPr="00A1047D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:rsidR="00563CF5" w:rsidRPr="009970F8" w:rsidRDefault="00563CF5" w:rsidP="003074E0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9970F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A1047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ธันวาคม </w:t>
            </w:r>
            <w:r w:rsidR="00E1136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2561</w:t>
            </w:r>
          </w:p>
        </w:tc>
      </w:tr>
      <w:tr w:rsidR="00E11363" w:rsidRPr="009970F8" w:rsidTr="00251F46">
        <w:trPr>
          <w:trHeight w:val="54"/>
        </w:trPr>
        <w:tc>
          <w:tcPr>
            <w:tcW w:w="2693" w:type="dxa"/>
          </w:tcPr>
          <w:p w:rsidR="00E11363" w:rsidRPr="009970F8" w:rsidRDefault="00E11363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กู้ยืมระยะสั้น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:rsidR="00E11363" w:rsidRPr="009970F8" w:rsidRDefault="00727AE3" w:rsidP="003074E0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7AE3">
              <w:rPr>
                <w:rFonts w:asciiTheme="majorBidi" w:hAnsiTheme="majorBidi" w:cstheme="majorBidi"/>
                <w:sz w:val="24"/>
                <w:szCs w:val="24"/>
              </w:rPr>
              <w:t>367,221,486.04</w:t>
            </w:r>
          </w:p>
        </w:tc>
        <w:tc>
          <w:tcPr>
            <w:tcW w:w="90" w:type="dxa"/>
            <w:vAlign w:val="bottom"/>
          </w:tcPr>
          <w:p w:rsidR="00E11363" w:rsidRPr="009970F8" w:rsidRDefault="00E11363" w:rsidP="003074E0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E11363" w:rsidRPr="009970F8" w:rsidRDefault="00AD5486" w:rsidP="003074E0">
            <w:pPr>
              <w:autoSpaceDE w:val="0"/>
              <w:autoSpaceDN w:val="0"/>
              <w:adjustRightInd w:val="0"/>
              <w:spacing w:line="30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5486">
              <w:rPr>
                <w:rFonts w:asciiTheme="majorBidi" w:hAnsiTheme="majorBidi" w:cstheme="majorBidi"/>
                <w:sz w:val="24"/>
                <w:szCs w:val="24"/>
              </w:rPr>
              <w:t>262,803,417.89</w:t>
            </w:r>
          </w:p>
        </w:tc>
        <w:tc>
          <w:tcPr>
            <w:tcW w:w="90" w:type="dxa"/>
            <w:vAlign w:val="bottom"/>
          </w:tcPr>
          <w:p w:rsidR="00E11363" w:rsidRPr="009970F8" w:rsidRDefault="00E11363" w:rsidP="003074E0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E11363" w:rsidRPr="009970F8" w:rsidRDefault="00E11363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E11363" w:rsidRPr="009970F8" w:rsidRDefault="00E11363" w:rsidP="003074E0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E11363" w:rsidRPr="009970F8" w:rsidRDefault="00E11363" w:rsidP="003074E0">
            <w:pPr>
              <w:tabs>
                <w:tab w:val="clear" w:pos="680"/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</w:t>
            </w:r>
            <w:r w:rsidR="00727AE3" w:rsidRPr="00727AE3">
              <w:rPr>
                <w:rFonts w:asciiTheme="majorBidi" w:hAnsiTheme="majorBidi" w:cstheme="majorBidi"/>
                <w:sz w:val="24"/>
                <w:szCs w:val="24"/>
              </w:rPr>
              <w:t>8,284,983.87</w:t>
            </w:r>
            <w:r w:rsidRPr="00A1047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E11363" w:rsidRPr="009970F8" w:rsidRDefault="00E11363" w:rsidP="003074E0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:rsidR="00E11363" w:rsidRPr="0029505E" w:rsidRDefault="0029505E" w:rsidP="003074E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</w:rPr>
              <w:t xml:space="preserve">     </w:t>
            </w:r>
            <w:r w:rsidRPr="0029505E">
              <w:rPr>
                <w:rFonts w:ascii="Angsana New" w:hAnsi="Angsana New"/>
                <w:sz w:val="24"/>
                <w:szCs w:val="24"/>
              </w:rPr>
              <w:t xml:space="preserve">621,739,920.06 </w:t>
            </w:r>
          </w:p>
        </w:tc>
      </w:tr>
      <w:tr w:rsidR="000D36EF" w:rsidRPr="009970F8" w:rsidTr="00B1286F">
        <w:trPr>
          <w:trHeight w:val="20"/>
        </w:trPr>
        <w:tc>
          <w:tcPr>
            <w:tcW w:w="2693" w:type="dxa"/>
          </w:tcPr>
          <w:p w:rsidR="000D36EF" w:rsidRPr="00A1047D" w:rsidRDefault="000D36EF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บุคล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:rsidR="000D36EF" w:rsidRPr="009970F8" w:rsidRDefault="000D36EF" w:rsidP="003074E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3EE">
              <w:rPr>
                <w:rFonts w:asciiTheme="majorBidi" w:hAnsiTheme="majorBidi" w:cstheme="majorBidi"/>
                <w:sz w:val="24"/>
                <w:szCs w:val="24"/>
              </w:rPr>
              <w:t>17,695,904.00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0D36EF" w:rsidRPr="009970F8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(13</w:t>
            </w:r>
            <w:r w:rsidRPr="000853EE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195</w:t>
            </w:r>
            <w:r w:rsidRPr="000853EE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904.00)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D36EF" w:rsidRPr="009970F8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5A39CA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:rsidR="000D36EF" w:rsidRPr="009970F8" w:rsidRDefault="000D36EF" w:rsidP="003074E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4,500,000.00</w:t>
            </w:r>
          </w:p>
        </w:tc>
      </w:tr>
      <w:tr w:rsidR="000D36EF" w:rsidRPr="009970F8" w:rsidTr="00B1286F">
        <w:trPr>
          <w:trHeight w:val="20"/>
        </w:trPr>
        <w:tc>
          <w:tcPr>
            <w:tcW w:w="2693" w:type="dxa"/>
          </w:tcPr>
          <w:p w:rsidR="000D36EF" w:rsidRPr="00A1047D" w:rsidRDefault="000D36EF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:rsidR="000D36EF" w:rsidRPr="009970F8" w:rsidRDefault="000D36EF" w:rsidP="003074E0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63B0">
              <w:rPr>
                <w:rFonts w:asciiTheme="majorBidi" w:hAnsiTheme="majorBidi" w:cstheme="majorBidi"/>
                <w:sz w:val="24"/>
                <w:szCs w:val="24"/>
              </w:rPr>
              <w:t>118,588,026.07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</w:tcPr>
          <w:p w:rsidR="000D36EF" w:rsidRPr="009970F8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(34</w:t>
            </w:r>
            <w:r w:rsidRPr="00B260BF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704</w:t>
            </w:r>
            <w:r w:rsidRPr="00B260BF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112.91)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0D36EF" w:rsidRPr="009970F8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5A39CA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:rsidR="000D36EF" w:rsidRPr="0029505E" w:rsidRDefault="000D36EF" w:rsidP="003074E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 xml:space="preserve">  83,883,913.16 </w:t>
            </w:r>
          </w:p>
        </w:tc>
      </w:tr>
      <w:tr w:rsidR="000D36EF" w:rsidRPr="009970F8" w:rsidTr="00B1286F">
        <w:trPr>
          <w:trHeight w:val="20"/>
        </w:trPr>
        <w:tc>
          <w:tcPr>
            <w:tcW w:w="2693" w:type="dxa"/>
          </w:tcPr>
          <w:p w:rsidR="000D36EF" w:rsidRPr="00A1047D" w:rsidRDefault="000D36EF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ภายใต้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0D36EF" w:rsidRPr="009970F8" w:rsidRDefault="000D36EF" w:rsidP="003074E0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62BC">
              <w:rPr>
                <w:rFonts w:asciiTheme="majorBidi" w:hAnsiTheme="majorBidi" w:cstheme="majorBidi"/>
                <w:sz w:val="24"/>
                <w:szCs w:val="24"/>
              </w:rPr>
              <w:t xml:space="preserve">   3,775,360.37 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0D36EF" w:rsidRPr="009970F8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(1</w:t>
            </w:r>
            <w:r w:rsidRPr="00AD5486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077</w:t>
            </w:r>
            <w:r w:rsidRPr="00AD5486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171.32)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0D36EF" w:rsidRPr="009970F8" w:rsidRDefault="000D36EF" w:rsidP="003074E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 xml:space="preserve">5,183,476.68 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clear" w:pos="680"/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36EF" w:rsidRPr="005A39CA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9970F8" w:rsidRDefault="000D36EF" w:rsidP="003074E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:rsidR="000D36EF" w:rsidRPr="00A1047D" w:rsidRDefault="000D36EF" w:rsidP="003074E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9505E">
              <w:rPr>
                <w:rFonts w:asciiTheme="majorBidi" w:hAnsiTheme="majorBidi" w:cstheme="majorBidi"/>
                <w:sz w:val="24"/>
                <w:szCs w:val="24"/>
              </w:rPr>
              <w:t>,881,665.73</w:t>
            </w:r>
          </w:p>
        </w:tc>
      </w:tr>
      <w:tr w:rsidR="00727AE3" w:rsidRPr="009970F8" w:rsidTr="00251F46">
        <w:trPr>
          <w:trHeight w:val="20"/>
        </w:trPr>
        <w:tc>
          <w:tcPr>
            <w:tcW w:w="2693" w:type="dxa"/>
          </w:tcPr>
          <w:p w:rsidR="00727AE3" w:rsidRPr="009970F8" w:rsidRDefault="00727AE3" w:rsidP="003074E0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727AE3" w:rsidRPr="009970F8" w:rsidRDefault="00AA6D56" w:rsidP="003074E0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D56">
              <w:rPr>
                <w:rFonts w:asciiTheme="majorBidi" w:hAnsiTheme="majorBidi" w:cstheme="majorBidi"/>
                <w:sz w:val="24"/>
                <w:szCs w:val="24"/>
              </w:rPr>
              <w:t>507,280,776.48</w:t>
            </w:r>
          </w:p>
        </w:tc>
        <w:tc>
          <w:tcPr>
            <w:tcW w:w="90" w:type="dxa"/>
          </w:tcPr>
          <w:p w:rsidR="00727AE3" w:rsidRPr="009970F8" w:rsidRDefault="00727AE3" w:rsidP="003074E0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727AE3" w:rsidRPr="009970F8" w:rsidRDefault="00727AE3" w:rsidP="003074E0">
            <w:pPr>
              <w:autoSpaceDE w:val="0"/>
              <w:autoSpaceDN w:val="0"/>
              <w:adjustRightInd w:val="0"/>
              <w:spacing w:line="300" w:lineRule="exact"/>
              <w:ind w:right="57"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53EE">
              <w:rPr>
                <w:rFonts w:asciiTheme="majorBidi" w:hAnsiTheme="majorBidi" w:cstheme="majorBidi"/>
                <w:sz w:val="24"/>
                <w:szCs w:val="24"/>
              </w:rPr>
              <w:t>213,826,229.66</w:t>
            </w:r>
          </w:p>
        </w:tc>
        <w:tc>
          <w:tcPr>
            <w:tcW w:w="90" w:type="dxa"/>
          </w:tcPr>
          <w:p w:rsidR="00727AE3" w:rsidRPr="009970F8" w:rsidRDefault="00727AE3" w:rsidP="003074E0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27AE3" w:rsidRPr="009970F8" w:rsidRDefault="00727AE3" w:rsidP="003074E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>5,183,476.68</w:t>
            </w:r>
          </w:p>
        </w:tc>
        <w:tc>
          <w:tcPr>
            <w:tcW w:w="90" w:type="dxa"/>
          </w:tcPr>
          <w:p w:rsidR="00727AE3" w:rsidRPr="009970F8" w:rsidRDefault="00727AE3" w:rsidP="003074E0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27AE3" w:rsidRPr="009970F8" w:rsidRDefault="00727AE3" w:rsidP="003074E0">
            <w:pPr>
              <w:tabs>
                <w:tab w:val="clear" w:pos="680"/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</w:t>
            </w:r>
            <w:r w:rsidRPr="00727AE3">
              <w:rPr>
                <w:rFonts w:asciiTheme="majorBidi" w:hAnsiTheme="majorBidi" w:cstheme="majorBidi"/>
                <w:sz w:val="24"/>
                <w:szCs w:val="24"/>
              </w:rPr>
              <w:t>8,284,983.87</w:t>
            </w:r>
            <w:r w:rsidRPr="00A1047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27AE3" w:rsidRPr="009970F8" w:rsidRDefault="00727AE3" w:rsidP="003074E0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</w:tcPr>
          <w:p w:rsidR="00727AE3" w:rsidRPr="009970F8" w:rsidRDefault="00727AE3" w:rsidP="003074E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05E">
              <w:rPr>
                <w:rFonts w:asciiTheme="majorBidi" w:hAnsiTheme="majorBidi" w:cstheme="majorBidi"/>
                <w:sz w:val="24"/>
                <w:szCs w:val="24"/>
              </w:rPr>
              <w:t>718,005,498.95</w:t>
            </w:r>
          </w:p>
        </w:tc>
      </w:tr>
    </w:tbl>
    <w:p w:rsidR="00E91A3D" w:rsidRDefault="00E91A3D"/>
    <w:tbl>
      <w:tblPr>
        <w:tblW w:w="899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86"/>
        <w:gridCol w:w="90"/>
        <w:gridCol w:w="1276"/>
        <w:gridCol w:w="90"/>
        <w:gridCol w:w="1134"/>
        <w:gridCol w:w="90"/>
        <w:gridCol w:w="1134"/>
        <w:gridCol w:w="90"/>
        <w:gridCol w:w="1207"/>
      </w:tblGrid>
      <w:tr w:rsidR="00397720" w:rsidRPr="00AA7744" w:rsidTr="00251F46">
        <w:trPr>
          <w:trHeight w:val="20"/>
          <w:tblHeader/>
        </w:trPr>
        <w:tc>
          <w:tcPr>
            <w:tcW w:w="2693" w:type="dxa"/>
          </w:tcPr>
          <w:p w:rsidR="00397720" w:rsidRPr="00AA7744" w:rsidRDefault="00397720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97" w:type="dxa"/>
            <w:gridSpan w:val="9"/>
            <w:tcBorders>
              <w:bottom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97720" w:rsidRPr="00AA7744" w:rsidTr="00251F46">
        <w:trPr>
          <w:trHeight w:val="20"/>
          <w:tblHeader/>
        </w:trPr>
        <w:tc>
          <w:tcPr>
            <w:tcW w:w="2693" w:type="dxa"/>
          </w:tcPr>
          <w:p w:rsidR="00397720" w:rsidRPr="00AA7744" w:rsidRDefault="00397720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9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7720" w:rsidRPr="00AA7744" w:rsidTr="000D36EF">
        <w:trPr>
          <w:trHeight w:val="20"/>
          <w:tblHeader/>
        </w:trPr>
        <w:tc>
          <w:tcPr>
            <w:tcW w:w="2693" w:type="dxa"/>
          </w:tcPr>
          <w:p w:rsidR="00397720" w:rsidRPr="00AA7744" w:rsidRDefault="00397720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97720" w:rsidRPr="00AA7744" w:rsidTr="000D36EF">
        <w:trPr>
          <w:trHeight w:val="20"/>
          <w:tblHeader/>
        </w:trPr>
        <w:tc>
          <w:tcPr>
            <w:tcW w:w="2693" w:type="dxa"/>
          </w:tcPr>
          <w:p w:rsidR="00397720" w:rsidRPr="00AA7744" w:rsidRDefault="00397720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97720" w:rsidRPr="00A1047D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397720" w:rsidRPr="00AA7744" w:rsidTr="000D36EF">
        <w:trPr>
          <w:trHeight w:val="20"/>
          <w:tblHeader/>
        </w:trPr>
        <w:tc>
          <w:tcPr>
            <w:tcW w:w="2693" w:type="dxa"/>
          </w:tcPr>
          <w:p w:rsidR="00397720" w:rsidRPr="00A1047D" w:rsidRDefault="00397720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:rsidR="00397720" w:rsidRPr="00A1047D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720" w:rsidRPr="00A1047D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</w:tcPr>
          <w:p w:rsidR="00397720" w:rsidRPr="00AA7744" w:rsidRDefault="00397720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</w:tr>
      <w:tr w:rsidR="000D36EF" w:rsidRPr="00AA7744" w:rsidTr="000D36EF">
        <w:trPr>
          <w:trHeight w:val="297"/>
        </w:trPr>
        <w:tc>
          <w:tcPr>
            <w:tcW w:w="2693" w:type="dxa"/>
          </w:tcPr>
          <w:p w:rsidR="000D36EF" w:rsidRPr="00AA7744" w:rsidRDefault="000D36EF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เงินเบิกเกินบัญชีและ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596,029,495.58</w:t>
            </w:r>
          </w:p>
        </w:tc>
        <w:tc>
          <w:tcPr>
            <w:tcW w:w="90" w:type="dxa"/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spacing w:line="30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0D36EF" w:rsidRPr="00251F46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51F46">
              <w:rPr>
                <w:rFonts w:asciiTheme="majorBidi" w:hAnsiTheme="majorBidi"/>
                <w:sz w:val="24"/>
                <w:szCs w:val="24"/>
              </w:rPr>
              <w:t>(98,100,567.71)</w:t>
            </w:r>
          </w:p>
        </w:tc>
        <w:tc>
          <w:tcPr>
            <w:tcW w:w="90" w:type="dxa"/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D36EF" w:rsidRPr="005A39CA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0D36EF" w:rsidRPr="00AA7744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(9,691.52)</w:t>
            </w:r>
          </w:p>
        </w:tc>
        <w:tc>
          <w:tcPr>
            <w:tcW w:w="90" w:type="dxa"/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vAlign w:val="bottom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497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919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236.35</w:t>
            </w:r>
          </w:p>
        </w:tc>
      </w:tr>
      <w:tr w:rsidR="000D36EF" w:rsidRPr="00AA7744" w:rsidTr="00B1286F">
        <w:trPr>
          <w:trHeight w:val="20"/>
        </w:trPr>
        <w:tc>
          <w:tcPr>
            <w:tcW w:w="2693" w:type="dxa"/>
          </w:tcPr>
          <w:p w:rsidR="000D36EF" w:rsidRPr="00A1047D" w:rsidRDefault="000D36EF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186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1,997,897.40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decimal" w:pos="990"/>
                <w:tab w:val="left" w:pos="107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36EF" w:rsidRPr="00251F46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(1</w:t>
            </w:r>
            <w:r w:rsidRPr="00767E29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023</w:t>
            </w:r>
            <w:r w:rsidRPr="00767E29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457.26)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3,904,631.80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EF" w:rsidRPr="005A39CA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4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879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071.94</w:t>
            </w:r>
          </w:p>
        </w:tc>
      </w:tr>
      <w:tr w:rsidR="000D36EF" w:rsidRPr="00AA7744" w:rsidTr="000D36EF">
        <w:trPr>
          <w:trHeight w:val="20"/>
        </w:trPr>
        <w:tc>
          <w:tcPr>
            <w:tcW w:w="2693" w:type="dxa"/>
          </w:tcPr>
          <w:p w:rsidR="000D36EF" w:rsidRPr="00AA7744" w:rsidRDefault="000D36EF" w:rsidP="003074E0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F5">
              <w:rPr>
                <w:rFonts w:asciiTheme="majorBidi" w:hAnsiTheme="majorBidi" w:cstheme="majorBidi"/>
                <w:sz w:val="24"/>
                <w:szCs w:val="24"/>
              </w:rPr>
              <w:t>598,027,392.98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decimal" w:pos="990"/>
                <w:tab w:val="left" w:pos="107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D36EF" w:rsidRPr="00251F46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51F46">
              <w:rPr>
                <w:rFonts w:asciiTheme="majorBidi" w:hAnsiTheme="majorBidi"/>
                <w:sz w:val="24"/>
                <w:szCs w:val="24"/>
              </w:rPr>
              <w:t>(99,124,024.97)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3,904,631.80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D36EF" w:rsidRPr="00AA7744" w:rsidRDefault="000D36EF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E29">
              <w:rPr>
                <w:rFonts w:asciiTheme="majorBidi" w:hAnsiTheme="majorBidi" w:cstheme="majorBidi"/>
                <w:sz w:val="24"/>
                <w:szCs w:val="24"/>
              </w:rPr>
              <w:t>(9,691.52)</w:t>
            </w:r>
          </w:p>
        </w:tc>
        <w:tc>
          <w:tcPr>
            <w:tcW w:w="90" w:type="dxa"/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:rsidR="000D36EF" w:rsidRPr="00AA7744" w:rsidRDefault="000D36EF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502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798</w:t>
            </w:r>
            <w:r w:rsidRPr="00C001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308.29</w:t>
            </w:r>
          </w:p>
        </w:tc>
      </w:tr>
    </w:tbl>
    <w:p w:rsidR="00E91A3D" w:rsidRDefault="00E91A3D"/>
    <w:p w:rsidR="00E16667" w:rsidRDefault="00E16667"/>
    <w:p w:rsidR="004C3E97" w:rsidRDefault="004C3E97"/>
    <w:p w:rsidR="00E16667" w:rsidRDefault="00E16667"/>
    <w:p w:rsidR="00E16667" w:rsidRDefault="00E16667"/>
    <w:p w:rsidR="00E16667" w:rsidRDefault="00E16667"/>
    <w:tbl>
      <w:tblPr>
        <w:tblW w:w="898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86"/>
        <w:gridCol w:w="90"/>
        <w:gridCol w:w="1134"/>
        <w:gridCol w:w="90"/>
        <w:gridCol w:w="1134"/>
        <w:gridCol w:w="90"/>
        <w:gridCol w:w="1134"/>
        <w:gridCol w:w="90"/>
        <w:gridCol w:w="1204"/>
      </w:tblGrid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bottom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A7744" w:rsidRDefault="00661688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661688" w:rsidRPr="00A1047D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61688" w:rsidRPr="00AA7744" w:rsidTr="00CF1E26">
        <w:trPr>
          <w:trHeight w:val="20"/>
          <w:tblHeader/>
        </w:trPr>
        <w:tc>
          <w:tcPr>
            <w:tcW w:w="2835" w:type="dxa"/>
          </w:tcPr>
          <w:p w:rsidR="00661688" w:rsidRPr="00A1047D" w:rsidRDefault="00661688" w:rsidP="003074E0">
            <w:pPr>
              <w:spacing w:line="30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:rsidR="00661688" w:rsidRPr="00A1047D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2561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1047D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AA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</w:tr>
      <w:tr w:rsidR="00661688" w:rsidRPr="00AA7744" w:rsidTr="00CF1E26">
        <w:trPr>
          <w:trHeight w:val="297"/>
        </w:trPr>
        <w:tc>
          <w:tcPr>
            <w:tcW w:w="2835" w:type="dxa"/>
          </w:tcPr>
          <w:p w:rsidR="00661688" w:rsidRPr="00AA7744" w:rsidRDefault="00661688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เงินเบิกเกินบัญชีและ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</w:t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:rsidR="00661688" w:rsidRPr="00AA7744" w:rsidRDefault="006918F5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367,221,486.04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spacing w:line="30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918F5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235,692,510.66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9970F8" w:rsidRDefault="00661688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1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661688" w:rsidRPr="00AA7744" w:rsidRDefault="006918F5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(6,884,501.12)</w:t>
            </w:r>
          </w:p>
        </w:tc>
        <w:tc>
          <w:tcPr>
            <w:tcW w:w="90" w:type="dxa"/>
            <w:vAlign w:val="bottom"/>
          </w:tcPr>
          <w:p w:rsidR="00661688" w:rsidRPr="00AA7744" w:rsidRDefault="00661688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:rsidR="00661688" w:rsidRPr="00AA7744" w:rsidRDefault="006918F5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596,029,495.58</w:t>
            </w:r>
          </w:p>
        </w:tc>
      </w:tr>
      <w:tr w:rsidR="001C2FCE" w:rsidRPr="00AA7744" w:rsidTr="00CF1E26">
        <w:trPr>
          <w:trHeight w:val="20"/>
        </w:trPr>
        <w:tc>
          <w:tcPr>
            <w:tcW w:w="2835" w:type="dxa"/>
          </w:tcPr>
          <w:p w:rsidR="001C2FCE" w:rsidRPr="00A1047D" w:rsidRDefault="001C2FCE" w:rsidP="003074E0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186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2,331,071.94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decimal" w:pos="990"/>
                <w:tab w:val="left" w:pos="107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2FCE" w:rsidRPr="00AA7744" w:rsidRDefault="001C2FCE" w:rsidP="003074E0">
            <w:pPr>
              <w:tabs>
                <w:tab w:val="clear" w:pos="907"/>
                <w:tab w:val="clear" w:pos="5613"/>
              </w:tabs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(675</w:t>
            </w:r>
            <w:r w:rsidRPr="006918F5">
              <w:rPr>
                <w:rFonts w:asciiTheme="majorBidi" w:hAnsiTheme="majorBidi"/>
                <w:sz w:val="24"/>
                <w:szCs w:val="24"/>
              </w:rPr>
              <w:t>,</w:t>
            </w:r>
            <w:r w:rsidRPr="00A1047D">
              <w:rPr>
                <w:rFonts w:asciiTheme="majorBidi" w:hAnsiTheme="majorBidi"/>
                <w:sz w:val="24"/>
                <w:szCs w:val="24"/>
              </w:rPr>
              <w:t>739.30)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408">
              <w:rPr>
                <w:rFonts w:asciiTheme="majorBidi" w:hAnsiTheme="majorBidi" w:cstheme="majorBidi"/>
                <w:sz w:val="24"/>
                <w:szCs w:val="24"/>
              </w:rPr>
              <w:t>342,564.76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C2FCE" w:rsidRPr="009970F8" w:rsidRDefault="001C2FCE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left="-851" w:right="45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47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1,997,897.40</w:t>
            </w:r>
          </w:p>
        </w:tc>
      </w:tr>
      <w:tr w:rsidR="001C2FCE" w:rsidRPr="00AA7744" w:rsidTr="00CF1E26">
        <w:trPr>
          <w:trHeight w:val="20"/>
        </w:trPr>
        <w:tc>
          <w:tcPr>
            <w:tcW w:w="2835" w:type="dxa"/>
          </w:tcPr>
          <w:p w:rsidR="001C2FCE" w:rsidRPr="00AA7744" w:rsidRDefault="001C2FCE" w:rsidP="003074E0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047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408">
              <w:rPr>
                <w:rFonts w:asciiTheme="majorBidi" w:hAnsiTheme="majorBidi" w:cstheme="majorBidi"/>
                <w:sz w:val="24"/>
                <w:szCs w:val="24"/>
              </w:rPr>
              <w:t>369,552,557.98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decimal" w:pos="990"/>
                <w:tab w:val="left" w:pos="1073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408">
              <w:rPr>
                <w:rFonts w:asciiTheme="majorBidi" w:hAnsiTheme="majorBidi" w:cstheme="majorBidi"/>
                <w:sz w:val="24"/>
                <w:szCs w:val="24"/>
              </w:rPr>
              <w:t>235,016,771.36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408">
              <w:rPr>
                <w:rFonts w:asciiTheme="majorBidi" w:hAnsiTheme="majorBidi" w:cstheme="majorBidi"/>
                <w:sz w:val="24"/>
                <w:szCs w:val="24"/>
              </w:rPr>
              <w:t>342,564.76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C2FCE" w:rsidRPr="00AA7744" w:rsidRDefault="001C2FCE" w:rsidP="003074E0">
            <w:pPr>
              <w:tabs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8F5">
              <w:rPr>
                <w:rFonts w:asciiTheme="majorBidi" w:hAnsiTheme="majorBidi" w:cstheme="majorBidi"/>
                <w:sz w:val="24"/>
                <w:szCs w:val="24"/>
              </w:rPr>
              <w:t>(6,884,501.12</w:t>
            </w:r>
            <w:r w:rsidRPr="00A1047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1C2FCE" w:rsidRPr="00AA7744" w:rsidRDefault="001C2FCE" w:rsidP="003074E0">
            <w:pPr>
              <w:tabs>
                <w:tab w:val="clear" w:pos="5613"/>
                <w:tab w:val="left" w:pos="1073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7408">
              <w:rPr>
                <w:rFonts w:asciiTheme="majorBidi" w:hAnsiTheme="majorBidi" w:cstheme="majorBidi"/>
                <w:sz w:val="24"/>
                <w:szCs w:val="24"/>
              </w:rPr>
              <w:t>598,027,392.98</w:t>
            </w:r>
          </w:p>
        </w:tc>
      </w:tr>
    </w:tbl>
    <w:p w:rsidR="00AC7A59" w:rsidRDefault="00AC7A59" w:rsidP="0099024E">
      <w:pPr>
        <w:spacing w:line="180" w:lineRule="atLeast"/>
      </w:pPr>
    </w:p>
    <w:p w:rsidR="008D20F4" w:rsidRDefault="008D20F4" w:rsidP="00B91DDC">
      <w:pPr>
        <w:spacing w:line="300" w:lineRule="exact"/>
        <w:ind w:left="448" w:right="45" w:firstLine="403"/>
        <w:jc w:val="thaiDistribute"/>
        <w:rPr>
          <w:rFonts w:asciiTheme="majorBidi" w:hAnsiTheme="majorBidi" w:cstheme="majorBidi"/>
          <w:sz w:val="28"/>
          <w:szCs w:val="28"/>
        </w:rPr>
      </w:pPr>
      <w:r w:rsidRPr="00A1047D">
        <w:rPr>
          <w:rFonts w:asciiTheme="majorBidi" w:hAnsiTheme="majorBidi"/>
          <w:sz w:val="28"/>
          <w:szCs w:val="28"/>
        </w:rPr>
        <w:t>*</w:t>
      </w:r>
      <w:r w:rsidRPr="00A1047D">
        <w:rPr>
          <w:rFonts w:asciiTheme="majorBidi" w:hAnsiTheme="majorBidi"/>
          <w:sz w:val="28"/>
          <w:szCs w:val="28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9E0CC5" w:rsidRPr="00BA2AE8" w:rsidRDefault="009E0CC5" w:rsidP="004C3E97">
      <w:pPr>
        <w:spacing w:line="240" w:lineRule="exact"/>
        <w:ind w:left="448" w:right="45" w:firstLine="403"/>
        <w:jc w:val="thaiDistribute"/>
        <w:rPr>
          <w:rFonts w:asciiTheme="majorBidi" w:hAnsiTheme="majorBidi" w:cstheme="majorBidi"/>
          <w:sz w:val="28"/>
          <w:szCs w:val="28"/>
        </w:rPr>
      </w:pPr>
    </w:p>
    <w:p w:rsidR="009E0CC5" w:rsidRPr="00A1047D" w:rsidRDefault="00E16667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9E0CC5" w:rsidRPr="00A1047D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9E0CC5" w:rsidRPr="004257B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E0CC5" w:rsidRPr="00A10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9E0CC5" w:rsidRPr="00A1047D" w:rsidRDefault="009E0CC5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257B4">
        <w:rPr>
          <w:rFonts w:asciiTheme="majorBidi" w:hAnsiTheme="majorBidi" w:cstheme="majorBidi"/>
          <w:sz w:val="32"/>
          <w:szCs w:val="32"/>
        </w:rPr>
        <w:tab/>
      </w:r>
      <w:r w:rsidR="00E16667">
        <w:rPr>
          <w:rFonts w:asciiTheme="majorBidi" w:hAnsiTheme="majorBidi" w:cstheme="majorBidi"/>
          <w:sz w:val="32"/>
          <w:szCs w:val="32"/>
        </w:rPr>
        <w:t>30</w:t>
      </w:r>
      <w:r w:rsidRPr="00A1047D">
        <w:rPr>
          <w:rFonts w:asciiTheme="majorBidi" w:hAnsiTheme="majorBidi"/>
          <w:sz w:val="32"/>
          <w:szCs w:val="32"/>
        </w:rPr>
        <w:t>.</w:t>
      </w:r>
      <w:r w:rsidRPr="004257B4">
        <w:rPr>
          <w:rFonts w:asciiTheme="majorBidi" w:hAnsiTheme="majorBidi" w:cstheme="majorBidi"/>
          <w:sz w:val="32"/>
          <w:szCs w:val="32"/>
        </w:rPr>
        <w:t xml:space="preserve">1   </w:t>
      </w:r>
      <w:r w:rsidRPr="00F15A82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นโยบายการจัดการความเสี่ยงทางด้านการเงินและเครื่องมือทางการเงิน</w:t>
      </w:r>
    </w:p>
    <w:p w:rsidR="009E0CC5" w:rsidRDefault="009E0CC5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จากการไม่ปฏิบัติตามข้อกำหนดตามสัญญาของคู่สัญญาและจากสภาพคล่องทางการเงิน 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ไม่มีนโยบายในการใช้หรือออกเครื่องมือทางการเงินที่เป็นตราสารอนุพันธ์เพื่อการค้า 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</w:p>
    <w:p w:rsidR="004C3E97" w:rsidRDefault="004C3E97" w:rsidP="004C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E0CC5" w:rsidRPr="004257B4" w:rsidRDefault="00E16667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9E0CC5" w:rsidRPr="00A1047D">
        <w:rPr>
          <w:rFonts w:asciiTheme="majorBidi" w:hAnsiTheme="majorBidi"/>
          <w:sz w:val="32"/>
          <w:szCs w:val="32"/>
        </w:rPr>
        <w:t>.</w:t>
      </w:r>
      <w:r w:rsidR="009E0CC5" w:rsidRPr="004257B4">
        <w:rPr>
          <w:rFonts w:asciiTheme="majorBidi" w:hAnsiTheme="majorBidi" w:cstheme="majorBidi"/>
          <w:sz w:val="32"/>
          <w:szCs w:val="32"/>
        </w:rPr>
        <w:t xml:space="preserve">2 </w:t>
      </w:r>
      <w:r w:rsidR="009E0CC5" w:rsidRPr="00A1047D">
        <w:rPr>
          <w:rFonts w:asciiTheme="majorBidi" w:hAnsiTheme="majorBidi" w:cstheme="majorBidi"/>
          <w:sz w:val="32"/>
          <w:szCs w:val="32"/>
        </w:rPr>
        <w:tab/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:rsidR="009E0CC5" w:rsidRDefault="009E0CC5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มีเงินสด ลูกหนี้การค้า เจ้าหนี้การค้า เจ้าหนี้อื่น และหนี้สินภายใต้สัญญาทรัสต์รีซีทที่เป็นเงินตราต่างประเทศ  ซึ่งก่อให้เกิดความเสี่ยงจากการเปลี่ยนแปลงของอัตราแลกเปลี่ยนเงินตราต่างประเทศ ในการบริหารความเสี่ยงจากอัตราแลกเปลี่ยน 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ได้ทำสัญญาซื้อขายเงินตราต่างประเทศล่วงหน้าส่วนหนึ่ง อย่างไรก็ดี 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ยังคงมีความเสี่ยงจากอัตราแลกเปลี่ยนสำหรับสินทรัพย์และหนี้สินทางการเงินที่ไม่ได้ทำสัญญาซื้อขายเงินตราต่างประเทศล่วงหน้าครอบคลุมไว้</w:t>
      </w:r>
    </w:p>
    <w:p w:rsidR="009E0CC5" w:rsidRDefault="009E0CC5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A1047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5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1"/>
        <w:gridCol w:w="137"/>
        <w:gridCol w:w="1020"/>
        <w:gridCol w:w="142"/>
        <w:gridCol w:w="1020"/>
        <w:gridCol w:w="138"/>
        <w:gridCol w:w="1020"/>
        <w:gridCol w:w="142"/>
        <w:gridCol w:w="1020"/>
        <w:gridCol w:w="136"/>
        <w:gridCol w:w="1288"/>
        <w:gridCol w:w="142"/>
        <w:gridCol w:w="1275"/>
      </w:tblGrid>
      <w:tr w:rsidR="009E0CC5" w:rsidRPr="001C2FCE" w:rsidTr="00860413">
        <w:trPr>
          <w:cantSplit/>
        </w:trPr>
        <w:tc>
          <w:tcPr>
            <w:tcW w:w="1471" w:type="dxa"/>
          </w:tcPr>
          <w:p w:rsidR="009E0CC5" w:rsidRPr="001C2FCE" w:rsidRDefault="009E0CC5" w:rsidP="001C2FCE">
            <w:pPr>
              <w:spacing w:line="280" w:lineRule="exact"/>
              <w:ind w:hanging="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9E0CC5" w:rsidRPr="001C2FCE" w:rsidRDefault="009E0CC5" w:rsidP="001C2F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9E0CC5" w:rsidRPr="001C2FCE" w:rsidRDefault="009E0CC5" w:rsidP="001C2F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:rsidR="009E0CC5" w:rsidRPr="001C2FCE" w:rsidRDefault="009E0CC5" w:rsidP="001C2F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:rsidR="009E0CC5" w:rsidRPr="001C2FCE" w:rsidRDefault="009E0CC5" w:rsidP="001C2FCE">
            <w:pPr>
              <w:pStyle w:val="a0"/>
              <w:tabs>
                <w:tab w:val="left" w:pos="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36" w:type="dxa"/>
          </w:tcPr>
          <w:p w:rsidR="009E0CC5" w:rsidRPr="001C2FCE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5" w:type="dxa"/>
            <w:gridSpan w:val="3"/>
          </w:tcPr>
          <w:p w:rsidR="009E0CC5" w:rsidRPr="00A1047D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E0CC5" w:rsidRPr="001C2FCE" w:rsidTr="00860413">
        <w:trPr>
          <w:cantSplit/>
        </w:trPr>
        <w:tc>
          <w:tcPr>
            <w:tcW w:w="1471" w:type="dxa"/>
            <w:vMerge w:val="restart"/>
            <w:tcBorders>
              <w:bottom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:rsidR="009E0CC5" w:rsidRPr="001C2FCE" w:rsidRDefault="009E0CC5" w:rsidP="001C2FCE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:rsidR="009E0CC5" w:rsidRPr="001C2FCE" w:rsidRDefault="009E0CC5" w:rsidP="001C2F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:rsidR="009E0CC5" w:rsidRPr="001C2FCE" w:rsidRDefault="009E0CC5" w:rsidP="001C2FCE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:rsidR="009E0CC5" w:rsidRPr="001C2FCE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5" w:type="dxa"/>
            <w:gridSpan w:val="3"/>
            <w:tcBorders>
              <w:bottom w:val="single" w:sz="6" w:space="0" w:color="auto"/>
            </w:tcBorders>
            <w:vAlign w:val="bottom"/>
          </w:tcPr>
          <w:p w:rsidR="009E0CC5" w:rsidRPr="00A1047D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E0CC5" w:rsidRPr="001C2FCE" w:rsidTr="00860413">
        <w:trPr>
          <w:cantSplit/>
        </w:trPr>
        <w:tc>
          <w:tcPr>
            <w:tcW w:w="1471" w:type="dxa"/>
            <w:vMerge/>
            <w:tcBorders>
              <w:bottom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  <w:vMerge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:rsidR="009E0CC5" w:rsidRPr="001C2FCE" w:rsidRDefault="009E0CC5" w:rsidP="001C2FCE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:rsidR="009E0CC5" w:rsidRPr="001C2FCE" w:rsidRDefault="009E0CC5" w:rsidP="001C2F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:rsidR="009E0CC5" w:rsidRPr="001C2FCE" w:rsidRDefault="009E0CC5" w:rsidP="001C2FCE">
            <w:pPr>
              <w:tabs>
                <w:tab w:val="left" w:pos="0"/>
              </w:tabs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:rsidR="009E0CC5" w:rsidRPr="001C2FCE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9E0CC5" w:rsidRPr="001C2FCE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E0CC5" w:rsidRPr="00A1047D" w:rsidRDefault="009E0CC5" w:rsidP="001C2FCE">
            <w:pPr>
              <w:spacing w:line="280" w:lineRule="exact"/>
              <w:ind w:left="-123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อัตราขาย</w:t>
            </w:r>
          </w:p>
        </w:tc>
      </w:tr>
      <w:tr w:rsidR="009E0CC5" w:rsidRPr="001C2FCE" w:rsidTr="00860413">
        <w:trPr>
          <w:cantSplit/>
          <w:trHeight w:val="179"/>
        </w:trPr>
        <w:tc>
          <w:tcPr>
            <w:tcW w:w="1471" w:type="dxa"/>
            <w:tcBorders>
              <w:top w:val="single" w:sz="6" w:space="0" w:color="auto"/>
            </w:tcBorders>
          </w:tcPr>
          <w:p w:rsidR="009E0CC5" w:rsidRPr="001C2FCE" w:rsidRDefault="009E0CC5" w:rsidP="001C2FCE">
            <w:pPr>
              <w:spacing w:line="280" w:lineRule="exact"/>
              <w:ind w:hanging="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หลักพัน)</w:t>
            </w:r>
          </w:p>
        </w:tc>
        <w:tc>
          <w:tcPr>
            <w:tcW w:w="142" w:type="dxa"/>
          </w:tcPr>
          <w:p w:rsidR="009E0CC5" w:rsidRPr="001C2FCE" w:rsidRDefault="009E0CC5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หลักพัน)</w:t>
            </w:r>
          </w:p>
        </w:tc>
        <w:tc>
          <w:tcPr>
            <w:tcW w:w="138" w:type="dxa"/>
          </w:tcPr>
          <w:p w:rsidR="009E0CC5" w:rsidRPr="001C2FCE" w:rsidRDefault="009E0CC5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9E0CC5" w:rsidRPr="00A1047D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หลักพัน)</w:t>
            </w:r>
          </w:p>
        </w:tc>
        <w:tc>
          <w:tcPr>
            <w:tcW w:w="142" w:type="dxa"/>
          </w:tcPr>
          <w:p w:rsidR="009E0CC5" w:rsidRPr="001C2FCE" w:rsidRDefault="009E0CC5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</w:tcBorders>
          </w:tcPr>
          <w:p w:rsidR="009E0CC5" w:rsidRPr="001C2FCE" w:rsidRDefault="009E0CC5" w:rsidP="001C2FCE">
            <w:pPr>
              <w:spacing w:line="28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A1047D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9E0CC5" w:rsidRPr="001C2FCE" w:rsidRDefault="009E0CC5" w:rsidP="001C2FC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705" w:type="dxa"/>
            <w:gridSpan w:val="3"/>
            <w:tcBorders>
              <w:left w:val="nil"/>
            </w:tcBorders>
          </w:tcPr>
          <w:p w:rsidR="009E0CC5" w:rsidRPr="00A1047D" w:rsidRDefault="009E0CC5" w:rsidP="001C2FCE">
            <w:pPr>
              <w:spacing w:line="280" w:lineRule="exact"/>
              <w:ind w:right="-57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4"/>
                <w:sz w:val="24"/>
                <w:szCs w:val="24"/>
              </w:rPr>
              <w:t>(</w:t>
            </w:r>
            <w:r w:rsidRPr="00A1047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บาทต่อหนึ่งหน่วยเงินตราต่างประเทศ)</w:t>
            </w:r>
          </w:p>
        </w:tc>
      </w:tr>
      <w:tr w:rsidR="00502CDE" w:rsidRPr="001C2FCE" w:rsidTr="00860413">
        <w:trPr>
          <w:cantSplit/>
          <w:trHeight w:val="179"/>
        </w:trPr>
        <w:tc>
          <w:tcPr>
            <w:tcW w:w="1471" w:type="dxa"/>
          </w:tcPr>
          <w:p w:rsidR="00502CDE" w:rsidRPr="00A1047D" w:rsidRDefault="00502CDE" w:rsidP="001C2FCE">
            <w:pPr>
              <w:spacing w:line="280" w:lineRule="exact"/>
              <w:ind w:right="-145" w:hanging="55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ดอลลาร์</w:t>
            </w:r>
            <w:r w:rsidRPr="00A1047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37" w:type="dxa"/>
          </w:tcPr>
          <w:p w:rsidR="00502CDE" w:rsidRPr="001C2FCE" w:rsidRDefault="00502CDE" w:rsidP="001C2FCE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502CDE" w:rsidRPr="001C2FCE" w:rsidRDefault="00E16667" w:rsidP="001C2FCE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328</w:t>
            </w:r>
          </w:p>
        </w:tc>
        <w:tc>
          <w:tcPr>
            <w:tcW w:w="142" w:type="dxa"/>
          </w:tcPr>
          <w:p w:rsidR="00502CDE" w:rsidRPr="001C2FCE" w:rsidRDefault="00502CDE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502CDE" w:rsidRPr="001C2FCE" w:rsidRDefault="00E16667" w:rsidP="001C2FCE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12,508</w:t>
            </w:r>
          </w:p>
        </w:tc>
        <w:tc>
          <w:tcPr>
            <w:tcW w:w="138" w:type="dxa"/>
          </w:tcPr>
          <w:p w:rsidR="00502CDE" w:rsidRPr="001C2FCE" w:rsidRDefault="00502CDE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:rsidR="00502CDE" w:rsidRPr="001C2FCE" w:rsidRDefault="00502CDE" w:rsidP="001C2FC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FC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02CDE" w:rsidRPr="001C2FCE" w:rsidRDefault="00502CDE" w:rsidP="001C2FCE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</w:tcBorders>
          </w:tcPr>
          <w:p w:rsidR="00502CDE" w:rsidRPr="001C2FCE" w:rsidRDefault="00502CDE" w:rsidP="001C2FCE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12,352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:rsidR="00502CDE" w:rsidRPr="00A1047D" w:rsidRDefault="00502CDE" w:rsidP="001C2FC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left w:val="nil"/>
            </w:tcBorders>
          </w:tcPr>
          <w:p w:rsidR="00502CDE" w:rsidRPr="001C2FCE" w:rsidRDefault="00502CDE" w:rsidP="001C2FC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29.9767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502CDE" w:rsidRPr="00A1047D" w:rsidRDefault="00502CDE" w:rsidP="001C2FC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:rsidR="00502CDE" w:rsidRPr="001C2FCE" w:rsidRDefault="00502CDE" w:rsidP="00502CDE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30.2643</w:t>
            </w:r>
            <w:r w:rsidRPr="001C2FCE">
              <w:rPr>
                <w:rFonts w:asciiTheme="majorBidi" w:hAnsiTheme="majorBidi"/>
                <w:sz w:val="24"/>
                <w:szCs w:val="24"/>
              </w:rPr>
              <w:t xml:space="preserve">, </w:t>
            </w:r>
            <w:r>
              <w:rPr>
                <w:rFonts w:asciiTheme="majorBidi" w:hAnsiTheme="majorBidi"/>
                <w:sz w:val="24"/>
                <w:szCs w:val="24"/>
              </w:rPr>
              <w:t>30.3313</w:t>
            </w:r>
          </w:p>
        </w:tc>
      </w:tr>
    </w:tbl>
    <w:p w:rsidR="009E0CC5" w:rsidRDefault="009E0CC5" w:rsidP="009E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E0CC5" w:rsidRPr="00BC2A75" w:rsidRDefault="00E16667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9E0CC5" w:rsidRPr="00A1047D">
        <w:rPr>
          <w:rFonts w:asciiTheme="majorBidi" w:hAnsiTheme="majorBidi"/>
          <w:sz w:val="32"/>
          <w:szCs w:val="32"/>
        </w:rPr>
        <w:t>.</w:t>
      </w:r>
      <w:r w:rsidR="009E0CC5" w:rsidRPr="00BC2A75">
        <w:rPr>
          <w:rFonts w:asciiTheme="majorBidi" w:hAnsiTheme="majorBidi" w:cstheme="majorBidi"/>
          <w:sz w:val="32"/>
          <w:szCs w:val="32"/>
        </w:rPr>
        <w:t xml:space="preserve">3 </w:t>
      </w:r>
      <w:r w:rsidR="009E0CC5">
        <w:rPr>
          <w:rFonts w:asciiTheme="majorBidi" w:hAnsiTheme="majorBidi" w:cstheme="majorBidi"/>
          <w:sz w:val="32"/>
          <w:szCs w:val="32"/>
        </w:rPr>
        <w:tab/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ความเสี่ยงจากการให้สินเชื่อ</w:t>
      </w:r>
    </w:p>
    <w:p w:rsidR="009E0CC5" w:rsidRPr="00BC2A75" w:rsidRDefault="009E0CC5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ความเสี่ยงจากการให้สินเชื่อคือ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บริษัทและบริษัทย่อยได้ตามเงื่อนไขที่ตกลงกันไว้เมื่อครบกำหนด</w:t>
      </w:r>
    </w:p>
    <w:p w:rsidR="009E0CC5" w:rsidRPr="00900A34" w:rsidRDefault="009E0CC5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 โดยการวิเคราะห์ฐานะการเงินของลูกค้าทุกรายที่ขอวงเงินสินเชื่อจากบริษัท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ฝ่ายบริหารของบริษัทและบริษัทย่อยคาดว่าไม่มีความเสี่ยงจากการให้สินเชื่อที่เป็นสาระสำคัญ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นวนเงินของค่าเผื่อหนี้สงสัยจะสูญที่ได้บันทึกไว้ (ถ้ามี) ในงบแสดงฐานะการเงิน </w:t>
      </w:r>
    </w:p>
    <w:p w:rsidR="009E0CC5" w:rsidRPr="00BC2A75" w:rsidRDefault="009E0CC5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E0CC5" w:rsidRPr="00BC2A75" w:rsidRDefault="00E16667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right="113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9E0CC5" w:rsidRPr="00A1047D">
        <w:rPr>
          <w:rFonts w:asciiTheme="majorBidi" w:hAnsiTheme="majorBidi"/>
          <w:sz w:val="32"/>
          <w:szCs w:val="32"/>
        </w:rPr>
        <w:t>.</w:t>
      </w:r>
      <w:r w:rsidR="009E0CC5" w:rsidRPr="00BC2A75">
        <w:rPr>
          <w:rFonts w:asciiTheme="majorBidi" w:hAnsiTheme="majorBidi" w:cstheme="majorBidi"/>
          <w:sz w:val="32"/>
          <w:szCs w:val="32"/>
        </w:rPr>
        <w:t xml:space="preserve">4 </w:t>
      </w:r>
      <w:r w:rsidR="009E0CC5" w:rsidRPr="00A1047D">
        <w:rPr>
          <w:rFonts w:asciiTheme="majorBidi" w:hAnsiTheme="majorBidi" w:cstheme="majorBidi"/>
          <w:sz w:val="32"/>
          <w:szCs w:val="32"/>
        </w:rPr>
        <w:tab/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ความเสี่ยงจากการขาดสภาพคล่อง</w:t>
      </w:r>
    </w:p>
    <w:p w:rsidR="009E0CC5" w:rsidRDefault="009E0CC5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/>
          <w:sz w:val="32"/>
          <w:szCs w:val="32"/>
          <w:cs/>
        </w:rPr>
        <w:t>บริษัทและบริษัทย่อย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บริษัท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และบริษัทย่อย </w:t>
      </w:r>
      <w:r w:rsidRPr="00A1047D">
        <w:rPr>
          <w:rFonts w:asciiTheme="majorBidi" w:hAnsiTheme="majorBidi"/>
          <w:sz w:val="32"/>
          <w:szCs w:val="32"/>
          <w:cs/>
        </w:rPr>
        <w:t>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:rsidR="009E0CC5" w:rsidRPr="00A1047D" w:rsidRDefault="009E0CC5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E0CC5" w:rsidRPr="00A1047D" w:rsidRDefault="00E16667" w:rsidP="002D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9E0CC5" w:rsidRPr="00A1047D">
        <w:rPr>
          <w:rFonts w:asciiTheme="majorBidi" w:hAnsiTheme="majorBidi"/>
          <w:sz w:val="32"/>
          <w:szCs w:val="32"/>
        </w:rPr>
        <w:t>.</w:t>
      </w:r>
      <w:r w:rsidR="009E0CC5" w:rsidRPr="00BC2A75">
        <w:rPr>
          <w:rFonts w:asciiTheme="majorBidi" w:hAnsiTheme="majorBidi" w:cstheme="majorBidi"/>
          <w:sz w:val="32"/>
          <w:szCs w:val="32"/>
        </w:rPr>
        <w:t>5</w:t>
      </w:r>
      <w:r w:rsidR="009E0CC5" w:rsidRPr="00A1047D">
        <w:rPr>
          <w:rFonts w:asciiTheme="majorBidi" w:hAnsiTheme="majorBidi" w:cstheme="majorBidi"/>
          <w:sz w:val="32"/>
          <w:szCs w:val="32"/>
        </w:rPr>
        <w:tab/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:rsidR="009E0CC5" w:rsidRDefault="009E0CC5" w:rsidP="003074E0">
      <w:pPr>
        <w:pStyle w:val="a3"/>
        <w:tabs>
          <w:tab w:val="clear" w:pos="108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1047D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ความเสี่ยงจากอัตราดอกเบี้ยเกิดจากความผันผวนของอัตราดอกเบี้ยในตลาดในอนาคต ซึ่งจะ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ส่งผลกระทบต่อผลการดำเนินงานและกระแสเงินสดของบริษัทและบริษัทย่อย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ฝ่ายบริหารของบริษัท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และบริษัทย่อย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เชื่อว่ากลุ่มบริษัทไม่มีความเสี่ยงจากอัตราดอกเบี้ยที่เป็นสาระสำคัญ เนื่องจากเงินเบิกเกินบัญชี เงินกู้ยืมระยะสั้นและเงินกู้ยืมระยะยาวของบริษัทและบริษัทย่อยมีอัตราดอกเบี้ยลอยตัว</w:t>
      </w:r>
      <w:r w:rsidRPr="00A1047D">
        <w:rPr>
          <w:rFonts w:asciiTheme="majorBidi" w:hAnsiTheme="majorBidi" w:cstheme="majorBidi"/>
          <w:sz w:val="32"/>
          <w:szCs w:val="32"/>
          <w:cs/>
          <w:lang w:val="en-US"/>
        </w:rPr>
        <w:t>ตามหรือมีอัตราดอกเบี้ยใกล้เคียงกันกับอัตราตลาดและมีอัตราดอกเบี้ยคงที่ซึ่งต่ำกว่าอัตราตลาด</w:t>
      </w:r>
    </w:p>
    <w:p w:rsidR="002E3642" w:rsidRPr="003074E0" w:rsidRDefault="002E3642" w:rsidP="003074E0">
      <w:pPr>
        <w:pStyle w:val="a3"/>
        <w:tabs>
          <w:tab w:val="clear" w:pos="108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9E0CC5" w:rsidRPr="00BC2A75" w:rsidRDefault="00E16667" w:rsidP="0079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9E0CC5" w:rsidRPr="00A1047D">
        <w:rPr>
          <w:rFonts w:asciiTheme="majorBidi" w:hAnsiTheme="majorBidi"/>
          <w:sz w:val="32"/>
          <w:szCs w:val="32"/>
        </w:rPr>
        <w:t>.</w:t>
      </w:r>
      <w:r w:rsidR="009E0CC5" w:rsidRPr="00BC2A75">
        <w:rPr>
          <w:rFonts w:asciiTheme="majorBidi" w:hAnsiTheme="majorBidi" w:cstheme="majorBidi"/>
          <w:sz w:val="32"/>
          <w:szCs w:val="32"/>
        </w:rPr>
        <w:t>6</w:t>
      </w:r>
      <w:r w:rsidR="009E0CC5" w:rsidRPr="00A1047D">
        <w:rPr>
          <w:rFonts w:asciiTheme="majorBidi" w:hAnsiTheme="majorBidi" w:cstheme="majorBidi"/>
          <w:sz w:val="32"/>
          <w:szCs w:val="32"/>
        </w:rPr>
        <w:tab/>
      </w:r>
      <w:r w:rsidR="009E0CC5" w:rsidRPr="00A1047D">
        <w:rPr>
          <w:rFonts w:asciiTheme="majorBidi" w:hAnsiTheme="majorBidi" w:cstheme="majorBidi" w:hint="cs"/>
          <w:sz w:val="32"/>
          <w:szCs w:val="32"/>
          <w:cs/>
        </w:rPr>
        <w:t>ก</w:t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="009E0CC5" w:rsidRPr="00A1047D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9E0CC5" w:rsidRPr="00A1047D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:rsidR="009E0CC5" w:rsidRDefault="009E0CC5" w:rsidP="00793D0E">
      <w:pPr>
        <w:tabs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A7307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A1047D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E0CC5" w:rsidRPr="00A1047D" w:rsidRDefault="009E0CC5" w:rsidP="00793D0E">
      <w:pPr>
        <w:tabs>
          <w:tab w:val="left" w:pos="284"/>
          <w:tab w:val="left" w:pos="851"/>
        </w:tabs>
        <w:spacing w:line="360" w:lineRule="exact"/>
        <w:ind w:left="1418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7307F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CC5484">
        <w:rPr>
          <w:rFonts w:ascii="Angsana New" w:hAnsi="Angsana New"/>
          <w:color w:val="FF0000"/>
          <w:spacing w:val="2"/>
          <w:sz w:val="32"/>
          <w:szCs w:val="32"/>
        </w:rPr>
        <w:tab/>
      </w:r>
      <w:r w:rsidRPr="00CC5484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9E0CC5" w:rsidRPr="00A7307F" w:rsidRDefault="009E0CC5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1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1C2FCE">
        <w:rPr>
          <w:rFonts w:ascii="Angsana New" w:hAnsi="Angsana New"/>
          <w:spacing w:val="-2"/>
          <w:sz w:val="32"/>
          <w:szCs w:val="32"/>
        </w:rPr>
        <w:t>(</w:t>
      </w:r>
      <w:r w:rsidRPr="00A1047D">
        <w:rPr>
          <w:rFonts w:ascii="Angsana New" w:hAnsi="Angsana New"/>
          <w:spacing w:val="-2"/>
          <w:sz w:val="32"/>
          <w:szCs w:val="32"/>
          <w:cs/>
        </w:rPr>
        <w:t>ไม่ต้องปรับปรุง</w:t>
      </w:r>
      <w:r w:rsidRPr="001C2FCE">
        <w:rPr>
          <w:rFonts w:ascii="Angsana New" w:hAnsi="Angsana New"/>
          <w:spacing w:val="-2"/>
          <w:sz w:val="32"/>
          <w:szCs w:val="32"/>
        </w:rPr>
        <w:t xml:space="preserve">) </w:t>
      </w:r>
      <w:r w:rsidRPr="00A1047D">
        <w:rPr>
          <w:rFonts w:ascii="Angsana New" w:hAnsi="Angsana New"/>
          <w:spacing w:val="-2"/>
          <w:sz w:val="32"/>
          <w:szCs w:val="32"/>
          <w:cs/>
        </w:rPr>
        <w:t>ในตลาดที่มีสภาพคล่องสำหรับสินทรัพย์</w:t>
      </w:r>
      <w:r w:rsidRPr="00A1047D">
        <w:rPr>
          <w:rFonts w:ascii="Angsana New" w:hAnsi="Angsana New"/>
          <w:spacing w:val="2"/>
          <w:sz w:val="32"/>
          <w:szCs w:val="32"/>
          <w:cs/>
        </w:rPr>
        <w:t>หรือหนี้สินอย่างเดียวกัน</w:t>
      </w:r>
    </w:p>
    <w:p w:rsidR="009E0CC5" w:rsidRPr="00A7307F" w:rsidRDefault="009E0CC5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2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7307F">
        <w:rPr>
          <w:rFonts w:ascii="Angsana New" w:hAnsi="Angsana New"/>
          <w:spacing w:val="2"/>
          <w:sz w:val="32"/>
          <w:szCs w:val="32"/>
        </w:rPr>
        <w:t xml:space="preserve">1 </w:t>
      </w: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</w:t>
      </w:r>
      <w:r w:rsidRPr="00A1047D">
        <w:rPr>
          <w:rFonts w:ascii="Angsana New" w:hAnsi="Angsana New"/>
          <w:spacing w:val="-6"/>
          <w:sz w:val="32"/>
          <w:szCs w:val="32"/>
          <w:cs/>
        </w:rPr>
        <w:t xml:space="preserve">โดยตรง </w:t>
      </w:r>
      <w:r w:rsidRPr="00D84A27">
        <w:rPr>
          <w:rFonts w:ascii="Angsana New" w:hAnsi="Angsana New"/>
          <w:spacing w:val="-6"/>
          <w:sz w:val="32"/>
          <w:szCs w:val="32"/>
        </w:rPr>
        <w:t>(</w:t>
      </w:r>
      <w:r w:rsidRPr="00A1047D">
        <w:rPr>
          <w:rFonts w:ascii="Angsana New" w:hAnsi="Angsana New"/>
          <w:spacing w:val="-6"/>
          <w:sz w:val="32"/>
          <w:szCs w:val="32"/>
          <w:cs/>
        </w:rPr>
        <w:t>ได้แก่ ข้อมูลราคาตลาด</w:t>
      </w:r>
      <w:r w:rsidRPr="00D84A27">
        <w:rPr>
          <w:rFonts w:ascii="Angsana New" w:hAnsi="Angsana New"/>
          <w:spacing w:val="-6"/>
          <w:sz w:val="32"/>
          <w:szCs w:val="32"/>
        </w:rPr>
        <w:t xml:space="preserve">) </w:t>
      </w:r>
      <w:r w:rsidRPr="00A1047D">
        <w:rPr>
          <w:rFonts w:ascii="Angsana New" w:hAnsi="Angsana New"/>
          <w:spacing w:val="-6"/>
          <w:sz w:val="32"/>
          <w:szCs w:val="32"/>
          <w:cs/>
        </w:rPr>
        <w:t xml:space="preserve">หรือโดยอ้อม </w:t>
      </w:r>
      <w:r w:rsidRPr="00D84A27">
        <w:rPr>
          <w:rFonts w:ascii="Angsana New" w:hAnsi="Angsana New"/>
          <w:spacing w:val="-6"/>
          <w:sz w:val="32"/>
          <w:szCs w:val="32"/>
        </w:rPr>
        <w:t>(</w:t>
      </w:r>
      <w:r w:rsidRPr="00A1047D">
        <w:rPr>
          <w:rFonts w:ascii="Angsana New" w:hAnsi="Angsana New"/>
          <w:spacing w:val="-6"/>
          <w:sz w:val="32"/>
          <w:szCs w:val="32"/>
          <w:cs/>
        </w:rPr>
        <w:t>ได้แก่ ข้อมูลที่คำนวณมาจากราคา ตลาด</w:t>
      </w:r>
      <w:r w:rsidRPr="00D84A27">
        <w:rPr>
          <w:rFonts w:ascii="Angsana New" w:hAnsi="Angsana New"/>
          <w:spacing w:val="-6"/>
          <w:sz w:val="32"/>
          <w:szCs w:val="32"/>
        </w:rPr>
        <w:t>)</w:t>
      </w:r>
      <w:r w:rsidRPr="00A7307F">
        <w:rPr>
          <w:rFonts w:ascii="Angsana New" w:hAnsi="Angsana New"/>
          <w:spacing w:val="2"/>
          <w:sz w:val="32"/>
          <w:szCs w:val="32"/>
        </w:rPr>
        <w:t xml:space="preserve"> </w:t>
      </w: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672C83" w:rsidRDefault="009E0CC5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A7307F">
        <w:rPr>
          <w:rFonts w:ascii="Angsana New" w:hAnsi="Angsana New"/>
          <w:spacing w:val="2"/>
          <w:sz w:val="32"/>
          <w:szCs w:val="32"/>
        </w:rPr>
        <w:t>3</w:t>
      </w:r>
      <w:r w:rsidRPr="00A7307F"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A1047D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A7307F">
        <w:rPr>
          <w:rFonts w:ascii="Angsana New" w:hAnsi="Angsana New"/>
          <w:spacing w:val="2"/>
          <w:sz w:val="32"/>
          <w:szCs w:val="32"/>
        </w:rPr>
        <w:t xml:space="preserve"> </w:t>
      </w:r>
      <w:r w:rsidRPr="00A1047D">
        <w:rPr>
          <w:rFonts w:ascii="Angsana New" w:hAnsi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3074E0" w:rsidRDefault="003074E0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E16667" w:rsidRDefault="00E16667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E16667" w:rsidRDefault="00E16667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E16667" w:rsidRPr="002D2114" w:rsidRDefault="00E16667" w:rsidP="00793D0E">
      <w:pPr>
        <w:tabs>
          <w:tab w:val="clear" w:pos="2580"/>
          <w:tab w:val="left" w:pos="284"/>
          <w:tab w:val="left" w:pos="709"/>
          <w:tab w:val="left" w:pos="851"/>
        </w:tabs>
        <w:spacing w:line="36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E91A92" w:rsidRPr="00A1047D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91A92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E91A92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1A92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91A92" w:rsidRPr="00A1047D" w:rsidRDefault="00E91A9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01F5">
        <w:rPr>
          <w:rFonts w:asciiTheme="majorBidi" w:hAnsiTheme="majorBidi" w:cstheme="majorBidi"/>
          <w:sz w:val="32"/>
          <w:szCs w:val="32"/>
        </w:rPr>
        <w:t>3</w:t>
      </w:r>
      <w:r w:rsidR="00C001F5" w:rsidRPr="00C001F5">
        <w:rPr>
          <w:rFonts w:asciiTheme="majorBidi" w:hAnsiTheme="majorBidi" w:cstheme="majorBidi"/>
          <w:sz w:val="32"/>
          <w:szCs w:val="32"/>
        </w:rPr>
        <w:t>1</w:t>
      </w:r>
      <w:r w:rsidRPr="00C001F5">
        <w:rPr>
          <w:rFonts w:asciiTheme="majorBidi" w:hAnsiTheme="majorBidi" w:cstheme="majorBidi"/>
          <w:sz w:val="32"/>
          <w:szCs w:val="32"/>
        </w:rPr>
        <w:t xml:space="preserve"> </w:t>
      </w:r>
      <w:r w:rsidR="00C001F5" w:rsidRPr="00A1047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01F5">
        <w:rPr>
          <w:rFonts w:asciiTheme="majorBidi" w:hAnsiTheme="majorBidi" w:cstheme="majorBidi"/>
          <w:sz w:val="32"/>
          <w:szCs w:val="32"/>
        </w:rPr>
        <w:t>2562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91A92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E91A92" w:rsidRPr="003D3672">
        <w:rPr>
          <w:rFonts w:asciiTheme="majorBidi" w:hAnsiTheme="majorBidi"/>
          <w:sz w:val="32"/>
          <w:szCs w:val="32"/>
        </w:rPr>
        <w:t>.</w:t>
      </w:r>
      <w:r w:rsidR="00E91A92">
        <w:rPr>
          <w:rFonts w:asciiTheme="majorBidi" w:hAnsiTheme="majorBidi" w:cstheme="majorBidi"/>
          <w:sz w:val="32"/>
          <w:szCs w:val="32"/>
        </w:rPr>
        <w:t>1</w:t>
      </w:r>
      <w:r w:rsidR="00E91A92" w:rsidRPr="003064B9">
        <w:rPr>
          <w:rFonts w:asciiTheme="majorBidi" w:hAnsiTheme="majorBidi" w:cstheme="majorBidi"/>
          <w:sz w:val="32"/>
          <w:szCs w:val="32"/>
        </w:rPr>
        <w:tab/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มีสัญญาเช่าที่ดิน อาคารโรงเรือน คลังสินค้า และบ้านพักพนักงานหลายฉบับ</w:t>
      </w:r>
      <w:r w:rsidR="00E91A92" w:rsidRPr="00A1047D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กับสำนักงานทรัพย์สินส่วนพระมหากษัตริย์และบุคคลที่ไม่เกี่ยวข้องกันหลายท่าน สัญญาดังกล่าวมีกำหนดเวลา</w:t>
      </w:r>
      <w:r w:rsidR="00E91A92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E91A92"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E91A92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E91A92"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E91A92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E91A92" w:rsidRPr="00A10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91A92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91A92" w:rsidRPr="003D36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91A92" w:rsidRPr="003D3672">
        <w:rPr>
          <w:rFonts w:asciiTheme="majorBidi" w:hAnsiTheme="majorBidi" w:hint="cs"/>
          <w:sz w:val="32"/>
          <w:szCs w:val="32"/>
          <w:cs/>
        </w:rPr>
        <w:t>และสัญญาบริการอื่น</w:t>
      </w:r>
      <w:r w:rsidR="00E91A92" w:rsidRPr="003D3672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E91A92" w:rsidRPr="003D3672">
        <w:rPr>
          <w:rFonts w:asciiTheme="majorBidi" w:hAnsiTheme="majorBidi" w:hint="cs"/>
          <w:sz w:val="32"/>
          <w:szCs w:val="32"/>
          <w:cs/>
        </w:rPr>
        <w:t>และบริษัทย่อยมีภาระ</w:t>
      </w:r>
      <w:r w:rsidR="00E91A92" w:rsidRPr="003D3672">
        <w:rPr>
          <w:rFonts w:asciiTheme="majorBidi" w:hAnsiTheme="majorBidi"/>
          <w:sz w:val="32"/>
          <w:szCs w:val="32"/>
          <w:cs/>
        </w:rPr>
        <w:t>ผูกพันที่จะต้องจ่ายค่าเช่า</w:t>
      </w:r>
      <w:r w:rsidR="00E91A92" w:rsidRPr="003D3672">
        <w:rPr>
          <w:rFonts w:asciiTheme="majorBidi" w:hAnsiTheme="majorBidi" w:hint="cs"/>
          <w:sz w:val="32"/>
          <w:szCs w:val="32"/>
          <w:cs/>
        </w:rPr>
        <w:t>และบริการ</w:t>
      </w:r>
      <w:r w:rsidR="00E91A92" w:rsidRPr="003D3672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75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719"/>
        <w:gridCol w:w="1734"/>
        <w:gridCol w:w="236"/>
        <w:gridCol w:w="1891"/>
      </w:tblGrid>
      <w:tr w:rsidR="00E91A92" w:rsidRPr="006478AF" w:rsidTr="00E91A92">
        <w:trPr>
          <w:cantSplit/>
        </w:trPr>
        <w:tc>
          <w:tcPr>
            <w:tcW w:w="3719" w:type="dxa"/>
          </w:tcPr>
          <w:p w:rsidR="00E91A92" w:rsidRPr="006478AF" w:rsidRDefault="00E91A92" w:rsidP="00E1666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61" w:type="dxa"/>
            <w:gridSpan w:val="3"/>
            <w:tcBorders>
              <w:bottom w:val="single" w:sz="6" w:space="0" w:color="auto"/>
            </w:tcBorders>
          </w:tcPr>
          <w:p w:rsidR="00E91A92" w:rsidRPr="006478AF" w:rsidRDefault="00E91A92" w:rsidP="00E1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94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A1047D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91A92" w:rsidRPr="006478AF" w:rsidTr="00E91A92">
        <w:trPr>
          <w:cantSplit/>
        </w:trPr>
        <w:tc>
          <w:tcPr>
            <w:tcW w:w="3719" w:type="dxa"/>
          </w:tcPr>
          <w:p w:rsidR="00E91A92" w:rsidRPr="006478AF" w:rsidRDefault="00E91A92" w:rsidP="00E1666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91A92" w:rsidRPr="006478AF" w:rsidRDefault="00E91A92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A1047D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91A92" w:rsidRPr="006478AF" w:rsidRDefault="00E91A92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91A92" w:rsidRPr="00A1047D" w:rsidRDefault="00E91A92" w:rsidP="00E1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A92" w:rsidRPr="006478AF" w:rsidTr="00E91A92">
        <w:trPr>
          <w:cantSplit/>
        </w:trPr>
        <w:tc>
          <w:tcPr>
            <w:tcW w:w="3719" w:type="dxa"/>
          </w:tcPr>
          <w:p w:rsidR="00E91A92" w:rsidRPr="00A1047D" w:rsidRDefault="00E91A92" w:rsidP="00E1666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91A92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16,457,242.99</w:t>
            </w:r>
          </w:p>
        </w:tc>
        <w:tc>
          <w:tcPr>
            <w:tcW w:w="236" w:type="dxa"/>
          </w:tcPr>
          <w:p w:rsidR="00E91A92" w:rsidRPr="00A1047D" w:rsidRDefault="00E91A92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91A92" w:rsidRPr="006478AF" w:rsidRDefault="004F753B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F753B">
              <w:rPr>
                <w:rFonts w:asciiTheme="majorBidi" w:hAnsiTheme="majorBidi" w:cstheme="majorBidi"/>
                <w:sz w:val="32"/>
                <w:szCs w:val="32"/>
              </w:rPr>
              <w:t>15,177,242.99</w:t>
            </w:r>
          </w:p>
        </w:tc>
      </w:tr>
      <w:tr w:rsidR="00F67E9C" w:rsidRPr="006478AF" w:rsidTr="00E91A92">
        <w:trPr>
          <w:cantSplit/>
        </w:trPr>
        <w:tc>
          <w:tcPr>
            <w:tcW w:w="3719" w:type="dxa"/>
          </w:tcPr>
          <w:p w:rsidR="00F67E9C" w:rsidRPr="00A1047D" w:rsidRDefault="00F67E9C" w:rsidP="00E1666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C84">
              <w:rPr>
                <w:rFonts w:asciiTheme="majorBidi" w:hAnsiTheme="majorBidi" w:cstheme="majorBidi"/>
                <w:sz w:val="32"/>
                <w:szCs w:val="32"/>
              </w:rPr>
              <w:t>3,493,980.00</w:t>
            </w:r>
          </w:p>
        </w:tc>
        <w:tc>
          <w:tcPr>
            <w:tcW w:w="236" w:type="dxa"/>
          </w:tcPr>
          <w:p w:rsidR="00F67E9C" w:rsidRPr="00A1047D" w:rsidRDefault="00F67E9C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C84">
              <w:rPr>
                <w:rFonts w:asciiTheme="majorBidi" w:hAnsiTheme="majorBidi" w:cstheme="majorBidi"/>
                <w:sz w:val="32"/>
                <w:szCs w:val="32"/>
              </w:rPr>
              <w:t>3,493,980.00</w:t>
            </w:r>
          </w:p>
        </w:tc>
      </w:tr>
      <w:tr w:rsidR="00F67E9C" w:rsidRPr="006478AF" w:rsidTr="00E91A92">
        <w:trPr>
          <w:cantSplit/>
        </w:trPr>
        <w:tc>
          <w:tcPr>
            <w:tcW w:w="3719" w:type="dxa"/>
          </w:tcPr>
          <w:p w:rsidR="00F67E9C" w:rsidRPr="00A1047D" w:rsidRDefault="00F67E9C" w:rsidP="00E1666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ห้าปีขึ้นไป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7E9C">
              <w:rPr>
                <w:rFonts w:asciiTheme="majorBidi" w:hAnsiTheme="majorBidi" w:cstheme="majorBidi"/>
                <w:sz w:val="32"/>
                <w:szCs w:val="32"/>
              </w:rPr>
              <w:t>26,156,000.00</w:t>
            </w:r>
          </w:p>
        </w:tc>
        <w:tc>
          <w:tcPr>
            <w:tcW w:w="236" w:type="dxa"/>
          </w:tcPr>
          <w:p w:rsidR="00F67E9C" w:rsidRPr="00A1047D" w:rsidRDefault="00F67E9C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C84">
              <w:rPr>
                <w:rFonts w:asciiTheme="majorBidi" w:hAnsiTheme="majorBidi" w:cstheme="majorBidi"/>
                <w:sz w:val="32"/>
                <w:szCs w:val="32"/>
              </w:rPr>
              <w:t>26,156,000.00</w:t>
            </w:r>
          </w:p>
        </w:tc>
      </w:tr>
      <w:tr w:rsidR="00F67E9C" w:rsidRPr="006478AF" w:rsidTr="00E91A92">
        <w:trPr>
          <w:cantSplit/>
        </w:trPr>
        <w:tc>
          <w:tcPr>
            <w:tcW w:w="3719" w:type="dxa"/>
          </w:tcPr>
          <w:p w:rsidR="00F67E9C" w:rsidRPr="006478AF" w:rsidRDefault="00F67E9C" w:rsidP="00E1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10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46,107,222.99</w:t>
            </w:r>
          </w:p>
        </w:tc>
        <w:tc>
          <w:tcPr>
            <w:tcW w:w="236" w:type="dxa"/>
          </w:tcPr>
          <w:p w:rsidR="00F67E9C" w:rsidRPr="00A1047D" w:rsidRDefault="00F67E9C" w:rsidP="00E1666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67E9C" w:rsidRPr="006478AF" w:rsidRDefault="00F67E9C" w:rsidP="00E166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5C84">
              <w:rPr>
                <w:rFonts w:asciiTheme="majorBidi" w:hAnsiTheme="majorBidi" w:cstheme="majorBidi"/>
                <w:sz w:val="32"/>
                <w:szCs w:val="32"/>
              </w:rPr>
              <w:t>44,827,222.99</w:t>
            </w:r>
          </w:p>
        </w:tc>
      </w:tr>
    </w:tbl>
    <w:p w:rsidR="00E91A92" w:rsidRDefault="00E91A9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:rsidR="00E91A92" w:rsidRPr="00A1047D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E91A92" w:rsidRPr="003D3672">
        <w:rPr>
          <w:rFonts w:asciiTheme="majorBidi" w:hAnsiTheme="majorBidi"/>
          <w:spacing w:val="-4"/>
          <w:sz w:val="32"/>
          <w:szCs w:val="32"/>
        </w:rPr>
        <w:t>.</w:t>
      </w:r>
      <w:r w:rsidR="00E91A92" w:rsidRPr="009C0DF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91A92" w:rsidRPr="003064B9">
        <w:rPr>
          <w:rFonts w:asciiTheme="majorBidi" w:hAnsiTheme="majorBidi" w:cstheme="majorBidi"/>
          <w:spacing w:val="-4"/>
          <w:sz w:val="32"/>
          <w:szCs w:val="32"/>
        </w:rPr>
        <w:tab/>
      </w:r>
      <w:r w:rsidR="00E91A92" w:rsidRPr="00A1047D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E91A92"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E91A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849AF">
        <w:rPr>
          <w:rFonts w:asciiTheme="majorBidi" w:hAnsiTheme="majorBidi" w:cstheme="majorBidi"/>
          <w:spacing w:val="-6"/>
          <w:sz w:val="32"/>
          <w:szCs w:val="32"/>
        </w:rPr>
        <w:t>0.18</w:t>
      </w:r>
      <w:r w:rsidR="00E91A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E91A92" w:rsidRPr="00A104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และ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91A92" w:rsidRPr="000A11EB">
        <w:rPr>
          <w:rFonts w:asciiTheme="majorBidi" w:hAnsiTheme="majorBidi" w:cstheme="majorBidi"/>
          <w:sz w:val="32"/>
          <w:szCs w:val="32"/>
        </w:rPr>
        <w:t>0.11</w:t>
      </w:r>
      <w:r w:rsidR="00E91A92" w:rsidRPr="00A1047D">
        <w:rPr>
          <w:rFonts w:asciiTheme="majorBidi" w:hAnsiTheme="majorBidi"/>
          <w:sz w:val="32"/>
          <w:szCs w:val="32"/>
          <w:cs/>
        </w:rPr>
        <w:t xml:space="preserve"> ล้าน</w:t>
      </w:r>
      <w:r w:rsidR="00E91A92" w:rsidRPr="00A1047D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E91A92"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E91A92" w:rsidRPr="00A1047D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2E3642">
        <w:rPr>
          <w:rFonts w:asciiTheme="majorBidi" w:hAnsiTheme="majorBidi" w:cstheme="majorBidi"/>
          <w:sz w:val="32"/>
          <w:szCs w:val="32"/>
        </w:rPr>
        <w:t>0.29</w:t>
      </w:r>
      <w:r w:rsidR="00E91A92" w:rsidRPr="00A1047D">
        <w:rPr>
          <w:rFonts w:asciiTheme="majorBidi" w:hAnsiTheme="majorBidi"/>
          <w:sz w:val="32"/>
          <w:szCs w:val="32"/>
          <w:cs/>
        </w:rPr>
        <w:t xml:space="preserve"> </w:t>
      </w:r>
      <w:r w:rsidR="00E91A92" w:rsidRPr="00A1047D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="00E91A92">
        <w:rPr>
          <w:rFonts w:asciiTheme="majorBidi" w:hAnsiTheme="majorBidi" w:cstheme="majorBidi"/>
          <w:sz w:val="32"/>
          <w:szCs w:val="32"/>
        </w:rPr>
        <w:t xml:space="preserve"> </w:t>
      </w:r>
    </w:p>
    <w:p w:rsidR="00E91A92" w:rsidRDefault="00E91A9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91A92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E91A92" w:rsidRPr="003D3672">
        <w:rPr>
          <w:rFonts w:asciiTheme="majorBidi" w:hAnsiTheme="majorBidi"/>
          <w:sz w:val="32"/>
          <w:szCs w:val="32"/>
        </w:rPr>
        <w:t>.</w:t>
      </w:r>
      <w:r w:rsidR="00E91A92">
        <w:rPr>
          <w:rFonts w:asciiTheme="majorBidi" w:hAnsiTheme="majorBidi" w:cstheme="majorBidi"/>
          <w:sz w:val="32"/>
          <w:szCs w:val="32"/>
        </w:rPr>
        <w:t xml:space="preserve">3 </w:t>
      </w:r>
      <w:r w:rsidR="00E91A92">
        <w:rPr>
          <w:rFonts w:asciiTheme="majorBidi" w:hAnsiTheme="majorBidi" w:cstheme="majorBidi"/>
          <w:sz w:val="32"/>
          <w:szCs w:val="32"/>
        </w:rPr>
        <w:tab/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87AE1" w:rsidRPr="00A1047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 xml:space="preserve">มีเลตเตอร์ออฟเครดิตสำหรับซื้อสินค้าที่ยังไม่ได้ใช้จำนวนเงินรวม </w:t>
      </w:r>
      <w:r w:rsidR="0094655E">
        <w:rPr>
          <w:rFonts w:asciiTheme="majorBidi" w:hAnsiTheme="majorBidi" w:cstheme="majorBidi"/>
          <w:sz w:val="32"/>
          <w:szCs w:val="32"/>
        </w:rPr>
        <w:t>1.4</w:t>
      </w:r>
      <w:r w:rsidR="00E94D2D">
        <w:rPr>
          <w:rFonts w:asciiTheme="majorBidi" w:hAnsiTheme="majorBidi" w:cstheme="majorBidi"/>
          <w:sz w:val="32"/>
          <w:szCs w:val="32"/>
        </w:rPr>
        <w:t>4</w:t>
      </w:r>
      <w:r w:rsidR="0094655E">
        <w:rPr>
          <w:rFonts w:asciiTheme="majorBidi" w:hAnsiTheme="majorBidi" w:cstheme="majorBidi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ล้าน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2E3642" w:rsidRPr="00A1047D">
        <w:rPr>
          <w:rFonts w:asciiTheme="majorBidi" w:hAnsiTheme="majorBidi" w:cstheme="majorBidi" w:hint="cs"/>
          <w:sz w:val="32"/>
          <w:szCs w:val="32"/>
          <w:cs/>
        </w:rPr>
        <w:t xml:space="preserve">และจำนวนเงิน </w:t>
      </w:r>
      <w:r w:rsidR="002E3642">
        <w:rPr>
          <w:rFonts w:asciiTheme="majorBidi" w:hAnsiTheme="majorBidi" w:cstheme="majorBidi"/>
          <w:sz w:val="32"/>
          <w:szCs w:val="32"/>
        </w:rPr>
        <w:t>1.00</w:t>
      </w:r>
      <w:r w:rsidR="002E3642" w:rsidRPr="00A1047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4D2D">
        <w:rPr>
          <w:rFonts w:asciiTheme="majorBidi" w:hAnsiTheme="majorBidi" w:cstheme="majorBidi"/>
          <w:sz w:val="32"/>
          <w:szCs w:val="32"/>
        </w:rPr>
        <w:t>(</w:t>
      </w:r>
      <w:r w:rsidR="00E94D2D" w:rsidRPr="00A1047D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E94D2D">
        <w:rPr>
          <w:rFonts w:asciiTheme="majorBidi" w:hAnsiTheme="majorBidi" w:cstheme="majorBidi"/>
          <w:sz w:val="32"/>
          <w:szCs w:val="32"/>
        </w:rPr>
        <w:t xml:space="preserve">1.40 </w:t>
      </w:r>
      <w:r w:rsidR="00E94D2D" w:rsidRPr="00A1047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94D2D" w:rsidRPr="00A1047D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="00E94D2D" w:rsidRPr="00A1047D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332232" w:rsidRPr="00A1047D" w:rsidRDefault="0033223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91A92" w:rsidRPr="00A1047D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31</w:t>
      </w:r>
      <w:r w:rsidR="00E91A92" w:rsidRPr="003D3672">
        <w:rPr>
          <w:rFonts w:asciiTheme="majorBidi" w:hAnsiTheme="majorBidi"/>
          <w:sz w:val="32"/>
          <w:szCs w:val="32"/>
        </w:rPr>
        <w:t>.</w:t>
      </w:r>
      <w:r w:rsidR="00E91A92">
        <w:rPr>
          <w:rFonts w:asciiTheme="majorBidi" w:hAnsiTheme="majorBidi" w:cstheme="majorBidi"/>
          <w:sz w:val="32"/>
          <w:szCs w:val="32"/>
        </w:rPr>
        <w:t>4</w:t>
      </w:r>
      <w:r w:rsidR="00E91A92">
        <w:rPr>
          <w:rFonts w:asciiTheme="majorBidi" w:hAnsiTheme="majorBidi" w:cstheme="majorBidi"/>
          <w:sz w:val="32"/>
          <w:szCs w:val="32"/>
        </w:rPr>
        <w:tab/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สัญญาซื้อเงินตราต่างประเทศล่วงหน้าหลายฉบับกับธนาคารในประเทศแห่ง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เป็น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33B03">
        <w:rPr>
          <w:rFonts w:asciiTheme="majorBidi" w:hAnsiTheme="majorBidi" w:cstheme="majorBidi"/>
          <w:sz w:val="32"/>
          <w:szCs w:val="32"/>
        </w:rPr>
        <w:t>0.65</w:t>
      </w:r>
      <w:r w:rsidR="00E91A92">
        <w:rPr>
          <w:rFonts w:asciiTheme="majorBidi" w:hAnsiTheme="majorBidi" w:cstheme="majorBidi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>ล้าน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3B03">
        <w:rPr>
          <w:rFonts w:asciiTheme="majorBidi" w:hAnsiTheme="majorBidi" w:cstheme="majorBidi"/>
          <w:sz w:val="32"/>
          <w:szCs w:val="32"/>
        </w:rPr>
        <w:t>19.46</w:t>
      </w:r>
      <w:r w:rsidR="00E91A92">
        <w:rPr>
          <w:rFonts w:asciiTheme="majorBidi" w:hAnsiTheme="majorBidi" w:cstheme="majorBidi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733B03">
        <w:rPr>
          <w:rFonts w:asciiTheme="majorBidi" w:hAnsiTheme="majorBidi" w:cstheme="majorBidi"/>
          <w:sz w:val="32"/>
          <w:szCs w:val="32"/>
        </w:rPr>
        <w:t>19.40</w:t>
      </w:r>
      <w:r w:rsidR="00E91A92">
        <w:rPr>
          <w:rFonts w:asciiTheme="majorBidi" w:hAnsiTheme="majorBidi" w:cstheme="majorBidi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520561" w:rsidRDefault="00520561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91A92" w:rsidRPr="00727F57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E91A92" w:rsidRPr="003D3672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E91A92" w:rsidRPr="00A1047D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:rsidR="002D2114" w:rsidRDefault="00E91A9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546095">
        <w:rPr>
          <w:rFonts w:asciiTheme="majorBidi" w:hAnsiTheme="majorBidi" w:cstheme="majorBidi"/>
          <w:sz w:val="32"/>
          <w:szCs w:val="32"/>
        </w:rPr>
        <w:t>1</w:t>
      </w:r>
      <w:r w:rsidRPr="001E18DA">
        <w:rPr>
          <w:rFonts w:asciiTheme="majorBidi" w:hAnsiTheme="majorBidi" w:cstheme="majorBidi"/>
          <w:sz w:val="32"/>
          <w:szCs w:val="32"/>
        </w:rPr>
        <w:t xml:space="preserve"> </w:t>
      </w:r>
      <w:r w:rsidR="00546095" w:rsidRPr="00A1047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718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D2114" w:rsidRPr="00A1047D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A1047D">
        <w:rPr>
          <w:rFonts w:asciiTheme="majorBidi" w:hAnsiTheme="majorBidi" w:cstheme="majorBidi"/>
          <w:sz w:val="32"/>
          <w:szCs w:val="32"/>
          <w:cs/>
        </w:rPr>
        <w:t>มี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  <w:r w:rsidR="002D2114" w:rsidRPr="00A1047D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91A92" w:rsidRPr="002D2114" w:rsidRDefault="00E16667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2D2114">
        <w:rPr>
          <w:rFonts w:asciiTheme="majorBidi" w:hAnsiTheme="majorBidi" w:cstheme="majorBidi"/>
          <w:sz w:val="32"/>
          <w:szCs w:val="32"/>
        </w:rPr>
        <w:t>.1</w:t>
      </w:r>
      <w:r w:rsidR="002D2114">
        <w:rPr>
          <w:rFonts w:asciiTheme="majorBidi" w:hAnsiTheme="majorBidi" w:cstheme="majorBidi"/>
          <w:sz w:val="32"/>
          <w:szCs w:val="32"/>
        </w:rPr>
        <w:tab/>
      </w:r>
      <w:r w:rsidR="002D2114"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</w:t>
      </w:r>
      <w:r w:rsidR="00E91A92"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หนี้สินที่อาจจะเกิดขึ้น</w:t>
      </w:r>
      <w:r w:rsidR="00E91A92" w:rsidRPr="00A1047D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="002D2114" w:rsidRPr="003074E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1A92"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E91A92" w:rsidRPr="003074E0">
        <w:rPr>
          <w:rFonts w:asciiTheme="majorBidi" w:hAnsiTheme="majorBidi" w:cstheme="majorBidi"/>
          <w:spacing w:val="-6"/>
          <w:sz w:val="32"/>
          <w:szCs w:val="32"/>
        </w:rPr>
        <w:t>4.46</w:t>
      </w:r>
      <w:r w:rsidR="00E91A92"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:rsidR="00E91A92" w:rsidRPr="008D20F4" w:rsidRDefault="00E91A92" w:rsidP="00E1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:rsidR="00547E20" w:rsidRDefault="00E16667" w:rsidP="00332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2D2114">
        <w:rPr>
          <w:rFonts w:asciiTheme="majorBidi" w:hAnsiTheme="majorBidi" w:cstheme="majorBidi"/>
          <w:sz w:val="32"/>
          <w:szCs w:val="32"/>
        </w:rPr>
        <w:t>.2</w:t>
      </w:r>
      <w:r w:rsidR="002D2114">
        <w:rPr>
          <w:rFonts w:asciiTheme="majorBidi" w:hAnsiTheme="majorBidi" w:cstheme="majorBidi"/>
          <w:sz w:val="32"/>
          <w:szCs w:val="32"/>
        </w:rPr>
        <w:tab/>
      </w:r>
      <w:r w:rsidR="002D2114" w:rsidRPr="00332232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2D2114" w:rsidRPr="00332232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2D2114" w:rsidRPr="00332232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2D2114" w:rsidRPr="00332232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</w:t>
      </w:r>
      <w:r w:rsidR="002D2114" w:rsidRPr="00332232">
        <w:rPr>
          <w:rFonts w:asciiTheme="majorBidi" w:hAnsiTheme="majorBidi"/>
          <w:spacing w:val="-8"/>
          <w:sz w:val="32"/>
          <w:szCs w:val="32"/>
          <w:cs/>
        </w:rPr>
        <w:t>ค้ำประกัน</w:t>
      </w:r>
      <w:r w:rsidR="002D2114" w:rsidRPr="00A1047D">
        <w:rPr>
          <w:rFonts w:asciiTheme="majorBidi" w:hAnsi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2D2114" w:rsidRPr="00A1047D">
        <w:rPr>
          <w:rFonts w:asciiTheme="majorBidi" w:hAnsi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2D2114">
        <w:rPr>
          <w:rFonts w:asciiTheme="majorBidi" w:hAnsiTheme="majorBidi"/>
          <w:sz w:val="32"/>
          <w:szCs w:val="32"/>
        </w:rPr>
        <w:t>0.27</w:t>
      </w:r>
      <w:r w:rsidR="002D2114"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:rsidR="002D2114" w:rsidRDefault="002D2114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16667" w:rsidRDefault="00E16667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91A92" w:rsidRPr="008B5059" w:rsidRDefault="00E16667" w:rsidP="00E9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E91A92" w:rsidRPr="003D3672">
        <w:rPr>
          <w:rFonts w:asciiTheme="majorBidi" w:hAnsiTheme="majorBidi"/>
          <w:b/>
          <w:bCs/>
          <w:sz w:val="32"/>
          <w:szCs w:val="32"/>
        </w:rPr>
        <w:t>.</w:t>
      </w:r>
      <w:r w:rsidR="00E91A92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1A92"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E91A92" w:rsidRPr="00A1047D" w:rsidRDefault="00E16667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33</w:t>
      </w:r>
      <w:r w:rsidR="00E91A92">
        <w:rPr>
          <w:rFonts w:ascii="Angsana New" w:hAnsi="Angsana New"/>
          <w:sz w:val="32"/>
          <w:szCs w:val="32"/>
        </w:rPr>
        <w:t>.1</w:t>
      </w:r>
      <w:r w:rsidR="00E91A92" w:rsidRPr="003D3672">
        <w:rPr>
          <w:rFonts w:ascii="Angsana New" w:hAnsi="Angsana New" w:hint="cs"/>
          <w:sz w:val="32"/>
          <w:szCs w:val="32"/>
        </w:rPr>
        <w:tab/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91A92" w:rsidRPr="008B5059">
        <w:rPr>
          <w:rFonts w:ascii="Angsana New" w:hAnsi="Angsana New"/>
          <w:sz w:val="32"/>
          <w:szCs w:val="32"/>
        </w:rPr>
        <w:t>1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E91A92" w:rsidRPr="008B5059">
        <w:rPr>
          <w:rFonts w:ascii="Angsana New" w:hAnsi="Angsana New"/>
          <w:sz w:val="32"/>
          <w:szCs w:val="32"/>
        </w:rPr>
        <w:t>2556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 บริษัท (ผู้ว่าจ้าง) ทำสัญญาจ้างบริษัทในประเทศแห่งหนึ่ง (ผู้รับจ้าง) เป็นที่ปรึกษาทางการเงินในการตรวจสอบฐานะทางการเงินและวางแผนซื้อกิจการบริษัทในประเทศแห่งหนึ่งจำนวนเงิน </w:t>
      </w:r>
      <w:r w:rsidR="00E91A92" w:rsidRPr="008B5059">
        <w:rPr>
          <w:rFonts w:ascii="Angsana New" w:hAnsi="Angsana New"/>
          <w:sz w:val="32"/>
          <w:szCs w:val="32"/>
        </w:rPr>
        <w:t>1</w:t>
      </w:r>
      <w:r w:rsidR="00E91A92" w:rsidRPr="003D3672">
        <w:rPr>
          <w:rFonts w:ascii="Angsana New" w:hAnsi="Angsana New"/>
          <w:sz w:val="32"/>
          <w:szCs w:val="32"/>
        </w:rPr>
        <w:t>.</w:t>
      </w:r>
      <w:r w:rsidR="00E91A92" w:rsidRPr="008B5059">
        <w:rPr>
          <w:rFonts w:ascii="Angsana New" w:hAnsi="Angsana New"/>
          <w:sz w:val="32"/>
          <w:szCs w:val="32"/>
        </w:rPr>
        <w:t>5</w:t>
      </w:r>
      <w:r w:rsidR="00E91A92">
        <w:rPr>
          <w:rFonts w:ascii="Angsana New" w:hAnsi="Angsana New"/>
          <w:sz w:val="32"/>
          <w:szCs w:val="32"/>
        </w:rPr>
        <w:t>0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 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โดยบริษัทจ่ายชำระแล้วจำนวนเงิน </w:t>
      </w:r>
      <w:r w:rsidR="00E91A92" w:rsidRPr="008B5059">
        <w:rPr>
          <w:rFonts w:ascii="Angsana New" w:hAnsi="Angsana New"/>
          <w:sz w:val="32"/>
          <w:szCs w:val="32"/>
        </w:rPr>
        <w:t>1</w:t>
      </w:r>
      <w:r w:rsidR="00E91A92" w:rsidRPr="003D3672">
        <w:rPr>
          <w:rFonts w:ascii="Angsana New" w:hAnsi="Angsana New"/>
          <w:sz w:val="32"/>
          <w:szCs w:val="32"/>
        </w:rPr>
        <w:t>.</w:t>
      </w:r>
      <w:r w:rsidR="00E91A92" w:rsidRPr="008B5059">
        <w:rPr>
          <w:rFonts w:ascii="Angsana New" w:hAnsi="Angsana New"/>
          <w:sz w:val="32"/>
          <w:szCs w:val="32"/>
        </w:rPr>
        <w:t>0</w:t>
      </w:r>
      <w:r w:rsidR="00E91A92">
        <w:rPr>
          <w:rFonts w:ascii="Angsana New" w:hAnsi="Angsana New"/>
          <w:sz w:val="32"/>
          <w:szCs w:val="32"/>
        </w:rPr>
        <w:t>0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 ล้านบาท และยังไม่ได้จ่ายชำระงวดสุดท้ายเนื่องจากผู้รับจ้างยังให้บริการไม่ครบตามเงื่อนไขที่ระบุไว้ในสัญญาทำให้บริษัทต้องจ้างที่ปรึกษาอีกบริษัทหนึ่งดำเนินการต่อให้แล้วเสร็จ</w:t>
      </w:r>
    </w:p>
    <w:p w:rsidR="00E91A92" w:rsidRDefault="00E91A92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29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E923B0">
        <w:rPr>
          <w:rFonts w:ascii="Angsana New" w:hAnsi="Angsana New"/>
          <w:spacing w:val="-4"/>
          <w:sz w:val="32"/>
          <w:szCs w:val="32"/>
        </w:rPr>
        <w:t>2558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ผู้รับจ้างฟ้องบริษัทในคดีแพ่งให้ชำระค่าบริการงวดสุดท้ายจำนวน 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>
        <w:rPr>
          <w:rFonts w:ascii="Angsana New" w:hAnsi="Angsana New"/>
          <w:spacing w:val="-8"/>
          <w:sz w:val="32"/>
          <w:szCs w:val="32"/>
        </w:rPr>
        <w:t>0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และค่าบริการส่วนเพิ่ม (ไม่มีสัญญา) จำนวนเงิน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t>0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รวมเป็นเงินทั้งสิ้น </w:t>
      </w:r>
      <w:r w:rsidRPr="00E923B0">
        <w:rPr>
          <w:rFonts w:ascii="Angsana New" w:hAnsi="Angsana New"/>
          <w:spacing w:val="-8"/>
          <w:sz w:val="32"/>
          <w:szCs w:val="32"/>
        </w:rPr>
        <w:t>3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E923B0">
        <w:rPr>
          <w:rFonts w:ascii="Angsana New" w:hAnsi="Angsana New"/>
          <w:spacing w:val="-8"/>
          <w:sz w:val="32"/>
          <w:szCs w:val="32"/>
        </w:rPr>
        <w:t>5</w:t>
      </w:r>
      <w:r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</w:rPr>
        <w:br/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และเมื่อวันที่ </w:t>
      </w:r>
      <w:r w:rsidRPr="003A2439">
        <w:rPr>
          <w:rFonts w:ascii="Angsana New" w:hAnsi="Angsana New"/>
          <w:spacing w:val="-6"/>
          <w:sz w:val="32"/>
          <w:szCs w:val="32"/>
        </w:rPr>
        <w:t>6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A2439">
        <w:rPr>
          <w:rFonts w:ascii="Angsana New" w:hAnsi="Angsana New"/>
          <w:spacing w:val="-6"/>
          <w:sz w:val="32"/>
          <w:szCs w:val="32"/>
        </w:rPr>
        <w:t>2559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 ศาลชั้นต้นมีคำพิพากษาให้บริษัทชำระค่าบริการจำนวนเงิน </w:t>
      </w:r>
      <w:r w:rsidRPr="003A2439">
        <w:rPr>
          <w:rFonts w:ascii="Angsana New" w:hAnsi="Angsana New"/>
          <w:spacing w:val="-6"/>
          <w:sz w:val="32"/>
          <w:szCs w:val="32"/>
        </w:rPr>
        <w:t>0</w:t>
      </w:r>
      <w:r w:rsidRPr="003D3672">
        <w:rPr>
          <w:rFonts w:ascii="Angsana New" w:hAnsi="Angsana New"/>
          <w:spacing w:val="-6"/>
          <w:sz w:val="32"/>
          <w:szCs w:val="32"/>
        </w:rPr>
        <w:t>.</w:t>
      </w:r>
      <w:r w:rsidRPr="003A2439">
        <w:rPr>
          <w:rFonts w:ascii="Angsana New" w:hAnsi="Angsana New"/>
          <w:spacing w:val="-6"/>
          <w:sz w:val="32"/>
          <w:szCs w:val="32"/>
        </w:rPr>
        <w:t>77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บาท บริษัทยื่นอุทธรณ์เมื่อวันที่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30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 xml:space="preserve">2559 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และเมื่อวันที่ </w:t>
      </w:r>
      <w:r w:rsidRPr="00E923B0">
        <w:rPr>
          <w:rFonts w:ascii="Angsana New" w:hAnsi="Angsana New"/>
          <w:spacing w:val="-4"/>
          <w:sz w:val="32"/>
          <w:szCs w:val="32"/>
        </w:rPr>
        <w:t>19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E923B0">
        <w:rPr>
          <w:rFonts w:ascii="Angsana New" w:hAnsi="Angsana New"/>
          <w:spacing w:val="-4"/>
          <w:sz w:val="32"/>
          <w:szCs w:val="32"/>
        </w:rPr>
        <w:t>2560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 ศาลอุทธรณ์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 xml:space="preserve">มีคำพิพากษาแก้คำพิพากษาของศาลชั้นต้นเป็นให้บริษัทชำระค่าบริการ จำนวนเงิน </w:t>
      </w:r>
      <w:r w:rsidRPr="003A2439">
        <w:rPr>
          <w:rFonts w:ascii="Angsana New" w:hAnsi="Angsana New"/>
          <w:spacing w:val="-8"/>
          <w:sz w:val="32"/>
          <w:szCs w:val="32"/>
        </w:rPr>
        <w:t>0</w:t>
      </w:r>
      <w:r w:rsidRPr="003D3672">
        <w:rPr>
          <w:rFonts w:ascii="Angsana New" w:hAnsi="Angsana New"/>
          <w:spacing w:val="-8"/>
          <w:sz w:val="32"/>
          <w:szCs w:val="32"/>
        </w:rPr>
        <w:t>.</w:t>
      </w:r>
      <w:r w:rsidRPr="003A2439">
        <w:rPr>
          <w:rFonts w:ascii="Angsana New" w:hAnsi="Angsana New"/>
          <w:spacing w:val="-8"/>
          <w:sz w:val="32"/>
          <w:szCs w:val="32"/>
        </w:rPr>
        <w:t>49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A1047D">
        <w:rPr>
          <w:rFonts w:ascii="Angsana New" w:hAnsi="Angsana New"/>
          <w:spacing w:val="-4"/>
          <w:sz w:val="32"/>
          <w:szCs w:val="32"/>
          <w:cs/>
        </w:rPr>
        <w:br/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 xml:space="preserve">โดยบริษัทได้บันทึกประมาณหนี้สินดังกล่าวแล้ว </w:t>
      </w:r>
      <w:r w:rsidRPr="00A1047D">
        <w:rPr>
          <w:rFonts w:ascii="Angsana New" w:hAnsi="Angsana New" w:hint="cs"/>
          <w:sz w:val="32"/>
          <w:szCs w:val="32"/>
          <w:cs/>
        </w:rPr>
        <w:t>แต่โจทก์ยังไม่ยินยอมจึงได้ยื่นฎีกาต่อ</w:t>
      </w:r>
      <w:r>
        <w:rPr>
          <w:rFonts w:ascii="Angsana New" w:hAnsi="Angsana New"/>
          <w:sz w:val="32"/>
          <w:szCs w:val="32"/>
        </w:rPr>
        <w:t xml:space="preserve"> </w:t>
      </w:r>
    </w:p>
    <w:p w:rsidR="00E91A92" w:rsidRPr="00A1047D" w:rsidRDefault="00E91A92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1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ศาลฎีกาพิพากษาให้บริษัทชำระเงินต้นเป็นจำนวนเงิน </w:t>
      </w:r>
      <w:r>
        <w:rPr>
          <w:rFonts w:ascii="Angsana New" w:hAnsi="Angsana New"/>
          <w:sz w:val="32"/>
          <w:szCs w:val="32"/>
        </w:rPr>
        <w:t xml:space="preserve">0.59 </w:t>
      </w:r>
      <w:r>
        <w:rPr>
          <w:rFonts w:ascii="Angsana New" w:hAnsi="Angsana New"/>
          <w:sz w:val="32"/>
          <w:szCs w:val="32"/>
        </w:rPr>
        <w:br/>
      </w:r>
      <w:r w:rsidRPr="00A1047D">
        <w:rPr>
          <w:rFonts w:ascii="Angsana New" w:hAnsi="Angsana New" w:hint="cs"/>
          <w:sz w:val="32"/>
          <w:szCs w:val="32"/>
          <w:cs/>
        </w:rPr>
        <w:t xml:space="preserve">ล้านบาทและดอกเบี้ยต่อศาลแพ่ง โดยเมื่อวันที่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บริษัทได้ชำระเงินต้นและดอกเบี้ยรวมทั้งสิ้นเป็นจำนวนเงิน </w:t>
      </w:r>
      <w:r>
        <w:rPr>
          <w:rFonts w:ascii="Angsana New" w:hAnsi="Angsana New"/>
          <w:sz w:val="32"/>
          <w:szCs w:val="32"/>
        </w:rPr>
        <w:t xml:space="preserve">0.79 </w:t>
      </w:r>
      <w:r w:rsidRPr="00A1047D">
        <w:rPr>
          <w:rFonts w:ascii="Angsana New" w:hAnsi="Angsana New" w:hint="cs"/>
          <w:sz w:val="32"/>
          <w:szCs w:val="32"/>
          <w:cs/>
        </w:rPr>
        <w:t>ล้านบาทเรียบร้อยแล้ว</w:t>
      </w:r>
    </w:p>
    <w:p w:rsidR="00E91A92" w:rsidRDefault="00E91A92" w:rsidP="0030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ind w:hanging="142"/>
        <w:rPr>
          <w:rFonts w:ascii="Angsana New" w:hAnsi="Angsana New"/>
          <w:sz w:val="32"/>
          <w:szCs w:val="32"/>
        </w:rPr>
      </w:pPr>
    </w:p>
    <w:p w:rsidR="00E91A92" w:rsidRPr="00B038C2" w:rsidRDefault="00E16667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E91A92">
        <w:rPr>
          <w:rFonts w:ascii="Angsana New" w:hAnsi="Angsana New"/>
          <w:sz w:val="32"/>
          <w:szCs w:val="32"/>
        </w:rPr>
        <w:t>.2</w:t>
      </w:r>
      <w:r w:rsidR="00E91A92" w:rsidRPr="003D3672">
        <w:rPr>
          <w:rFonts w:ascii="Angsana New" w:hAnsi="Angsana New" w:hint="cs"/>
          <w:sz w:val="32"/>
          <w:szCs w:val="32"/>
        </w:rPr>
        <w:tab/>
      </w:r>
      <w:r w:rsidR="00E91A92" w:rsidRPr="00A1047D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E91A92" w:rsidRPr="00B038C2">
        <w:rPr>
          <w:rFonts w:ascii="Angsana New" w:hAnsi="Angsana New"/>
          <w:sz w:val="32"/>
          <w:szCs w:val="32"/>
        </w:rPr>
        <w:t xml:space="preserve">2556 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E91A92" w:rsidRPr="00B038C2">
        <w:rPr>
          <w:rFonts w:ascii="Angsana New" w:hAnsi="Angsana New"/>
          <w:sz w:val="32"/>
          <w:szCs w:val="32"/>
        </w:rPr>
        <w:t>3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E91A92" w:rsidRPr="00B038C2">
        <w:rPr>
          <w:rFonts w:ascii="Angsana New" w:hAnsi="Angsana New"/>
          <w:sz w:val="32"/>
          <w:szCs w:val="32"/>
        </w:rPr>
        <w:t>14</w:t>
      </w:r>
      <w:r w:rsidR="00E91A92" w:rsidRPr="003D3672">
        <w:rPr>
          <w:rFonts w:ascii="Angsana New" w:hAnsi="Angsana New"/>
          <w:sz w:val="32"/>
          <w:szCs w:val="32"/>
        </w:rPr>
        <w:t>.</w:t>
      </w:r>
      <w:r w:rsidR="00E91A92" w:rsidRPr="00B038C2">
        <w:rPr>
          <w:rFonts w:ascii="Angsana New" w:hAnsi="Angsana New"/>
          <w:sz w:val="32"/>
          <w:szCs w:val="32"/>
        </w:rPr>
        <w:t>60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91A92" w:rsidRPr="00412924">
        <w:rPr>
          <w:rFonts w:ascii="Angsana New" w:hAnsi="Angsana New"/>
          <w:spacing w:val="-6"/>
          <w:sz w:val="32"/>
          <w:szCs w:val="32"/>
          <w:cs/>
        </w:rPr>
        <w:t>โดยมีหลักฐานครบถ้วน เมื่อ</w:t>
      </w:r>
      <w:r w:rsidR="00E91A92" w:rsidRPr="00412924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E91A92" w:rsidRPr="004129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91A92" w:rsidRPr="00412924">
        <w:rPr>
          <w:rFonts w:ascii="Angsana New" w:hAnsi="Angsana New"/>
          <w:spacing w:val="-6"/>
          <w:sz w:val="32"/>
          <w:szCs w:val="32"/>
        </w:rPr>
        <w:t>25</w:t>
      </w:r>
      <w:r w:rsidR="00E91A92" w:rsidRPr="00412924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="00E91A92" w:rsidRPr="00412924">
        <w:rPr>
          <w:rFonts w:ascii="Angsana New" w:hAnsi="Angsana New"/>
          <w:spacing w:val="-6"/>
          <w:sz w:val="32"/>
          <w:szCs w:val="32"/>
        </w:rPr>
        <w:t>2560</w:t>
      </w:r>
      <w:r w:rsidR="00E91A92" w:rsidRPr="00412924">
        <w:rPr>
          <w:rFonts w:ascii="Angsana New" w:hAnsi="Angsana New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="00E91A92" w:rsidRPr="00412924">
        <w:rPr>
          <w:rFonts w:ascii="Angsana New" w:hAnsi="Angsana New"/>
          <w:spacing w:val="-6"/>
          <w:sz w:val="32"/>
          <w:szCs w:val="32"/>
        </w:rPr>
        <w:t>17</w:t>
      </w:r>
      <w:r w:rsidR="00E91A92" w:rsidRPr="00412924">
        <w:rPr>
          <w:rFonts w:ascii="Angsana New" w:hAnsi="Angsana New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E91A92" w:rsidRPr="00A1047D">
        <w:rPr>
          <w:rFonts w:ascii="Angsana New" w:hAnsi="Angsana New"/>
          <w:sz w:val="32"/>
          <w:szCs w:val="32"/>
          <w:cs/>
        </w:rPr>
        <w:t>คอร์ปอเรชั่น จำกัด) (</w:t>
      </w:r>
      <w:r w:rsidR="00E91A92" w:rsidRPr="00A1047D">
        <w:rPr>
          <w:rFonts w:ascii="Angsana New" w:hAnsi="Angsana New" w:hint="cs"/>
          <w:sz w:val="32"/>
          <w:szCs w:val="32"/>
          <w:cs/>
        </w:rPr>
        <w:t>“</w:t>
      </w:r>
      <w:r w:rsidR="00E91A92" w:rsidRPr="00A1047D">
        <w:rPr>
          <w:rFonts w:ascii="Angsana New" w:hAnsi="Angsana New"/>
          <w:sz w:val="32"/>
          <w:szCs w:val="32"/>
          <w:cs/>
        </w:rPr>
        <w:t>โจทก์</w:t>
      </w:r>
      <w:r w:rsidR="00E91A92" w:rsidRPr="00A1047D">
        <w:rPr>
          <w:rFonts w:ascii="Angsana New" w:hAnsi="Angsana New" w:hint="cs"/>
          <w:sz w:val="32"/>
          <w:szCs w:val="32"/>
          <w:cs/>
        </w:rPr>
        <w:t>”</w:t>
      </w:r>
      <w:r w:rsidR="00E91A92" w:rsidRPr="00A1047D">
        <w:rPr>
          <w:rFonts w:ascii="Angsana New" w:hAnsi="Angsana New"/>
          <w:sz w:val="32"/>
          <w:szCs w:val="32"/>
          <w:cs/>
        </w:rPr>
        <w:t>) ได้ฟ้องบริษัท</w:t>
      </w:r>
      <w:r w:rsidR="00E91A92" w:rsidRPr="00A1047D">
        <w:rPr>
          <w:rFonts w:ascii="Angsana New" w:hAnsi="Angsana New" w:hint="cs"/>
          <w:sz w:val="32"/>
          <w:szCs w:val="32"/>
          <w:cs/>
        </w:rPr>
        <w:t>และ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="00E91A92" w:rsidRPr="00B038C2">
        <w:rPr>
          <w:rFonts w:ascii="Angsana New" w:hAnsi="Angsana New"/>
          <w:sz w:val="32"/>
          <w:szCs w:val="32"/>
        </w:rPr>
        <w:t xml:space="preserve">8 </w:t>
      </w:r>
      <w:r w:rsidR="00E91A92" w:rsidRPr="00A1047D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="00E91A92" w:rsidRPr="00A1047D">
        <w:rPr>
          <w:rFonts w:ascii="Angsana New" w:hAnsi="Angsana New" w:hint="cs"/>
          <w:sz w:val="32"/>
          <w:szCs w:val="32"/>
          <w:cs/>
        </w:rPr>
        <w:t>“</w:t>
      </w:r>
      <w:r w:rsidR="00E91A92" w:rsidRPr="00A1047D">
        <w:rPr>
          <w:rFonts w:ascii="Angsana New" w:hAnsi="Angsana New"/>
          <w:sz w:val="32"/>
          <w:szCs w:val="32"/>
          <w:cs/>
        </w:rPr>
        <w:t>จำเลย</w:t>
      </w:r>
      <w:r w:rsidR="00E91A92" w:rsidRPr="00A1047D">
        <w:rPr>
          <w:rFonts w:ascii="Angsana New" w:hAnsi="Angsana New" w:hint="cs"/>
          <w:sz w:val="32"/>
          <w:szCs w:val="32"/>
          <w:cs/>
        </w:rPr>
        <w:t>”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="00E91A92" w:rsidRPr="00B038C2">
        <w:rPr>
          <w:rFonts w:ascii="Angsana New" w:hAnsi="Angsana New"/>
          <w:sz w:val="32"/>
          <w:szCs w:val="32"/>
        </w:rPr>
        <w:t xml:space="preserve">173,249 </w:t>
      </w:r>
      <w:r w:rsidR="00E91A92" w:rsidRPr="00A1047D">
        <w:rPr>
          <w:rFonts w:ascii="Angsana New" w:hAnsi="Angsana New"/>
          <w:sz w:val="32"/>
          <w:szCs w:val="32"/>
          <w:cs/>
        </w:rPr>
        <w:t>หุ้น</w:t>
      </w:r>
      <w:r w:rsidR="00E91A92" w:rsidRPr="00A1047D">
        <w:rPr>
          <w:rFonts w:ascii="Angsana New" w:hAnsi="Angsana New" w:hint="cs"/>
          <w:sz w:val="32"/>
          <w:szCs w:val="32"/>
          <w:cs/>
        </w:rPr>
        <w:t>ของบริษัท มติมิตร</w:t>
      </w:r>
      <w:r w:rsidR="00412924">
        <w:rPr>
          <w:rFonts w:ascii="Angsana New" w:hAnsi="Angsana New" w:hint="cs"/>
          <w:sz w:val="32"/>
          <w:szCs w:val="32"/>
          <w:cs/>
        </w:rPr>
        <w:t xml:space="preserve"> </w:t>
      </w:r>
      <w:r w:rsidR="00E91A92" w:rsidRPr="00A1047D">
        <w:rPr>
          <w:rFonts w:ascii="Angsana New" w:hAnsi="Angsana New" w:hint="cs"/>
          <w:sz w:val="32"/>
          <w:szCs w:val="32"/>
          <w:cs/>
        </w:rPr>
        <w:t xml:space="preserve">คอร์ปอเรชั่น จำกัด 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หรือให้ใช้ราคาเป็นเงิน </w:t>
      </w:r>
      <w:r w:rsidR="00E91A92" w:rsidRPr="00B038C2">
        <w:rPr>
          <w:rFonts w:ascii="Angsana New" w:hAnsi="Angsana New"/>
          <w:sz w:val="32"/>
          <w:szCs w:val="32"/>
        </w:rPr>
        <w:t>19</w:t>
      </w:r>
      <w:r w:rsidR="00E91A92" w:rsidRPr="003D3672">
        <w:rPr>
          <w:rFonts w:ascii="Angsana New" w:hAnsi="Angsana New"/>
          <w:sz w:val="32"/>
          <w:szCs w:val="32"/>
        </w:rPr>
        <w:t>.</w:t>
      </w:r>
      <w:r w:rsidR="00E91A92" w:rsidRPr="00B038C2">
        <w:rPr>
          <w:rFonts w:ascii="Angsana New" w:hAnsi="Angsana New"/>
          <w:sz w:val="32"/>
          <w:szCs w:val="32"/>
        </w:rPr>
        <w:t>10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91A92" w:rsidRPr="00B038C2">
        <w:rPr>
          <w:rFonts w:ascii="Angsana New" w:hAnsi="Angsana New"/>
          <w:sz w:val="32"/>
          <w:szCs w:val="32"/>
        </w:rPr>
        <w:t>1</w:t>
      </w:r>
      <w:r w:rsidR="00E91A92" w:rsidRPr="003D3672">
        <w:rPr>
          <w:rFonts w:ascii="Angsana New" w:hAnsi="Angsana New"/>
          <w:sz w:val="32"/>
          <w:szCs w:val="32"/>
        </w:rPr>
        <w:t>.</w:t>
      </w:r>
      <w:r w:rsidR="00E91A92" w:rsidRPr="00B038C2">
        <w:rPr>
          <w:rFonts w:ascii="Angsana New" w:hAnsi="Angsana New"/>
          <w:sz w:val="32"/>
          <w:szCs w:val="32"/>
        </w:rPr>
        <w:t>73</w:t>
      </w:r>
      <w:r w:rsidR="00E91A92" w:rsidRPr="00A1047D">
        <w:rPr>
          <w:rFonts w:ascii="Angsana New" w:hAnsi="Angsana New"/>
          <w:sz w:val="32"/>
          <w:szCs w:val="32"/>
          <w:cs/>
        </w:rPr>
        <w:t xml:space="preserve"> ล้านบาท ตามลำดับให้โจทก์ </w:t>
      </w:r>
    </w:p>
    <w:p w:rsidR="00E91A92" w:rsidRDefault="00E91A92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A1047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A1047D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A1047D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24.19</w:t>
      </w:r>
      <w:r w:rsidRPr="00A1047D">
        <w:rPr>
          <w:rFonts w:ascii="Angsana New" w:hAnsi="Angsana New" w:hint="cs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 w:hint="cs"/>
          <w:sz w:val="32"/>
          <w:szCs w:val="32"/>
          <w:cs/>
        </w:rPr>
        <w:t>ล้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7.5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CC09B5">
        <w:rPr>
          <w:rFonts w:ascii="Angsana New" w:hAnsi="Angsana New" w:hint="cs"/>
          <w:sz w:val="32"/>
          <w:szCs w:val="32"/>
        </w:rPr>
        <w:t xml:space="preserve">)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A1047D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โดยกำหนดค่าทนายความ จำนวนเงิน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 w:rsidR="00412924">
        <w:rPr>
          <w:rFonts w:ascii="Angsana New" w:hAnsi="Angsana New"/>
          <w:spacing w:val="-2"/>
          <w:sz w:val="32"/>
          <w:szCs w:val="32"/>
        </w:rPr>
        <w:t>.00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0.45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29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AC224D">
        <w:rPr>
          <w:rFonts w:ascii="Angsana New" w:hAnsi="Angsana New"/>
          <w:spacing w:val="-2"/>
          <w:sz w:val="32"/>
          <w:szCs w:val="32"/>
        </w:rPr>
        <w:t>2562</w:t>
      </w:r>
      <w:r w:rsidRPr="00AC224D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ศาลอุทธรณ์มีพิพากษายกฟ้อง ค่าฤชาธรรมเนียมทั้งสองศาลให้เป็นพับ</w:t>
      </w:r>
      <w:r w:rsidRPr="00AC224D">
        <w:rPr>
          <w:rFonts w:ascii="Angsana New" w:hAnsi="Angsana New"/>
          <w:sz w:val="32"/>
          <w:szCs w:val="32"/>
        </w:rPr>
        <w:t xml:space="preserve"> </w:t>
      </w:r>
    </w:p>
    <w:p w:rsidR="00E91A92" w:rsidRDefault="00E91A92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224D">
        <w:rPr>
          <w:rFonts w:ascii="Angsana New" w:hAnsi="Angsana New"/>
          <w:sz w:val="32"/>
          <w:szCs w:val="32"/>
        </w:rPr>
        <w:t xml:space="preserve">22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C224D"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>
        <w:rPr>
          <w:rFonts w:ascii="Angsana New" w:hAnsi="Angsana New"/>
          <w:sz w:val="32"/>
          <w:szCs w:val="32"/>
        </w:rPr>
        <w:t xml:space="preserve">17 </w:t>
      </w:r>
      <w:r w:rsidRPr="00A1047D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>
        <w:rPr>
          <w:rFonts w:ascii="Angsana New" w:hAnsi="Angsana New"/>
          <w:sz w:val="32"/>
          <w:szCs w:val="32"/>
        </w:rPr>
        <w:t xml:space="preserve">8 </w:t>
      </w:r>
      <w:r w:rsidRPr="00A1047D">
        <w:rPr>
          <w:rFonts w:ascii="Angsana New" w:hAnsi="Angsana New" w:hint="cs"/>
          <w:sz w:val="32"/>
          <w:szCs w:val="32"/>
          <w:cs/>
        </w:rPr>
        <w:t xml:space="preserve">ไปยังศาลฎีกา ณ วันที่ </w:t>
      </w:r>
      <w:r>
        <w:rPr>
          <w:rFonts w:ascii="Angsana New" w:hAnsi="Angsana New"/>
          <w:sz w:val="32"/>
          <w:szCs w:val="32"/>
        </w:rPr>
        <w:t>3</w:t>
      </w:r>
      <w:r w:rsidR="003D485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3D4853" w:rsidRPr="00A1047D">
        <w:rPr>
          <w:rFonts w:ascii="Angsana New" w:hAnsi="Angsana New" w:hint="cs"/>
          <w:sz w:val="32"/>
          <w:szCs w:val="32"/>
          <w:cs/>
        </w:rPr>
        <w:t>ธันวาคม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 w:hint="cs"/>
          <w:sz w:val="32"/>
          <w:szCs w:val="32"/>
          <w:cs/>
        </w:rPr>
        <w:t>คดีอยู่ระหว่างรอศาลฎีกาว่าจะมีคำสั่งรับคดีนี้หรือไม่ หากศาลฎีกามีคำสั่งไม่รับคดีนี้ถือว่าคดียุติและถึงที่สุดแล้ว</w:t>
      </w:r>
    </w:p>
    <w:p w:rsidR="00E32703" w:rsidRDefault="00E32703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E16667" w:rsidRDefault="00E16667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E16667" w:rsidRDefault="00E16667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24166F" w:rsidRDefault="00F84498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A10C20"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4415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7E0CF7" w:rsidRDefault="007E0CF7" w:rsidP="00E3433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บริษัทและบริษัทย่อยได้จัดประเภทรายการใหม่ของรายการในงบการเงินปี</w:t>
      </w:r>
      <w:r w:rsidRPr="003D3672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E16667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4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4"/>
        <w:gridCol w:w="423"/>
        <w:gridCol w:w="711"/>
        <w:gridCol w:w="80"/>
        <w:gridCol w:w="1028"/>
        <w:gridCol w:w="85"/>
        <w:gridCol w:w="1079"/>
        <w:gridCol w:w="85"/>
        <w:gridCol w:w="1163"/>
        <w:gridCol w:w="85"/>
        <w:gridCol w:w="1023"/>
        <w:gridCol w:w="85"/>
        <w:gridCol w:w="1103"/>
      </w:tblGrid>
      <w:tr w:rsidR="007E0CF7" w:rsidRPr="00E16667" w:rsidTr="001F7414">
        <w:tc>
          <w:tcPr>
            <w:tcW w:w="1984" w:type="dxa"/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50" w:type="dxa"/>
            <w:gridSpan w:val="12"/>
            <w:tcBorders>
              <w:bottom w:val="single" w:sz="6" w:space="0" w:color="auto"/>
            </w:tcBorders>
          </w:tcPr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7E0CF7" w:rsidRPr="00E16667" w:rsidTr="001F7414">
        <w:tc>
          <w:tcPr>
            <w:tcW w:w="1984" w:type="dxa"/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40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 w:hint="cs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4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/>
                <w:b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7E0CF7" w:rsidRPr="00E16667" w:rsidTr="001F054A">
        <w:tc>
          <w:tcPr>
            <w:tcW w:w="1984" w:type="dxa"/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0" w:type="dxa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จัดประเภทใหม่</w:t>
            </w:r>
          </w:p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2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หลังจัด</w:t>
            </w:r>
          </w:p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ก่อนจัด</w:t>
            </w:r>
          </w:p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จัดประเภทใหม่</w:t>
            </w:r>
          </w:p>
          <w:p w:rsidR="007E0CF7" w:rsidRPr="00A1047D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 w:hint="cs"/>
                <w:spacing w:val="-2"/>
                <w:sz w:val="21"/>
                <w:szCs w:val="21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หลังจัด</w:t>
            </w:r>
          </w:p>
          <w:p w:rsidR="007E0CF7" w:rsidRPr="00E16667" w:rsidRDefault="007E0CF7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1047D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ประเภทใหม่</w:t>
            </w:r>
          </w:p>
        </w:tc>
      </w:tr>
      <w:tr w:rsidR="008752EC" w:rsidRPr="00E16667" w:rsidTr="001F054A">
        <w:tc>
          <w:tcPr>
            <w:tcW w:w="1984" w:type="dxa"/>
            <w:shd w:val="clear" w:color="auto" w:fill="auto"/>
          </w:tcPr>
          <w:p w:rsidR="008752EC" w:rsidRPr="00E16667" w:rsidRDefault="008752EC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  <w:r w:rsidRPr="00A1047D">
              <w:rPr>
                <w:rFonts w:asciiTheme="majorBidi" w:hAnsiTheme="majorBidi"/>
                <w:b/>
                <w:bCs/>
                <w:sz w:val="21"/>
                <w:szCs w:val="21"/>
                <w:u w:val="single"/>
                <w:cs/>
              </w:rPr>
              <w:t>งบ</w:t>
            </w:r>
            <w:r w:rsidRPr="00A1047D">
              <w:rPr>
                <w:rFonts w:asciiTheme="majorBidi" w:hAnsiTheme="majorBidi" w:hint="cs"/>
                <w:b/>
                <w:bCs/>
                <w:sz w:val="21"/>
                <w:szCs w:val="21"/>
                <w:u w:val="single"/>
                <w:cs/>
              </w:rPr>
              <w:t>แสดงฐานะการเงิน</w:t>
            </w:r>
          </w:p>
        </w:tc>
        <w:tc>
          <w:tcPr>
            <w:tcW w:w="1134" w:type="dxa"/>
            <w:gridSpan w:val="2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  <w:shd w:val="clear" w:color="auto" w:fill="auto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3" w:type="dxa"/>
            <w:shd w:val="clear" w:color="auto" w:fill="auto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</w:tr>
      <w:tr w:rsidR="008752EC" w:rsidRPr="00E16667" w:rsidTr="001F054A">
        <w:tc>
          <w:tcPr>
            <w:tcW w:w="1984" w:type="dxa"/>
            <w:shd w:val="clear" w:color="auto" w:fill="auto"/>
          </w:tcPr>
          <w:p w:rsidR="008752EC" w:rsidRPr="00E16667" w:rsidRDefault="008E33D9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</w:pPr>
            <w:r w:rsidRPr="00A1047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E16667">
              <w:rPr>
                <w:rFonts w:asciiTheme="majorBidi" w:hAnsiTheme="majorBidi"/>
                <w:b/>
                <w:bCs/>
                <w:sz w:val="21"/>
                <w:szCs w:val="21"/>
              </w:rPr>
              <w:t>31</w:t>
            </w:r>
            <w:r w:rsidRPr="00A1047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E16667">
              <w:rPr>
                <w:rFonts w:asciiTheme="majorBidi" w:hAnsiTheme="majorBidi"/>
                <w:b/>
                <w:bCs/>
                <w:sz w:val="21"/>
                <w:szCs w:val="21"/>
              </w:rPr>
              <w:t>2561</w:t>
            </w:r>
          </w:p>
        </w:tc>
        <w:tc>
          <w:tcPr>
            <w:tcW w:w="1134" w:type="dxa"/>
            <w:gridSpan w:val="2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  <w:shd w:val="clear" w:color="auto" w:fill="auto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:rsidR="008752EC" w:rsidRPr="00E16667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3" w:type="dxa"/>
            <w:shd w:val="clear" w:color="auto" w:fill="auto"/>
          </w:tcPr>
          <w:p w:rsidR="008752EC" w:rsidRPr="00A1047D" w:rsidRDefault="008752EC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</w:tr>
      <w:tr w:rsidR="000D36EF" w:rsidRPr="00E16667" w:rsidTr="001F054A">
        <w:tc>
          <w:tcPr>
            <w:tcW w:w="1984" w:type="dxa"/>
            <w:shd w:val="clear" w:color="auto" w:fill="auto"/>
          </w:tcPr>
          <w:p w:rsidR="000D36EF" w:rsidRPr="00A1047D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/>
                <w:sz w:val="21"/>
                <w:szCs w:val="21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gridSpan w:val="2"/>
          </w:tcPr>
          <w:p w:rsidR="000D36EF" w:rsidRPr="00A1047D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46,252,087.86</w:t>
            </w: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(22,576,494.</w:t>
            </w:r>
            <w:r w:rsidRPr="00E16667">
              <w:rPr>
                <w:rFonts w:asciiTheme="majorBidi" w:hAnsiTheme="majorBidi" w:cstheme="majorBidi"/>
                <w:sz w:val="21"/>
                <w:szCs w:val="21"/>
              </w:rPr>
              <w:t>31)</w:t>
            </w:r>
            <w:r w:rsidRPr="00E16667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23,675,593.55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:rsidR="000D36EF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9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345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521.75</w:t>
            </w:r>
          </w:p>
        </w:tc>
        <w:tc>
          <w:tcPr>
            <w:tcW w:w="85" w:type="dxa"/>
            <w:shd w:val="clear" w:color="auto" w:fill="auto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  <w:shd w:val="clear" w:color="auto" w:fill="auto"/>
          </w:tcPr>
          <w:p w:rsidR="000D36EF" w:rsidRPr="00E16667" w:rsidRDefault="000D36EF" w:rsidP="00424C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340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0D36EF" w:rsidRPr="00E16667" w:rsidRDefault="000D36EF" w:rsidP="00424CB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0D36EF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9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345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521.75</w:t>
            </w:r>
          </w:p>
        </w:tc>
      </w:tr>
      <w:tr w:rsidR="0059723E" w:rsidRPr="00E16667" w:rsidTr="001F054A">
        <w:tc>
          <w:tcPr>
            <w:tcW w:w="1984" w:type="dxa"/>
            <w:shd w:val="clear" w:color="auto" w:fill="auto"/>
          </w:tcPr>
          <w:p w:rsidR="0059723E" w:rsidRPr="00A1047D" w:rsidRDefault="0059723E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/>
                <w:sz w:val="21"/>
                <w:szCs w:val="21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gridSpan w:val="2"/>
          </w:tcPr>
          <w:p w:rsidR="0059723E" w:rsidRPr="00A1047D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9,758,388.07</w:t>
            </w:r>
          </w:p>
        </w:tc>
        <w:tc>
          <w:tcPr>
            <w:tcW w:w="80" w:type="dxa"/>
          </w:tcPr>
          <w:p w:rsidR="0059723E" w:rsidRPr="00E16667" w:rsidRDefault="0059723E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</w:tcPr>
          <w:p w:rsidR="0059723E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pacing w:val="-4"/>
                <w:sz w:val="21"/>
                <w:szCs w:val="21"/>
              </w:rPr>
              <w:t>22,</w:t>
            </w:r>
            <w:r w:rsidRPr="00E16667">
              <w:rPr>
                <w:rFonts w:asciiTheme="majorBidi" w:hAnsiTheme="majorBidi" w:cstheme="majorBidi"/>
                <w:sz w:val="21"/>
                <w:szCs w:val="21"/>
              </w:rPr>
              <w:t>576</w:t>
            </w:r>
            <w:r w:rsidRPr="00E16667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,494.31 </w:t>
            </w:r>
          </w:p>
        </w:tc>
        <w:tc>
          <w:tcPr>
            <w:tcW w:w="85" w:type="dxa"/>
          </w:tcPr>
          <w:p w:rsidR="0059723E" w:rsidRPr="00E16667" w:rsidRDefault="0059723E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</w:tcPr>
          <w:p w:rsidR="0059723E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32,334,882.38</w:t>
            </w:r>
          </w:p>
        </w:tc>
        <w:tc>
          <w:tcPr>
            <w:tcW w:w="85" w:type="dxa"/>
          </w:tcPr>
          <w:p w:rsidR="0059723E" w:rsidRPr="00E16667" w:rsidRDefault="0059723E" w:rsidP="00424CB5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63" w:type="dxa"/>
          </w:tcPr>
          <w:p w:rsidR="0059723E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4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355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 w:cstheme="majorBidi"/>
                <w:sz w:val="21"/>
                <w:szCs w:val="21"/>
              </w:rPr>
              <w:t>999</w:t>
            </w:r>
            <w:r w:rsidRPr="00A1047D">
              <w:rPr>
                <w:rFonts w:asciiTheme="majorBidi" w:hAnsiTheme="majorBidi"/>
                <w:sz w:val="21"/>
                <w:szCs w:val="21"/>
              </w:rPr>
              <w:t>.69</w:t>
            </w:r>
          </w:p>
        </w:tc>
        <w:tc>
          <w:tcPr>
            <w:tcW w:w="85" w:type="dxa"/>
            <w:shd w:val="clear" w:color="auto" w:fill="auto"/>
          </w:tcPr>
          <w:p w:rsidR="0059723E" w:rsidRPr="00E16667" w:rsidRDefault="0059723E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  <w:shd w:val="clear" w:color="auto" w:fill="auto"/>
          </w:tcPr>
          <w:p w:rsidR="0059723E" w:rsidRPr="00E16667" w:rsidRDefault="0059723E" w:rsidP="00424C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340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59723E" w:rsidRPr="00E16667" w:rsidRDefault="0059723E" w:rsidP="00424CB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272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:rsidR="0059723E" w:rsidRPr="00E16667" w:rsidRDefault="0059723E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4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/>
                <w:sz w:val="21"/>
                <w:szCs w:val="21"/>
              </w:rPr>
              <w:t>355</w:t>
            </w:r>
            <w:r w:rsidRPr="00E16667">
              <w:rPr>
                <w:rFonts w:asciiTheme="majorBidi" w:hAnsiTheme="majorBidi"/>
                <w:sz w:val="21"/>
                <w:szCs w:val="21"/>
              </w:rPr>
              <w:t>,</w:t>
            </w:r>
            <w:r w:rsidRPr="00A1047D">
              <w:rPr>
                <w:rFonts w:asciiTheme="majorBidi" w:hAnsiTheme="majorBidi" w:cstheme="majorBidi"/>
                <w:sz w:val="21"/>
                <w:szCs w:val="21"/>
              </w:rPr>
              <w:t>999</w:t>
            </w:r>
            <w:r w:rsidRPr="00A1047D">
              <w:rPr>
                <w:rFonts w:asciiTheme="majorBidi" w:hAnsiTheme="majorBidi"/>
                <w:sz w:val="21"/>
                <w:szCs w:val="21"/>
              </w:rPr>
              <w:t>.69</w:t>
            </w:r>
          </w:p>
        </w:tc>
      </w:tr>
      <w:tr w:rsidR="000D36EF" w:rsidRPr="00E16667" w:rsidTr="001F054A">
        <w:tc>
          <w:tcPr>
            <w:tcW w:w="1984" w:type="dxa"/>
            <w:shd w:val="clear" w:color="auto" w:fill="auto"/>
            <w:hideMark/>
          </w:tcPr>
          <w:p w:rsidR="000D36EF" w:rsidRPr="00A1047D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  <w:r w:rsidRPr="00A1047D">
              <w:rPr>
                <w:rFonts w:asciiTheme="majorBidi" w:hAnsiTheme="majorBidi"/>
                <w:b/>
                <w:bCs/>
                <w:sz w:val="21"/>
                <w:szCs w:val="21"/>
                <w:u w:val="single"/>
                <w:cs/>
              </w:rPr>
              <w:t>งบ</w:t>
            </w:r>
            <w:r w:rsidRPr="00A1047D">
              <w:rPr>
                <w:rFonts w:asciiTheme="majorBidi" w:hAnsiTheme="majorBidi" w:hint="cs"/>
                <w:b/>
                <w:bCs/>
                <w:sz w:val="21"/>
                <w:szCs w:val="21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134" w:type="dxa"/>
            <w:gridSpan w:val="2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6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A1047D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D36EF" w:rsidRPr="00E16667" w:rsidTr="001F054A">
        <w:tc>
          <w:tcPr>
            <w:tcW w:w="2407" w:type="dxa"/>
            <w:gridSpan w:val="2"/>
            <w:shd w:val="clear" w:color="auto" w:fill="auto"/>
            <w:hideMark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A1047D">
              <w:rPr>
                <w:rFonts w:asciiTheme="majorBidi" w:hAnsiTheme="majorBidi" w:cstheme="majorBidi" w:hint="cs"/>
                <w:b/>
                <w:bCs/>
                <w:spacing w:val="-2"/>
                <w:sz w:val="21"/>
                <w:szCs w:val="21"/>
                <w:cs/>
              </w:rPr>
              <w:t xml:space="preserve">สำหรับปีสิ้นสุดวันที่ </w:t>
            </w:r>
            <w:r w:rsidRPr="00E16667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  <w:t xml:space="preserve">31 </w:t>
            </w:r>
            <w:r w:rsidRPr="00A1047D">
              <w:rPr>
                <w:rFonts w:asciiTheme="majorBidi" w:hAnsiTheme="majorBidi" w:cstheme="majorBidi" w:hint="cs"/>
                <w:b/>
                <w:bCs/>
                <w:spacing w:val="-2"/>
                <w:sz w:val="21"/>
                <w:szCs w:val="21"/>
                <w:cs/>
              </w:rPr>
              <w:t xml:space="preserve">ธันวาคม </w:t>
            </w:r>
            <w:r w:rsidRPr="00E16667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  <w:t>2561</w:t>
            </w:r>
          </w:p>
        </w:tc>
        <w:tc>
          <w:tcPr>
            <w:tcW w:w="711" w:type="dxa"/>
            <w:shd w:val="clear" w:color="auto" w:fill="auto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63" w:type="dxa"/>
            <w:vAlign w:val="bottom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0D36EF" w:rsidRPr="00E16667" w:rsidTr="001F054A">
        <w:tc>
          <w:tcPr>
            <w:tcW w:w="1984" w:type="dxa"/>
            <w:shd w:val="clear" w:color="auto" w:fill="auto"/>
          </w:tcPr>
          <w:p w:rsidR="000D36EF" w:rsidRPr="00A1047D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 w:cstheme="majorBidi"/>
                <w:sz w:val="21"/>
                <w:szCs w:val="21"/>
                <w:cs/>
              </w:rPr>
              <w:t>ขายสุทธิ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1,582,192,143.40</w:t>
            </w: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 xml:space="preserve">(4,586,788.98) 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1,577,605,354.42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63" w:type="dxa"/>
            <w:vAlign w:val="bottom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1,404,077,440.74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340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1,404,077,440.74</w:t>
            </w:r>
          </w:p>
        </w:tc>
      </w:tr>
      <w:tr w:rsidR="000D36EF" w:rsidRPr="00E16667" w:rsidTr="001F054A">
        <w:tc>
          <w:tcPr>
            <w:tcW w:w="1984" w:type="dxa"/>
            <w:shd w:val="clear" w:color="auto" w:fill="auto"/>
          </w:tcPr>
          <w:p w:rsidR="000D36EF" w:rsidRPr="00A1047D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A1047D">
              <w:rPr>
                <w:rFonts w:asciiTheme="majorBidi" w:hAnsiTheme="majorBidi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31,866,522.43</w:t>
            </w: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4,586,788.98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36,453,311.41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63" w:type="dxa"/>
            <w:vAlign w:val="bottom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23,080,457.07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20" w:lineRule="exact"/>
              <w:ind w:left="-113" w:right="340"/>
              <w:jc w:val="right"/>
              <w:rPr>
                <w:rFonts w:asciiTheme="majorBidi" w:hAnsi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</w:rPr>
              <w:t>-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23,080,457.07</w:t>
            </w:r>
          </w:p>
        </w:tc>
      </w:tr>
      <w:tr w:rsidR="000D36EF" w:rsidRPr="00E16667" w:rsidTr="001F054A">
        <w:tc>
          <w:tcPr>
            <w:tcW w:w="1984" w:type="dxa"/>
          </w:tcPr>
          <w:p w:rsidR="000D36EF" w:rsidRPr="00E16667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1134" w:type="dxa"/>
            <w:gridSpan w:val="2"/>
          </w:tcPr>
          <w:p w:rsidR="000D36EF" w:rsidRPr="00A1047D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1,415,914,926.61</w:t>
            </w: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(28,441,035.29)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079" w:type="dxa"/>
          </w:tcPr>
          <w:p w:rsidR="000D36EF" w:rsidRPr="00A1047D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1,387,473,891.32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163" w:type="dxa"/>
            <w:vAlign w:val="bottom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1,229,731,555.34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1,811,890.29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1,231,543,445.63</w:t>
            </w:r>
          </w:p>
        </w:tc>
      </w:tr>
      <w:tr w:rsidR="000D36EF" w:rsidRPr="00E16667" w:rsidTr="001F054A">
        <w:tc>
          <w:tcPr>
            <w:tcW w:w="1984" w:type="dxa"/>
          </w:tcPr>
          <w:p w:rsidR="000D36EF" w:rsidRPr="00E16667" w:rsidRDefault="000D36EF" w:rsidP="00424CB5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A1047D">
              <w:rPr>
                <w:rFonts w:asciiTheme="majorBidi" w:hAnsiTheme="majorBidi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</w:tcPr>
          <w:p w:rsidR="000D36EF" w:rsidRPr="00A1047D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110,799,554.73</w:t>
            </w:r>
          </w:p>
        </w:tc>
        <w:tc>
          <w:tcPr>
            <w:tcW w:w="80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028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28,441,</w:t>
            </w:r>
            <w:r w:rsidRPr="00E16667">
              <w:rPr>
                <w:rFonts w:asciiTheme="majorBidi" w:hAnsiTheme="majorBidi" w:cstheme="majorBidi"/>
                <w:spacing w:val="-4"/>
                <w:sz w:val="21"/>
                <w:szCs w:val="21"/>
              </w:rPr>
              <w:t>035</w:t>
            </w:r>
            <w:r w:rsidRPr="00E16667">
              <w:rPr>
                <w:rFonts w:asciiTheme="majorBidi" w:hAnsiTheme="majorBidi" w:cstheme="majorBidi"/>
                <w:sz w:val="21"/>
                <w:szCs w:val="21"/>
              </w:rPr>
              <w:t>.29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079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139,240,590.02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163" w:type="dxa"/>
            <w:vAlign w:val="bottom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104,757,708.25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3" w:type="dxa"/>
          </w:tcPr>
          <w:p w:rsidR="000D36EF" w:rsidRPr="00E16667" w:rsidRDefault="000D36EF" w:rsidP="00424C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(1,811,890.29)</w:t>
            </w:r>
          </w:p>
        </w:tc>
        <w:tc>
          <w:tcPr>
            <w:tcW w:w="85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hanging="16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03" w:type="dxa"/>
          </w:tcPr>
          <w:p w:rsidR="000D36EF" w:rsidRPr="00E16667" w:rsidRDefault="000D36EF" w:rsidP="00424CB5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1" w:hanging="1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16667">
              <w:rPr>
                <w:rFonts w:asciiTheme="majorBidi" w:hAnsiTheme="majorBidi" w:cstheme="majorBidi"/>
                <w:sz w:val="21"/>
                <w:szCs w:val="21"/>
              </w:rPr>
              <w:t>102,945,817.96</w:t>
            </w:r>
          </w:p>
        </w:tc>
      </w:tr>
    </w:tbl>
    <w:p w:rsidR="000D36EF" w:rsidRDefault="000D36EF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4498" w:rsidRPr="00435850" w:rsidRDefault="00F84498" w:rsidP="00F84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84498" w:rsidRDefault="00F84498" w:rsidP="00F84498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ในการ</w:t>
      </w:r>
      <w:r w:rsidRPr="00435850">
        <w:rPr>
          <w:rFonts w:asciiTheme="majorBidi" w:hAnsiTheme="majorBidi" w:cstheme="majorBidi"/>
          <w:sz w:val="32"/>
          <w:szCs w:val="32"/>
          <w:cs/>
        </w:rPr>
        <w:t>ประชุม</w:t>
      </w:r>
      <w:r w:rsidRPr="00D3576C">
        <w:rPr>
          <w:rFonts w:asciiTheme="majorBidi" w:hAnsiTheme="majorBidi" w:cstheme="majorBidi"/>
          <w:sz w:val="32"/>
          <w:szCs w:val="32"/>
          <w:cs/>
        </w:rPr>
        <w:t xml:space="preserve">มคณะกรรมการบริษัท ครั้งที่ </w:t>
      </w:r>
      <w:r w:rsidRPr="00D3576C">
        <w:rPr>
          <w:rFonts w:asciiTheme="majorBidi" w:hAnsiTheme="majorBidi" w:cstheme="majorBidi"/>
          <w:sz w:val="32"/>
          <w:szCs w:val="32"/>
        </w:rPr>
        <w:t>1/2563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D357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3576C">
        <w:rPr>
          <w:rFonts w:asciiTheme="majorBidi" w:hAnsiTheme="majorBidi" w:cstheme="majorBidi"/>
          <w:sz w:val="32"/>
          <w:szCs w:val="32"/>
        </w:rPr>
        <w:t>27</w:t>
      </w:r>
      <w:r w:rsidRPr="00D3576C">
        <w:rPr>
          <w:rFonts w:asciiTheme="majorBidi" w:hAnsiTheme="majorBidi" w:cstheme="majorBidi"/>
          <w:sz w:val="32"/>
          <w:szCs w:val="32"/>
          <w:cs/>
        </w:rPr>
        <w:t xml:space="preserve"> ก</w:t>
      </w:r>
      <w:r w:rsidRPr="00D3576C">
        <w:rPr>
          <w:rFonts w:asciiTheme="majorBidi" w:hAnsiTheme="majorBidi" w:cstheme="majorBidi" w:hint="cs"/>
          <w:sz w:val="32"/>
          <w:szCs w:val="32"/>
          <w:cs/>
        </w:rPr>
        <w:t>ุม</w:t>
      </w:r>
      <w:r w:rsidRPr="00D3576C">
        <w:rPr>
          <w:rFonts w:asciiTheme="majorBidi" w:hAnsiTheme="majorBidi" w:cstheme="majorBidi"/>
          <w:sz w:val="32"/>
          <w:szCs w:val="32"/>
          <w:cs/>
        </w:rPr>
        <w:t xml:space="preserve">ภาพันธ์ </w:t>
      </w:r>
      <w:r w:rsidRPr="00D3576C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35850">
        <w:rPr>
          <w:rFonts w:asciiTheme="majorBidi" w:hAnsiTheme="majorBidi" w:cstheme="majorBidi"/>
          <w:sz w:val="32"/>
          <w:szCs w:val="32"/>
          <w:cs/>
        </w:rPr>
        <w:t>มีมติ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0.018 </w:t>
      </w:r>
      <w:r>
        <w:rPr>
          <w:rFonts w:asciiTheme="majorBidi" w:hAnsiTheme="majorBidi" w:cstheme="majorBidi" w:hint="cs"/>
          <w:sz w:val="32"/>
          <w:szCs w:val="32"/>
          <w:cs/>
        </w:rPr>
        <w:t>บาท รวมเป็นจำนวน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7.60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D3576C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ผู้ถือหุ้นของบริษัท ณ วันที่ </w:t>
      </w:r>
      <w:r w:rsidRPr="00D3576C">
        <w:rPr>
          <w:rFonts w:asciiTheme="majorBidi" w:hAnsiTheme="majorBidi" w:cstheme="majorBidi"/>
          <w:sz w:val="32"/>
          <w:szCs w:val="32"/>
        </w:rPr>
        <w:t xml:space="preserve">8 </w:t>
      </w:r>
      <w:r w:rsidRPr="00D3576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3576C">
        <w:rPr>
          <w:rFonts w:asciiTheme="majorBidi" w:hAnsiTheme="majorBidi" w:cstheme="majorBidi"/>
          <w:sz w:val="32"/>
          <w:szCs w:val="32"/>
        </w:rPr>
        <w:t xml:space="preserve">2563 (Record Date) </w:t>
      </w:r>
      <w:r w:rsidRPr="00D3576C">
        <w:rPr>
          <w:rFonts w:asciiTheme="majorBidi" w:hAnsiTheme="majorBidi" w:cstheme="majorBidi" w:hint="cs"/>
          <w:sz w:val="32"/>
          <w:szCs w:val="32"/>
          <w:cs/>
        </w:rPr>
        <w:t>ทั้งนี้ขึ้นอยู่กับผลการอนุมัติจากที่ประชุมสามัญผู้ถือหุ้นประจำปี</w:t>
      </w:r>
    </w:p>
    <w:p w:rsidR="00F84498" w:rsidRDefault="00F84498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D3576C" w:rsidP="00E34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10C20" w:rsidRPr="00A1047D">
        <w:rPr>
          <w:rFonts w:asciiTheme="majorBidi" w:hAnsi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A1047D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A1047D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:rsidR="00962923" w:rsidRPr="00A42924" w:rsidRDefault="00A10C20" w:rsidP="00E3433B">
      <w:pPr>
        <w:tabs>
          <w:tab w:val="clear" w:pos="227"/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1047D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A1047D">
        <w:rPr>
          <w:rFonts w:ascii="Angsana New" w:hAnsi="Angsana New"/>
          <w:spacing w:val="-6"/>
          <w:sz w:val="32"/>
          <w:szCs w:val="32"/>
          <w:cs/>
        </w:rPr>
        <w:t>การเงินนี้ได้รับการอนุมัติให้ออกโดยที่ประชุ</w:t>
      </w:r>
      <w:r w:rsidR="00DC0105" w:rsidRPr="00A1047D">
        <w:rPr>
          <w:rFonts w:ascii="Angsana New" w:hAnsi="Angsana New"/>
          <w:spacing w:val="-6"/>
          <w:sz w:val="32"/>
          <w:szCs w:val="32"/>
          <w:cs/>
        </w:rPr>
        <w:t xml:space="preserve">มคณะกรรมการของบริษัทเมื่อวันที่ </w:t>
      </w:r>
      <w:r w:rsidR="00004471">
        <w:rPr>
          <w:rFonts w:ascii="Angsana New" w:hAnsi="Angsana New"/>
          <w:spacing w:val="-6"/>
          <w:sz w:val="32"/>
          <w:szCs w:val="32"/>
        </w:rPr>
        <w:t xml:space="preserve">27 </w:t>
      </w:r>
      <w:r w:rsidR="00004471"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004471">
        <w:rPr>
          <w:rFonts w:ascii="Angsana New" w:hAnsi="Angsana New"/>
          <w:spacing w:val="-6"/>
          <w:sz w:val="32"/>
          <w:szCs w:val="32"/>
        </w:rPr>
        <w:t>256</w:t>
      </w:r>
      <w:r w:rsidR="00793D0E">
        <w:rPr>
          <w:rFonts w:ascii="Angsana New" w:hAnsi="Angsana New"/>
          <w:spacing w:val="-6"/>
          <w:sz w:val="32"/>
          <w:szCs w:val="32"/>
        </w:rPr>
        <w:t>3</w:t>
      </w:r>
    </w:p>
    <w:sectPr w:rsidR="00962923" w:rsidRPr="00A42924" w:rsidSect="003242F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34" w:right="851" w:bottom="1701" w:left="1814" w:header="1134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84B" w:rsidRDefault="0042584B">
      <w:r>
        <w:separator/>
      </w:r>
    </w:p>
  </w:endnote>
  <w:endnote w:type="continuationSeparator" w:id="0">
    <w:p w:rsidR="0042584B" w:rsidRDefault="0042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pStyle w:val="Footer"/>
      <w:rPr>
        <w:rFonts w:hAnsi="BrowalliaUPC" w:cs="Browall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pStyle w:val="Footer"/>
      <w:rPr>
        <w:rFonts w:hAnsi="BrowalliaUPC" w:cs="BrowalliaUPC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84B" w:rsidRDefault="0042584B">
      <w:r>
        <w:separator/>
      </w:r>
    </w:p>
  </w:footnote>
  <w:footnote w:type="continuationSeparator" w:id="0">
    <w:p w:rsidR="0042584B" w:rsidRDefault="0042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1D68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4" o:spid="_x0000_s2089" type="#_x0000_t75" style="position:absolute;margin-left:0;margin-top:0;width:305.1pt;height:58.5pt;z-index:-25163571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18209528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2584B" w:rsidRDefault="001D6893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9529495" o:spid="_x0000_s2090" type="#_x0000_t75" style="position:absolute;left:0;text-align:left;margin-left:0;margin-top:0;width:305.1pt;height:58.5pt;z-index:-251634688;mso-position-horizontal:center;mso-position-horizontal-relative:margin;mso-position-vertical:center;mso-position-vertical-relative:margin" o:allowincell="f">
              <v:imagedata r:id="rId1" o:title="draft_word (Update)"/>
              <w10:wrap anchorx="margin" anchory="page"/>
            </v:shape>
          </w:pict>
        </w:r>
      </w:p>
      <w:p w:rsidR="0042584B" w:rsidRPr="00116559" w:rsidRDefault="0042584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42584B" w:rsidRDefault="0042584B" w:rsidP="00116559">
    <w:pPr>
      <w:pStyle w:val="Header"/>
      <w:spacing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8167974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42584B" w:rsidRPr="000B6FC7" w:rsidRDefault="0042584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- 15 -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1D68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7" o:spid="_x0000_s2092" type="#_x0000_t75" style="position:absolute;margin-left:0;margin-top:0;width:305.1pt;height:58.5pt;z-index:-2516326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2584B" w:rsidRPr="00116559" w:rsidRDefault="0042584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42584B" w:rsidRDefault="0042584B" w:rsidP="00116559">
    <w:pPr>
      <w:pStyle w:val="Header"/>
      <w:spacing w:line="2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42584B" w:rsidRDefault="0042584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:rsidR="0042584B" w:rsidRPr="000B6FC7" w:rsidRDefault="001D6893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23"/>
  </w:num>
  <w:num w:numId="17">
    <w:abstractNumId w:val="18"/>
  </w:num>
  <w:num w:numId="18">
    <w:abstractNumId w:val="14"/>
  </w:num>
  <w:num w:numId="19">
    <w:abstractNumId w:val="28"/>
  </w:num>
  <w:num w:numId="20">
    <w:abstractNumId w:val="20"/>
  </w:num>
  <w:num w:numId="21">
    <w:abstractNumId w:val="21"/>
  </w:num>
  <w:num w:numId="22">
    <w:abstractNumId w:val="12"/>
  </w:num>
  <w:num w:numId="23">
    <w:abstractNumId w:val="10"/>
  </w:num>
  <w:num w:numId="24">
    <w:abstractNumId w:val="27"/>
  </w:num>
  <w:num w:numId="25">
    <w:abstractNumId w:val="19"/>
  </w:num>
  <w:num w:numId="26">
    <w:abstractNumId w:val="11"/>
  </w:num>
  <w:num w:numId="27">
    <w:abstractNumId w:val="31"/>
  </w:num>
  <w:num w:numId="28">
    <w:abstractNumId w:val="22"/>
  </w:num>
  <w:num w:numId="29">
    <w:abstractNumId w:val="30"/>
  </w:num>
  <w:num w:numId="30">
    <w:abstractNumId w:val="32"/>
  </w:num>
  <w:num w:numId="31">
    <w:abstractNumId w:val="24"/>
  </w:num>
  <w:num w:numId="32">
    <w:abstractNumId w:val="2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F9D"/>
    <w:rsid w:val="000109F8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28F"/>
    <w:rsid w:val="00021770"/>
    <w:rsid w:val="00021B7F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433"/>
    <w:rsid w:val="00037875"/>
    <w:rsid w:val="000405E0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334C"/>
    <w:rsid w:val="000533FC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12C"/>
    <w:rsid w:val="000725B4"/>
    <w:rsid w:val="00072DDE"/>
    <w:rsid w:val="000732EF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E26"/>
    <w:rsid w:val="00090A95"/>
    <w:rsid w:val="00090AB8"/>
    <w:rsid w:val="00090E5C"/>
    <w:rsid w:val="00091327"/>
    <w:rsid w:val="00091BCB"/>
    <w:rsid w:val="00091DA5"/>
    <w:rsid w:val="0009232C"/>
    <w:rsid w:val="00092354"/>
    <w:rsid w:val="00092655"/>
    <w:rsid w:val="00092E0B"/>
    <w:rsid w:val="0009335F"/>
    <w:rsid w:val="00094381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D21"/>
    <w:rsid w:val="000A11DB"/>
    <w:rsid w:val="000A11EB"/>
    <w:rsid w:val="000A1797"/>
    <w:rsid w:val="000A21D8"/>
    <w:rsid w:val="000A22E8"/>
    <w:rsid w:val="000A23F5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700"/>
    <w:rsid w:val="000B0A8D"/>
    <w:rsid w:val="000B0B15"/>
    <w:rsid w:val="000B0D86"/>
    <w:rsid w:val="000B1808"/>
    <w:rsid w:val="000B19D2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F0C"/>
    <w:rsid w:val="000B5612"/>
    <w:rsid w:val="000B58F9"/>
    <w:rsid w:val="000B5C81"/>
    <w:rsid w:val="000B61C5"/>
    <w:rsid w:val="000B6A51"/>
    <w:rsid w:val="000B6ED8"/>
    <w:rsid w:val="000B6F8C"/>
    <w:rsid w:val="000B6FC7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51B"/>
    <w:rsid w:val="000D36EF"/>
    <w:rsid w:val="000D39A1"/>
    <w:rsid w:val="000D3BB4"/>
    <w:rsid w:val="000D410C"/>
    <w:rsid w:val="000D4322"/>
    <w:rsid w:val="000D4553"/>
    <w:rsid w:val="000D4650"/>
    <w:rsid w:val="000D4728"/>
    <w:rsid w:val="000D4B64"/>
    <w:rsid w:val="000D50E7"/>
    <w:rsid w:val="000D5612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993"/>
    <w:rsid w:val="00101C49"/>
    <w:rsid w:val="00102EC4"/>
    <w:rsid w:val="00103B7A"/>
    <w:rsid w:val="00103BD9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67F5"/>
    <w:rsid w:val="0011739A"/>
    <w:rsid w:val="001177A5"/>
    <w:rsid w:val="00117AA2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C21"/>
    <w:rsid w:val="001352C2"/>
    <w:rsid w:val="0013583E"/>
    <w:rsid w:val="00135A3D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AE8"/>
    <w:rsid w:val="00144B0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89F"/>
    <w:rsid w:val="00153E7B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665"/>
    <w:rsid w:val="00165D06"/>
    <w:rsid w:val="00165D43"/>
    <w:rsid w:val="00165D77"/>
    <w:rsid w:val="00166256"/>
    <w:rsid w:val="00166805"/>
    <w:rsid w:val="00166CAE"/>
    <w:rsid w:val="00166FCD"/>
    <w:rsid w:val="0016788D"/>
    <w:rsid w:val="00167CA7"/>
    <w:rsid w:val="00170022"/>
    <w:rsid w:val="001701B0"/>
    <w:rsid w:val="00170949"/>
    <w:rsid w:val="00170995"/>
    <w:rsid w:val="00171016"/>
    <w:rsid w:val="00171092"/>
    <w:rsid w:val="00171DDE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031"/>
    <w:rsid w:val="00176247"/>
    <w:rsid w:val="00176D4E"/>
    <w:rsid w:val="00180246"/>
    <w:rsid w:val="00180317"/>
    <w:rsid w:val="001807EE"/>
    <w:rsid w:val="00180894"/>
    <w:rsid w:val="0018123C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A70"/>
    <w:rsid w:val="00187E81"/>
    <w:rsid w:val="001904A2"/>
    <w:rsid w:val="0019104F"/>
    <w:rsid w:val="00191351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AD2"/>
    <w:rsid w:val="00195DE8"/>
    <w:rsid w:val="00195F60"/>
    <w:rsid w:val="00196085"/>
    <w:rsid w:val="001960B3"/>
    <w:rsid w:val="00196230"/>
    <w:rsid w:val="0019640F"/>
    <w:rsid w:val="00196584"/>
    <w:rsid w:val="0019690D"/>
    <w:rsid w:val="00196A43"/>
    <w:rsid w:val="001972C0"/>
    <w:rsid w:val="001973C5"/>
    <w:rsid w:val="00197696"/>
    <w:rsid w:val="00197B24"/>
    <w:rsid w:val="00197EB9"/>
    <w:rsid w:val="001A097F"/>
    <w:rsid w:val="001A0BC3"/>
    <w:rsid w:val="001A0BF8"/>
    <w:rsid w:val="001A1028"/>
    <w:rsid w:val="001A1995"/>
    <w:rsid w:val="001A2111"/>
    <w:rsid w:val="001A3530"/>
    <w:rsid w:val="001A3646"/>
    <w:rsid w:val="001A3AD4"/>
    <w:rsid w:val="001A3BA4"/>
    <w:rsid w:val="001A40B6"/>
    <w:rsid w:val="001A42DC"/>
    <w:rsid w:val="001A454E"/>
    <w:rsid w:val="001A49D5"/>
    <w:rsid w:val="001A5046"/>
    <w:rsid w:val="001A62FA"/>
    <w:rsid w:val="001A65E9"/>
    <w:rsid w:val="001A660A"/>
    <w:rsid w:val="001A660C"/>
    <w:rsid w:val="001A66DA"/>
    <w:rsid w:val="001A6BCC"/>
    <w:rsid w:val="001A7578"/>
    <w:rsid w:val="001A7B6D"/>
    <w:rsid w:val="001A7E9B"/>
    <w:rsid w:val="001B0AFA"/>
    <w:rsid w:val="001B1432"/>
    <w:rsid w:val="001B16EE"/>
    <w:rsid w:val="001B1BF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2FCE"/>
    <w:rsid w:val="001C36F6"/>
    <w:rsid w:val="001C3AF7"/>
    <w:rsid w:val="001C40FD"/>
    <w:rsid w:val="001C41DB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F0A"/>
    <w:rsid w:val="001D063C"/>
    <w:rsid w:val="001D0BBB"/>
    <w:rsid w:val="001D165E"/>
    <w:rsid w:val="001D1A9A"/>
    <w:rsid w:val="001D1F11"/>
    <w:rsid w:val="001D220F"/>
    <w:rsid w:val="001D260D"/>
    <w:rsid w:val="001D2B04"/>
    <w:rsid w:val="001D2D94"/>
    <w:rsid w:val="001D32C8"/>
    <w:rsid w:val="001D38D8"/>
    <w:rsid w:val="001D39D1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6893"/>
    <w:rsid w:val="001D7214"/>
    <w:rsid w:val="001D722B"/>
    <w:rsid w:val="001D72DD"/>
    <w:rsid w:val="001D7348"/>
    <w:rsid w:val="001D770C"/>
    <w:rsid w:val="001D7DC3"/>
    <w:rsid w:val="001D7E45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2A3"/>
    <w:rsid w:val="001E5F95"/>
    <w:rsid w:val="001E63E9"/>
    <w:rsid w:val="001E64E7"/>
    <w:rsid w:val="001E6660"/>
    <w:rsid w:val="001E6DED"/>
    <w:rsid w:val="001F054A"/>
    <w:rsid w:val="001F06D8"/>
    <w:rsid w:val="001F18F0"/>
    <w:rsid w:val="001F1BB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89A"/>
    <w:rsid w:val="001F5AB3"/>
    <w:rsid w:val="001F6214"/>
    <w:rsid w:val="001F67FB"/>
    <w:rsid w:val="001F71ED"/>
    <w:rsid w:val="001F7414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482"/>
    <w:rsid w:val="00215D83"/>
    <w:rsid w:val="00217124"/>
    <w:rsid w:val="002171EE"/>
    <w:rsid w:val="00217F8C"/>
    <w:rsid w:val="002206CD"/>
    <w:rsid w:val="0022077D"/>
    <w:rsid w:val="00221623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4E9"/>
    <w:rsid w:val="00227AAA"/>
    <w:rsid w:val="00227AD1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8A7"/>
    <w:rsid w:val="00250A41"/>
    <w:rsid w:val="00250AF1"/>
    <w:rsid w:val="00250BF5"/>
    <w:rsid w:val="00250E75"/>
    <w:rsid w:val="00251331"/>
    <w:rsid w:val="00251C16"/>
    <w:rsid w:val="00251F46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22DF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604"/>
    <w:rsid w:val="00265E1D"/>
    <w:rsid w:val="00266339"/>
    <w:rsid w:val="00266590"/>
    <w:rsid w:val="002676C0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E12"/>
    <w:rsid w:val="0027591C"/>
    <w:rsid w:val="00275AAB"/>
    <w:rsid w:val="002762C9"/>
    <w:rsid w:val="002777BC"/>
    <w:rsid w:val="00277EAD"/>
    <w:rsid w:val="00280043"/>
    <w:rsid w:val="002802D7"/>
    <w:rsid w:val="002802FF"/>
    <w:rsid w:val="0028074B"/>
    <w:rsid w:val="00280ADC"/>
    <w:rsid w:val="0028128F"/>
    <w:rsid w:val="002820C4"/>
    <w:rsid w:val="002823C4"/>
    <w:rsid w:val="0028298D"/>
    <w:rsid w:val="00283166"/>
    <w:rsid w:val="00283322"/>
    <w:rsid w:val="002836F8"/>
    <w:rsid w:val="00283D2E"/>
    <w:rsid w:val="00283EBD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B6"/>
    <w:rsid w:val="00294E02"/>
    <w:rsid w:val="0029505E"/>
    <w:rsid w:val="00295621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2B1D"/>
    <w:rsid w:val="002A2CF9"/>
    <w:rsid w:val="002A30A7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74A1"/>
    <w:rsid w:val="002A74FE"/>
    <w:rsid w:val="002A7654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38E"/>
    <w:rsid w:val="002B774A"/>
    <w:rsid w:val="002B7FD9"/>
    <w:rsid w:val="002C007A"/>
    <w:rsid w:val="002C025D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A83"/>
    <w:rsid w:val="002C7AD5"/>
    <w:rsid w:val="002C7B26"/>
    <w:rsid w:val="002D0BC6"/>
    <w:rsid w:val="002D13C9"/>
    <w:rsid w:val="002D1A53"/>
    <w:rsid w:val="002D2114"/>
    <w:rsid w:val="002D21D7"/>
    <w:rsid w:val="002D2204"/>
    <w:rsid w:val="002D240C"/>
    <w:rsid w:val="002D3342"/>
    <w:rsid w:val="002D3732"/>
    <w:rsid w:val="002D404A"/>
    <w:rsid w:val="002D48F0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44C6"/>
    <w:rsid w:val="002E4993"/>
    <w:rsid w:val="002E5B01"/>
    <w:rsid w:val="002E5F9A"/>
    <w:rsid w:val="002E6250"/>
    <w:rsid w:val="002E6B81"/>
    <w:rsid w:val="002E70B6"/>
    <w:rsid w:val="002E7955"/>
    <w:rsid w:val="002E7AA1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A4C"/>
    <w:rsid w:val="00303C95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72F0"/>
    <w:rsid w:val="00317811"/>
    <w:rsid w:val="00317A1D"/>
    <w:rsid w:val="00317CEE"/>
    <w:rsid w:val="0032010B"/>
    <w:rsid w:val="00320B1C"/>
    <w:rsid w:val="00320CFD"/>
    <w:rsid w:val="00320DCD"/>
    <w:rsid w:val="00321C75"/>
    <w:rsid w:val="003220A1"/>
    <w:rsid w:val="0032221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D43"/>
    <w:rsid w:val="00337FBD"/>
    <w:rsid w:val="00340271"/>
    <w:rsid w:val="003407F0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A1"/>
    <w:rsid w:val="0034573D"/>
    <w:rsid w:val="003458B4"/>
    <w:rsid w:val="003465B3"/>
    <w:rsid w:val="00346625"/>
    <w:rsid w:val="003467C2"/>
    <w:rsid w:val="003469FD"/>
    <w:rsid w:val="00346B62"/>
    <w:rsid w:val="00346FC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7230"/>
    <w:rsid w:val="00357808"/>
    <w:rsid w:val="00360542"/>
    <w:rsid w:val="003609D5"/>
    <w:rsid w:val="00361246"/>
    <w:rsid w:val="003612E0"/>
    <w:rsid w:val="003614DF"/>
    <w:rsid w:val="00361678"/>
    <w:rsid w:val="003617AE"/>
    <w:rsid w:val="00361DF2"/>
    <w:rsid w:val="00362669"/>
    <w:rsid w:val="00362BA8"/>
    <w:rsid w:val="003635E7"/>
    <w:rsid w:val="003635F0"/>
    <w:rsid w:val="00363D04"/>
    <w:rsid w:val="003644E6"/>
    <w:rsid w:val="00364769"/>
    <w:rsid w:val="00365473"/>
    <w:rsid w:val="003661B5"/>
    <w:rsid w:val="0036651A"/>
    <w:rsid w:val="00366C81"/>
    <w:rsid w:val="0036746D"/>
    <w:rsid w:val="003678D2"/>
    <w:rsid w:val="0037014D"/>
    <w:rsid w:val="00370A1A"/>
    <w:rsid w:val="00371434"/>
    <w:rsid w:val="00371467"/>
    <w:rsid w:val="00371665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651"/>
    <w:rsid w:val="00397720"/>
    <w:rsid w:val="00397CCC"/>
    <w:rsid w:val="003A0108"/>
    <w:rsid w:val="003A161E"/>
    <w:rsid w:val="003A1D1B"/>
    <w:rsid w:val="003A2BFA"/>
    <w:rsid w:val="003A2D1E"/>
    <w:rsid w:val="003A2E08"/>
    <w:rsid w:val="003A2F53"/>
    <w:rsid w:val="003A32F8"/>
    <w:rsid w:val="003A36BF"/>
    <w:rsid w:val="003A37A8"/>
    <w:rsid w:val="003A40D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A0C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355"/>
    <w:rsid w:val="003C0B96"/>
    <w:rsid w:val="003C0CBF"/>
    <w:rsid w:val="003C172E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E76"/>
    <w:rsid w:val="003D20A3"/>
    <w:rsid w:val="003D2455"/>
    <w:rsid w:val="003D25BF"/>
    <w:rsid w:val="003D282A"/>
    <w:rsid w:val="003D36E4"/>
    <w:rsid w:val="003D3736"/>
    <w:rsid w:val="003D3C20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8A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D84"/>
    <w:rsid w:val="00406F99"/>
    <w:rsid w:val="00407A3D"/>
    <w:rsid w:val="00407A4A"/>
    <w:rsid w:val="00407CCD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933"/>
    <w:rsid w:val="00422421"/>
    <w:rsid w:val="0042260B"/>
    <w:rsid w:val="004227E2"/>
    <w:rsid w:val="00422D7E"/>
    <w:rsid w:val="00423312"/>
    <w:rsid w:val="00423881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F3E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219F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8C0"/>
    <w:rsid w:val="00447B88"/>
    <w:rsid w:val="00447BFB"/>
    <w:rsid w:val="00447EF8"/>
    <w:rsid w:val="00447F48"/>
    <w:rsid w:val="00450EF9"/>
    <w:rsid w:val="0045152F"/>
    <w:rsid w:val="00451AA2"/>
    <w:rsid w:val="00451FAA"/>
    <w:rsid w:val="004522DD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7025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518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1C3"/>
    <w:rsid w:val="00495219"/>
    <w:rsid w:val="00495E2A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1060"/>
    <w:rsid w:val="004A138D"/>
    <w:rsid w:val="004A1F48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85C"/>
    <w:rsid w:val="004C3E97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476"/>
    <w:rsid w:val="004D4AB1"/>
    <w:rsid w:val="004D4E10"/>
    <w:rsid w:val="004D4E9A"/>
    <w:rsid w:val="004D523C"/>
    <w:rsid w:val="004D5884"/>
    <w:rsid w:val="004D61D5"/>
    <w:rsid w:val="004D6502"/>
    <w:rsid w:val="004D6846"/>
    <w:rsid w:val="004D767F"/>
    <w:rsid w:val="004D773B"/>
    <w:rsid w:val="004D78A6"/>
    <w:rsid w:val="004D7CB3"/>
    <w:rsid w:val="004E0018"/>
    <w:rsid w:val="004E0587"/>
    <w:rsid w:val="004E1C4E"/>
    <w:rsid w:val="004E2376"/>
    <w:rsid w:val="004E2450"/>
    <w:rsid w:val="004E2737"/>
    <w:rsid w:val="004E29A2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7AF"/>
    <w:rsid w:val="004E7BC1"/>
    <w:rsid w:val="004E7E2E"/>
    <w:rsid w:val="004E7F81"/>
    <w:rsid w:val="004F0C9C"/>
    <w:rsid w:val="004F14CD"/>
    <w:rsid w:val="004F1827"/>
    <w:rsid w:val="004F1DE4"/>
    <w:rsid w:val="004F1FA2"/>
    <w:rsid w:val="004F27B0"/>
    <w:rsid w:val="004F28A1"/>
    <w:rsid w:val="004F35FD"/>
    <w:rsid w:val="004F3777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53B"/>
    <w:rsid w:val="004F7F4B"/>
    <w:rsid w:val="004F7FC4"/>
    <w:rsid w:val="00500050"/>
    <w:rsid w:val="00500F14"/>
    <w:rsid w:val="005011D2"/>
    <w:rsid w:val="005015E7"/>
    <w:rsid w:val="00501FB3"/>
    <w:rsid w:val="005020D3"/>
    <w:rsid w:val="0050260C"/>
    <w:rsid w:val="00502801"/>
    <w:rsid w:val="00502B75"/>
    <w:rsid w:val="00502C2D"/>
    <w:rsid w:val="00502CDE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561"/>
    <w:rsid w:val="005209B1"/>
    <w:rsid w:val="00520C20"/>
    <w:rsid w:val="005218A1"/>
    <w:rsid w:val="00521A2B"/>
    <w:rsid w:val="005224FC"/>
    <w:rsid w:val="005228B0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CB5"/>
    <w:rsid w:val="00543FF5"/>
    <w:rsid w:val="005448AD"/>
    <w:rsid w:val="005452C8"/>
    <w:rsid w:val="0054530C"/>
    <w:rsid w:val="00546095"/>
    <w:rsid w:val="005466A9"/>
    <w:rsid w:val="005467B1"/>
    <w:rsid w:val="0054719D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2D5"/>
    <w:rsid w:val="00556385"/>
    <w:rsid w:val="00556467"/>
    <w:rsid w:val="0055789C"/>
    <w:rsid w:val="0056026E"/>
    <w:rsid w:val="00561237"/>
    <w:rsid w:val="00561718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A2E"/>
    <w:rsid w:val="005A141E"/>
    <w:rsid w:val="005A1A5E"/>
    <w:rsid w:val="005A1EDD"/>
    <w:rsid w:val="005A2091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10C4"/>
    <w:rsid w:val="005C12FD"/>
    <w:rsid w:val="005C1771"/>
    <w:rsid w:val="005C1984"/>
    <w:rsid w:val="005C1CC3"/>
    <w:rsid w:val="005C2C4F"/>
    <w:rsid w:val="005C2F06"/>
    <w:rsid w:val="005C3729"/>
    <w:rsid w:val="005C4B1B"/>
    <w:rsid w:val="005C5567"/>
    <w:rsid w:val="005C5E1B"/>
    <w:rsid w:val="005C5F44"/>
    <w:rsid w:val="005C6367"/>
    <w:rsid w:val="005C713C"/>
    <w:rsid w:val="005C77C8"/>
    <w:rsid w:val="005C7DD5"/>
    <w:rsid w:val="005C7EA7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1D7"/>
    <w:rsid w:val="005D6393"/>
    <w:rsid w:val="005D6641"/>
    <w:rsid w:val="005D68E9"/>
    <w:rsid w:val="005D70D6"/>
    <w:rsid w:val="005D718C"/>
    <w:rsid w:val="005D7B9A"/>
    <w:rsid w:val="005E00CD"/>
    <w:rsid w:val="005E03C3"/>
    <w:rsid w:val="005E069E"/>
    <w:rsid w:val="005E06F7"/>
    <w:rsid w:val="005E0ECD"/>
    <w:rsid w:val="005E102E"/>
    <w:rsid w:val="005E12E2"/>
    <w:rsid w:val="005E1351"/>
    <w:rsid w:val="005E2D4B"/>
    <w:rsid w:val="005E3356"/>
    <w:rsid w:val="005E36C5"/>
    <w:rsid w:val="005E380E"/>
    <w:rsid w:val="005E3AD4"/>
    <w:rsid w:val="005E3B15"/>
    <w:rsid w:val="005E3D3A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1E11"/>
    <w:rsid w:val="005F20FC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845"/>
    <w:rsid w:val="006069FC"/>
    <w:rsid w:val="006071AE"/>
    <w:rsid w:val="006078BF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2289"/>
    <w:rsid w:val="00633055"/>
    <w:rsid w:val="006331BB"/>
    <w:rsid w:val="006333AC"/>
    <w:rsid w:val="00633516"/>
    <w:rsid w:val="00633F18"/>
    <w:rsid w:val="006342B8"/>
    <w:rsid w:val="00634331"/>
    <w:rsid w:val="00634511"/>
    <w:rsid w:val="0063520F"/>
    <w:rsid w:val="00635245"/>
    <w:rsid w:val="00635615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7F2"/>
    <w:rsid w:val="00647ABF"/>
    <w:rsid w:val="00647DE7"/>
    <w:rsid w:val="0065081F"/>
    <w:rsid w:val="0065095E"/>
    <w:rsid w:val="00651209"/>
    <w:rsid w:val="00651262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B8"/>
    <w:rsid w:val="0066072D"/>
    <w:rsid w:val="00660D55"/>
    <w:rsid w:val="0066102C"/>
    <w:rsid w:val="00661336"/>
    <w:rsid w:val="00661688"/>
    <w:rsid w:val="00661A7C"/>
    <w:rsid w:val="00662351"/>
    <w:rsid w:val="006624A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3FF"/>
    <w:rsid w:val="00670840"/>
    <w:rsid w:val="00670D40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C9D"/>
    <w:rsid w:val="00675E24"/>
    <w:rsid w:val="00676009"/>
    <w:rsid w:val="0067621E"/>
    <w:rsid w:val="00677AF2"/>
    <w:rsid w:val="00680158"/>
    <w:rsid w:val="006801D0"/>
    <w:rsid w:val="006804CC"/>
    <w:rsid w:val="0068071F"/>
    <w:rsid w:val="00680A87"/>
    <w:rsid w:val="006812B2"/>
    <w:rsid w:val="0068145D"/>
    <w:rsid w:val="00681F1E"/>
    <w:rsid w:val="00682011"/>
    <w:rsid w:val="00682919"/>
    <w:rsid w:val="00683142"/>
    <w:rsid w:val="0068529A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8E"/>
    <w:rsid w:val="006961ED"/>
    <w:rsid w:val="00696202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BC6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915"/>
    <w:rsid w:val="006D7D3F"/>
    <w:rsid w:val="006E0006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616F"/>
    <w:rsid w:val="006F6C0C"/>
    <w:rsid w:val="006F7677"/>
    <w:rsid w:val="006F77C1"/>
    <w:rsid w:val="006F7DBB"/>
    <w:rsid w:val="00700661"/>
    <w:rsid w:val="0070081B"/>
    <w:rsid w:val="0070191C"/>
    <w:rsid w:val="00701F57"/>
    <w:rsid w:val="0070246E"/>
    <w:rsid w:val="007025A6"/>
    <w:rsid w:val="007025E7"/>
    <w:rsid w:val="0070285C"/>
    <w:rsid w:val="00703766"/>
    <w:rsid w:val="00703FDB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BCA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7671"/>
    <w:rsid w:val="00750283"/>
    <w:rsid w:val="007502D9"/>
    <w:rsid w:val="00750432"/>
    <w:rsid w:val="00750462"/>
    <w:rsid w:val="007504CA"/>
    <w:rsid w:val="00750550"/>
    <w:rsid w:val="007511F9"/>
    <w:rsid w:val="0075138B"/>
    <w:rsid w:val="00751B8B"/>
    <w:rsid w:val="0075238E"/>
    <w:rsid w:val="0075249B"/>
    <w:rsid w:val="007525D9"/>
    <w:rsid w:val="0075266B"/>
    <w:rsid w:val="007529E4"/>
    <w:rsid w:val="00752C24"/>
    <w:rsid w:val="00752E53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406"/>
    <w:rsid w:val="00760970"/>
    <w:rsid w:val="00761677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BF"/>
    <w:rsid w:val="00772403"/>
    <w:rsid w:val="007728B8"/>
    <w:rsid w:val="00773DB3"/>
    <w:rsid w:val="0077453B"/>
    <w:rsid w:val="00774965"/>
    <w:rsid w:val="00774D2C"/>
    <w:rsid w:val="00775451"/>
    <w:rsid w:val="0077573B"/>
    <w:rsid w:val="007761D9"/>
    <w:rsid w:val="0077675B"/>
    <w:rsid w:val="00776C54"/>
    <w:rsid w:val="00776CDC"/>
    <w:rsid w:val="00777402"/>
    <w:rsid w:val="00777BEE"/>
    <w:rsid w:val="007804B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52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A743B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2C45"/>
    <w:rsid w:val="007D2D6D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0A1"/>
    <w:rsid w:val="007E63E8"/>
    <w:rsid w:val="007E6A92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DF3"/>
    <w:rsid w:val="007F2019"/>
    <w:rsid w:val="007F235A"/>
    <w:rsid w:val="007F2FB3"/>
    <w:rsid w:val="007F35F7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6A69"/>
    <w:rsid w:val="007F7627"/>
    <w:rsid w:val="007F7B67"/>
    <w:rsid w:val="00800919"/>
    <w:rsid w:val="00800B75"/>
    <w:rsid w:val="00801C04"/>
    <w:rsid w:val="0080215A"/>
    <w:rsid w:val="00802C10"/>
    <w:rsid w:val="00802D29"/>
    <w:rsid w:val="0080403A"/>
    <w:rsid w:val="008041C1"/>
    <w:rsid w:val="008046A9"/>
    <w:rsid w:val="00804E69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2C2B"/>
    <w:rsid w:val="00823ACE"/>
    <w:rsid w:val="00823D44"/>
    <w:rsid w:val="00823F51"/>
    <w:rsid w:val="0082485F"/>
    <w:rsid w:val="00824CEB"/>
    <w:rsid w:val="008255A5"/>
    <w:rsid w:val="00825F48"/>
    <w:rsid w:val="00826EE8"/>
    <w:rsid w:val="00827376"/>
    <w:rsid w:val="0083012C"/>
    <w:rsid w:val="00830608"/>
    <w:rsid w:val="00830615"/>
    <w:rsid w:val="00830B8C"/>
    <w:rsid w:val="00830E40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696"/>
    <w:rsid w:val="00855AFB"/>
    <w:rsid w:val="00855D84"/>
    <w:rsid w:val="0085662E"/>
    <w:rsid w:val="0085670E"/>
    <w:rsid w:val="008568F0"/>
    <w:rsid w:val="00856DB9"/>
    <w:rsid w:val="00856FA5"/>
    <w:rsid w:val="00857233"/>
    <w:rsid w:val="0086041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02A"/>
    <w:rsid w:val="008652BB"/>
    <w:rsid w:val="0086552B"/>
    <w:rsid w:val="00865865"/>
    <w:rsid w:val="00865F3D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468"/>
    <w:rsid w:val="008808AD"/>
    <w:rsid w:val="00880E34"/>
    <w:rsid w:val="00881AA5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49B"/>
    <w:rsid w:val="00896BA6"/>
    <w:rsid w:val="00896ED9"/>
    <w:rsid w:val="00897924"/>
    <w:rsid w:val="00897E21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23DA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A47"/>
    <w:rsid w:val="008D0E1D"/>
    <w:rsid w:val="008D0E42"/>
    <w:rsid w:val="008D106C"/>
    <w:rsid w:val="008D13A7"/>
    <w:rsid w:val="008D16F7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33D9"/>
    <w:rsid w:val="008E36A8"/>
    <w:rsid w:val="008E4980"/>
    <w:rsid w:val="008E52A2"/>
    <w:rsid w:val="008E54C7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BBB"/>
    <w:rsid w:val="008F4700"/>
    <w:rsid w:val="008F4BE3"/>
    <w:rsid w:val="008F5628"/>
    <w:rsid w:val="008F608F"/>
    <w:rsid w:val="008F6212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5CB"/>
    <w:rsid w:val="0090363A"/>
    <w:rsid w:val="00903FD7"/>
    <w:rsid w:val="009046CC"/>
    <w:rsid w:val="00904714"/>
    <w:rsid w:val="0090568D"/>
    <w:rsid w:val="009067DC"/>
    <w:rsid w:val="00906E32"/>
    <w:rsid w:val="00906FAA"/>
    <w:rsid w:val="00907739"/>
    <w:rsid w:val="00907F28"/>
    <w:rsid w:val="009100EE"/>
    <w:rsid w:val="00910817"/>
    <w:rsid w:val="009108CF"/>
    <w:rsid w:val="009112D6"/>
    <w:rsid w:val="00911B7B"/>
    <w:rsid w:val="009123B5"/>
    <w:rsid w:val="00912D60"/>
    <w:rsid w:val="0091347D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16C0"/>
    <w:rsid w:val="00921B31"/>
    <w:rsid w:val="00921C38"/>
    <w:rsid w:val="00922008"/>
    <w:rsid w:val="00922831"/>
    <w:rsid w:val="00922954"/>
    <w:rsid w:val="009233BA"/>
    <w:rsid w:val="00923C78"/>
    <w:rsid w:val="009248E4"/>
    <w:rsid w:val="00925D86"/>
    <w:rsid w:val="009265B3"/>
    <w:rsid w:val="0093043D"/>
    <w:rsid w:val="009306B8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4D7"/>
    <w:rsid w:val="009334EA"/>
    <w:rsid w:val="009339BA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281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56DF"/>
    <w:rsid w:val="0094655E"/>
    <w:rsid w:val="009479FA"/>
    <w:rsid w:val="00947DA2"/>
    <w:rsid w:val="00950042"/>
    <w:rsid w:val="009504AC"/>
    <w:rsid w:val="00951145"/>
    <w:rsid w:val="00951239"/>
    <w:rsid w:val="009516C8"/>
    <w:rsid w:val="0095239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427"/>
    <w:rsid w:val="009666B6"/>
    <w:rsid w:val="00966DA9"/>
    <w:rsid w:val="00967090"/>
    <w:rsid w:val="0096739A"/>
    <w:rsid w:val="009677A1"/>
    <w:rsid w:val="009678BB"/>
    <w:rsid w:val="00970211"/>
    <w:rsid w:val="009704BF"/>
    <w:rsid w:val="009706E7"/>
    <w:rsid w:val="00970B78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52D"/>
    <w:rsid w:val="00973A8E"/>
    <w:rsid w:val="00973B2D"/>
    <w:rsid w:val="00973DC4"/>
    <w:rsid w:val="00974BD4"/>
    <w:rsid w:val="00974F7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AFC"/>
    <w:rsid w:val="00977BF2"/>
    <w:rsid w:val="009817B7"/>
    <w:rsid w:val="00981A1C"/>
    <w:rsid w:val="00981A3C"/>
    <w:rsid w:val="00981D69"/>
    <w:rsid w:val="00982081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EF"/>
    <w:rsid w:val="009859FA"/>
    <w:rsid w:val="009859FD"/>
    <w:rsid w:val="00985DB3"/>
    <w:rsid w:val="009861F3"/>
    <w:rsid w:val="009864CC"/>
    <w:rsid w:val="00986BC6"/>
    <w:rsid w:val="00986DF3"/>
    <w:rsid w:val="00986EE4"/>
    <w:rsid w:val="00987465"/>
    <w:rsid w:val="00987D94"/>
    <w:rsid w:val="0099024E"/>
    <w:rsid w:val="00990AB1"/>
    <w:rsid w:val="009910B8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705B"/>
    <w:rsid w:val="009A71A8"/>
    <w:rsid w:val="009A7584"/>
    <w:rsid w:val="009A7E1F"/>
    <w:rsid w:val="009B020F"/>
    <w:rsid w:val="009B07AD"/>
    <w:rsid w:val="009B14AA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0DD"/>
    <w:rsid w:val="009C5B6F"/>
    <w:rsid w:val="009C5FEB"/>
    <w:rsid w:val="009C6329"/>
    <w:rsid w:val="009C6AB8"/>
    <w:rsid w:val="009C728D"/>
    <w:rsid w:val="009C757C"/>
    <w:rsid w:val="009C77C2"/>
    <w:rsid w:val="009C7D9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478"/>
    <w:rsid w:val="00A0267B"/>
    <w:rsid w:val="00A02920"/>
    <w:rsid w:val="00A03084"/>
    <w:rsid w:val="00A034A0"/>
    <w:rsid w:val="00A03CA9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2192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1149"/>
    <w:rsid w:val="00A31D9E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18"/>
    <w:rsid w:val="00A42F2E"/>
    <w:rsid w:val="00A43292"/>
    <w:rsid w:val="00A434FC"/>
    <w:rsid w:val="00A43C81"/>
    <w:rsid w:val="00A44352"/>
    <w:rsid w:val="00A44C87"/>
    <w:rsid w:val="00A44D07"/>
    <w:rsid w:val="00A44DCE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50A6"/>
    <w:rsid w:val="00A5560F"/>
    <w:rsid w:val="00A55A82"/>
    <w:rsid w:val="00A55BB8"/>
    <w:rsid w:val="00A55E6D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2764"/>
    <w:rsid w:val="00A62F9B"/>
    <w:rsid w:val="00A6322C"/>
    <w:rsid w:val="00A6328F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53A8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CC5"/>
    <w:rsid w:val="00A82D62"/>
    <w:rsid w:val="00A831E1"/>
    <w:rsid w:val="00A834E4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361B"/>
    <w:rsid w:val="00AA3E92"/>
    <w:rsid w:val="00AA4BC5"/>
    <w:rsid w:val="00AA4DDC"/>
    <w:rsid w:val="00AA4E2D"/>
    <w:rsid w:val="00AA4FC4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49C6"/>
    <w:rsid w:val="00AC550F"/>
    <w:rsid w:val="00AC5F42"/>
    <w:rsid w:val="00AC6A14"/>
    <w:rsid w:val="00AC6B61"/>
    <w:rsid w:val="00AC6C1A"/>
    <w:rsid w:val="00AC7502"/>
    <w:rsid w:val="00AC76A1"/>
    <w:rsid w:val="00AC7A59"/>
    <w:rsid w:val="00AC7BBD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E05BA"/>
    <w:rsid w:val="00AE1115"/>
    <w:rsid w:val="00AE15DF"/>
    <w:rsid w:val="00AE18FD"/>
    <w:rsid w:val="00AE20A7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103"/>
    <w:rsid w:val="00B03834"/>
    <w:rsid w:val="00B038C2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C16"/>
    <w:rsid w:val="00B1286F"/>
    <w:rsid w:val="00B13212"/>
    <w:rsid w:val="00B1329F"/>
    <w:rsid w:val="00B140FB"/>
    <w:rsid w:val="00B14274"/>
    <w:rsid w:val="00B15097"/>
    <w:rsid w:val="00B15983"/>
    <w:rsid w:val="00B15A0D"/>
    <w:rsid w:val="00B16643"/>
    <w:rsid w:val="00B1757B"/>
    <w:rsid w:val="00B1786E"/>
    <w:rsid w:val="00B178FE"/>
    <w:rsid w:val="00B209AB"/>
    <w:rsid w:val="00B2102D"/>
    <w:rsid w:val="00B22942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A1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1047"/>
    <w:rsid w:val="00B31AC4"/>
    <w:rsid w:val="00B32064"/>
    <w:rsid w:val="00B320F9"/>
    <w:rsid w:val="00B33848"/>
    <w:rsid w:val="00B33B31"/>
    <w:rsid w:val="00B33CE1"/>
    <w:rsid w:val="00B33F47"/>
    <w:rsid w:val="00B33FAF"/>
    <w:rsid w:val="00B34019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CCB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212F"/>
    <w:rsid w:val="00B62422"/>
    <w:rsid w:val="00B62AA3"/>
    <w:rsid w:val="00B63141"/>
    <w:rsid w:val="00B63A96"/>
    <w:rsid w:val="00B63CA3"/>
    <w:rsid w:val="00B6461A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59D"/>
    <w:rsid w:val="00B73829"/>
    <w:rsid w:val="00B7387B"/>
    <w:rsid w:val="00B73E9D"/>
    <w:rsid w:val="00B76055"/>
    <w:rsid w:val="00B7629C"/>
    <w:rsid w:val="00B7675C"/>
    <w:rsid w:val="00B76E0F"/>
    <w:rsid w:val="00B77ADA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3020"/>
    <w:rsid w:val="00B83146"/>
    <w:rsid w:val="00B8373B"/>
    <w:rsid w:val="00B83831"/>
    <w:rsid w:val="00B83EBD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0F05"/>
    <w:rsid w:val="00B91194"/>
    <w:rsid w:val="00B9120C"/>
    <w:rsid w:val="00B91D4D"/>
    <w:rsid w:val="00B91DDC"/>
    <w:rsid w:val="00B920EE"/>
    <w:rsid w:val="00B92315"/>
    <w:rsid w:val="00B92A28"/>
    <w:rsid w:val="00B930E1"/>
    <w:rsid w:val="00B93177"/>
    <w:rsid w:val="00B931FE"/>
    <w:rsid w:val="00B9390A"/>
    <w:rsid w:val="00B93DCC"/>
    <w:rsid w:val="00B94A8F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09BD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D07B4"/>
    <w:rsid w:val="00BD0C69"/>
    <w:rsid w:val="00BD15A1"/>
    <w:rsid w:val="00BD1BB3"/>
    <w:rsid w:val="00BD1F86"/>
    <w:rsid w:val="00BD208E"/>
    <w:rsid w:val="00BD2F25"/>
    <w:rsid w:val="00BD3262"/>
    <w:rsid w:val="00BD41FC"/>
    <w:rsid w:val="00BD4671"/>
    <w:rsid w:val="00BD478C"/>
    <w:rsid w:val="00BD48FA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525"/>
    <w:rsid w:val="00BE1804"/>
    <w:rsid w:val="00BE1AD7"/>
    <w:rsid w:val="00BE223D"/>
    <w:rsid w:val="00BE2BF7"/>
    <w:rsid w:val="00BE2CA1"/>
    <w:rsid w:val="00BE3079"/>
    <w:rsid w:val="00BE3864"/>
    <w:rsid w:val="00BE38C8"/>
    <w:rsid w:val="00BE3F94"/>
    <w:rsid w:val="00BE40B2"/>
    <w:rsid w:val="00BE4242"/>
    <w:rsid w:val="00BE4377"/>
    <w:rsid w:val="00BE4857"/>
    <w:rsid w:val="00BE4DC8"/>
    <w:rsid w:val="00BE50E0"/>
    <w:rsid w:val="00BE602A"/>
    <w:rsid w:val="00BE6530"/>
    <w:rsid w:val="00BE6AEA"/>
    <w:rsid w:val="00BE74D4"/>
    <w:rsid w:val="00BE7544"/>
    <w:rsid w:val="00BF06EF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927"/>
    <w:rsid w:val="00BF793B"/>
    <w:rsid w:val="00BF799E"/>
    <w:rsid w:val="00BF7FB1"/>
    <w:rsid w:val="00C001F5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665"/>
    <w:rsid w:val="00C207BB"/>
    <w:rsid w:val="00C20836"/>
    <w:rsid w:val="00C21343"/>
    <w:rsid w:val="00C22176"/>
    <w:rsid w:val="00C22380"/>
    <w:rsid w:val="00C22877"/>
    <w:rsid w:val="00C22DFF"/>
    <w:rsid w:val="00C23376"/>
    <w:rsid w:val="00C23604"/>
    <w:rsid w:val="00C2408C"/>
    <w:rsid w:val="00C24827"/>
    <w:rsid w:val="00C24DDD"/>
    <w:rsid w:val="00C24FB2"/>
    <w:rsid w:val="00C254C2"/>
    <w:rsid w:val="00C25AE5"/>
    <w:rsid w:val="00C25C24"/>
    <w:rsid w:val="00C25F01"/>
    <w:rsid w:val="00C25F96"/>
    <w:rsid w:val="00C26527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CA3"/>
    <w:rsid w:val="00C34CF2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50A7"/>
    <w:rsid w:val="00C454B4"/>
    <w:rsid w:val="00C4552E"/>
    <w:rsid w:val="00C4599A"/>
    <w:rsid w:val="00C46D57"/>
    <w:rsid w:val="00C472F7"/>
    <w:rsid w:val="00C478BA"/>
    <w:rsid w:val="00C47C13"/>
    <w:rsid w:val="00C50646"/>
    <w:rsid w:val="00C507E5"/>
    <w:rsid w:val="00C50D5B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5D2"/>
    <w:rsid w:val="00C609DF"/>
    <w:rsid w:val="00C60E29"/>
    <w:rsid w:val="00C61095"/>
    <w:rsid w:val="00C61453"/>
    <w:rsid w:val="00C61E9E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B20"/>
    <w:rsid w:val="00C66F8A"/>
    <w:rsid w:val="00C67290"/>
    <w:rsid w:val="00C677A9"/>
    <w:rsid w:val="00C67FF6"/>
    <w:rsid w:val="00C7050D"/>
    <w:rsid w:val="00C705EE"/>
    <w:rsid w:val="00C71514"/>
    <w:rsid w:val="00C71BD3"/>
    <w:rsid w:val="00C71E2E"/>
    <w:rsid w:val="00C71F6E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EE4"/>
    <w:rsid w:val="00CA540D"/>
    <w:rsid w:val="00CA54E7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B8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17"/>
    <w:rsid w:val="00D01B68"/>
    <w:rsid w:val="00D01D2C"/>
    <w:rsid w:val="00D024C5"/>
    <w:rsid w:val="00D03BE2"/>
    <w:rsid w:val="00D03FC0"/>
    <w:rsid w:val="00D040BA"/>
    <w:rsid w:val="00D042CA"/>
    <w:rsid w:val="00D04843"/>
    <w:rsid w:val="00D04A31"/>
    <w:rsid w:val="00D06564"/>
    <w:rsid w:val="00D0695C"/>
    <w:rsid w:val="00D06C6B"/>
    <w:rsid w:val="00D06D5F"/>
    <w:rsid w:val="00D07ADD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30"/>
    <w:rsid w:val="00D144E8"/>
    <w:rsid w:val="00D145D9"/>
    <w:rsid w:val="00D14937"/>
    <w:rsid w:val="00D15135"/>
    <w:rsid w:val="00D159C5"/>
    <w:rsid w:val="00D15B19"/>
    <w:rsid w:val="00D15BF3"/>
    <w:rsid w:val="00D15F5E"/>
    <w:rsid w:val="00D16139"/>
    <w:rsid w:val="00D16752"/>
    <w:rsid w:val="00D176C2"/>
    <w:rsid w:val="00D1792E"/>
    <w:rsid w:val="00D17E56"/>
    <w:rsid w:val="00D2022F"/>
    <w:rsid w:val="00D2025E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5F1"/>
    <w:rsid w:val="00D34A14"/>
    <w:rsid w:val="00D34CB8"/>
    <w:rsid w:val="00D3576C"/>
    <w:rsid w:val="00D35D0A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AF2"/>
    <w:rsid w:val="00D45B8E"/>
    <w:rsid w:val="00D45B9F"/>
    <w:rsid w:val="00D45D06"/>
    <w:rsid w:val="00D466B7"/>
    <w:rsid w:val="00D46745"/>
    <w:rsid w:val="00D46CAE"/>
    <w:rsid w:val="00D47370"/>
    <w:rsid w:val="00D47E86"/>
    <w:rsid w:val="00D47FB3"/>
    <w:rsid w:val="00D50037"/>
    <w:rsid w:val="00D50208"/>
    <w:rsid w:val="00D50D7B"/>
    <w:rsid w:val="00D50EEF"/>
    <w:rsid w:val="00D51050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17B1"/>
    <w:rsid w:val="00D61F42"/>
    <w:rsid w:val="00D61FFC"/>
    <w:rsid w:val="00D62484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A37"/>
    <w:rsid w:val="00D70C3D"/>
    <w:rsid w:val="00D71072"/>
    <w:rsid w:val="00D71975"/>
    <w:rsid w:val="00D71A16"/>
    <w:rsid w:val="00D71F1E"/>
    <w:rsid w:val="00D722A3"/>
    <w:rsid w:val="00D72445"/>
    <w:rsid w:val="00D728D2"/>
    <w:rsid w:val="00D72BC2"/>
    <w:rsid w:val="00D72E43"/>
    <w:rsid w:val="00D73FA6"/>
    <w:rsid w:val="00D744F6"/>
    <w:rsid w:val="00D7457F"/>
    <w:rsid w:val="00D746AE"/>
    <w:rsid w:val="00D74F42"/>
    <w:rsid w:val="00D752E3"/>
    <w:rsid w:val="00D754E5"/>
    <w:rsid w:val="00D75559"/>
    <w:rsid w:val="00D75813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144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D61"/>
    <w:rsid w:val="00DA2D6D"/>
    <w:rsid w:val="00DA322D"/>
    <w:rsid w:val="00DA3378"/>
    <w:rsid w:val="00DA35BC"/>
    <w:rsid w:val="00DA387D"/>
    <w:rsid w:val="00DA4802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7215"/>
    <w:rsid w:val="00DA7283"/>
    <w:rsid w:val="00DA7523"/>
    <w:rsid w:val="00DA7969"/>
    <w:rsid w:val="00DA7C0E"/>
    <w:rsid w:val="00DA7D6B"/>
    <w:rsid w:val="00DB0039"/>
    <w:rsid w:val="00DB0BAD"/>
    <w:rsid w:val="00DB1500"/>
    <w:rsid w:val="00DB2584"/>
    <w:rsid w:val="00DB2C56"/>
    <w:rsid w:val="00DB32FC"/>
    <w:rsid w:val="00DB365A"/>
    <w:rsid w:val="00DB3757"/>
    <w:rsid w:val="00DB3BD8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E71"/>
    <w:rsid w:val="00DC2384"/>
    <w:rsid w:val="00DC3595"/>
    <w:rsid w:val="00DC399A"/>
    <w:rsid w:val="00DC40E5"/>
    <w:rsid w:val="00DC5210"/>
    <w:rsid w:val="00DC645B"/>
    <w:rsid w:val="00DC65E3"/>
    <w:rsid w:val="00DC6AA2"/>
    <w:rsid w:val="00DC6C25"/>
    <w:rsid w:val="00DC7698"/>
    <w:rsid w:val="00DC7D60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306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E77F0"/>
    <w:rsid w:val="00DF0172"/>
    <w:rsid w:val="00DF04E2"/>
    <w:rsid w:val="00DF0A29"/>
    <w:rsid w:val="00DF0AE5"/>
    <w:rsid w:val="00DF0C68"/>
    <w:rsid w:val="00DF164C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DF793B"/>
    <w:rsid w:val="00E00008"/>
    <w:rsid w:val="00E0015B"/>
    <w:rsid w:val="00E0017C"/>
    <w:rsid w:val="00E00180"/>
    <w:rsid w:val="00E013AD"/>
    <w:rsid w:val="00E0241F"/>
    <w:rsid w:val="00E0283D"/>
    <w:rsid w:val="00E02AB0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20B7"/>
    <w:rsid w:val="00E128C0"/>
    <w:rsid w:val="00E12F33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205CF"/>
    <w:rsid w:val="00E20B74"/>
    <w:rsid w:val="00E211EF"/>
    <w:rsid w:val="00E2154A"/>
    <w:rsid w:val="00E215A2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6217"/>
    <w:rsid w:val="00E26C5A"/>
    <w:rsid w:val="00E2715E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F07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B03"/>
    <w:rsid w:val="00E5703A"/>
    <w:rsid w:val="00E57932"/>
    <w:rsid w:val="00E60426"/>
    <w:rsid w:val="00E60AA4"/>
    <w:rsid w:val="00E60E25"/>
    <w:rsid w:val="00E61767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E27"/>
    <w:rsid w:val="00E85F74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7B2"/>
    <w:rsid w:val="00E92AFB"/>
    <w:rsid w:val="00E92CF9"/>
    <w:rsid w:val="00E92ED6"/>
    <w:rsid w:val="00E931A3"/>
    <w:rsid w:val="00E93573"/>
    <w:rsid w:val="00E9384E"/>
    <w:rsid w:val="00E9476A"/>
    <w:rsid w:val="00E949FF"/>
    <w:rsid w:val="00E94D2D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ABB"/>
    <w:rsid w:val="00E97F5E"/>
    <w:rsid w:val="00EA03D8"/>
    <w:rsid w:val="00EA04D1"/>
    <w:rsid w:val="00EA0F70"/>
    <w:rsid w:val="00EA108C"/>
    <w:rsid w:val="00EA2341"/>
    <w:rsid w:val="00EA24D1"/>
    <w:rsid w:val="00EA26C1"/>
    <w:rsid w:val="00EA32B8"/>
    <w:rsid w:val="00EA38FE"/>
    <w:rsid w:val="00EA3F25"/>
    <w:rsid w:val="00EA41A7"/>
    <w:rsid w:val="00EA47E2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35DE"/>
    <w:rsid w:val="00EC3675"/>
    <w:rsid w:val="00EC3EF2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824"/>
    <w:rsid w:val="00ED4676"/>
    <w:rsid w:val="00ED4CC4"/>
    <w:rsid w:val="00ED6258"/>
    <w:rsid w:val="00ED6C64"/>
    <w:rsid w:val="00ED7312"/>
    <w:rsid w:val="00ED77E9"/>
    <w:rsid w:val="00ED7D78"/>
    <w:rsid w:val="00EE00CD"/>
    <w:rsid w:val="00EE0408"/>
    <w:rsid w:val="00EE0C46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53D"/>
    <w:rsid w:val="00EE4643"/>
    <w:rsid w:val="00EE4EF6"/>
    <w:rsid w:val="00EE51E4"/>
    <w:rsid w:val="00EE52FC"/>
    <w:rsid w:val="00EE57B6"/>
    <w:rsid w:val="00EE5D97"/>
    <w:rsid w:val="00EE61D3"/>
    <w:rsid w:val="00EE69B5"/>
    <w:rsid w:val="00EE6C8C"/>
    <w:rsid w:val="00EE6F89"/>
    <w:rsid w:val="00EE795B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1AA7"/>
    <w:rsid w:val="00F027E7"/>
    <w:rsid w:val="00F02840"/>
    <w:rsid w:val="00F02BCD"/>
    <w:rsid w:val="00F0321E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94D"/>
    <w:rsid w:val="00F078FA"/>
    <w:rsid w:val="00F07950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D47"/>
    <w:rsid w:val="00F23566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27680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360E"/>
    <w:rsid w:val="00F33745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A71"/>
    <w:rsid w:val="00F36E8B"/>
    <w:rsid w:val="00F3737F"/>
    <w:rsid w:val="00F376A6"/>
    <w:rsid w:val="00F376DA"/>
    <w:rsid w:val="00F4062B"/>
    <w:rsid w:val="00F40767"/>
    <w:rsid w:val="00F408C6"/>
    <w:rsid w:val="00F409A2"/>
    <w:rsid w:val="00F40BC7"/>
    <w:rsid w:val="00F40FA1"/>
    <w:rsid w:val="00F413D3"/>
    <w:rsid w:val="00F41773"/>
    <w:rsid w:val="00F42046"/>
    <w:rsid w:val="00F423D4"/>
    <w:rsid w:val="00F424FF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12C1"/>
    <w:rsid w:val="00F51F2F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718F"/>
    <w:rsid w:val="00F6735C"/>
    <w:rsid w:val="00F674ED"/>
    <w:rsid w:val="00F67E9C"/>
    <w:rsid w:val="00F70067"/>
    <w:rsid w:val="00F70746"/>
    <w:rsid w:val="00F7116B"/>
    <w:rsid w:val="00F71856"/>
    <w:rsid w:val="00F71DF4"/>
    <w:rsid w:val="00F7286E"/>
    <w:rsid w:val="00F72B20"/>
    <w:rsid w:val="00F72BB8"/>
    <w:rsid w:val="00F72BEE"/>
    <w:rsid w:val="00F731F4"/>
    <w:rsid w:val="00F7385E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739"/>
    <w:rsid w:val="00F85867"/>
    <w:rsid w:val="00F8684D"/>
    <w:rsid w:val="00F86A69"/>
    <w:rsid w:val="00F8715B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6EA"/>
    <w:rsid w:val="00F95D00"/>
    <w:rsid w:val="00F96037"/>
    <w:rsid w:val="00F962F2"/>
    <w:rsid w:val="00F965D7"/>
    <w:rsid w:val="00F968F6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B08FA"/>
    <w:rsid w:val="00FB0BC8"/>
    <w:rsid w:val="00FB0D46"/>
    <w:rsid w:val="00FB0D5D"/>
    <w:rsid w:val="00FB1765"/>
    <w:rsid w:val="00FB18CA"/>
    <w:rsid w:val="00FB1E57"/>
    <w:rsid w:val="00FB2122"/>
    <w:rsid w:val="00FB28E8"/>
    <w:rsid w:val="00FB2AF1"/>
    <w:rsid w:val="00FB2E6E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85D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24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246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A38D-4D7B-4543-9623-7FDA9546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4658</TotalTime>
  <Pages>15</Pages>
  <Words>12891</Words>
  <Characters>73479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86198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1385</cp:revision>
  <cp:lastPrinted>2020-02-21T10:49:00Z</cp:lastPrinted>
  <dcterms:created xsi:type="dcterms:W3CDTF">2018-10-05T08:54:00Z</dcterms:created>
  <dcterms:modified xsi:type="dcterms:W3CDTF">2020-02-27T16:40:00Z</dcterms:modified>
</cp:coreProperties>
</file>