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90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C35DF3" w:rsidRPr="00CA4DA1" w14:paraId="774DAEC2" w14:textId="77777777" w:rsidTr="00BE261C">
        <w:trPr>
          <w:trHeight w:val="386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AE3300B" w14:textId="77777777" w:rsidR="00C35DF3" w:rsidRPr="00CA4DA1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0" w:name="_GoBack"/>
            <w:bookmarkEnd w:id="0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8B71F43" w14:textId="77777777" w:rsidR="00C35DF3" w:rsidRPr="00CA4DA1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2437448E" w14:textId="77777777" w:rsidR="00C35DF3" w:rsidRPr="00CA4DA1" w:rsidRDefault="00C35DF3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91F82" w:rsidRPr="00CA4DA1" w14:paraId="743C00EF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59" w:type="dxa"/>
          </w:tcPr>
          <w:p w14:paraId="7A364B00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CA4DA1" w14:paraId="198DF36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CFCC57D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CA4DA1" w14:paraId="555815D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75BF87CA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CA4DA1" w14:paraId="79A64F6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2F4AFBC7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CA4DA1" w14:paraId="71176459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91F82" w:rsidRPr="00CA4DA1" w14:paraId="4D8FF4E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CA4DA1" w14:paraId="68BB93C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91F82" w:rsidRPr="00CA4DA1" w14:paraId="468917CD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7F21B772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B879569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B7BC6DF" w14:textId="77777777" w:rsidR="00691F82" w:rsidRPr="00CA4DA1" w:rsidRDefault="007F626B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</w:t>
            </w: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อื่น</w:t>
            </w:r>
          </w:p>
        </w:tc>
      </w:tr>
      <w:tr w:rsidR="00691F82" w:rsidRPr="00CA4DA1" w14:paraId="493CD47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77777777" w:rsidR="00691F82" w:rsidRPr="00CA4DA1" w:rsidRDefault="00691F82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691F82" w:rsidRPr="00CA4DA1" w14:paraId="69FC213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35713A8F" w:rsidR="00691F82" w:rsidRPr="00CA4DA1" w:rsidRDefault="00637BA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691F82" w:rsidRPr="00CA4DA1" w14:paraId="22C1CDB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4EA2C112" w:rsidR="00691F82" w:rsidRPr="00CA4DA1" w:rsidRDefault="00637BA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91F82" w:rsidRPr="00CA4DA1" w14:paraId="2BA35A3C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5654DF13" w:rsidR="00691F82" w:rsidRPr="00CA4DA1" w:rsidRDefault="00637BAB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91F82" w:rsidRPr="00CA4DA1" w14:paraId="3D13DA62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1A15A31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BAB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1F82" w:rsidRPr="00CA4DA1" w14:paraId="6E6DE3AD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  <w:shd w:val="clear" w:color="auto" w:fill="auto"/>
          </w:tcPr>
          <w:p w14:paraId="44BE1772" w14:textId="685797FA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BAB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4B965352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0741A3" w14:textId="77777777" w:rsidR="00691F82" w:rsidRPr="00CA4DA1" w:rsidRDefault="00691F82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27FC" w:rsidRPr="00CA4DA1" w14:paraId="0575A51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3B67320" w14:textId="672FE804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8" w:type="dxa"/>
          </w:tcPr>
          <w:p w14:paraId="196B687F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89489C2" w14:textId="1DCE4F8A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B527FC" w:rsidRPr="00CA4DA1" w14:paraId="3B400167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4542655" w14:textId="6A0031C2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8" w:type="dxa"/>
          </w:tcPr>
          <w:p w14:paraId="3B4F7EB8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3BD2BA3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527FC" w:rsidRPr="00CA4DA1" w14:paraId="4121D3D0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182A98E" w14:textId="24CDEF21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8" w:type="dxa"/>
          </w:tcPr>
          <w:p w14:paraId="2CAF7DF6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27FC" w:rsidRPr="00CA4DA1" w14:paraId="04A7E771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49C79CD1" w14:textId="4F2EFEA5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8" w:type="dxa"/>
          </w:tcPr>
          <w:p w14:paraId="09D7D7FE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885EB7D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B527FC" w:rsidRPr="00CA4DA1" w14:paraId="3B489AD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866830A" w14:textId="69C12E54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4FBDD7D2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314658F0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527FC" w:rsidRPr="00CA4DA1" w14:paraId="1DFAF034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4A980F0B" w14:textId="363064FD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8" w:type="dxa"/>
          </w:tcPr>
          <w:p w14:paraId="4685FFA6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DAD574D" w14:textId="2D3EB9B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ค่าใช้จ่ายผลประโยชน์</w:t>
            </w:r>
            <w:r w:rsidR="00554723"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พนักงาน</w:t>
            </w:r>
          </w:p>
        </w:tc>
      </w:tr>
      <w:tr w:rsidR="00B527FC" w:rsidRPr="00CA4DA1" w14:paraId="4C3FF98E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259" w:type="dxa"/>
          </w:tcPr>
          <w:p w14:paraId="3EDDBC74" w14:textId="633D2203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5B938581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B527FC" w:rsidRPr="00CA4DA1" w14:paraId="12A2D896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677B7F88" w14:textId="56692779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07D871F5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527FC" w:rsidRPr="00CA4DA1" w14:paraId="3A00304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1760005A" w14:textId="232E6498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14:paraId="58FA46E0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B527FC" w:rsidRPr="00CA4DA1" w14:paraId="67D0EB5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344979E6" w14:textId="36955245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01D63F6E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B527FC" w:rsidRPr="00CA4DA1" w14:paraId="030A9852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71B4EE3" w14:textId="26505853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3DAE0DCB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953E87B" w14:textId="4F29B47F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527FC" w:rsidRPr="00CA4DA1" w14:paraId="31C87C98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2E25CB17" w14:textId="3D77364C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14:paraId="7AECFF47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6DDB047B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B527FC" w:rsidRPr="00CA4DA1" w14:paraId="4BAD9E43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084D9695" w14:textId="1B439E85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2396951F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0F874840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B527FC" w:rsidRPr="00CA4DA1" w14:paraId="23DE7D3B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50DE1C77" w14:textId="07B9599B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8" w:type="dxa"/>
          </w:tcPr>
          <w:p w14:paraId="73F6DFB6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0F14B31" w14:textId="702548EC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527FC" w:rsidRPr="00CA4DA1" w14:paraId="0261DB65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1F035D5A" w14:textId="1B3763F8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8" w:type="dxa"/>
          </w:tcPr>
          <w:p w14:paraId="5F20FE31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FC48CFF" w14:textId="758DD3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B527FC" w:rsidRPr="00CA4DA1" w14:paraId="45A7D4DA" w14:textId="77777777" w:rsidTr="00BE2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1259" w:type="dxa"/>
          </w:tcPr>
          <w:p w14:paraId="145D3DE2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14:paraId="581BC870" w14:textId="77777777" w:rsidR="00B527FC" w:rsidRPr="00CA4DA1" w:rsidRDefault="00B527FC" w:rsidP="00BE26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CE55983" w14:textId="77777777" w:rsidR="00B527FC" w:rsidRPr="00CA4DA1" w:rsidRDefault="00B527FC" w:rsidP="00BE261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3CE6298C" w14:textId="77777777" w:rsidR="00E0072F" w:rsidRPr="00CA4DA1" w:rsidRDefault="00E0072F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CE4BA" w14:textId="77777777" w:rsidR="00893895" w:rsidRDefault="00893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D1614A" w14:textId="77777777" w:rsidR="002572A6" w:rsidRPr="00CA4DA1" w:rsidRDefault="002572A6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CA4DA1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77777777" w:rsidR="000A10DE" w:rsidRPr="00CA4DA1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CA4DA1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ได้รับอนุมัติให้ออกงบการเงินจากคณะกรรมการเมื่อวันที่</w:t>
      </w:r>
      <w:r w:rsidR="00874C68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4956EF" w:rsidRPr="00CA4DA1">
        <w:rPr>
          <w:rFonts w:ascii="Angsana New" w:hAnsi="Angsana New"/>
          <w:sz w:val="30"/>
          <w:szCs w:val="30"/>
        </w:rPr>
        <w:t xml:space="preserve">21 </w:t>
      </w:r>
      <w:r w:rsidR="004956EF" w:rsidRPr="00CA4DA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84215" w:rsidRPr="00CA4DA1">
        <w:rPr>
          <w:rFonts w:ascii="Angsana New" w:hAnsi="Angsana New"/>
          <w:sz w:val="30"/>
          <w:szCs w:val="30"/>
        </w:rPr>
        <w:t>2563</w:t>
      </w:r>
    </w:p>
    <w:p w14:paraId="2F8AE7B7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CA4DA1" w:rsidRDefault="000A10DE" w:rsidP="006C2CD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7F148F1F" w:rsidR="000A10DE" w:rsidRPr="00CA4DA1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บริษัท หาดทิพย์ จำกัด </w:t>
      </w:r>
      <w:r w:rsidRPr="00CA4DA1">
        <w:rPr>
          <w:rFonts w:ascii="Angsana New" w:hAnsi="Angsana New"/>
          <w:sz w:val="30"/>
          <w:szCs w:val="30"/>
        </w:rPr>
        <w:t>(</w:t>
      </w:r>
      <w:r w:rsidRPr="00CA4DA1">
        <w:rPr>
          <w:rFonts w:ascii="Angsana New" w:hAnsi="Angsana New"/>
          <w:sz w:val="30"/>
          <w:szCs w:val="30"/>
          <w:cs/>
        </w:rPr>
        <w:t>มหาชน</w:t>
      </w:r>
      <w:r w:rsidRPr="00CA4DA1">
        <w:rPr>
          <w:rFonts w:ascii="Angsana New" w:hAnsi="Angsana New"/>
          <w:sz w:val="30"/>
          <w:szCs w:val="30"/>
        </w:rPr>
        <w:t>) “</w:t>
      </w:r>
      <w:r w:rsidRPr="00CA4DA1">
        <w:rPr>
          <w:rFonts w:ascii="Angsana New" w:hAnsi="Angsana New"/>
          <w:sz w:val="30"/>
          <w:szCs w:val="30"/>
          <w:cs/>
        </w:rPr>
        <w:t>บริษัท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956EF" w:rsidRPr="00CA4DA1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CA4DA1">
        <w:rPr>
          <w:rFonts w:ascii="Angsana New" w:hAnsi="Angsana New"/>
          <w:sz w:val="30"/>
          <w:szCs w:val="30"/>
          <w:cs/>
        </w:rPr>
        <w:br/>
      </w:r>
      <w:r w:rsidR="004956EF" w:rsidRPr="00CA4DA1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4956EF" w:rsidRPr="00CA4DA1">
        <w:rPr>
          <w:rFonts w:ascii="Angsana New" w:hAnsi="Angsana New"/>
          <w:sz w:val="30"/>
          <w:szCs w:val="30"/>
        </w:rPr>
        <w:t>2531</w:t>
      </w:r>
      <w:r w:rsidR="004956EF" w:rsidRPr="00CA4DA1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</w:rPr>
        <w:t xml:space="preserve">87/1 </w:t>
      </w:r>
      <w:r w:rsidR="003644AC" w:rsidRPr="00CA4DA1">
        <w:rPr>
          <w:rFonts w:ascii="Angsana New" w:hAnsi="Angsana New"/>
          <w:sz w:val="30"/>
          <w:szCs w:val="30"/>
          <w:cs/>
        </w:rPr>
        <w:br/>
      </w:r>
      <w:r w:rsidRPr="00CA4DA1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482AE115" w:rsidR="000A10DE" w:rsidRPr="00CA4DA1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A4DA1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CA4DA1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CA4DA1">
        <w:rPr>
          <w:rFonts w:ascii="Angsana New" w:hAnsi="Angsana New"/>
          <w:spacing w:val="-2"/>
          <w:sz w:val="30"/>
          <w:szCs w:val="30"/>
          <w:cs/>
        </w:rPr>
        <w:t>ได้แก่</w:t>
      </w:r>
      <w:r w:rsidRPr="00CA4DA1">
        <w:rPr>
          <w:rFonts w:ascii="Angsana New" w:hAnsi="Angsana New"/>
          <w:spacing w:val="-2"/>
          <w:sz w:val="30"/>
          <w:szCs w:val="30"/>
        </w:rPr>
        <w:t xml:space="preserve"> </w:t>
      </w:r>
      <w:r w:rsidRPr="00CA4DA1">
        <w:rPr>
          <w:rFonts w:ascii="Angsana New" w:hAnsi="Angsana New"/>
          <w:spacing w:val="-2"/>
          <w:sz w:val="30"/>
          <w:szCs w:val="30"/>
          <w:cs/>
        </w:rPr>
        <w:t xml:space="preserve">ครอบครัวรัตตกุล (ถือหุ้นร้อยละ </w:t>
      </w:r>
      <w:r w:rsidR="0085649B" w:rsidRPr="00CA4DA1">
        <w:rPr>
          <w:rFonts w:ascii="Angsana New" w:hAnsi="Angsana New"/>
          <w:spacing w:val="-2"/>
          <w:sz w:val="30"/>
          <w:szCs w:val="30"/>
        </w:rPr>
        <w:t>35.57</w:t>
      </w:r>
      <w:r w:rsidRPr="00CA4DA1">
        <w:rPr>
          <w:rFonts w:ascii="Angsana New" w:hAnsi="Angsana New"/>
          <w:spacing w:val="-2"/>
          <w:sz w:val="30"/>
          <w:szCs w:val="30"/>
          <w:cs/>
        </w:rPr>
        <w:t>)</w:t>
      </w:r>
      <w:r w:rsidRPr="00CA4DA1">
        <w:rPr>
          <w:rFonts w:ascii="Angsana New" w:hAnsi="Angsana New"/>
          <w:spacing w:val="-2"/>
          <w:sz w:val="30"/>
          <w:szCs w:val="30"/>
        </w:rPr>
        <w:t xml:space="preserve"> </w:t>
      </w:r>
      <w:r w:rsidRPr="00CA4DA1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proofErr w:type="spellStart"/>
      <w:r w:rsidR="00674F25" w:rsidRPr="00CA4DA1">
        <w:rPr>
          <w:rFonts w:ascii="Angsana New" w:hAnsi="Angsana New"/>
          <w:sz w:val="30"/>
          <w:szCs w:val="30"/>
        </w:rPr>
        <w:t>Gutsche</w:t>
      </w:r>
      <w:proofErr w:type="spellEnd"/>
      <w:r w:rsidR="00674F25" w:rsidRPr="00CA4DA1">
        <w:rPr>
          <w:rFonts w:ascii="Angsana New" w:hAnsi="Angsana New"/>
          <w:sz w:val="30"/>
          <w:szCs w:val="30"/>
        </w:rPr>
        <w:t xml:space="preserve"> Family Investments (Proprietary) Limited</w:t>
      </w:r>
      <w:r w:rsidR="00674F25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CA4DA1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8B1984" w:rsidRPr="00CA4DA1">
        <w:rPr>
          <w:rFonts w:ascii="Angsana New" w:hAnsi="Angsana New"/>
          <w:spacing w:val="-2"/>
          <w:sz w:val="30"/>
          <w:szCs w:val="30"/>
        </w:rPr>
        <w:t>2</w:t>
      </w:r>
      <w:r w:rsidRPr="00CA4DA1">
        <w:rPr>
          <w:rFonts w:ascii="Angsana New" w:hAnsi="Angsana New"/>
          <w:spacing w:val="-2"/>
          <w:sz w:val="30"/>
          <w:szCs w:val="30"/>
        </w:rPr>
        <w:t>4.1</w:t>
      </w:r>
      <w:r w:rsidR="00AF3580" w:rsidRPr="00CA4DA1">
        <w:rPr>
          <w:rFonts w:ascii="Angsana New" w:hAnsi="Angsana New"/>
          <w:spacing w:val="-2"/>
          <w:sz w:val="30"/>
          <w:szCs w:val="30"/>
        </w:rPr>
        <w:t>6</w:t>
      </w:r>
      <w:r w:rsidRPr="00CA4DA1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CA4DA1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CA4DA1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659C9040" w:rsidR="000A10DE" w:rsidRPr="00CA4DA1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CA4DA1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CA4DA1">
        <w:rPr>
          <w:rFonts w:ascii="Angsana New" w:hAnsi="Angsana New"/>
          <w:sz w:val="30"/>
          <w:szCs w:val="30"/>
          <w:cs/>
        </w:rPr>
        <w:t>องดื่ม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ร</w:t>
      </w:r>
      <w:r w:rsidR="00086048" w:rsidRPr="00CA4DA1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086048" w:rsidRPr="00CA4DA1">
        <w:rPr>
          <w:rFonts w:ascii="Angsana New" w:hAnsi="Angsana New"/>
          <w:sz w:val="30"/>
          <w:szCs w:val="30"/>
        </w:rPr>
        <w:t xml:space="preserve">31 </w:t>
      </w:r>
      <w:r w:rsidR="00086048" w:rsidRPr="00CA4DA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sz w:val="30"/>
          <w:szCs w:val="30"/>
          <w:cs/>
        </w:rPr>
        <w:t>25</w:t>
      </w:r>
      <w:r w:rsidR="00832A7F" w:rsidRPr="00CA4DA1">
        <w:rPr>
          <w:rFonts w:ascii="Angsana New" w:hAnsi="Angsana New"/>
          <w:sz w:val="30"/>
          <w:szCs w:val="30"/>
        </w:rPr>
        <w:t>62</w:t>
      </w:r>
      <w:r w:rsidR="001C0A27" w:rsidRPr="00CA4DA1">
        <w:rPr>
          <w:rFonts w:ascii="Angsana New" w:hAnsi="Angsana New"/>
          <w:sz w:val="30"/>
          <w:szCs w:val="30"/>
        </w:rPr>
        <w:t xml:space="preserve"> </w:t>
      </w:r>
      <w:r w:rsidR="00F77433" w:rsidRPr="00CA4DA1">
        <w:rPr>
          <w:rFonts w:ascii="Angsana New" w:hAnsi="Angsana New"/>
          <w:sz w:val="30"/>
          <w:szCs w:val="30"/>
          <w:cs/>
        </w:rPr>
        <w:t xml:space="preserve">และ </w:t>
      </w:r>
      <w:r w:rsidR="001B534C" w:rsidRPr="00CA4DA1">
        <w:rPr>
          <w:rFonts w:ascii="Angsana New" w:hAnsi="Angsana New"/>
          <w:sz w:val="30"/>
          <w:szCs w:val="30"/>
        </w:rPr>
        <w:t>256</w:t>
      </w:r>
      <w:r w:rsidR="001B66B0" w:rsidRPr="00CA4DA1">
        <w:rPr>
          <w:rFonts w:ascii="Angsana New" w:hAnsi="Angsana New"/>
          <w:sz w:val="30"/>
          <w:szCs w:val="30"/>
        </w:rPr>
        <w:t>1</w:t>
      </w:r>
      <w:r w:rsidR="00B65FCE"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3644AC" w:rsidRPr="00CA4DA1">
        <w:rPr>
          <w:rFonts w:ascii="Angsana New" w:hAnsi="Angsana New"/>
          <w:sz w:val="30"/>
          <w:szCs w:val="30"/>
        </w:rPr>
        <w:t>9</w:t>
      </w:r>
    </w:p>
    <w:p w14:paraId="63AF10CC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4599F" w14:textId="77777777" w:rsidR="000A10DE" w:rsidRPr="00CA4DA1" w:rsidRDefault="000A10DE" w:rsidP="006C2CD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638EF7BC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2D25E" w14:textId="77777777" w:rsidR="000A10DE" w:rsidRPr="00CA4DA1" w:rsidRDefault="000A10DE" w:rsidP="000A1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(ก)</w:t>
      </w:r>
      <w:r w:rsidRPr="00CA4DA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30D4FA5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52B36" w14:textId="77777777" w:rsidR="000A10DE" w:rsidRPr="00CA4DA1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CA4DA1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CA4D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CA4DA1">
        <w:rPr>
          <w:rFonts w:asciiTheme="majorBidi" w:hAnsiTheme="majorBidi" w:cstheme="majorBidi"/>
          <w:sz w:val="30"/>
          <w:szCs w:val="30"/>
        </w:rPr>
        <w:t xml:space="preserve">    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4767EC" w14:textId="77777777" w:rsidR="000A10DE" w:rsidRPr="00CA4DA1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6A9024" w14:textId="1BEBB981" w:rsidR="007916D7" w:rsidRPr="00CA4DA1" w:rsidRDefault="00E32C89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A4DA1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A4DA1">
        <w:rPr>
          <w:rFonts w:asciiTheme="majorBidi" w:hAnsiTheme="majorBidi" w:cstheme="majorBidi"/>
          <w:sz w:val="30"/>
          <w:szCs w:val="30"/>
        </w:rPr>
        <w:t>2562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15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396E83" w:rsidRPr="00CA4DA1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18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396E83" w:rsidRPr="00CA4DA1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(“TAS 18”)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11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396E83" w:rsidRPr="00CA4DA1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(“TAS 11”)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396E83" w:rsidRPr="00CA4DA1">
        <w:rPr>
          <w:rFonts w:asciiTheme="majorBidi" w:hAnsiTheme="majorBidi" w:cstheme="majorBidi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7A0D87" w:rsidRPr="00CA4DA1">
        <w:rPr>
          <w:rFonts w:asciiTheme="majorBidi" w:hAnsiTheme="majorBidi" w:cstheme="majorBidi"/>
          <w:sz w:val="30"/>
          <w:szCs w:val="30"/>
        </w:rPr>
        <w:t>3</w:t>
      </w:r>
      <w:r w:rsidR="00396E83" w:rsidRPr="00CA4DA1">
        <w:rPr>
          <w:rFonts w:asciiTheme="majorBidi" w:hAnsiTheme="majorBidi" w:cstheme="majorBidi"/>
          <w:sz w:val="30"/>
          <w:szCs w:val="30"/>
        </w:rPr>
        <w:t xml:space="preserve"> (</w:t>
      </w:r>
      <w:r w:rsidR="001D1211" w:rsidRPr="00CA4DA1">
        <w:rPr>
          <w:rFonts w:asciiTheme="majorBidi" w:hAnsiTheme="majorBidi" w:cstheme="majorBidi" w:hint="cs"/>
          <w:sz w:val="30"/>
          <w:szCs w:val="30"/>
          <w:cs/>
        </w:rPr>
        <w:t>ด</w:t>
      </w:r>
      <w:r w:rsidR="00396E83" w:rsidRPr="00CA4DA1">
        <w:rPr>
          <w:rFonts w:asciiTheme="majorBidi" w:hAnsiTheme="majorBidi" w:cstheme="majorBidi"/>
          <w:sz w:val="30"/>
          <w:szCs w:val="30"/>
        </w:rPr>
        <w:t>)</w:t>
      </w:r>
    </w:p>
    <w:p w14:paraId="72289E5A" w14:textId="08A45418" w:rsidR="00513AAB" w:rsidRPr="00CA4DA1" w:rsidRDefault="002572A6" w:rsidP="0051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br w:type="page"/>
      </w:r>
      <w:r w:rsidR="00513AAB" w:rsidRPr="00CA4DA1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AA1707"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="00513AAB" w:rsidRPr="00CA4DA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015E7F" w:rsidRPr="00CA4DA1">
        <w:rPr>
          <w:rFonts w:asciiTheme="majorBidi" w:hAnsiTheme="majorBidi" w:cstheme="majorBidi" w:hint="cs"/>
          <w:sz w:val="30"/>
          <w:szCs w:val="30"/>
          <w:cs/>
        </w:rPr>
        <w:t>ที่เกี่ยวกับ</w:t>
      </w:r>
      <w:r w:rsidR="00A958AC" w:rsidRPr="00CA4DA1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การดำเนินงานของกลุ่มบริษัทได้เปิดเผยในหมายเหตุ</w:t>
      </w:r>
      <w:r w:rsidR="00886FFD" w:rsidRPr="00CA4DA1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A958AC" w:rsidRPr="00CA4D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58AC" w:rsidRPr="00CA4DA1">
        <w:rPr>
          <w:rFonts w:asciiTheme="majorBidi" w:hAnsiTheme="majorBidi" w:cstheme="majorBidi"/>
          <w:sz w:val="30"/>
          <w:szCs w:val="30"/>
        </w:rPr>
        <w:t>27</w:t>
      </w:r>
      <w:r w:rsidR="00513AAB" w:rsidRPr="00CA4DA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4FC47B" w14:textId="77777777" w:rsidR="002572A6" w:rsidRPr="00CA4DA1" w:rsidRDefault="002572A6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32EDD" w14:textId="46C6BD63" w:rsidR="000A10DE" w:rsidRPr="00CA4DA1" w:rsidRDefault="0071477C" w:rsidP="00700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(</w:t>
      </w:r>
      <w:r w:rsidR="0047242B" w:rsidRPr="00CA4DA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0A10DE" w:rsidRPr="00CA4DA1">
        <w:rPr>
          <w:rFonts w:ascii="Angsana New" w:hAnsi="Angsana New"/>
          <w:i/>
          <w:iCs/>
          <w:sz w:val="30"/>
          <w:szCs w:val="30"/>
          <w:cs/>
        </w:rPr>
        <w:t>)</w:t>
      </w:r>
      <w:r w:rsidR="000A10DE" w:rsidRPr="00CA4DA1">
        <w:rPr>
          <w:rFonts w:ascii="Angsana New" w:hAnsi="Angsana New"/>
          <w:i/>
          <w:iCs/>
          <w:sz w:val="30"/>
          <w:szCs w:val="30"/>
          <w:cs/>
        </w:rPr>
        <w:tab/>
        <w:t xml:space="preserve">สกุลเงินที่ใช้ในการดำเนินงานและนำเสนองบการเงิน  </w:t>
      </w:r>
    </w:p>
    <w:p w14:paraId="24899028" w14:textId="77777777" w:rsidR="000A10DE" w:rsidRPr="00CA4DA1" w:rsidRDefault="000A10D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6C0707" w14:textId="75DCD032" w:rsidR="000A10DE" w:rsidRPr="00CA4DA1" w:rsidRDefault="0047242B" w:rsidP="0047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  <w:r w:rsidR="00B44549" w:rsidRPr="00CA4DA1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</w:p>
    <w:p w14:paraId="67566FBB" w14:textId="77777777" w:rsidR="009B0AA2" w:rsidRPr="00CA4DA1" w:rsidRDefault="009B0AA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9511E" w14:textId="0FCEDBF9" w:rsidR="000A10DE" w:rsidRPr="00CA4DA1" w:rsidRDefault="0071477C" w:rsidP="00856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(</w:t>
      </w:r>
      <w:r w:rsidR="0047242B" w:rsidRPr="00CA4DA1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85630C" w:rsidRPr="00CA4DA1">
        <w:rPr>
          <w:rFonts w:ascii="Angsana New" w:hAnsi="Angsana New"/>
          <w:i/>
          <w:iCs/>
          <w:sz w:val="30"/>
          <w:szCs w:val="30"/>
          <w:cs/>
        </w:rPr>
        <w:t>)</w:t>
      </w:r>
      <w:r w:rsidR="0085630C" w:rsidRPr="00CA4DA1">
        <w:rPr>
          <w:rFonts w:ascii="Angsana New" w:hAnsi="Angsana New"/>
          <w:i/>
          <w:iCs/>
          <w:sz w:val="30"/>
          <w:szCs w:val="30"/>
        </w:rPr>
        <w:tab/>
      </w:r>
      <w:r w:rsidR="000A10DE" w:rsidRPr="00CA4DA1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2142DA" w:rsidRPr="00CA4DA1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5279D339" w14:textId="77777777" w:rsidR="000A10DE" w:rsidRPr="00CA4DA1" w:rsidRDefault="000A10D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91E21" w14:textId="2D7B7AD3" w:rsidR="00721FBD" w:rsidRPr="00CA4DA1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CA4DA1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CA4DA1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CA4DA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0F5AB75" w14:textId="77777777" w:rsidR="00852912" w:rsidRPr="00CA4DA1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F8EAF" w14:textId="77777777" w:rsidR="00122590" w:rsidRPr="00CA4DA1" w:rsidRDefault="00122590" w:rsidP="003D36D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6ED1879E" w14:textId="77777777" w:rsidR="00122590" w:rsidRPr="00CA4DA1" w:rsidRDefault="00122590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4CB381" w14:textId="18DA4CE9" w:rsidR="00544EB2" w:rsidRPr="00CA4DA1" w:rsidRDefault="009349D8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F26DCE" w:rsidRPr="00CA4DA1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CA4DA1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683389" w:rsidRPr="00CA4DA1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CA4DA1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548F467C" w14:textId="77777777" w:rsidR="00CF2B49" w:rsidRPr="00CA4DA1" w:rsidRDefault="00CF2B49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Look w:val="04A0" w:firstRow="1" w:lastRow="0" w:firstColumn="1" w:lastColumn="0" w:noHBand="0" w:noVBand="1"/>
      </w:tblPr>
      <w:tblGrid>
        <w:gridCol w:w="2430"/>
        <w:gridCol w:w="6750"/>
      </w:tblGrid>
      <w:tr w:rsidR="00CF2B49" w:rsidRPr="00CA4DA1" w14:paraId="63567F6D" w14:textId="77777777" w:rsidTr="00CF2B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8FEF2C" w14:textId="4071ACFF" w:rsidR="00CF2B49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3 (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CAF189C" w14:textId="018314EA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744FE58C" w14:textId="77777777" w:rsidR="003139E0" w:rsidRPr="00CA4DA1" w:rsidRDefault="003139E0" w:rsidP="003139E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7D72296" w14:textId="2AC8DF05" w:rsidR="00CF2B49" w:rsidRPr="00CA4DA1" w:rsidRDefault="003139E0" w:rsidP="003139E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139E0" w:rsidRPr="00CA4DA1" w14:paraId="64501AC4" w14:textId="77777777" w:rsidTr="00CF2B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69E6E7" w14:textId="66A93F7E" w:rsidR="003139E0" w:rsidRPr="00CA4DA1" w:rsidRDefault="003139E0" w:rsidP="00CF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3 (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4CC150B" w14:textId="3C0C109C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5" w:hanging="8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การบัญชีสำหรับข้อตกลงซึ่งประกอบด้วยสัญญาเช่า และการจัดประเภทสัญญาเช่า</w:t>
            </w:r>
          </w:p>
        </w:tc>
      </w:tr>
    </w:tbl>
    <w:p w14:paraId="08635583" w14:textId="295CA1FC" w:rsidR="00CF2B49" w:rsidRPr="00CA4DA1" w:rsidRDefault="00CF2B49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EFED0" w14:textId="7742493A" w:rsidR="003139E0" w:rsidRPr="00CA4DA1" w:rsidRDefault="003139E0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023D7" w14:textId="316BCCFE" w:rsidR="003139E0" w:rsidRPr="00CA4DA1" w:rsidRDefault="003139E0" w:rsidP="00A44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3F69B" w14:textId="7CCC2A39" w:rsidR="00893895" w:rsidRDefault="00893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5D43F0E" w14:textId="77777777" w:rsidR="00CF2B49" w:rsidRPr="00CA4DA1" w:rsidRDefault="00CF2B49" w:rsidP="003D36D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ข้อสมมติและความไม่แน่นอนของการประมาณการ </w:t>
      </w:r>
    </w:p>
    <w:p w14:paraId="1A83EC55" w14:textId="77777777" w:rsidR="00CF2B49" w:rsidRPr="00CA4DA1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20E301A" w14:textId="226A5B76" w:rsidR="003626A3" w:rsidRPr="00CA4DA1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CA4DA1">
        <w:rPr>
          <w:rFonts w:asciiTheme="majorBidi" w:hAnsiTheme="majorBidi" w:cstheme="majorBidi"/>
          <w:sz w:val="30"/>
          <w:szCs w:val="30"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4DA1">
        <w:rPr>
          <w:rFonts w:asciiTheme="majorBidi" w:hAnsiTheme="majorBidi" w:cstheme="majorBidi"/>
          <w:sz w:val="30"/>
          <w:szCs w:val="30"/>
        </w:rPr>
        <w:t xml:space="preserve">31 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A4DA1">
        <w:rPr>
          <w:rFonts w:asciiTheme="majorBidi" w:hAnsiTheme="majorBidi" w:cstheme="majorBidi"/>
          <w:sz w:val="30"/>
          <w:szCs w:val="30"/>
        </w:rPr>
        <w:t xml:space="preserve">2562 </w:t>
      </w:r>
      <w:r w:rsidRPr="00CA4DA1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A4DA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3139E0" w:rsidRPr="00CA4DA1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CA4DA1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05582A45" w14:textId="77777777" w:rsidR="00CF2B49" w:rsidRPr="00CA4DA1" w:rsidRDefault="00CF2B49" w:rsidP="00CF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22" w:type="dxa"/>
        <w:tblLook w:val="04A0" w:firstRow="1" w:lastRow="0" w:firstColumn="1" w:lastColumn="0" w:noHBand="0" w:noVBand="1"/>
      </w:tblPr>
      <w:tblGrid>
        <w:gridCol w:w="2268"/>
        <w:gridCol w:w="6743"/>
      </w:tblGrid>
      <w:tr w:rsidR="003139E0" w:rsidRPr="00CA4DA1" w14:paraId="5E093270" w14:textId="77777777" w:rsidTr="0035438C">
        <w:tc>
          <w:tcPr>
            <w:tcW w:w="2268" w:type="dxa"/>
            <w:shd w:val="clear" w:color="auto" w:fill="auto"/>
          </w:tcPr>
          <w:p w14:paraId="225A3DDC" w14:textId="2B910080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A4DA1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6743" w:type="dxa"/>
            <w:shd w:val="clear" w:color="auto" w:fill="auto"/>
          </w:tcPr>
          <w:p w14:paraId="7B03DB83" w14:textId="75B8E163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3139E0" w:rsidRPr="00CA4DA1" w14:paraId="306AF00A" w14:textId="77777777" w:rsidTr="0035438C">
        <w:tc>
          <w:tcPr>
            <w:tcW w:w="2268" w:type="dxa"/>
            <w:shd w:val="clear" w:color="auto" w:fill="auto"/>
          </w:tcPr>
          <w:p w14:paraId="687CF043" w14:textId="35852413" w:rsidR="003139E0" w:rsidRPr="00CA4DA1" w:rsidRDefault="00886FFD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743" w:type="dxa"/>
            <w:shd w:val="clear" w:color="auto" w:fill="auto"/>
          </w:tcPr>
          <w:p w14:paraId="1C1A1A2D" w14:textId="0D7CF6CE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มูลค่าของที่ดิน</w:t>
            </w:r>
          </w:p>
        </w:tc>
      </w:tr>
      <w:tr w:rsidR="003139E0" w:rsidRPr="00CA4DA1" w14:paraId="4CA015EB" w14:textId="77777777" w:rsidTr="0035438C">
        <w:tc>
          <w:tcPr>
            <w:tcW w:w="2268" w:type="dxa"/>
            <w:shd w:val="clear" w:color="auto" w:fill="auto"/>
          </w:tcPr>
          <w:p w14:paraId="21E0EAA6" w14:textId="70AE40F8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886FFD" w:rsidRPr="00CA4D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43" w:type="dxa"/>
            <w:shd w:val="clear" w:color="auto" w:fill="auto"/>
          </w:tcPr>
          <w:p w14:paraId="4C96B4BA" w14:textId="77777777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การบันทึกค่าใช้จ่ายการส่งเสริมการขายและการตลาดค้างจ่าย</w:t>
            </w:r>
          </w:p>
        </w:tc>
      </w:tr>
      <w:tr w:rsidR="003139E0" w:rsidRPr="00CA4DA1" w14:paraId="4C038260" w14:textId="77777777" w:rsidTr="0035438C">
        <w:tc>
          <w:tcPr>
            <w:tcW w:w="2268" w:type="dxa"/>
            <w:shd w:val="clear" w:color="auto" w:fill="auto"/>
          </w:tcPr>
          <w:p w14:paraId="3475A3C0" w14:textId="4BD48069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886FFD" w:rsidRPr="00CA4DA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43" w:type="dxa"/>
            <w:shd w:val="clear" w:color="auto" w:fill="auto"/>
          </w:tcPr>
          <w:p w14:paraId="2017CC40" w14:textId="77777777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ที่กำหนดไว้ เกี่ยวกับข้อสมมติหลักในการประมาณการตามหลักคณิตศาสตร์ประกันภัย และ</w:t>
            </w:r>
          </w:p>
        </w:tc>
      </w:tr>
      <w:tr w:rsidR="003139E0" w:rsidRPr="00CA4DA1" w14:paraId="1ECD280E" w14:textId="77777777" w:rsidTr="0035438C">
        <w:tc>
          <w:tcPr>
            <w:tcW w:w="2268" w:type="dxa"/>
            <w:shd w:val="clear" w:color="auto" w:fill="auto"/>
          </w:tcPr>
          <w:p w14:paraId="3DAD6F85" w14:textId="7D33B947" w:rsidR="003139E0" w:rsidRPr="00CA4DA1" w:rsidRDefault="00886FFD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743" w:type="dxa"/>
            <w:shd w:val="clear" w:color="auto" w:fill="auto"/>
          </w:tcPr>
          <w:p w14:paraId="419C2891" w14:textId="77777777" w:rsidR="003139E0" w:rsidRPr="00CA4DA1" w:rsidRDefault="003139E0" w:rsidP="0031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การวัดมูลค่าของเครื่องมือทางการเงิน</w:t>
            </w:r>
          </w:p>
        </w:tc>
      </w:tr>
    </w:tbl>
    <w:p w14:paraId="3F8671B6" w14:textId="77777777" w:rsidR="00950384" w:rsidRPr="00CA4DA1" w:rsidRDefault="00950384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A035AC" w14:textId="77777777" w:rsidR="001A036E" w:rsidRPr="00CA4DA1" w:rsidRDefault="001A036E" w:rsidP="006C7799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337B112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90D21B" w14:textId="77777777" w:rsidR="001A036E" w:rsidRPr="00CA4DA1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A4DA1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CA4DA1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CB7B7" w14:textId="77777777" w:rsidR="001A036E" w:rsidRPr="00CA4DA1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009CFC" w14:textId="77777777" w:rsidR="001A036E" w:rsidRPr="00CA4DA1" w:rsidRDefault="001A036E" w:rsidP="001A036E">
      <w:pPr>
        <w:spacing w:line="240" w:lineRule="auto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</w:rPr>
        <w:tab/>
      </w:r>
      <w:r w:rsidRPr="00CA4DA1">
        <w:rPr>
          <w:rFonts w:ascii="Angsana New" w:hAnsi="Angsana New"/>
          <w:sz w:val="30"/>
          <w:szCs w:val="30"/>
        </w:rPr>
        <w:tab/>
      </w:r>
      <w:r w:rsidRPr="00CA4DA1">
        <w:rPr>
          <w:rFonts w:ascii="Angsana New" w:hAnsi="Angsana New"/>
          <w:sz w:val="30"/>
          <w:szCs w:val="30"/>
          <w:cs/>
        </w:rPr>
        <w:t xml:space="preserve">  งบการเงิน</w:t>
      </w:r>
      <w:r w:rsidR="003567FB" w:rsidRPr="00CA4DA1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CA4DA1">
        <w:rPr>
          <w:rFonts w:ascii="Angsana New" w:hAnsi="Angsana New"/>
          <w:sz w:val="30"/>
          <w:szCs w:val="30"/>
          <w:cs/>
        </w:rPr>
        <w:t xml:space="preserve">และบริษัทย่อย (รวมกันเรียกว่า </w:t>
      </w:r>
      <w:r w:rsidRPr="00CA4DA1">
        <w:rPr>
          <w:rFonts w:ascii="Angsana New" w:hAnsi="Angsana New"/>
          <w:sz w:val="30"/>
          <w:szCs w:val="30"/>
        </w:rPr>
        <w:t>“</w:t>
      </w:r>
      <w:r w:rsidRPr="00CA4DA1">
        <w:rPr>
          <w:rFonts w:ascii="Angsana New" w:hAnsi="Angsana New"/>
          <w:sz w:val="30"/>
          <w:szCs w:val="30"/>
          <w:cs/>
        </w:rPr>
        <w:t>กลุ่มบริษัท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/>
          <w:sz w:val="30"/>
          <w:szCs w:val="30"/>
          <w:cs/>
        </w:rPr>
        <w:t>)</w:t>
      </w:r>
    </w:p>
    <w:p w14:paraId="2BDCAEBB" w14:textId="77777777" w:rsidR="00852912" w:rsidRPr="00CA4DA1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280031" w14:textId="77777777" w:rsidR="001A036E" w:rsidRPr="00CA4DA1" w:rsidRDefault="003B4A78" w:rsidP="003B4A78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B32608" w:rsidRPr="00CA4DA1">
        <w:rPr>
          <w:rFonts w:ascii="Angsana New" w:hAnsi="Angsana New"/>
          <w:i/>
          <w:iCs/>
          <w:sz w:val="30"/>
          <w:szCs w:val="30"/>
          <w:cs/>
        </w:rPr>
        <w:tab/>
      </w:r>
    </w:p>
    <w:p w14:paraId="359C43D9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E3B2D3" w14:textId="77777777" w:rsidR="0094007F" w:rsidRPr="00CA4DA1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CA4DA1">
        <w:rPr>
          <w:rFonts w:ascii="Angsana New" w:hAnsi="Angsana New"/>
          <w:sz w:val="30"/>
          <w:szCs w:val="30"/>
          <w:cs/>
        </w:rPr>
        <w:t>วม</w:t>
      </w:r>
      <w:r w:rsidR="00B44549" w:rsidRPr="00CA4DA1">
        <w:rPr>
          <w:rFonts w:ascii="Angsana New" w:hAnsi="Angsana New" w:hint="cs"/>
          <w:sz w:val="30"/>
          <w:szCs w:val="30"/>
          <w:cs/>
        </w:rPr>
        <w:t xml:space="preserve">   </w:t>
      </w:r>
      <w:r w:rsidRPr="00CA4DA1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CA4DA1">
        <w:rPr>
          <w:rFonts w:ascii="Angsana New" w:hAnsi="Angsana New"/>
          <w:sz w:val="30"/>
          <w:szCs w:val="30"/>
          <w:cs/>
        </w:rPr>
        <w:t xml:space="preserve"> </w:t>
      </w:r>
    </w:p>
    <w:p w14:paraId="28501E13" w14:textId="77777777" w:rsidR="0094007F" w:rsidRPr="00CA4DA1" w:rsidRDefault="0094007F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49E7514" w14:textId="77777777" w:rsidR="003B4A78" w:rsidRPr="00CA4DA1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  <w:r w:rsidRPr="00CA4DA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6DFE4040" w14:textId="77777777" w:rsidR="003B4A78" w:rsidRPr="00CA4DA1" w:rsidRDefault="003B4A78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3DC19" w14:textId="77777777" w:rsidR="003B4A78" w:rsidRPr="00CA4DA1" w:rsidRDefault="003B4A78" w:rsidP="003B4A7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867CFD" w:rsidRPr="00CA4DA1">
        <w:rPr>
          <w:rFonts w:ascii="Angsana New" w:hAnsi="Angsana New"/>
          <w:sz w:val="30"/>
          <w:szCs w:val="30"/>
        </w:rPr>
        <w:t xml:space="preserve">       </w:t>
      </w:r>
      <w:r w:rsidRPr="00CA4DA1">
        <w:rPr>
          <w:rFonts w:ascii="Angsana New" w:hAnsi="Angsana New"/>
          <w:sz w:val="30"/>
          <w:szCs w:val="30"/>
          <w:cs/>
        </w:rPr>
        <w:lastRenderedPageBreak/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</w:t>
      </w:r>
      <w:r w:rsidR="00B44549" w:rsidRPr="00CA4DA1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CA4DA1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F4F86DF" w14:textId="77777777" w:rsidR="003B4A78" w:rsidRPr="00CA4DA1" w:rsidRDefault="003B4A78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5E00B" w14:textId="77777777" w:rsidR="00895DE7" w:rsidRPr="00CA4DA1" w:rsidRDefault="00895DE7" w:rsidP="00895DE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CA4DA1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CA4DA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BA0E755" w14:textId="77777777" w:rsidR="00895DE7" w:rsidRPr="00CA4DA1" w:rsidRDefault="00895DE7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D7597C" w14:textId="77777777" w:rsidR="00895DE7" w:rsidRPr="00CA4DA1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B44549" w:rsidRPr="00CA4DA1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CA4DA1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CA4DA1">
        <w:rPr>
          <w:rFonts w:ascii="Angsana New" w:hAnsi="Angsana New"/>
          <w:sz w:val="30"/>
          <w:szCs w:val="30"/>
          <w:cs/>
        </w:rPr>
        <w:t>รวม</w:t>
      </w:r>
      <w:r w:rsidRPr="00CA4DA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E90A6F8" w14:textId="77777777" w:rsidR="00776347" w:rsidRPr="00CA4DA1" w:rsidRDefault="00776347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21F0E" w14:textId="77777777" w:rsidR="00897C0B" w:rsidRPr="00CA4DA1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CA4DA1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278C4" w14:textId="77777777" w:rsidR="00897C0B" w:rsidRPr="00CA4DA1" w:rsidRDefault="001A036E" w:rsidP="0082203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DD21F9" w:rsidRPr="00CA4DA1">
        <w:rPr>
          <w:rFonts w:ascii="Angsana New" w:hAnsi="Angsana New"/>
          <w:sz w:val="30"/>
          <w:szCs w:val="30"/>
          <w:cs/>
        </w:rPr>
        <w:t>สกุล</w:t>
      </w:r>
      <w:r w:rsidRPr="00CA4DA1">
        <w:rPr>
          <w:rFonts w:ascii="Angsana New" w:hAnsi="Angsana New"/>
          <w:sz w:val="30"/>
          <w:szCs w:val="30"/>
          <w:cs/>
        </w:rPr>
        <w:t>เงิน</w:t>
      </w:r>
      <w:r w:rsidR="00DD21F9" w:rsidRPr="00CA4DA1">
        <w:rPr>
          <w:rFonts w:ascii="Angsana New" w:hAnsi="Angsana New"/>
          <w:sz w:val="30"/>
          <w:szCs w:val="30"/>
          <w:cs/>
        </w:rPr>
        <w:t>ที</w:t>
      </w:r>
      <w:r w:rsidR="0039225B" w:rsidRPr="00CA4DA1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CA4DA1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CA4DA1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AAFD3BC" w14:textId="77777777" w:rsidR="00897C0B" w:rsidRPr="00CA4DA1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AE003" w14:textId="77777777" w:rsidR="001A036E" w:rsidRPr="00CA4DA1" w:rsidRDefault="001A036E" w:rsidP="003114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DD21F9" w:rsidRPr="00CA4DA1">
        <w:rPr>
          <w:rFonts w:ascii="Angsana New" w:hAnsi="Angsana New"/>
          <w:sz w:val="30"/>
          <w:szCs w:val="30"/>
          <w:cs/>
        </w:rPr>
        <w:t>สกุลเงินที่ใช้ใน</w:t>
      </w:r>
      <w:r w:rsidR="00B44549" w:rsidRPr="00CA4DA1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DD21F9" w:rsidRPr="00CA4DA1">
        <w:rPr>
          <w:rFonts w:ascii="Angsana New" w:hAnsi="Angsana New"/>
          <w:sz w:val="30"/>
          <w:szCs w:val="30"/>
          <w:cs/>
        </w:rPr>
        <w:t>การดำเนินงาน</w:t>
      </w:r>
      <w:r w:rsidRPr="00CA4DA1">
        <w:rPr>
          <w:rFonts w:ascii="Angsana New" w:hAnsi="Angsana New"/>
          <w:sz w:val="30"/>
          <w:szCs w:val="30"/>
          <w:cs/>
        </w:rPr>
        <w:t>โ</w:t>
      </w:r>
      <w:r w:rsidR="00A749EA" w:rsidRPr="00CA4DA1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</w:p>
    <w:p w14:paraId="2750B1BA" w14:textId="77777777" w:rsidR="00A749EA" w:rsidRPr="00CA4DA1" w:rsidRDefault="00A749EA" w:rsidP="003114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EEFDB" w14:textId="77777777" w:rsidR="001A036E" w:rsidRPr="00CA4DA1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A4DA1">
        <w:rPr>
          <w:rFonts w:ascii="Angsana New" w:hAnsi="Angsana New" w:cs="Angsana New"/>
          <w:b w:val="0"/>
          <w:bCs w:val="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44549" w:rsidRPr="00CA4DA1">
        <w:rPr>
          <w:rFonts w:ascii="Angsana New" w:hAnsi="Angsana New" w:cs="Angsana New" w:hint="cs"/>
          <w:b w:val="0"/>
          <w:bCs w:val="0"/>
          <w:cs/>
        </w:rPr>
        <w:t xml:space="preserve">                 </w:t>
      </w:r>
      <w:r w:rsidRPr="00CA4DA1">
        <w:rPr>
          <w:rFonts w:ascii="Angsana New" w:hAnsi="Angsana New" w:cs="Angsana New"/>
          <w:b w:val="0"/>
          <w:bCs w:val="0"/>
          <w:cs/>
        </w:rPr>
        <w:t>ราคาทุนเดิม แปลงค่าเป็น</w:t>
      </w:r>
      <w:r w:rsidR="00DD21F9" w:rsidRPr="00CA4DA1">
        <w:rPr>
          <w:rFonts w:ascii="Angsana New" w:hAnsi="Angsana New" w:cs="Angsana New"/>
          <w:b w:val="0"/>
          <w:bCs w:val="0"/>
          <w:cs/>
        </w:rPr>
        <w:t>สกุล</w:t>
      </w:r>
      <w:r w:rsidRPr="00CA4DA1">
        <w:rPr>
          <w:rFonts w:ascii="Angsana New" w:hAnsi="Angsana New" w:cs="Angsana New"/>
          <w:b w:val="0"/>
          <w:bCs w:val="0"/>
          <w:cs/>
        </w:rPr>
        <w:t>เงิน</w:t>
      </w:r>
      <w:r w:rsidR="00DD21F9" w:rsidRPr="00CA4DA1">
        <w:rPr>
          <w:rFonts w:ascii="Angsana New" w:hAnsi="Angsana New" w:cs="Angsana New"/>
          <w:b w:val="0"/>
          <w:bCs w:val="0"/>
          <w:cs/>
        </w:rPr>
        <w:t>ที่ใช้ในการดำเนินงาน</w:t>
      </w:r>
      <w:r w:rsidRPr="00CA4DA1">
        <w:rPr>
          <w:rFonts w:ascii="Angsana New" w:hAnsi="Angsana New" w:cs="Angsana New"/>
          <w:b w:val="0"/>
          <w:bCs w:val="0"/>
          <w:cs/>
        </w:rPr>
        <w:t>โดยใช้อัตราแลกเปลี่ยน ณ วันที่เกิดรายการ</w:t>
      </w:r>
    </w:p>
    <w:p w14:paraId="010482BF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18993A" w14:textId="77777777" w:rsidR="00DA32C3" w:rsidRPr="00CA4DA1" w:rsidRDefault="009D0478" w:rsidP="00DA32C3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A4DA1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CA4DA1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CA4DA1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CA4DA1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CA4DA1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3BBB169F" w14:textId="77777777" w:rsidR="002521F5" w:rsidRPr="00CA4DA1" w:rsidRDefault="002521F5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F9ADB" w14:textId="77777777" w:rsidR="001A036E" w:rsidRPr="00CA4DA1" w:rsidRDefault="008F585B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76BFB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0E1849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CA4DA1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3567FB" w:rsidRPr="00CA4DA1">
        <w:rPr>
          <w:rFonts w:ascii="Angsana New" w:hAnsi="Angsana New"/>
          <w:sz w:val="30"/>
          <w:szCs w:val="30"/>
          <w:cs/>
        </w:rPr>
        <w:t xml:space="preserve">              </w:t>
      </w:r>
      <w:r w:rsidRPr="00CA4DA1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44C6AB58" w14:textId="77777777" w:rsidR="00852912" w:rsidRPr="00CA4DA1" w:rsidRDefault="00852912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A82E81" w14:textId="1190E76F" w:rsidR="001A036E" w:rsidRPr="00CA4DA1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ง)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30CD50C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BF79F0" w14:textId="33B5A44F" w:rsidR="00893895" w:rsidRDefault="00852912" w:rsidP="0089389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  <w:r w:rsidR="00893895">
        <w:rPr>
          <w:rFonts w:ascii="Angsana New" w:hAnsi="Angsana New"/>
          <w:sz w:val="30"/>
          <w:szCs w:val="30"/>
          <w:cs/>
        </w:rPr>
        <w:br w:type="page"/>
      </w:r>
    </w:p>
    <w:p w14:paraId="6FC1731F" w14:textId="3143DE9A" w:rsidR="00F54706" w:rsidRPr="00CA4DA1" w:rsidRDefault="00F54706" w:rsidP="00F547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lastRenderedPageBreak/>
        <w:t>ลูกหนี้แสดงในราคาตามใบแจ้งหนี้หักค่าเผื่อหนี้สงสัยจะสูญ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50F9D9B" w14:textId="77777777" w:rsidR="002A47CF" w:rsidRPr="00CA4DA1" w:rsidRDefault="002A47CF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31E2013" w14:textId="77777777" w:rsidR="001A036E" w:rsidRPr="00CA4DA1" w:rsidRDefault="001A036E" w:rsidP="00245FFB">
      <w:pPr>
        <w:pStyle w:val="Heading6"/>
        <w:tabs>
          <w:tab w:val="left" w:pos="540"/>
        </w:tabs>
        <w:spacing w:line="240" w:lineRule="atLeast"/>
        <w:rPr>
          <w:rFonts w:ascii="Angsana New" w:hAnsi="Angsana New" w:cs="Angsana New"/>
          <w:i/>
          <w:iCs/>
          <w:lang w:bidi="ar-SA"/>
        </w:rPr>
      </w:pPr>
      <w:r w:rsidRPr="00CA4DA1">
        <w:rPr>
          <w:rFonts w:ascii="Angsana New" w:hAnsi="Angsana New" w:cs="Angsana New"/>
          <w:i/>
          <w:iCs/>
          <w:cs/>
        </w:rPr>
        <w:t>(จ)</w:t>
      </w:r>
      <w:r w:rsidRPr="00CA4DA1">
        <w:rPr>
          <w:rFonts w:ascii="Angsana New" w:hAnsi="Angsana New" w:cs="Angsana New"/>
          <w:i/>
          <w:iCs/>
          <w:cs/>
        </w:rPr>
        <w:tab/>
        <w:t>สินค้าคงเหลือ</w:t>
      </w:r>
    </w:p>
    <w:p w14:paraId="35C1276F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E129F73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CA4DA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A4DA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B7BCC41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757AC69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</w:t>
      </w:r>
      <w:r w:rsidR="00DD21F9" w:rsidRPr="00CA4DA1">
        <w:rPr>
          <w:rFonts w:ascii="Angsana New" w:hAnsi="Angsana New"/>
          <w:sz w:val="30"/>
          <w:szCs w:val="30"/>
          <w:cs/>
        </w:rPr>
        <w:t>แปลงสภาพ</w:t>
      </w:r>
      <w:r w:rsidRPr="00CA4DA1">
        <w:rPr>
          <w:rFonts w:ascii="Angsana New" w:hAnsi="Angsana New"/>
          <w:sz w:val="30"/>
          <w:szCs w:val="30"/>
          <w:cs/>
        </w:rPr>
        <w:t>หรือ</w:t>
      </w:r>
      <w:r w:rsidR="00A71EFC" w:rsidRPr="00CA4DA1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CA4DA1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 ในกรณีของสินค้าสำเร็จรูปที่ผลิตเอง ต้นทุนสินค้า</w:t>
      </w:r>
      <w:r w:rsidR="002521F5" w:rsidRPr="00CA4DA1">
        <w:rPr>
          <w:rFonts w:ascii="Angsana New" w:hAnsi="Angsana New"/>
          <w:sz w:val="30"/>
          <w:szCs w:val="30"/>
          <w:cs/>
        </w:rPr>
        <w:t>คำนวณโดยการใช้ต้นทุนมาตรฐาน ซึ่งได้รับการปรับปรุงให้ใกล้เคียงกับราคาถัวเฉลี่ย</w:t>
      </w:r>
      <w:r w:rsidRPr="00CA4DA1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197E06F9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DE353C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1ACE9CE" w14:textId="77777777" w:rsidR="0030039A" w:rsidRPr="00CA4DA1" w:rsidRDefault="0030039A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9267B8" w14:textId="77777777" w:rsidR="001A036E" w:rsidRPr="00CA4DA1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(ฉ)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38A1B644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DA1FED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01079D0B" w14:textId="77777777" w:rsidR="001A036E" w:rsidRPr="00CA4DA1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206F96" w14:textId="77777777" w:rsidR="001A036E" w:rsidRPr="00CA4DA1" w:rsidRDefault="004C49C0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</w:t>
      </w:r>
      <w:r w:rsidR="001A036E" w:rsidRPr="00CA4DA1">
        <w:rPr>
          <w:rFonts w:ascii="Angsana New" w:hAnsi="Angsana New"/>
          <w:sz w:val="30"/>
          <w:szCs w:val="30"/>
          <w:cs/>
        </w:rPr>
        <w:t xml:space="preserve">บันทึกบัญชีโดยใช้วิธีราคาทุน </w:t>
      </w:r>
    </w:p>
    <w:p w14:paraId="23659700" w14:textId="77777777" w:rsidR="00A749EA" w:rsidRPr="00CA4DA1" w:rsidRDefault="00A749EA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5EA140" w14:textId="77777777" w:rsidR="009B4F58" w:rsidRPr="00CA4DA1" w:rsidRDefault="009B4F58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 w:hint="cs"/>
          <w:i/>
          <w:iCs/>
          <w:sz w:val="30"/>
          <w:szCs w:val="30"/>
          <w:cs/>
        </w:rPr>
        <w:t>เงินลงทุนใน</w:t>
      </w:r>
      <w:r w:rsidR="00DA7147" w:rsidRPr="00CA4DA1">
        <w:rPr>
          <w:rFonts w:ascii="Angsana New" w:hAnsi="Angsana New" w:hint="cs"/>
          <w:i/>
          <w:iCs/>
          <w:sz w:val="30"/>
          <w:szCs w:val="30"/>
          <w:cs/>
        </w:rPr>
        <w:t>ตราสารทุนอื่น</w:t>
      </w:r>
      <w:r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85CBF99" w14:textId="77777777" w:rsidR="009B4F58" w:rsidRPr="00CA4DA1" w:rsidRDefault="009B4F58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2F1A47" w14:textId="77777777" w:rsidR="008467B6" w:rsidRPr="00CA4DA1" w:rsidRDefault="009B4F58" w:rsidP="003F1608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A4DA1">
        <w:rPr>
          <w:rFonts w:ascii="Angsana New" w:hAnsi="Angsana New" w:hint="cs"/>
          <w:sz w:val="30"/>
          <w:szCs w:val="30"/>
          <w:cs/>
          <w:lang w:bidi="th-TH"/>
        </w:rPr>
        <w:t>เงินลงทุนในหน่วยลงทุนซึ่งถือไว้เพื่อค้า จัดประเภทเป็นสินทรัพย์หม</w:t>
      </w:r>
      <w:r w:rsidR="006F15B3" w:rsidRPr="00CA4DA1">
        <w:rPr>
          <w:rFonts w:ascii="Angsana New" w:hAnsi="Angsana New" w:hint="cs"/>
          <w:sz w:val="30"/>
          <w:szCs w:val="30"/>
          <w:cs/>
          <w:lang w:bidi="th-TH"/>
        </w:rPr>
        <w:t>ุนเวียน</w:t>
      </w:r>
      <w:r w:rsidR="006937A3" w:rsidRPr="00CA4DA1">
        <w:rPr>
          <w:rFonts w:ascii="Angsana New" w:hAnsi="Angsana New" w:hint="cs"/>
          <w:sz w:val="30"/>
          <w:szCs w:val="30"/>
          <w:cs/>
          <w:lang w:bidi="th-TH"/>
        </w:rPr>
        <w:t>และแสดงในมูลค่ายุติธรรม</w:t>
      </w:r>
      <w:r w:rsidR="003F1608" w:rsidRPr="00CA4DA1">
        <w:rPr>
          <w:rFonts w:ascii="Angsana New" w:hAnsi="Angsana New" w:hint="cs"/>
          <w:sz w:val="30"/>
          <w:szCs w:val="30"/>
          <w:cs/>
          <w:lang w:bidi="th-TH"/>
        </w:rPr>
        <w:t>โดยอ้างอิงราคาจากบริษัทหลักทรัพย์จัดการกองทุน</w:t>
      </w:r>
      <w:r w:rsidR="003F1608" w:rsidRPr="00CA4DA1">
        <w:rPr>
          <w:rFonts w:ascii="Angsana New" w:hAnsi="Angsana New"/>
          <w:sz w:val="30"/>
          <w:szCs w:val="30"/>
          <w:lang w:bidi="th-TH"/>
        </w:rPr>
        <w:t xml:space="preserve"> </w:t>
      </w:r>
      <w:r w:rsidR="006F15B3" w:rsidRPr="00CA4DA1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="00C81587" w:rsidRPr="00CA4DA1">
        <w:rPr>
          <w:rFonts w:ascii="Angsana New" w:hAnsi="Angsana New"/>
          <w:sz w:val="30"/>
          <w:szCs w:val="30"/>
          <w:lang w:bidi="th-TH"/>
        </w:rPr>
        <w:t xml:space="preserve"> </w:t>
      </w:r>
      <w:r w:rsidR="00C81587" w:rsidRPr="00CA4DA1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="006F15B3"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  <w:lang w:bidi="th-TH"/>
        </w:rPr>
        <w:t>กำไรหรือขาดทุนจากการตีราคามูลค่ายุติธรรมได้บันทึกในกำไรหรือขาดทุน</w:t>
      </w:r>
    </w:p>
    <w:p w14:paraId="0F0FCEBE" w14:textId="77777777" w:rsidR="00E35B8A" w:rsidRPr="00CA4DA1" w:rsidRDefault="00E35B8A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6C7B044C" w14:textId="77777777" w:rsidR="00CB7B1E" w:rsidRPr="00CA4DA1" w:rsidRDefault="00CB7B1E" w:rsidP="00CB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CA4DA1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  <w:r w:rsidRPr="00CA4DA1">
        <w:rPr>
          <w:rFonts w:ascii="Angsana New" w:hAnsi="Angsana New"/>
          <w:sz w:val="30"/>
          <w:szCs w:val="30"/>
          <w:cs/>
        </w:rPr>
        <w:t xml:space="preserve">  เมื่อมีการ</w:t>
      </w:r>
      <w:r w:rsidRPr="00CA4DA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CA4DA1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CA4DA1">
        <w:rPr>
          <w:rFonts w:ascii="Angsana New" w:hAnsi="Angsana New" w:hint="cs"/>
          <w:sz w:val="30"/>
          <w:szCs w:val="30"/>
          <w:cs/>
        </w:rPr>
        <w:t>สะสม</w:t>
      </w:r>
      <w:r w:rsidRPr="00CA4DA1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CA4DA1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075BF0E7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6D358CB5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A63DDD6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CA4DA1">
        <w:rPr>
          <w:rFonts w:ascii="Angsana New" w:hAnsi="Angsana New" w:hint="cs"/>
          <w:sz w:val="30"/>
          <w:szCs w:val="30"/>
          <w:cs/>
        </w:rPr>
        <w:t>สะสม</w:t>
      </w:r>
      <w:r w:rsidRPr="00CA4DA1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จากการตีราคาหลักทรัพย์ที่เกี่ยวข้องจะถูกบันทึกในกำไร</w:t>
      </w:r>
      <w:r w:rsidRPr="00CA4DA1">
        <w:rPr>
          <w:rFonts w:ascii="Angsana New" w:hAnsi="Angsana New" w:hint="cs"/>
          <w:sz w:val="30"/>
          <w:szCs w:val="30"/>
          <w:cs/>
        </w:rPr>
        <w:t>หรือ</w:t>
      </w:r>
      <w:r w:rsidRPr="00CA4DA1">
        <w:rPr>
          <w:rFonts w:ascii="Angsana New" w:hAnsi="Angsana New"/>
          <w:sz w:val="30"/>
          <w:szCs w:val="30"/>
          <w:cs/>
        </w:rPr>
        <w:t>ขาดทุน</w:t>
      </w:r>
    </w:p>
    <w:p w14:paraId="24422BBE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4D910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>ในกรณีที่</w:t>
      </w:r>
      <w:r w:rsidR="008E1854"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CA4DA1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7E5807C3" w14:textId="77777777" w:rsidR="008467B6" w:rsidRPr="00CA4DA1" w:rsidRDefault="008467B6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22EB296" w14:textId="77777777" w:rsidR="001A036E" w:rsidRPr="00CA4DA1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(ช)</w:t>
      </w:r>
      <w:r w:rsidRPr="00CA4DA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485E9F4" w14:textId="77777777" w:rsidR="001A036E" w:rsidRPr="00CA4DA1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06CF7BA" w14:textId="77777777" w:rsidR="00897C0B" w:rsidRPr="00CA4DA1" w:rsidRDefault="001A036E" w:rsidP="0089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="00A670B0" w:rsidRPr="00CA4DA1">
        <w:rPr>
          <w:rFonts w:ascii="Angsana New" w:hAnsi="Angsana New"/>
          <w:sz w:val="30"/>
          <w:szCs w:val="30"/>
          <w:cs/>
        </w:rPr>
        <w:t xml:space="preserve">หรือทั้งสองอย่าง </w:t>
      </w:r>
      <w:r w:rsidRPr="00CA4DA1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2F687C5A" w14:textId="77777777" w:rsidR="00897C0B" w:rsidRPr="00CA4DA1" w:rsidRDefault="00897C0B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677641B" w14:textId="77777777" w:rsidR="001A036E" w:rsidRPr="00CA4DA1" w:rsidRDefault="001A036E" w:rsidP="0089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CA4DA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A4DA1">
        <w:rPr>
          <w:rFonts w:ascii="Angsana New" w:hAnsi="Angsana New"/>
          <w:sz w:val="30"/>
          <w:szCs w:val="30"/>
          <w:cs/>
        </w:rPr>
        <w:t xml:space="preserve">ราคาทุนหักขาดทุนจากการด้อยค่า  </w:t>
      </w:r>
    </w:p>
    <w:p w14:paraId="3D4850BA" w14:textId="77777777" w:rsidR="008E1854" w:rsidRPr="00CA4DA1" w:rsidRDefault="008E1854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4DBF26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(ซ)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3AAC489" w14:textId="77777777" w:rsidR="001A036E" w:rsidRPr="00CA4DA1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6"/>
          <w:szCs w:val="26"/>
          <w:lang w:bidi="ar-SA"/>
        </w:rPr>
      </w:pPr>
    </w:p>
    <w:p w14:paraId="39428A4C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8C046DF" w14:textId="77777777" w:rsidR="001A036E" w:rsidRPr="00CA4DA1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6"/>
          <w:szCs w:val="26"/>
          <w:lang w:bidi="ar-SA"/>
        </w:rPr>
      </w:pPr>
    </w:p>
    <w:p w14:paraId="136BBADF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6ECB908" w14:textId="77777777" w:rsidR="001A036E" w:rsidRPr="00CA4DA1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6"/>
          <w:szCs w:val="26"/>
          <w:lang w:bidi="ar-SA"/>
        </w:rPr>
      </w:pPr>
    </w:p>
    <w:p w14:paraId="62832E56" w14:textId="77777777" w:rsidR="001A036E" w:rsidRPr="00CA4DA1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CA4DA1">
        <w:rPr>
          <w:rFonts w:ascii="Angsana New" w:hAnsi="Angsana New" w:hint="cs"/>
          <w:sz w:val="30"/>
          <w:szCs w:val="30"/>
          <w:cs/>
        </w:rPr>
        <w:t>วัดมูลค่า</w:t>
      </w:r>
      <w:r w:rsidRPr="00CA4DA1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 ยกเว้นที่ดินที่</w:t>
      </w:r>
      <w:r w:rsidR="00F20121" w:rsidRPr="00CA4DA1">
        <w:rPr>
          <w:rFonts w:ascii="Angsana New" w:hAnsi="Angsana New" w:hint="cs"/>
          <w:sz w:val="30"/>
          <w:szCs w:val="30"/>
          <w:cs/>
        </w:rPr>
        <w:t>วัดมูลค่า</w:t>
      </w:r>
      <w:r w:rsidRPr="00CA4DA1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4A0E0F" w:rsidRPr="00CA4DA1">
        <w:rPr>
          <w:rFonts w:ascii="Angsana New" w:hAnsi="Angsana New"/>
          <w:sz w:val="30"/>
          <w:szCs w:val="30"/>
          <w:cs/>
        </w:rPr>
        <w:t xml:space="preserve"> ณ วันที่มีการตีราคาใหม่</w:t>
      </w:r>
      <w:r w:rsidR="003567FB" w:rsidRPr="00CA4DA1">
        <w:rPr>
          <w:rFonts w:ascii="Angsana New" w:hAnsi="Angsana New"/>
          <w:sz w:val="30"/>
          <w:szCs w:val="30"/>
          <w:cs/>
        </w:rPr>
        <w:t>หัก</w:t>
      </w:r>
      <w:r w:rsidR="00480EF6" w:rsidRPr="00CA4DA1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5D958F8D" w14:textId="77777777" w:rsidR="001A036E" w:rsidRPr="00CA4DA1" w:rsidRDefault="001A036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6"/>
          <w:szCs w:val="26"/>
        </w:rPr>
      </w:pPr>
    </w:p>
    <w:p w14:paraId="4DB10D28" w14:textId="77777777" w:rsidR="001D37CA" w:rsidRPr="00CA4DA1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186FC7" w:rsidRPr="00CA4DA1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CA4DA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86FC7"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การขนย้าย</w:t>
      </w:r>
      <w:r w:rsidR="00CF798B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1D37CA" w:rsidRPr="00CA4DA1">
        <w:rPr>
          <w:rFonts w:ascii="Angsana New" w:hAnsi="Angsana New"/>
          <w:sz w:val="30"/>
          <w:szCs w:val="30"/>
          <w:cs/>
        </w:rPr>
        <w:t>งสินทรัพย์และต้นทุนการกู้ยืม</w:t>
      </w:r>
      <w:r w:rsidR="001D37CA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สำหร</w:t>
      </w:r>
      <w:r w:rsidR="00783FF6" w:rsidRPr="00CA4DA1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A749EA" w:rsidRPr="00CA4DA1">
        <w:rPr>
          <w:rFonts w:ascii="Angsana New" w:hAnsi="Angsana New" w:hint="cs"/>
          <w:sz w:val="30"/>
          <w:szCs w:val="30"/>
          <w:cs/>
        </w:rPr>
        <w:t>ซอฟต์แวร์</w:t>
      </w:r>
      <w:r w:rsidRPr="00CA4DA1">
        <w:rPr>
          <w:rFonts w:ascii="Angsana New" w:hAnsi="Angsana New"/>
          <w:sz w:val="30"/>
          <w:szCs w:val="30"/>
          <w:cs/>
        </w:rPr>
        <w:t>ซึ่งไม่</w:t>
      </w:r>
      <w:r w:rsidR="00783FF6" w:rsidRPr="00CA4DA1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="00A749EA" w:rsidRPr="00CA4DA1">
        <w:rPr>
          <w:rFonts w:ascii="Angsana New" w:hAnsi="Angsana New" w:hint="cs"/>
          <w:sz w:val="30"/>
          <w:szCs w:val="30"/>
          <w:cs/>
        </w:rPr>
        <w:t>ซอฟต์แวร์</w:t>
      </w:r>
      <w:r w:rsidR="001622FA" w:rsidRPr="00CA4DA1">
        <w:rPr>
          <w:rFonts w:ascii="Angsana New" w:hAnsi="Angsana New"/>
          <w:sz w:val="30"/>
          <w:szCs w:val="30"/>
          <w:cs/>
        </w:rPr>
        <w:t>นั้นให้ถือว่า</w:t>
      </w:r>
      <w:r w:rsidR="00783FF6" w:rsidRPr="00CA4DA1">
        <w:rPr>
          <w:rFonts w:ascii="Angsana New" w:hAnsi="Angsana New"/>
          <w:sz w:val="30"/>
          <w:szCs w:val="30"/>
          <w:cs/>
        </w:rPr>
        <w:t>ลิขสิทธิ์</w:t>
      </w:r>
      <w:r w:rsidR="00A749EA" w:rsidRPr="00CA4DA1">
        <w:rPr>
          <w:rFonts w:ascii="Angsana New" w:hAnsi="Angsana New" w:hint="cs"/>
          <w:sz w:val="30"/>
          <w:szCs w:val="30"/>
          <w:cs/>
        </w:rPr>
        <w:t>ซอฟต์แวร์</w:t>
      </w:r>
      <w:r w:rsidRPr="00CA4DA1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  <w:r w:rsidRPr="00CA4DA1">
        <w:rPr>
          <w:rFonts w:ascii="Angsana New" w:hAnsi="Angsana New"/>
          <w:sz w:val="30"/>
          <w:szCs w:val="30"/>
        </w:rPr>
        <w:t xml:space="preserve"> </w:t>
      </w:r>
    </w:p>
    <w:p w14:paraId="1C5297D1" w14:textId="77777777" w:rsidR="001D37CA" w:rsidRPr="00CA4DA1" w:rsidRDefault="001D37CA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96F010" w14:textId="77777777" w:rsidR="007D028A" w:rsidRPr="00CA4DA1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A4DA1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>ส่วนประกอบของรายการที่ดิน</w:t>
      </w:r>
      <w:r w:rsidRPr="00CA4DA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CA4DA1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CA4DA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CA4DA1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484660F" w14:textId="77777777" w:rsidR="001A036E" w:rsidRPr="00CA4DA1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464C3BE5" w14:textId="77777777" w:rsidR="00245FFB" w:rsidRPr="00CA4DA1" w:rsidRDefault="001A036E" w:rsidP="00897C0B">
      <w:pPr>
        <w:pStyle w:val="Default"/>
        <w:ind w:left="54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CA4DA1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="00F20121" w:rsidRPr="00CA4D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รับรู้ในกำไรหรือขาดทุน </w:t>
      </w:r>
      <w:r w:rsidRPr="00CA4DA1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เมื่อมีการขายสินทรัพย</w:t>
      </w:r>
      <w:r w:rsidR="00872C07" w:rsidRPr="00CA4DA1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์ที่ตีราคาใหม่</w:t>
      </w:r>
      <w:r w:rsidR="00872C07" w:rsidRPr="00CA4DA1">
        <w:rPr>
          <w:rFonts w:ascii="Angsana New" w:hAnsi="Angsana New" w:cs="Angsana New"/>
          <w:color w:val="FFFFFF"/>
          <w:spacing w:val="-4"/>
          <w:sz w:val="30"/>
          <w:szCs w:val="30"/>
        </w:rPr>
        <w:t>/</w:t>
      </w:r>
      <w:r w:rsidRPr="00CA4DA1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75A28FFD" w14:textId="77777777" w:rsidR="00A749EA" w:rsidRPr="00CA4DA1" w:rsidRDefault="00A749EA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  <w:lang w:bidi="ar-SA"/>
        </w:rPr>
      </w:pPr>
    </w:p>
    <w:p w14:paraId="787AC7E8" w14:textId="77777777" w:rsidR="001A036E" w:rsidRPr="00CA4DA1" w:rsidRDefault="001A036E" w:rsidP="00245FFB">
      <w:pPr>
        <w:pStyle w:val="Default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A4DA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14:paraId="1953F7CF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  <w:lang w:bidi="ar-SA"/>
        </w:rPr>
      </w:pPr>
    </w:p>
    <w:p w14:paraId="455682A9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การเช่าซึ่ง</w:t>
      </w:r>
      <w:r w:rsidR="00872C07" w:rsidRPr="00CA4DA1">
        <w:rPr>
          <w:rFonts w:ascii="Angsana New" w:hAnsi="Angsana New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</w:t>
      </w:r>
      <w:r w:rsidR="008D0B3D" w:rsidRPr="00CA4DA1">
        <w:rPr>
          <w:rFonts w:ascii="Angsana New" w:hAnsi="Angsana New"/>
          <w:sz w:val="30"/>
          <w:szCs w:val="30"/>
          <w:cs/>
        </w:rPr>
        <w:t>้นๆ ให้จัดประเภทเป็นสัญญาเช่าการเงิน  เครื่องจักร ยานพาหนะ และระบบคอมพิวเตอร์ที่ได้มาโดยทำสัญญาเช่า</w:t>
      </w:r>
      <w:r w:rsidRPr="00CA4DA1">
        <w:rPr>
          <w:rFonts w:ascii="Angsana New" w:hAnsi="Angsana New"/>
          <w:sz w:val="30"/>
          <w:szCs w:val="30"/>
          <w:cs/>
        </w:rPr>
        <w:t>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</w:t>
      </w:r>
      <w:r w:rsidR="00550267" w:rsidRPr="00CA4DA1">
        <w:rPr>
          <w:rFonts w:ascii="Angsana New" w:hAnsi="Angsana New"/>
          <w:sz w:val="30"/>
          <w:szCs w:val="30"/>
          <w:cs/>
        </w:rPr>
        <w:t>วนใดจะต่ำกว่า หักด้วย</w:t>
      </w:r>
      <w:r w:rsidRPr="00CA4DA1">
        <w:rPr>
          <w:rFonts w:ascii="Angsana New" w:hAnsi="Angsana New"/>
          <w:sz w:val="30"/>
          <w:szCs w:val="30"/>
          <w:cs/>
        </w:rPr>
        <w:t>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</w:t>
      </w:r>
      <w:r w:rsidR="00CF798B" w:rsidRPr="00CA4DA1">
        <w:rPr>
          <w:rFonts w:ascii="Angsana New" w:hAnsi="Angsana New"/>
          <w:sz w:val="30"/>
          <w:szCs w:val="30"/>
          <w:cs/>
        </w:rPr>
        <w:t>อดคงเหลือของหนี้สิน</w:t>
      </w:r>
      <w:r w:rsidR="00CF798B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14:paraId="22DF6BA8" w14:textId="77777777" w:rsidR="008E1854" w:rsidRPr="00CA4DA1" w:rsidRDefault="008E1854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031D2D6" w14:textId="77777777" w:rsidR="001A036E" w:rsidRPr="00CA4DA1" w:rsidRDefault="001A036E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42724E88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63B9BBC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</w:t>
      </w:r>
      <w:r w:rsidR="008D0B3D"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วันที่รายงาน</w:t>
      </w:r>
    </w:p>
    <w:p w14:paraId="27D25D74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C580308" w14:textId="77777777" w:rsidR="001D37CA" w:rsidRPr="00CA4DA1" w:rsidRDefault="001A036E" w:rsidP="001D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CA4DA1">
        <w:rPr>
          <w:rFonts w:ascii="Angsana New" w:hAnsi="Angsana New"/>
          <w:sz w:val="30"/>
          <w:szCs w:val="30"/>
        </w:rPr>
        <w:t>“</w:t>
      </w:r>
      <w:r w:rsidRPr="00CA4DA1">
        <w:rPr>
          <w:rFonts w:ascii="Angsana New" w:hAnsi="Angsana New"/>
          <w:sz w:val="30"/>
          <w:szCs w:val="30"/>
          <w:cs/>
        </w:rPr>
        <w:t>ส่วนเกิน</w:t>
      </w:r>
      <w:r w:rsidR="008D1C96" w:rsidRPr="00CA4DA1">
        <w:rPr>
          <w:rFonts w:ascii="Angsana New" w:hAnsi="Angsana New"/>
          <w:sz w:val="30"/>
          <w:szCs w:val="30"/>
          <w:cs/>
        </w:rPr>
        <w:t>ทุน</w:t>
      </w:r>
      <w:r w:rsidRPr="00CA4DA1">
        <w:rPr>
          <w:rFonts w:ascii="Angsana New" w:hAnsi="Angsana New"/>
          <w:sz w:val="30"/>
          <w:szCs w:val="30"/>
          <w:cs/>
        </w:rPr>
        <w:t>จากการตีราคาสินทรัพย์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</w:t>
      </w:r>
      <w:r w:rsidR="003E498B" w:rsidRPr="00CA4DA1">
        <w:rPr>
          <w:rFonts w:ascii="Angsana New" w:hAnsi="Angsana New"/>
          <w:sz w:val="30"/>
          <w:szCs w:val="30"/>
          <w:cs/>
        </w:rPr>
        <w:t xml:space="preserve">ของสินทรัพย์ชิ้นเดียวกันนั้น </w:t>
      </w:r>
      <w:r w:rsidRPr="00CA4DA1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AFAD533" w14:textId="77777777" w:rsidR="00FA2595" w:rsidRPr="00CA4DA1" w:rsidRDefault="00FA2595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7792637" w14:textId="7BBA0911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DBC03CB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EA473C" w14:textId="77777777" w:rsidR="001A036E" w:rsidRPr="00CA4DA1" w:rsidRDefault="001A036E" w:rsidP="001A036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A4DA1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A4DA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A4DA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="00374E32" w:rsidRPr="00CA4DA1">
        <w:rPr>
          <w:rFonts w:ascii="Angsana New" w:hAnsi="Angsana New" w:cs="Angsana New"/>
          <w:color w:val="auto"/>
          <w:sz w:val="30"/>
          <w:szCs w:val="30"/>
          <w:cs/>
        </w:rPr>
        <w:t>กลุ่ม</w:t>
      </w:r>
      <w:r w:rsidRPr="00CA4DA1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บริษัทจะได้รับประโยชน์เชิงเศรษฐกิจในอนาคตจากรายการนั้น </w:t>
      </w:r>
      <w:r w:rsidRPr="00CA4DA1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CA4DA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A4DA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6BB7D05" w14:textId="77777777" w:rsidR="00CF798B" w:rsidRPr="00CA4DA1" w:rsidRDefault="00CF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1B819CE" w14:textId="77777777" w:rsidR="001A036E" w:rsidRPr="00CA4DA1" w:rsidRDefault="00245FFB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A4DA1">
        <w:rPr>
          <w:rFonts w:ascii="Angsana New" w:hAnsi="Angsana New"/>
          <w:i/>
          <w:iCs/>
          <w:sz w:val="30"/>
          <w:szCs w:val="30"/>
        </w:rPr>
        <w:tab/>
      </w:r>
      <w:r w:rsidR="001A036E" w:rsidRPr="00CA4DA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EC2F0BE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579A7B12" w14:textId="77777777" w:rsidR="001A036E" w:rsidRPr="00CA4DA1" w:rsidRDefault="001A036E" w:rsidP="001A036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4DA1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A4DA1">
        <w:rPr>
          <w:rFonts w:ascii="Angsana New" w:hAnsi="Angsana New" w:cs="Angsana New"/>
          <w:sz w:val="30"/>
          <w:szCs w:val="30"/>
        </w:rPr>
        <w:t xml:space="preserve"> </w:t>
      </w:r>
      <w:r w:rsidRPr="00CA4DA1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C703768" w14:textId="77777777" w:rsidR="008D0B3D" w:rsidRPr="00CA4DA1" w:rsidRDefault="008D0B3D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580A70C3" w14:textId="77777777" w:rsidR="001A036E" w:rsidRPr="00CA4DA1" w:rsidRDefault="001A036E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</w:t>
      </w:r>
      <w:r w:rsidR="00E86A48" w:rsidRPr="00CA4DA1">
        <w:rPr>
          <w:rFonts w:ascii="Angsana New" w:hAnsi="Angsana New"/>
          <w:sz w:val="30"/>
          <w:szCs w:val="30"/>
          <w:cs/>
        </w:rPr>
        <w:t>ขาดทุน คำน</w:t>
      </w:r>
      <w:r w:rsidR="007D625E" w:rsidRPr="00CA4DA1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CA4DA1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7D625E" w:rsidRPr="00CA4DA1">
        <w:rPr>
          <w:rFonts w:ascii="Angsana New" w:hAnsi="Angsana New"/>
          <w:sz w:val="30"/>
          <w:szCs w:val="30"/>
          <w:cs/>
        </w:rPr>
        <w:t>ให้ประโยชน์</w:t>
      </w:r>
      <w:r w:rsidR="00E86A48" w:rsidRPr="00CA4DA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394DCD5" w14:textId="77777777" w:rsidR="003E498B" w:rsidRPr="00CA4DA1" w:rsidRDefault="003E498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CA4DA1" w14:paraId="0D20DC89" w14:textId="77777777" w:rsidTr="00715F69">
        <w:tc>
          <w:tcPr>
            <w:tcW w:w="5310" w:type="dxa"/>
          </w:tcPr>
          <w:p w14:paraId="20E891C0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CA4DA1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49FF4B4C" w14:textId="77777777" w:rsidTr="00715F69">
        <w:tc>
          <w:tcPr>
            <w:tcW w:w="5310" w:type="dxa"/>
          </w:tcPr>
          <w:p w14:paraId="40B92E70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369695D8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289DAF32" w14:textId="77777777" w:rsidTr="00715F69">
        <w:tc>
          <w:tcPr>
            <w:tcW w:w="5310" w:type="dxa"/>
          </w:tcPr>
          <w:p w14:paraId="61F8758E" w14:textId="77777777" w:rsidR="001A036E" w:rsidRPr="00CA4DA1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A4DA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2D4E1C3A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3C97BAEA" w14:textId="77777777" w:rsidTr="00715F69">
        <w:tc>
          <w:tcPr>
            <w:tcW w:w="5310" w:type="dxa"/>
          </w:tcPr>
          <w:p w14:paraId="4456C7A3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777777" w:rsidR="001A036E" w:rsidRPr="00CA4DA1" w:rsidRDefault="001A036E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  <w:tc>
          <w:tcPr>
            <w:tcW w:w="450" w:type="dxa"/>
          </w:tcPr>
          <w:p w14:paraId="327E9144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0C2FEFDD" w14:textId="77777777" w:rsidTr="00715F69">
        <w:tc>
          <w:tcPr>
            <w:tcW w:w="5310" w:type="dxa"/>
          </w:tcPr>
          <w:p w14:paraId="23EA7B5A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02E70752" w14:textId="77777777" w:rsidTr="00715F69">
        <w:tc>
          <w:tcPr>
            <w:tcW w:w="5310" w:type="dxa"/>
          </w:tcPr>
          <w:p w14:paraId="2611976D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A4DA1" w14:paraId="5A49FA42" w14:textId="77777777" w:rsidTr="00715F69">
        <w:tc>
          <w:tcPr>
            <w:tcW w:w="5310" w:type="dxa"/>
          </w:tcPr>
          <w:p w14:paraId="74108737" w14:textId="77777777" w:rsidR="001A036E" w:rsidRPr="00CA4DA1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CA4DA1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312895F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CE1B8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530CB" w:rsidRPr="00CA4DA1">
        <w:rPr>
          <w:rFonts w:ascii="Angsana New" w:hAnsi="Angsana New"/>
          <w:sz w:val="30"/>
          <w:szCs w:val="30"/>
          <w:cs/>
        </w:rPr>
        <w:t>และติดตั้ง</w:t>
      </w:r>
    </w:p>
    <w:p w14:paraId="29DC3260" w14:textId="77777777" w:rsidR="003363DD" w:rsidRPr="00CA4DA1" w:rsidRDefault="003363DD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5613E" w14:textId="77777777" w:rsidR="001D37CA" w:rsidRPr="00CA4DA1" w:rsidRDefault="001A036E" w:rsidP="001B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AF07598" w14:textId="77777777" w:rsidR="00AE3CBA" w:rsidRPr="00CA4DA1" w:rsidRDefault="00AE3CBA" w:rsidP="0074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5DC1B9D" w14:textId="77777777" w:rsidR="001A036E" w:rsidRPr="00CA4DA1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(ฌ)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CA4DA1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4D59CB0E" w14:textId="77777777" w:rsidR="001A036E" w:rsidRPr="00CA4DA1" w:rsidRDefault="00216201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CA4DA1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A06680" w:rsidRPr="00CA4DA1">
        <w:rPr>
          <w:rFonts w:ascii="Angsana New" w:hAnsi="Angsana New"/>
          <w:sz w:val="30"/>
          <w:szCs w:val="30"/>
        </w:rPr>
        <w:t xml:space="preserve"> </w:t>
      </w:r>
      <w:r w:rsidR="00C542EF" w:rsidRPr="00CA4DA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CA4DA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08CFAC75" w14:textId="01C5ED8D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136F45F" w14:textId="77777777" w:rsidR="006548A7" w:rsidRPr="00CA4DA1" w:rsidRDefault="006548A7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217CC36" w14:textId="77777777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060206F1" w14:textId="77777777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D0FE6E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</w:p>
    <w:p w14:paraId="6ABD823F" w14:textId="77777777" w:rsidR="00D306A5" w:rsidRPr="00CA4DA1" w:rsidRDefault="00D306A5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3AA540" w14:textId="77777777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7BE22D1D" w14:textId="77777777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2EE99977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</w:t>
      </w:r>
    </w:p>
    <w:p w14:paraId="52B1323C" w14:textId="77777777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2E116FD" w14:textId="77777777" w:rsidR="00D14025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CE731A" w:rsidRPr="00CA4DA1">
        <w:rPr>
          <w:rFonts w:ascii="Angsana New" w:hAnsi="Angsana New"/>
          <w:sz w:val="30"/>
          <w:szCs w:val="30"/>
          <w:cs/>
        </w:rPr>
        <w:t>เชิงเศรษฐกิจ</w:t>
      </w:r>
      <w:r w:rsidRPr="00CA4DA1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</w:p>
    <w:p w14:paraId="403BD707" w14:textId="77777777" w:rsidR="00D14025" w:rsidRPr="00CA4DA1" w:rsidRDefault="00D14025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50FC4" w14:textId="77777777" w:rsidR="001A036E" w:rsidRPr="00CA4DA1" w:rsidRDefault="001A036E" w:rsidP="00920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72AC572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3312"/>
        <w:gridCol w:w="450"/>
      </w:tblGrid>
      <w:tr w:rsidR="001A036E" w:rsidRPr="00CA4DA1" w14:paraId="7B4062C4" w14:textId="77777777" w:rsidTr="00A93463">
        <w:tc>
          <w:tcPr>
            <w:tcW w:w="5418" w:type="dxa"/>
          </w:tcPr>
          <w:p w14:paraId="0EE567D4" w14:textId="77777777" w:rsidR="001A036E" w:rsidRPr="00CA4DA1" w:rsidRDefault="001A036E" w:rsidP="00FA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="00A749EA" w:rsidRPr="00CA4DA1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312" w:type="dxa"/>
          </w:tcPr>
          <w:p w14:paraId="11CCF973" w14:textId="77777777" w:rsidR="001A036E" w:rsidRPr="00CA4DA1" w:rsidRDefault="001A036E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F8A648D" w14:textId="77777777" w:rsidR="001A036E" w:rsidRPr="00CA4DA1" w:rsidRDefault="004F6B20" w:rsidP="00A93463">
            <w:pPr>
              <w:tabs>
                <w:tab w:val="clear" w:pos="187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019E89E" w14:textId="77777777" w:rsidR="001A036E" w:rsidRPr="00CA4DA1" w:rsidRDefault="001A036E" w:rsidP="002A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CFDF980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641EC434" w14:textId="77777777" w:rsidR="00CC6E8E" w:rsidRPr="00CA4DA1" w:rsidRDefault="00CC6E8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2D6D0" w14:textId="179256F5" w:rsidR="001A036E" w:rsidRPr="00CA4DA1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(ญ)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48E7DB14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1CC6F3A" w14:textId="77777777" w:rsidR="003363DD" w:rsidRPr="00CA4DA1" w:rsidRDefault="001A036E" w:rsidP="001B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="00A93463" w:rsidRPr="00CA4DA1">
        <w:rPr>
          <w:rFonts w:ascii="Angsana New" w:hAnsi="Angsana New"/>
          <w:sz w:val="30"/>
          <w:szCs w:val="30"/>
        </w:rPr>
        <w:t xml:space="preserve">              </w:t>
      </w:r>
      <w:r w:rsidRPr="00CA4DA1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AD3B932" w14:textId="77777777" w:rsidR="003363DD" w:rsidRPr="00CA4DA1" w:rsidRDefault="003363DD" w:rsidP="00373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477484B0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3363DD" w:rsidRPr="00CA4DA1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A4DA1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</w:t>
      </w:r>
    </w:p>
    <w:p w14:paraId="5C133664" w14:textId="54499231" w:rsidR="00502922" w:rsidRPr="00CA4DA1" w:rsidRDefault="0050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57A3CB1" w14:textId="5D771270" w:rsidR="006548A7" w:rsidRPr="00CA4DA1" w:rsidRDefault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3C0B3F1C" w14:textId="1680E8A5" w:rsidR="006548A7" w:rsidRPr="00CA4DA1" w:rsidRDefault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A69C2C1" w14:textId="77777777" w:rsidR="006548A7" w:rsidRPr="00CA4DA1" w:rsidRDefault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681A8E17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5DC9FA8B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89D9FCF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2087E99" w14:textId="77777777" w:rsidR="00897C0B" w:rsidRPr="00CA4DA1" w:rsidRDefault="00897C0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AED8879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65998271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D2E05E3" w14:textId="77777777" w:rsidR="009A2291" w:rsidRPr="00CA4DA1" w:rsidRDefault="001A036E" w:rsidP="008D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A4B153" w14:textId="77777777" w:rsidR="008D0B3D" w:rsidRPr="00CA4DA1" w:rsidRDefault="008D0B3D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E33B184" w14:textId="77777777" w:rsidR="001A036E" w:rsidRPr="00CA4DA1" w:rsidRDefault="001A036E" w:rsidP="008D0B3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(ฎ)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602DF23D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DB2ED78" w14:textId="5F39481B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</w:t>
      </w:r>
      <w:r w:rsidR="00D10D9B" w:rsidRPr="00CA4DA1">
        <w:rPr>
          <w:rFonts w:ascii="Angsana New" w:hAnsi="Angsana New" w:hint="cs"/>
          <w:sz w:val="30"/>
          <w:szCs w:val="30"/>
          <w:cs/>
        </w:rPr>
        <w:t>ด้วย</w:t>
      </w:r>
      <w:r w:rsidRPr="00CA4DA1">
        <w:rPr>
          <w:rFonts w:ascii="Angsana New" w:hAnsi="Angsana New"/>
          <w:sz w:val="30"/>
          <w:szCs w:val="30"/>
          <w:cs/>
        </w:rPr>
        <w:t>ราคาทุน</w:t>
      </w:r>
    </w:p>
    <w:p w14:paraId="344CF03B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A8E6E5" w14:textId="77777777" w:rsidR="001A036E" w:rsidRPr="00CA4DA1" w:rsidRDefault="001A036E" w:rsidP="008D0B3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(ฏ)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18AEA268" w14:textId="77777777" w:rsidR="001A036E" w:rsidRPr="00CA4DA1" w:rsidRDefault="001A036E" w:rsidP="008D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C7C9EA6" w14:textId="77777777" w:rsidR="00CC6E8E" w:rsidRPr="00CA4DA1" w:rsidRDefault="001A036E" w:rsidP="00CC6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B9A2568" w14:textId="77777777" w:rsidR="00CC6E8E" w:rsidRPr="00CA4DA1" w:rsidRDefault="00CC6E8E" w:rsidP="00CC6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385D12D" w14:textId="73DEF642" w:rsidR="001A036E" w:rsidRPr="00CA4DA1" w:rsidRDefault="001A036E" w:rsidP="00CC6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(ฐ)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4FB67B98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064AA" w14:textId="77777777" w:rsidR="00EE368C" w:rsidRPr="00CA4DA1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A4DA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129D8E" w14:textId="77777777" w:rsidR="00EE368C" w:rsidRPr="00CA4DA1" w:rsidRDefault="00EE368C" w:rsidP="00EE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D333B95" w14:textId="77777777" w:rsidR="00D50F35" w:rsidRPr="00CA4DA1" w:rsidRDefault="00EE368C" w:rsidP="00EE368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4DA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181ABA8" w14:textId="1CEF02AB" w:rsidR="00D50F35" w:rsidRPr="00CA4DA1" w:rsidRDefault="00D50F35" w:rsidP="00CB190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8462294" w14:textId="55A9540B" w:rsidR="00FD7D88" w:rsidRPr="00CA4DA1" w:rsidRDefault="00FD7D88" w:rsidP="00CB190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C0A0063" w14:textId="77777777" w:rsidR="00FD7D88" w:rsidRPr="00CA4DA1" w:rsidRDefault="00FD7D88" w:rsidP="00CB1906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6A30E6B" w14:textId="77777777" w:rsidR="00C172DE" w:rsidRPr="00CA4DA1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A4DA1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86CF62A" w14:textId="77777777" w:rsidR="00C172DE" w:rsidRPr="00CA4DA1" w:rsidRDefault="00C172D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772C742F" w14:textId="77777777" w:rsidR="00C172DE" w:rsidRPr="00CA4DA1" w:rsidRDefault="00C172DE" w:rsidP="00C172D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4DA1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7F72217C" w14:textId="77777777" w:rsidR="00502922" w:rsidRPr="00CA4DA1" w:rsidRDefault="00502922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587BA056" w14:textId="77777777" w:rsidR="00C172DE" w:rsidRPr="00CA4DA1" w:rsidRDefault="00C172DE" w:rsidP="00C172DE">
      <w:pPr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CA4DA1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3567FB" w:rsidRPr="00CA4DA1">
        <w:rPr>
          <w:rFonts w:ascii="Angsana New" w:hAnsi="Angsana New"/>
          <w:i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9C2DAB0" w14:textId="77777777" w:rsidR="00897C0B" w:rsidRPr="00CA4DA1" w:rsidRDefault="00C172DE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CA4DA1">
        <w:rPr>
          <w:rFonts w:ascii="Angsana New" w:hAnsi="Angsana New"/>
          <w:sz w:val="26"/>
          <w:szCs w:val="26"/>
        </w:rPr>
        <w:t xml:space="preserve"> </w:t>
      </w:r>
    </w:p>
    <w:p w14:paraId="634C4470" w14:textId="77777777" w:rsidR="00C172DE" w:rsidRPr="00CA4DA1" w:rsidRDefault="00C172DE" w:rsidP="00C172DE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A4DA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A4DA1">
        <w:rPr>
          <w:rFonts w:ascii="Angsana New" w:hAnsi="Angsana New"/>
          <w:i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A4DA1">
        <w:rPr>
          <w:rFonts w:ascii="Angsana New" w:hAnsi="Angsana New"/>
          <w:i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3114A5" w:rsidRPr="00CA4DA1">
        <w:rPr>
          <w:rFonts w:ascii="Angsana New" w:hAnsi="Angsana New"/>
          <w:i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EA66DB" w14:textId="77777777" w:rsidR="00C172DE" w:rsidRPr="00CA4DA1" w:rsidRDefault="00C172DE" w:rsidP="00A93463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E78EE85" w14:textId="77777777" w:rsidR="002D2CBA" w:rsidRPr="00CA4DA1" w:rsidRDefault="00C172DE" w:rsidP="002377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4DA1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0635408" w14:textId="77777777" w:rsidR="00237716" w:rsidRPr="00CA4DA1" w:rsidRDefault="00237716" w:rsidP="002377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D9BB070" w14:textId="77777777" w:rsidR="00C172DE" w:rsidRPr="00CA4DA1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A4DA1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8CCAA5B" w14:textId="77777777" w:rsidR="00C172DE" w:rsidRPr="00CA4DA1" w:rsidRDefault="00C172DE" w:rsidP="00A9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EB02D97" w14:textId="77777777" w:rsidR="004438D8" w:rsidRPr="00CA4DA1" w:rsidRDefault="00C172DE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CA4DA1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93463" w:rsidRPr="00CA4DA1">
        <w:rPr>
          <w:rFonts w:ascii="Angsana New" w:hAnsi="Angsana New"/>
          <w:i/>
          <w:sz w:val="30"/>
          <w:szCs w:val="30"/>
          <w:cs/>
        </w:rPr>
        <w:t> </w:t>
      </w:r>
      <w:r w:rsidRPr="00CA4DA1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CA4DA1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 </w:t>
      </w:r>
      <w:r w:rsidRPr="00CA4DA1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D1CD19" w14:textId="77777777" w:rsidR="002D2CBA" w:rsidRPr="00CA4DA1" w:rsidRDefault="002D2CBA" w:rsidP="00ED479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</w:p>
    <w:p w14:paraId="76B630B7" w14:textId="77777777" w:rsidR="007621DD" w:rsidRPr="00CA4DA1" w:rsidRDefault="00C172DE" w:rsidP="0076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hanging="27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(ฑ)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621DD" w:rsidRPr="00CA4D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  <w:r w:rsidR="007621DD" w:rsidRPr="00CA4D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    </w:t>
      </w:r>
    </w:p>
    <w:p w14:paraId="4677C741" w14:textId="77777777" w:rsidR="007621DD" w:rsidRPr="00CA4DA1" w:rsidRDefault="007621DD" w:rsidP="0076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C30FD9" w14:textId="7E2AEAF7" w:rsidR="004E771A" w:rsidRPr="00CA4DA1" w:rsidRDefault="004E771A" w:rsidP="004E771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CA4DA1">
        <w:rPr>
          <w:rFonts w:ascii="Angsana New" w:hAnsi="Angsana New"/>
          <w:sz w:val="30"/>
          <w:szCs w:val="30"/>
        </w:rPr>
        <w:t>(</w:t>
      </w:r>
      <w:r w:rsidRPr="00CA4DA1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CA4DA1">
        <w:rPr>
          <w:rFonts w:ascii="Angsana New" w:hAnsi="Angsana New"/>
          <w:sz w:val="30"/>
          <w:szCs w:val="30"/>
          <w:cs/>
        </w:rPr>
        <w:lastRenderedPageBreak/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Pr="00CA4DA1">
        <w:rPr>
          <w:rFonts w:ascii="Angsana New" w:hAnsi="Angsana New"/>
          <w:sz w:val="30"/>
          <w:szCs w:val="30"/>
          <w:cs/>
        </w:rPr>
        <w:br/>
        <w:t xml:space="preserve">ที่เกิดขึ้นจริง </w:t>
      </w:r>
    </w:p>
    <w:p w14:paraId="7C23A536" w14:textId="7E860931" w:rsidR="00CC6E8E" w:rsidRPr="00CA4DA1" w:rsidRDefault="00CC6E8E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7DF25" w14:textId="77777777" w:rsidR="001A036E" w:rsidRPr="00CA4DA1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(ฒ)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CF0D8E9" w14:textId="77A29548" w:rsidR="00502922" w:rsidRPr="00CA4DA1" w:rsidRDefault="00E47D6A" w:rsidP="008E18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CA4D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4DA1">
        <w:rPr>
          <w:rFonts w:ascii="Angsana New" w:hAnsi="Angsana New"/>
          <w:sz w:val="30"/>
          <w:szCs w:val="30"/>
          <w:cs/>
        </w:rPr>
        <w:t>มีภาระ</w:t>
      </w:r>
      <w:r w:rsidRPr="00CA4DA1">
        <w:rPr>
          <w:rFonts w:ascii="Angsana New" w:hAnsi="Angsana New" w:hint="cs"/>
          <w:sz w:val="30"/>
          <w:szCs w:val="30"/>
          <w:cs/>
        </w:rPr>
        <w:t>ผูกพันตาม</w:t>
      </w:r>
      <w:r w:rsidRPr="00CA4DA1">
        <w:rPr>
          <w:rFonts w:ascii="Angsana New" w:hAnsi="Angsana New"/>
          <w:sz w:val="30"/>
          <w:szCs w:val="30"/>
          <w:cs/>
        </w:rPr>
        <w:t>กฎหมาย</w:t>
      </w:r>
      <w:r w:rsidRPr="00CA4DA1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CA4DA1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CA4DA1">
        <w:rPr>
          <w:rFonts w:ascii="Angsana New" w:hAnsi="Angsana New" w:hint="cs"/>
          <w:sz w:val="30"/>
          <w:szCs w:val="30"/>
          <w:cs/>
        </w:rPr>
        <w:t>ใน</w:t>
      </w:r>
      <w:r w:rsidRPr="00CA4DA1">
        <w:rPr>
          <w:rFonts w:ascii="Angsana New" w:hAnsi="Angsana New"/>
          <w:sz w:val="30"/>
          <w:szCs w:val="30"/>
          <w:cs/>
        </w:rPr>
        <w:t>อดีต</w:t>
      </w:r>
      <w:r w:rsidRPr="00CA4DA1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A4DA1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CA4DA1">
        <w:rPr>
          <w:rFonts w:ascii="Angsana New" w:hAnsi="Angsana New" w:hint="cs"/>
          <w:sz w:val="30"/>
          <w:szCs w:val="30"/>
          <w:cs/>
        </w:rPr>
        <w:t>ผูกพัน</w:t>
      </w:r>
      <w:r w:rsidRPr="00CA4DA1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CA4DA1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CA4DA1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A4DA1">
        <w:rPr>
          <w:rFonts w:ascii="Angsana New" w:hAnsi="Angsana New" w:hint="cs"/>
          <w:sz w:val="30"/>
          <w:szCs w:val="30"/>
          <w:cs/>
        </w:rPr>
        <w:t>ถึง</w:t>
      </w:r>
      <w:r w:rsidRPr="00CA4DA1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CA4DA1">
        <w:rPr>
          <w:rFonts w:ascii="Angsana New" w:hAnsi="Angsana New" w:hint="cs"/>
          <w:sz w:val="30"/>
          <w:szCs w:val="30"/>
          <w:cs/>
        </w:rPr>
        <w:t>จำนวน</w:t>
      </w:r>
      <w:r w:rsidRPr="00CA4DA1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CA4DA1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345E8AA" w14:textId="1BFB7ED4" w:rsidR="00CC6E8E" w:rsidRPr="00CA4DA1" w:rsidRDefault="00CC6E8E" w:rsidP="008E18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2"/>
          <w:szCs w:val="22"/>
        </w:rPr>
      </w:pPr>
    </w:p>
    <w:p w14:paraId="570A61E6" w14:textId="4DCB13A8" w:rsidR="00CC6E8E" w:rsidRPr="00CA4DA1" w:rsidRDefault="00CC6E8E" w:rsidP="0040349F">
      <w:pPr>
        <w:pStyle w:val="Heading8"/>
        <w:tabs>
          <w:tab w:val="left" w:pos="540"/>
        </w:tabs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A4DA1">
        <w:rPr>
          <w:rFonts w:ascii="Angsana New" w:hAnsi="Angsana New"/>
          <w:i/>
          <w:iCs/>
          <w:sz w:val="30"/>
          <w:szCs w:val="30"/>
        </w:rPr>
        <w:t>(</w:t>
      </w:r>
      <w:r w:rsidRPr="00CA4DA1">
        <w:rPr>
          <w:rFonts w:ascii="Angsana New" w:hAnsi="Angsana New" w:hint="cs"/>
          <w:i/>
          <w:iCs/>
          <w:sz w:val="30"/>
          <w:szCs w:val="30"/>
          <w:cs/>
        </w:rPr>
        <w:t>ณ</w:t>
      </w:r>
      <w:r w:rsidRPr="00CA4DA1">
        <w:rPr>
          <w:rFonts w:ascii="Angsana New" w:hAnsi="Angsana New"/>
          <w:i/>
          <w:iCs/>
          <w:sz w:val="30"/>
          <w:szCs w:val="30"/>
        </w:rPr>
        <w:t>)</w:t>
      </w:r>
      <w:r w:rsidR="0040349F" w:rsidRPr="00CA4DA1">
        <w:rPr>
          <w:rFonts w:ascii="Angsana New" w:hAnsi="Angsana New"/>
          <w:i/>
          <w:iCs/>
          <w:sz w:val="30"/>
          <w:szCs w:val="30"/>
        </w:rPr>
        <w:tab/>
      </w:r>
      <w:r w:rsidRPr="00CA4D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F58179C" w14:textId="77777777" w:rsidR="006548A7" w:rsidRPr="00CA4DA1" w:rsidRDefault="006548A7" w:rsidP="006548A7">
      <w:pPr>
        <w:rPr>
          <w:rFonts w:cs="Arial"/>
          <w:cs/>
          <w:lang w:val="th-TH"/>
        </w:rPr>
      </w:pPr>
    </w:p>
    <w:p w14:paraId="18D72646" w14:textId="0F6E72FE" w:rsidR="00CC6E8E" w:rsidRPr="00CA4DA1" w:rsidRDefault="00CC6E8E" w:rsidP="00CC6E8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A4DA1">
        <w:rPr>
          <w:rFonts w:ascii="Angsana New" w:hAnsi="Angsana New" w:hint="cs"/>
          <w:sz w:val="30"/>
          <w:szCs w:val="30"/>
          <w:lang w:val="en-US" w:bidi="th-TH"/>
        </w:rPr>
        <w:t xml:space="preserve">3 </w:t>
      </w: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10E408A6" w14:textId="77777777" w:rsidR="00CC6E8E" w:rsidRPr="00CA4DA1" w:rsidRDefault="00CC6E8E" w:rsidP="00CC6E8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172C8B25" w14:textId="77777777" w:rsidR="00CC6E8E" w:rsidRPr="00CA4DA1" w:rsidRDefault="00CC6E8E" w:rsidP="00CC6E8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22E2BED2" w14:textId="77777777" w:rsidR="00CC6E8E" w:rsidRPr="00CA4DA1" w:rsidRDefault="00CC6E8E" w:rsidP="00CC6E8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6FBF307D" w14:textId="74DB68FA" w:rsidR="00CC6E8E" w:rsidRPr="00CA4DA1" w:rsidRDefault="00CC6E8E" w:rsidP="00CC6E8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4B42014" w14:textId="77777777" w:rsidR="00CC6E8E" w:rsidRPr="00CA4DA1" w:rsidRDefault="00CC6E8E" w:rsidP="00CC6E8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5D3F4BB2" w14:textId="1D1A554F" w:rsidR="00CC6E8E" w:rsidRPr="00CA4DA1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6478447" w14:textId="77777777" w:rsidR="00CC6E8E" w:rsidRPr="00CA4DA1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047E0DA" w14:textId="77777777" w:rsidR="00CC6E8E" w:rsidRPr="00CA4DA1" w:rsidRDefault="00CC6E8E" w:rsidP="00CC6E8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/>
          <w:sz w:val="30"/>
          <w:szCs w:val="30"/>
          <w:cs/>
          <w:lang w:val="en-US" w:bidi="th-TH"/>
        </w:rPr>
        <w:t xml:space="preserve">ข้อมูลระดับ </w:t>
      </w:r>
      <w:r w:rsidRPr="00CA4DA1">
        <w:rPr>
          <w:rFonts w:ascii="Angsana New" w:hAnsi="Angsana New"/>
          <w:sz w:val="30"/>
          <w:szCs w:val="30"/>
          <w:lang w:val="en-US" w:bidi="th-TH"/>
        </w:rPr>
        <w:t xml:space="preserve">1  </w:t>
      </w:r>
      <w:r w:rsidRPr="00CA4DA1">
        <w:rPr>
          <w:rFonts w:ascii="Angsana New" w:hAnsi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089E855" w14:textId="77777777" w:rsidR="00CC6E8E" w:rsidRPr="00CA4DA1" w:rsidRDefault="00CC6E8E" w:rsidP="00CC6E8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CA4DA1">
        <w:rPr>
          <w:rFonts w:ascii="Angsana New" w:hAnsi="Angsana New"/>
          <w:sz w:val="30"/>
          <w:szCs w:val="30"/>
          <w:lang w:val="en-US" w:bidi="th-TH"/>
        </w:rPr>
        <w:t xml:space="preserve"> 2  </w:t>
      </w:r>
      <w:r w:rsidRPr="00CA4DA1">
        <w:rPr>
          <w:rFonts w:ascii="Angsana New" w:hAnsi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A4DA1">
        <w:rPr>
          <w:rFonts w:ascii="Angsana New" w:hAnsi="Angsana New"/>
          <w:sz w:val="30"/>
          <w:szCs w:val="30"/>
          <w:lang w:val="en-US" w:bidi="th-TH"/>
        </w:rPr>
        <w:t>1</w:t>
      </w:r>
    </w:p>
    <w:p w14:paraId="05A2D641" w14:textId="77777777" w:rsidR="00CC6E8E" w:rsidRPr="00CA4DA1" w:rsidRDefault="00CC6E8E" w:rsidP="00CC6E8E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CA4DA1">
        <w:rPr>
          <w:rFonts w:ascii="Angsana New" w:hAnsi="Angsana New"/>
          <w:sz w:val="30"/>
          <w:szCs w:val="30"/>
          <w:lang w:val="en-US" w:bidi="th-TH"/>
        </w:rPr>
        <w:t xml:space="preserve"> 3  </w:t>
      </w: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</w:t>
      </w:r>
      <w:r w:rsidRPr="00CA4DA1">
        <w:rPr>
          <w:rFonts w:ascii="Angsana New" w:hAnsi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75685B3" w14:textId="77777777" w:rsidR="00CC6E8E" w:rsidRPr="00CA4DA1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D53EE47" w14:textId="77777777" w:rsidR="00CC6E8E" w:rsidRPr="00CA4DA1" w:rsidRDefault="00CC6E8E" w:rsidP="00CC6E8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16C0A62" w14:textId="418E6C4D" w:rsidR="00CC6E8E" w:rsidRPr="00CA4DA1" w:rsidRDefault="00CC6E8E" w:rsidP="00CC6E8E">
      <w:pPr>
        <w:ind w:firstLine="540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FDD9B65" w14:textId="77777777" w:rsidR="006548A7" w:rsidRPr="00CA4DA1" w:rsidRDefault="006548A7" w:rsidP="00CC6E8E">
      <w:pPr>
        <w:ind w:firstLine="540"/>
        <w:rPr>
          <w:rFonts w:ascii="Angsana New" w:hAnsi="Angsana New"/>
          <w:sz w:val="30"/>
          <w:szCs w:val="30"/>
          <w:cs/>
        </w:rPr>
      </w:pPr>
    </w:p>
    <w:p w14:paraId="404073F5" w14:textId="464C2E16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C6E8E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3AD4856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BCC5EA" w14:textId="77777777" w:rsidR="00604BE9" w:rsidRPr="00CA4DA1" w:rsidRDefault="00604BE9" w:rsidP="00604BE9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4D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A4DA1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4A015E1A" w14:textId="77777777" w:rsidR="00604BE9" w:rsidRPr="00CA4DA1" w:rsidRDefault="00604BE9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183D8D9" w14:textId="78F9CE34" w:rsidR="00AA4CA7" w:rsidRPr="00CA4DA1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6548A7" w:rsidRPr="00CA4DA1">
        <w:rPr>
          <w:rFonts w:ascii="Angsana New" w:hAnsi="Angsana New"/>
          <w:sz w:val="30"/>
          <w:szCs w:val="30"/>
          <w:cs/>
        </w:rPr>
        <w:br/>
      </w:r>
      <w:r w:rsidRPr="00CA4DA1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7C1B44A7" w14:textId="77777777" w:rsidR="008E17AF" w:rsidRPr="00CA4DA1" w:rsidRDefault="008E17AF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A22C8A9" w14:textId="7829F14E" w:rsidR="001A036E" w:rsidRPr="00CA4DA1" w:rsidRDefault="001A036E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Pr="00CA4DA1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14:paraId="1378CE58" w14:textId="40B5147B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72DA89" w14:textId="56EAC9E1" w:rsidR="00683922" w:rsidRPr="00CA4DA1" w:rsidRDefault="00683922" w:rsidP="00683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444306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</w:p>
    <w:p w14:paraId="7DDF8E3E" w14:textId="77777777" w:rsidR="00683922" w:rsidRPr="00CA4DA1" w:rsidRDefault="00683922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7731D" w14:textId="77777777" w:rsidR="00604BE9" w:rsidRPr="00CA4DA1" w:rsidRDefault="00604BE9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CA4D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A4DA1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277822BD" w14:textId="77777777" w:rsidR="00604BE9" w:rsidRPr="00CA4DA1" w:rsidRDefault="00604BE9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9623C" w14:textId="45AC98A8" w:rsidR="00604BE9" w:rsidRPr="00CA4DA1" w:rsidRDefault="00604BE9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Pr="00CA4DA1">
        <w:rPr>
          <w:rFonts w:ascii="Angsana New" w:hAnsi="Angsana New"/>
          <w:sz w:val="30"/>
          <w:szCs w:val="30"/>
        </w:rPr>
        <w:t xml:space="preserve"> </w:t>
      </w:r>
    </w:p>
    <w:p w14:paraId="096932C6" w14:textId="7D20F686" w:rsidR="00D10003" w:rsidRPr="00CA4DA1" w:rsidRDefault="00D10003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6AD1E" w14:textId="77777777" w:rsidR="006D433F" w:rsidRPr="00CA4DA1" w:rsidRDefault="006D433F" w:rsidP="006D4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Pr="00CA4DA1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14:paraId="749E7A4C" w14:textId="77777777" w:rsidR="006D433F" w:rsidRPr="00CA4DA1" w:rsidRDefault="006D433F" w:rsidP="0060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5EE043" w14:textId="77777777" w:rsidR="00D10003" w:rsidRPr="00CA4DA1" w:rsidRDefault="00D10003" w:rsidP="00D10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</w:t>
      </w:r>
      <w:r w:rsidRPr="00CA4DA1">
        <w:rPr>
          <w:rFonts w:ascii="Angsana New" w:hAnsi="Angsana New"/>
          <w:sz w:val="30"/>
          <w:szCs w:val="30"/>
          <w:cs/>
        </w:rPr>
        <w:lastRenderedPageBreak/>
        <w:t>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</w:t>
      </w:r>
    </w:p>
    <w:p w14:paraId="13A01ACC" w14:textId="77777777" w:rsidR="000A67F5" w:rsidRPr="00CA4DA1" w:rsidRDefault="000A67F5" w:rsidP="0066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4B744A" w14:textId="75A34522" w:rsidR="0073418F" w:rsidRPr="00CA4DA1" w:rsidRDefault="0073418F" w:rsidP="0066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รายได้เงินสนับสนุนทางการตลาด</w:t>
      </w:r>
    </w:p>
    <w:p w14:paraId="48B939F6" w14:textId="77777777" w:rsidR="00B235CF" w:rsidRPr="00CA4DA1" w:rsidRDefault="00B235CF" w:rsidP="00B2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F16E9C" w14:textId="77777777" w:rsidR="00B235CF" w:rsidRPr="00CA4DA1" w:rsidRDefault="00B235CF" w:rsidP="00B2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กลุ่มบริษัทรับรู้เงินสนับสนุนทางการตลาด</w:t>
      </w:r>
      <w:r w:rsidR="00FA3D5C" w:rsidRPr="00CA4DA1">
        <w:rPr>
          <w:rFonts w:ascii="Angsana New" w:hAnsi="Angsana New"/>
          <w:sz w:val="30"/>
          <w:szCs w:val="30"/>
          <w:cs/>
        </w:rPr>
        <w:t>เป็นรายได้ในกำไรหรือขาดทุน</w:t>
      </w:r>
      <w:r w:rsidRPr="00CA4DA1">
        <w:rPr>
          <w:rFonts w:ascii="Angsana New" w:hAnsi="Angsana New"/>
          <w:sz w:val="30"/>
          <w:szCs w:val="30"/>
          <w:cs/>
        </w:rPr>
        <w:t>ตามแผนทางการตลาดที่เกิดขึ้น</w:t>
      </w:r>
      <w:r w:rsidR="005340BA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โดยจะบันทึกตามเกณฑ์คงค้าง </w:t>
      </w:r>
    </w:p>
    <w:p w14:paraId="3D2CFACA" w14:textId="77777777" w:rsidR="0001299F" w:rsidRPr="00CA4DA1" w:rsidRDefault="0001299F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</w:rPr>
      </w:pPr>
    </w:p>
    <w:p w14:paraId="272BEA7A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รายได้อื่น</w:t>
      </w:r>
    </w:p>
    <w:p w14:paraId="5ACF1493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52577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>เงินมัดจำขวดและลังบรรจุรับจากลูกค้าที่ไม่ขอคืนบันทึกกลับรายการเป็นรายได้ในกำไรหรือขาดทุนเมื่อ</w:t>
      </w:r>
      <w:r w:rsidR="003E498B" w:rsidRPr="00CA4DA1">
        <w:rPr>
          <w:rFonts w:ascii="Angsana New" w:hAnsi="Angsana New"/>
          <w:sz w:val="30"/>
          <w:szCs w:val="30"/>
          <w:cs/>
        </w:rPr>
        <w:t>เงินมัดจำ</w:t>
      </w:r>
      <w:r w:rsidRPr="00CA4DA1">
        <w:rPr>
          <w:rFonts w:ascii="Angsana New" w:hAnsi="Angsana New"/>
          <w:sz w:val="30"/>
          <w:szCs w:val="30"/>
          <w:cs/>
        </w:rPr>
        <w:t xml:space="preserve">มีอายุนานกว่า </w:t>
      </w:r>
      <w:r w:rsidRPr="00CA4DA1">
        <w:rPr>
          <w:rFonts w:ascii="Angsana New" w:hAnsi="Angsana New"/>
          <w:sz w:val="30"/>
          <w:szCs w:val="30"/>
        </w:rPr>
        <w:t xml:space="preserve">10 </w:t>
      </w:r>
      <w:r w:rsidR="00FA3D5C" w:rsidRPr="00CA4DA1">
        <w:rPr>
          <w:rFonts w:ascii="Angsana New" w:hAnsi="Angsana New"/>
          <w:sz w:val="30"/>
          <w:szCs w:val="30"/>
          <w:cs/>
        </w:rPr>
        <w:t>ปี</w:t>
      </w:r>
    </w:p>
    <w:p w14:paraId="3E8B2CCF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42CE39" w14:textId="77777777" w:rsidR="00604BE9" w:rsidRPr="00CA4DA1" w:rsidRDefault="00301E44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รายได้อื่นบันทึกใน</w:t>
      </w:r>
      <w:r w:rsidR="001A036E" w:rsidRPr="00CA4DA1">
        <w:rPr>
          <w:rFonts w:ascii="Angsana New" w:hAnsi="Angsana New"/>
          <w:sz w:val="30"/>
          <w:szCs w:val="30"/>
          <w:cs/>
        </w:rPr>
        <w:t>กำไร</w:t>
      </w:r>
      <w:r w:rsidRPr="00CA4DA1">
        <w:rPr>
          <w:rFonts w:ascii="Angsana New" w:hAnsi="Angsana New"/>
          <w:sz w:val="30"/>
          <w:szCs w:val="30"/>
          <w:cs/>
        </w:rPr>
        <w:t>หรือ</w:t>
      </w:r>
      <w:r w:rsidR="001A036E" w:rsidRPr="00CA4DA1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29EE566C" w14:textId="77777777" w:rsidR="00604BE9" w:rsidRPr="00CA4DA1" w:rsidRDefault="00604BE9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762E7F" w14:textId="5C76C140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รายได้ค่าเช่า</w:t>
      </w:r>
    </w:p>
    <w:p w14:paraId="4BE29FFE" w14:textId="77777777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020B5A7" w14:textId="1CB71B72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</w:p>
    <w:p w14:paraId="37A4B350" w14:textId="77777777" w:rsidR="00A14C60" w:rsidRPr="00CA4DA1" w:rsidRDefault="00A14C60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E5B478" w14:textId="01E34595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 xml:space="preserve">)      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</w:t>
      </w:r>
    </w:p>
    <w:p w14:paraId="3449092E" w14:textId="77777777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9CB49AC" w14:textId="3209FD93" w:rsidR="00A14C60" w:rsidRPr="00CA4DA1" w:rsidRDefault="00A14C60" w:rsidP="00A14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</w:t>
      </w:r>
      <w:r w:rsidRPr="00CA4DA1">
        <w:rPr>
          <w:rFonts w:ascii="Angsana New" w:hAnsi="Angsana New" w:hint="cs"/>
          <w:sz w:val="30"/>
          <w:szCs w:val="30"/>
          <w:cs/>
        </w:rPr>
        <w:t xml:space="preserve">น </w:t>
      </w:r>
      <w:r w:rsidRPr="00CA4DA1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0E683671" w14:textId="77777777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FD5043" w14:textId="0C422952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ต้นทุนทางการเงิน</w:t>
      </w:r>
    </w:p>
    <w:p w14:paraId="66FCF18E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CBBEEA" w14:textId="77777777" w:rsidR="00E47D6A" w:rsidRPr="00CA4DA1" w:rsidRDefault="00E47D6A" w:rsidP="00E47D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CA4DA1">
        <w:rPr>
          <w:rFonts w:ascii="Angsana New" w:hAnsi="Angsana New" w:hint="cs"/>
          <w:sz w:val="30"/>
          <w:szCs w:val="30"/>
          <w:cs/>
        </w:rPr>
        <w:t>หรือ</w:t>
      </w:r>
      <w:r w:rsidRPr="00CA4DA1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7367C0D1" w14:textId="47CDDCFE" w:rsidR="00666177" w:rsidRPr="00CA4DA1" w:rsidRDefault="001A036E" w:rsidP="00A00AF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FA3D1EB" w14:textId="77777777" w:rsidR="003E2666" w:rsidRPr="00CA4DA1" w:rsidRDefault="003E2666" w:rsidP="00A00AF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5CF966" w14:textId="382F5988" w:rsidR="001A036E" w:rsidRPr="00CA4DA1" w:rsidRDefault="001A036E" w:rsidP="00A00AF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FD8B869" w14:textId="77777777" w:rsidR="001A036E" w:rsidRPr="00CA4DA1" w:rsidRDefault="001A036E" w:rsidP="00A00A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2785D0" w14:textId="77777777" w:rsidR="001A036E" w:rsidRPr="00CA4DA1" w:rsidRDefault="001A036E" w:rsidP="00A00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5F45452B" w14:textId="77777777" w:rsidR="001A036E" w:rsidRPr="00CA4DA1" w:rsidRDefault="001A036E" w:rsidP="003E4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5D550C" w14:textId="77777777" w:rsidR="001A036E" w:rsidRPr="00CA4DA1" w:rsidRDefault="00025132" w:rsidP="001A036E">
      <w:pPr>
        <w:pStyle w:val="AccPolicysubhead"/>
      </w:pPr>
      <w:r w:rsidRPr="00CA4DA1">
        <w:rPr>
          <w:cs/>
        </w:rPr>
        <w:t>การ</w:t>
      </w:r>
      <w:r w:rsidRPr="00CA4DA1">
        <w:rPr>
          <w:rFonts w:hint="cs"/>
          <w:cs/>
        </w:rPr>
        <w:t>ประเมินว่าข้อตกลงประกอบด้วย</w:t>
      </w:r>
      <w:r w:rsidRPr="00CA4DA1">
        <w:rPr>
          <w:cs/>
        </w:rPr>
        <w:t>สัญญาเช่า</w:t>
      </w:r>
      <w:r w:rsidRPr="00CA4DA1">
        <w:rPr>
          <w:rFonts w:hint="cs"/>
          <w:cs/>
        </w:rPr>
        <w:t>หรือไม่</w:t>
      </w:r>
      <w:r w:rsidRPr="00CA4DA1">
        <w:t xml:space="preserve"> </w:t>
      </w:r>
      <w:r w:rsidRPr="00CA4DA1">
        <w:rPr>
          <w:rFonts w:hint="cs"/>
          <w:cs/>
        </w:rPr>
        <w:t xml:space="preserve"> </w:t>
      </w:r>
    </w:p>
    <w:p w14:paraId="0194AACB" w14:textId="77777777" w:rsidR="001A036E" w:rsidRPr="00CA4DA1" w:rsidRDefault="001A036E" w:rsidP="003E4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68E3EB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4DA1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</w:t>
      </w:r>
      <w:r w:rsidR="003E498B" w:rsidRPr="00CA4DA1">
        <w:rPr>
          <w:rFonts w:ascii="Angsana New" w:eastAsia="Calibri" w:hAnsi="Angsana New"/>
          <w:sz w:val="30"/>
          <w:szCs w:val="30"/>
          <w:cs/>
        </w:rPr>
        <w:t>ในการใช้สินทรัพย์ ถ้าทำให้</w:t>
      </w:r>
      <w:r w:rsidR="00BB5D6C" w:rsidRPr="00CA4DA1">
        <w:rPr>
          <w:rFonts w:ascii="Angsana New" w:eastAsia="Calibri" w:hAnsi="Angsana New"/>
          <w:sz w:val="30"/>
          <w:szCs w:val="30"/>
          <w:cs/>
        </w:rPr>
        <w:t>กลุ่ม</w:t>
      </w:r>
      <w:r w:rsidR="003E498B" w:rsidRPr="00CA4DA1">
        <w:rPr>
          <w:rFonts w:ascii="Angsana New" w:eastAsia="Calibri" w:hAnsi="Angsana New"/>
          <w:sz w:val="30"/>
          <w:szCs w:val="30"/>
          <w:cs/>
        </w:rPr>
        <w:t>บริษัท</w:t>
      </w:r>
      <w:r w:rsidRPr="00CA4DA1">
        <w:rPr>
          <w:rFonts w:ascii="Angsana New" w:eastAsia="Calibri" w:hAnsi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35FC94BA" w14:textId="77777777" w:rsidR="001A036E" w:rsidRPr="00CA4DA1" w:rsidRDefault="001A036E" w:rsidP="003E4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E26728" w14:textId="77777777" w:rsidR="002521F5" w:rsidRPr="00CA4DA1" w:rsidRDefault="00FA3D5C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ณ วันที่เริ่มต้นข้อตกลง หรือ</w:t>
      </w:r>
      <w:r w:rsidR="001A036E" w:rsidRPr="00CA4DA1">
        <w:rPr>
          <w:rFonts w:ascii="Angsana New" w:hAnsi="Angsana New"/>
          <w:sz w:val="30"/>
          <w:szCs w:val="30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499C3D3A" w14:textId="77777777" w:rsidR="00AA4CA7" w:rsidRPr="00CA4DA1" w:rsidRDefault="00AA4CA7" w:rsidP="00AA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5AA6E" w14:textId="5BA4AB63" w:rsidR="001A036E" w:rsidRPr="00CA4DA1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50A99F" w14:textId="723684CE" w:rsidR="00D91BCF" w:rsidRPr="00CA4DA1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4DA1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CA4DA1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</w:t>
      </w:r>
      <w:r w:rsidR="002205D4" w:rsidRPr="00CA4DA1">
        <w:rPr>
          <w:rFonts w:ascii="Angsana New" w:hAnsi="Angsana New"/>
          <w:b/>
          <w:sz w:val="30"/>
          <w:szCs w:val="30"/>
          <w:cs/>
        </w:rPr>
        <w:t>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CA4DA1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A883FDC" w14:textId="48CA10EE" w:rsidR="001A036E" w:rsidRPr="00CA4DA1" w:rsidRDefault="001A036E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4DA1">
        <w:rPr>
          <w:rFonts w:ascii="Angsana New" w:hAnsi="Angsana New"/>
          <w:b/>
          <w:sz w:val="30"/>
          <w:szCs w:val="30"/>
          <w:cs/>
        </w:rPr>
        <w:t>ภาษีเงินได้ของงวด</w:t>
      </w:r>
      <w:r w:rsidR="00A1783E" w:rsidRPr="00CA4DA1">
        <w:rPr>
          <w:rFonts w:ascii="Angsana New" w:hAnsi="Angsana New"/>
          <w:b/>
          <w:sz w:val="30"/>
          <w:szCs w:val="30"/>
          <w:cs/>
        </w:rPr>
        <w:t xml:space="preserve">ปัจจุบัน </w:t>
      </w:r>
      <w:r w:rsidRPr="00CA4DA1">
        <w:rPr>
          <w:rFonts w:ascii="Angsana New" w:hAnsi="Angsana New"/>
          <w:b/>
          <w:sz w:val="30"/>
          <w:szCs w:val="30"/>
          <w:cs/>
        </w:rPr>
        <w:t>ได้แก่ภาษีที่คาดว่าจะจ่ายชำระ</w:t>
      </w:r>
      <w:r w:rsidR="00A1783E" w:rsidRPr="00CA4DA1">
        <w:rPr>
          <w:rFonts w:ascii="Angsana New" w:hAnsi="Angsana New"/>
          <w:b/>
          <w:sz w:val="30"/>
          <w:szCs w:val="30"/>
          <w:cs/>
        </w:rPr>
        <w:t xml:space="preserve">หรือได้รับชำระ </w:t>
      </w:r>
      <w:r w:rsidRPr="00CA4DA1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CA4DA1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CA4DA1">
        <w:rPr>
          <w:rFonts w:ascii="Angsana New" w:hAnsi="Angsana New"/>
          <w:b/>
          <w:sz w:val="30"/>
          <w:szCs w:val="30"/>
          <w:cs/>
        </w:rPr>
        <w:t>ประจำปีที่ต้องเสียภาษี  โดยใช้อัตราภาษีที่ประกาศใช้</w:t>
      </w:r>
      <w:r w:rsidR="00A1783E" w:rsidRPr="00CA4DA1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CA4DA1">
        <w:rPr>
          <w:rFonts w:ascii="Angsana New" w:hAnsi="Angsana New"/>
          <w:b/>
          <w:sz w:val="30"/>
          <w:szCs w:val="30"/>
          <w:cs/>
        </w:rPr>
        <w:t xml:space="preserve"> ณ วันที่รายงาน  ตลอดจนการปรับปรุงทางภาษีที่เกี่ยวกับรายการในปีก่อนๆ</w:t>
      </w:r>
    </w:p>
    <w:p w14:paraId="7806A193" w14:textId="77777777" w:rsidR="008F3ED9" w:rsidRPr="00CA4DA1" w:rsidRDefault="008F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1718F9F" w14:textId="77777777" w:rsidR="008F3ED9" w:rsidRPr="00CA4DA1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ภาษีเงินได้รอการตัดบัญชีจะไม่ถูกรับรู้เมื่อเกิดจากผลแตกต่างชั่วคราวที่เกี่ยวข้องกับเงินล</w:t>
      </w:r>
      <w:r w:rsidR="004E5B85" w:rsidRPr="00CA4DA1">
        <w:rPr>
          <w:rFonts w:ascii="Angsana New" w:hAnsi="Angsana New"/>
          <w:sz w:val="30"/>
          <w:szCs w:val="30"/>
          <w:cs/>
        </w:rPr>
        <w:t>งทุนในบริษัทย่อย</w:t>
      </w:r>
      <w:r w:rsidRPr="00CA4DA1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6C9F8D1E" w14:textId="77777777" w:rsidR="008F3ED9" w:rsidRPr="00CA4DA1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F5A73E" w14:textId="77777777" w:rsidR="008F3ED9" w:rsidRPr="00CA4DA1" w:rsidRDefault="00CF5CD9" w:rsidP="003F7A0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lastRenderedPageBreak/>
        <w:t>การวัดมู</w:t>
      </w:r>
      <w:r w:rsidR="008F3ED9" w:rsidRPr="00CA4DA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E1DCC5D" w14:textId="77777777" w:rsidR="008F3ED9" w:rsidRPr="00CA4DA1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835F9A1" w14:textId="77777777" w:rsidR="008F3ED9" w:rsidRPr="00CA4DA1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9B67A43" w14:textId="77777777" w:rsidR="00FA3D5C" w:rsidRPr="00CA4DA1" w:rsidRDefault="00FA3D5C" w:rsidP="00C31984">
      <w:pPr>
        <w:pStyle w:val="BodyText"/>
        <w:spacing w:after="0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87D684E" w14:textId="77777777" w:rsidR="008F3ED9" w:rsidRPr="00CA4DA1" w:rsidRDefault="008F3ED9" w:rsidP="008F3ED9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FA3D5C" w:rsidRPr="00CA4DA1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Pr="00CA4DA1">
        <w:rPr>
          <w:rFonts w:ascii="Angsana New" w:hAnsi="Angsana New"/>
          <w:sz w:val="30"/>
          <w:szCs w:val="30"/>
          <w:cs/>
        </w:rPr>
        <w:t>ห</w:t>
      </w:r>
      <w:r w:rsidR="006A07F9" w:rsidRPr="00CA4DA1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CA4DA1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</w:t>
      </w:r>
      <w:r w:rsidR="002572A6" w:rsidRPr="00CA4DA1">
        <w:rPr>
          <w:rFonts w:ascii="Angsana New" w:hAnsi="Angsana New"/>
          <w:sz w:val="30"/>
          <w:szCs w:val="30"/>
          <w:cs/>
        </w:rPr>
        <w:t>ข้อสมมติ</w:t>
      </w:r>
      <w:r w:rsidRPr="00CA4DA1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E175DDD" w14:textId="77777777" w:rsidR="00502922" w:rsidRPr="00CA4DA1" w:rsidRDefault="00502922" w:rsidP="0050292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5178C5D8" w14:textId="77777777" w:rsidR="008F3ED9" w:rsidRPr="00CA4DA1" w:rsidRDefault="008F3ED9" w:rsidP="002521F5">
      <w:pPr>
        <w:pStyle w:val="BodyText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01299F" w:rsidRPr="00CA4DA1">
        <w:rPr>
          <w:rFonts w:ascii="Angsana New" w:hAnsi="Angsana New"/>
          <w:sz w:val="30"/>
          <w:szCs w:val="30"/>
          <w:cs/>
        </w:rPr>
        <w:t xml:space="preserve">                       </w:t>
      </w:r>
      <w:r w:rsidRPr="00CA4DA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CA4DA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14AD227" w14:textId="77777777" w:rsidR="00502922" w:rsidRPr="00CA4DA1" w:rsidRDefault="00502922" w:rsidP="0050292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E6CDE1C" w14:textId="77777777" w:rsidR="002521F5" w:rsidRPr="00CA4DA1" w:rsidRDefault="008F3ED9" w:rsidP="00897C0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6F7D5E" w:rsidRPr="00CA4DA1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CA4DA1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91BE00" w14:textId="0AB8EF74" w:rsidR="00897C0B" w:rsidRPr="00CA4DA1" w:rsidRDefault="00897C0B" w:rsidP="00897C0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3C6E8C3" w14:textId="30DC86D0" w:rsidR="003E2666" w:rsidRPr="00CA4DA1" w:rsidRDefault="003E2666" w:rsidP="00897C0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72CAAB6" w14:textId="279DD718" w:rsidR="003E2666" w:rsidRPr="00CA4DA1" w:rsidRDefault="003E2666" w:rsidP="00897C0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D51786D" w14:textId="77777777" w:rsidR="003E2666" w:rsidRPr="00CA4DA1" w:rsidRDefault="003E2666" w:rsidP="00897C0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F32DA13" w14:textId="2F441DE7" w:rsidR="001A036E" w:rsidRPr="00CA4DA1" w:rsidRDefault="00502922" w:rsidP="008F3ED9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A036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2CE4B6BD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5D432E1A" w14:textId="77777777" w:rsidR="001A036E" w:rsidRPr="00CA4DA1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CA4DA1">
        <w:rPr>
          <w:rFonts w:ascii="Angsana New" w:hAnsi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CA4DA1">
        <w:rPr>
          <w:rFonts w:ascii="Angsana New" w:hAnsi="Angsana New"/>
          <w:b/>
          <w:sz w:val="30"/>
          <w:szCs w:val="30"/>
        </w:rPr>
        <w:t xml:space="preserve"> </w:t>
      </w:r>
      <w:r w:rsidRPr="00CA4DA1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</w:t>
      </w:r>
      <w:r w:rsidRPr="00CA4DA1">
        <w:rPr>
          <w:rFonts w:ascii="Angsana New" w:hAnsi="Angsana New"/>
          <w:b/>
          <w:spacing w:val="4"/>
          <w:sz w:val="30"/>
          <w:szCs w:val="30"/>
          <w:cs/>
        </w:rPr>
        <w:t>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CA4DA1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14:paraId="754C732F" w14:textId="77777777" w:rsidR="00AA4CA7" w:rsidRPr="00CA4DA1" w:rsidRDefault="00AA4CA7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10EBC6D1" w14:textId="0BB1954C" w:rsidR="00D62DF6" w:rsidRPr="00CA4DA1" w:rsidRDefault="00D62DF6" w:rsidP="00D62DF6">
      <w:pPr>
        <w:pStyle w:val="Heading8"/>
        <w:ind w:firstLine="9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A4DA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(</w:t>
      </w:r>
      <w:r w:rsidR="00A14C60" w:rsidRPr="00CA4DA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ป</w:t>
      </w:r>
      <w:r w:rsidRPr="00CA4DA1">
        <w:rPr>
          <w:rFonts w:asciiTheme="majorBidi" w:hAnsiTheme="majorBidi" w:cstheme="majorBidi"/>
          <w:i/>
          <w:iCs/>
          <w:sz w:val="30"/>
          <w:szCs w:val="30"/>
        </w:rPr>
        <w:t xml:space="preserve">)    </w:t>
      </w:r>
      <w:r w:rsidRPr="00CA4D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036F367" w14:textId="77777777" w:rsidR="00D62DF6" w:rsidRPr="00CA4DA1" w:rsidRDefault="00D62DF6" w:rsidP="00D6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7248818" w14:textId="6985DD17" w:rsidR="00D62DF6" w:rsidRPr="00CA4DA1" w:rsidRDefault="00D62DF6" w:rsidP="00D62DF6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CA4DA1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74C605E" w14:textId="77777777" w:rsidR="00A14C60" w:rsidRPr="00CA4DA1" w:rsidRDefault="00A14C60" w:rsidP="00F4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774D749C" w14:textId="1B1F4ADD" w:rsidR="00CE4156" w:rsidRPr="00CA4DA1" w:rsidRDefault="005C1565" w:rsidP="00CE415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CE4156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14C60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="00CE4156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E4156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717F76C9" w14:textId="77777777" w:rsidR="00CE4156" w:rsidRPr="00CA4DA1" w:rsidRDefault="00CE4156" w:rsidP="00CE4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1FCEF6F" w14:textId="77777777" w:rsidR="00CE4156" w:rsidRPr="00CA4DA1" w:rsidRDefault="00CE4156" w:rsidP="00CE4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4DA1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736912B" w14:textId="08B222C3" w:rsidR="00E6353C" w:rsidRPr="00CA4DA1" w:rsidRDefault="00E63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166FF5B" w14:textId="0305F938" w:rsidR="000A10DE" w:rsidRPr="00CA4DA1" w:rsidRDefault="000A10DE" w:rsidP="00FA3D5C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75F394C" w14:textId="77777777" w:rsidR="000A10DE" w:rsidRPr="00CA4DA1" w:rsidRDefault="000A10DE" w:rsidP="006A07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79FB3" w14:textId="4F7F9FFC" w:rsidR="000A10DE" w:rsidRPr="00CA4DA1" w:rsidRDefault="000A10DE" w:rsidP="006A07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CA4DA1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CA4DA1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CA4DA1">
        <w:rPr>
          <w:rFonts w:ascii="Angsana New" w:hAnsi="Angsana New"/>
          <w:sz w:val="30"/>
          <w:szCs w:val="30"/>
        </w:rPr>
        <w:t xml:space="preserve"> 9 </w:t>
      </w:r>
      <w:r w:rsidRPr="00CA4DA1">
        <w:rPr>
          <w:rFonts w:ascii="Angsana New" w:hAnsi="Angsana New"/>
          <w:sz w:val="30"/>
          <w:szCs w:val="30"/>
          <w:cs/>
        </w:rPr>
        <w:t>บุคคลหรือกิจการ</w:t>
      </w:r>
      <w:r w:rsidR="003015ED" w:rsidRPr="00CA4DA1">
        <w:rPr>
          <w:rFonts w:asciiTheme="majorBidi" w:hAnsiTheme="majorBidi" w:cstheme="majorBidi"/>
          <w:b/>
          <w:sz w:val="30"/>
          <w:szCs w:val="30"/>
          <w:cs/>
        </w:rPr>
        <w:t>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FD67F74" w14:textId="77777777" w:rsidR="000A10DE" w:rsidRPr="00CA4DA1" w:rsidRDefault="000A10DE" w:rsidP="00E47D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</w:rPr>
        <w:t xml:space="preserve"> </w:t>
      </w: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2970"/>
        <w:gridCol w:w="1710"/>
        <w:gridCol w:w="342"/>
        <w:gridCol w:w="4140"/>
      </w:tblGrid>
      <w:tr w:rsidR="000A10DE" w:rsidRPr="00CA4DA1" w14:paraId="35A3A948" w14:textId="77777777" w:rsidTr="00DE6AB1">
        <w:trPr>
          <w:tblHeader/>
        </w:trPr>
        <w:tc>
          <w:tcPr>
            <w:tcW w:w="2970" w:type="dxa"/>
          </w:tcPr>
          <w:p w14:paraId="7BA4314E" w14:textId="3829486F" w:rsidR="000A10DE" w:rsidRPr="00CA4DA1" w:rsidRDefault="000A10DE" w:rsidP="00DE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vAlign w:val="bottom"/>
          </w:tcPr>
          <w:p w14:paraId="762341F7" w14:textId="37CC6AC8" w:rsidR="009E75D7" w:rsidRPr="00CA4DA1" w:rsidRDefault="000A10DE" w:rsidP="00DE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" w:type="dxa"/>
          </w:tcPr>
          <w:p w14:paraId="41A6A14F" w14:textId="77777777" w:rsidR="000A10DE" w:rsidRPr="00CA4DA1" w:rsidRDefault="000A10DE" w:rsidP="001E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4B2A6CFB" w14:textId="77777777" w:rsidR="000A10DE" w:rsidRPr="00CA4DA1" w:rsidRDefault="000A10DE" w:rsidP="000B49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E75D7" w:rsidRPr="00CA4DA1" w14:paraId="2D8CDF8A" w14:textId="77777777" w:rsidTr="00312CF8">
        <w:trPr>
          <w:trHeight w:val="200"/>
          <w:tblHeader/>
        </w:trPr>
        <w:tc>
          <w:tcPr>
            <w:tcW w:w="2970" w:type="dxa"/>
          </w:tcPr>
          <w:p w14:paraId="62A20FA9" w14:textId="77777777" w:rsidR="009E75D7" w:rsidRPr="00CA4DA1" w:rsidRDefault="009E75D7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710" w:type="dxa"/>
          </w:tcPr>
          <w:p w14:paraId="7E3FC4CC" w14:textId="77777777" w:rsidR="009E75D7" w:rsidRPr="00CA4DA1" w:rsidRDefault="009E75D7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14:paraId="6F6DB05B" w14:textId="77777777" w:rsidR="009E75D7" w:rsidRPr="00CA4DA1" w:rsidRDefault="009E75D7" w:rsidP="001E20DD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140" w:type="dxa"/>
          </w:tcPr>
          <w:p w14:paraId="5E1382C6" w14:textId="77777777" w:rsidR="009E75D7" w:rsidRPr="00CA4DA1" w:rsidRDefault="009E75D7" w:rsidP="001E20D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27BDC" w:rsidRPr="00CA4DA1" w14:paraId="1170869F" w14:textId="77777777" w:rsidTr="00312CF8">
        <w:tc>
          <w:tcPr>
            <w:tcW w:w="2970" w:type="dxa"/>
          </w:tcPr>
          <w:p w14:paraId="2EE5377A" w14:textId="77777777" w:rsidR="00825D77" w:rsidRPr="00CA4DA1" w:rsidRDefault="00825D77" w:rsidP="00825D77">
            <w:pPr>
              <w:tabs>
                <w:tab w:val="clear" w:pos="227"/>
                <w:tab w:val="left" w:pos="36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proofErr w:type="spellStart"/>
            <w:r w:rsidRPr="00CA4DA1">
              <w:rPr>
                <w:rFonts w:ascii="Angsana New" w:hAnsi="Angsana New"/>
                <w:spacing w:val="-2"/>
                <w:sz w:val="30"/>
                <w:szCs w:val="30"/>
              </w:rPr>
              <w:t>Gutsche</w:t>
            </w:r>
            <w:proofErr w:type="spellEnd"/>
            <w:r w:rsidRPr="00CA4DA1">
              <w:rPr>
                <w:rFonts w:ascii="Angsana New" w:hAnsi="Angsana New"/>
                <w:spacing w:val="-2"/>
                <w:sz w:val="30"/>
                <w:szCs w:val="30"/>
              </w:rPr>
              <w:t xml:space="preserve"> Family Investments   </w:t>
            </w:r>
          </w:p>
          <w:p w14:paraId="2A8E15F8" w14:textId="77777777" w:rsidR="00227BDC" w:rsidRPr="00CA4DA1" w:rsidRDefault="00825D77" w:rsidP="00825D77">
            <w:pPr>
              <w:tabs>
                <w:tab w:val="clear" w:pos="227"/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pacing w:val="-2"/>
                <w:sz w:val="30"/>
                <w:szCs w:val="30"/>
              </w:rPr>
              <w:t xml:space="preserve">   (Proprietary) Limited</w:t>
            </w:r>
          </w:p>
        </w:tc>
        <w:tc>
          <w:tcPr>
            <w:tcW w:w="1710" w:type="dxa"/>
          </w:tcPr>
          <w:p w14:paraId="5F20018F" w14:textId="77777777" w:rsidR="006766BB" w:rsidRPr="00CA4DA1" w:rsidRDefault="006766BB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E8C1EF" w14:textId="77777777" w:rsidR="00227BDC" w:rsidRPr="00CA4DA1" w:rsidRDefault="00227BDC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แอ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ฟริกา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ใต้</w:t>
            </w:r>
          </w:p>
        </w:tc>
        <w:tc>
          <w:tcPr>
            <w:tcW w:w="342" w:type="dxa"/>
          </w:tcPr>
          <w:p w14:paraId="2164D8C0" w14:textId="77777777" w:rsidR="00227BDC" w:rsidRPr="00CA4DA1" w:rsidRDefault="00227BDC" w:rsidP="001E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75EA226B" w14:textId="77777777" w:rsidR="006766BB" w:rsidRPr="00CA4DA1" w:rsidRDefault="006766BB" w:rsidP="001E2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2376027" w14:textId="720936DC" w:rsidR="00227BDC" w:rsidRPr="00CA4DA1" w:rsidRDefault="00227BDC" w:rsidP="001E2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="00C12ECE"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2ECE"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C12ECE" w:rsidRPr="00CA4DA1">
              <w:rPr>
                <w:rFonts w:ascii="Angsana New" w:hAnsi="Angsana New"/>
                <w:sz w:val="30"/>
                <w:szCs w:val="30"/>
              </w:rPr>
              <w:t>24.1</w:t>
            </w:r>
            <w:r w:rsidR="0084688C" w:rsidRPr="00CA4D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02922" w:rsidRPr="00CA4DA1" w14:paraId="7070DF13" w14:textId="77777777" w:rsidTr="00312CF8">
        <w:tc>
          <w:tcPr>
            <w:tcW w:w="2970" w:type="dxa"/>
          </w:tcPr>
          <w:p w14:paraId="24E93C0F" w14:textId="77777777" w:rsidR="00502922" w:rsidRPr="00CA4DA1" w:rsidRDefault="00502922" w:rsidP="001E20DD">
            <w:pPr>
              <w:tabs>
                <w:tab w:val="clear" w:pos="227"/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22B1CB11" w14:textId="77777777" w:rsidR="00502922" w:rsidRPr="00CA4DA1" w:rsidRDefault="00502922" w:rsidP="001E20D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14:paraId="19C806D2" w14:textId="77777777" w:rsidR="00502922" w:rsidRPr="00CA4DA1" w:rsidRDefault="00502922" w:rsidP="001E20D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140" w:type="dxa"/>
          </w:tcPr>
          <w:p w14:paraId="29BA703F" w14:textId="77777777" w:rsidR="00502922" w:rsidRPr="00CA4DA1" w:rsidRDefault="00502922" w:rsidP="001E20DD">
            <w:pPr>
              <w:tabs>
                <w:tab w:val="clear" w:pos="227"/>
                <w:tab w:val="left" w:pos="25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</w:tbl>
    <w:p w14:paraId="4C9094A3" w14:textId="77777777" w:rsidR="004438D8" w:rsidRPr="00CA4DA1" w:rsidRDefault="004438D8" w:rsidP="002D2CB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24B12771" w14:textId="77777777" w:rsidR="00FD7D88" w:rsidRPr="00CA4DA1" w:rsidRDefault="00FD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br w:type="page"/>
      </w:r>
    </w:p>
    <w:p w14:paraId="61A3180D" w14:textId="6C97ECF7" w:rsidR="00F3482E" w:rsidRPr="00CA4DA1" w:rsidRDefault="00F3482E" w:rsidP="00FD7D8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1B6AA230" w14:textId="77777777" w:rsidR="00FD7D88" w:rsidRPr="00CA4DA1" w:rsidRDefault="00FD7D88" w:rsidP="00962A4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140"/>
        <w:gridCol w:w="5040"/>
      </w:tblGrid>
      <w:tr w:rsidR="005C1565" w:rsidRPr="00CA4DA1" w14:paraId="684B15BF" w14:textId="77777777" w:rsidTr="00312CF8">
        <w:trPr>
          <w:tblHeader/>
        </w:trPr>
        <w:tc>
          <w:tcPr>
            <w:tcW w:w="4140" w:type="dxa"/>
          </w:tcPr>
          <w:p w14:paraId="202DC4D5" w14:textId="77777777" w:rsidR="005C1565" w:rsidRPr="00CA4DA1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40" w:type="dxa"/>
          </w:tcPr>
          <w:p w14:paraId="16E4F300" w14:textId="77777777" w:rsidR="005C1565" w:rsidRPr="00CA4DA1" w:rsidRDefault="005C1565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62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C1565" w:rsidRPr="00CA4DA1" w14:paraId="4E6379CA" w14:textId="77777777" w:rsidTr="00312CF8">
        <w:trPr>
          <w:trHeight w:val="245"/>
        </w:trPr>
        <w:tc>
          <w:tcPr>
            <w:tcW w:w="4140" w:type="dxa"/>
          </w:tcPr>
          <w:p w14:paraId="238E3CEB" w14:textId="77777777" w:rsidR="005C1565" w:rsidRPr="00CA4DA1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2C3D8DE" w14:textId="77777777" w:rsidR="005C1565" w:rsidRPr="00CA4DA1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C1565" w:rsidRPr="00CA4DA1" w14:paraId="218BD662" w14:textId="77777777" w:rsidTr="00312CF8">
        <w:tc>
          <w:tcPr>
            <w:tcW w:w="4140" w:type="dxa"/>
          </w:tcPr>
          <w:p w14:paraId="59441C9D" w14:textId="77777777" w:rsidR="005C1565" w:rsidRPr="00CA4DA1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040" w:type="dxa"/>
          </w:tcPr>
          <w:p w14:paraId="250A91E5" w14:textId="77777777" w:rsidR="005C1565" w:rsidRPr="00CA4DA1" w:rsidRDefault="005C1565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5C1565" w:rsidRPr="00CA4DA1" w14:paraId="64B7CF4B" w14:textId="77777777" w:rsidTr="00312CF8">
        <w:tc>
          <w:tcPr>
            <w:tcW w:w="4140" w:type="dxa"/>
          </w:tcPr>
          <w:p w14:paraId="0CAC3F6D" w14:textId="77777777" w:rsidR="005C1565" w:rsidRPr="00CA4DA1" w:rsidRDefault="005C1565" w:rsidP="00BA7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040" w:type="dxa"/>
          </w:tcPr>
          <w:p w14:paraId="4709F98F" w14:textId="77777777" w:rsidR="005C1565" w:rsidRPr="00CA4DA1" w:rsidRDefault="00E1434C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25D77" w:rsidRPr="00CA4DA1" w14:paraId="1A611DA2" w14:textId="77777777" w:rsidTr="00312CF8">
        <w:tc>
          <w:tcPr>
            <w:tcW w:w="4140" w:type="dxa"/>
          </w:tcPr>
          <w:p w14:paraId="7A98631C" w14:textId="77777777" w:rsidR="00825D77" w:rsidRPr="00CA4DA1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040" w:type="dxa"/>
          </w:tcPr>
          <w:p w14:paraId="431F1478" w14:textId="77777777" w:rsidR="00825D77" w:rsidRPr="00CA4DA1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25D77" w:rsidRPr="00CA4DA1" w14:paraId="191FFE20" w14:textId="77777777" w:rsidTr="00312CF8">
        <w:tc>
          <w:tcPr>
            <w:tcW w:w="4140" w:type="dxa"/>
          </w:tcPr>
          <w:p w14:paraId="1ABA81C2" w14:textId="77777777" w:rsidR="00825D77" w:rsidRPr="00CA4DA1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040" w:type="dxa"/>
          </w:tcPr>
          <w:p w14:paraId="0010A1E8" w14:textId="77777777" w:rsidR="00825D77" w:rsidRPr="00CA4DA1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25D77" w:rsidRPr="00CA4DA1" w14:paraId="3D399D39" w14:textId="77777777" w:rsidTr="00312CF8">
        <w:tc>
          <w:tcPr>
            <w:tcW w:w="4140" w:type="dxa"/>
          </w:tcPr>
          <w:p w14:paraId="7B64D7FB" w14:textId="77777777" w:rsidR="00825D77" w:rsidRPr="00CA4DA1" w:rsidRDefault="00825D77" w:rsidP="008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40" w:type="dxa"/>
          </w:tcPr>
          <w:p w14:paraId="66BEB52E" w14:textId="77777777" w:rsidR="00825D77" w:rsidRPr="00CA4DA1" w:rsidRDefault="00825D77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C2341" w:rsidRPr="00CA4DA1" w14:paraId="4B35F1A6" w14:textId="77777777" w:rsidTr="00312CF8">
        <w:tc>
          <w:tcPr>
            <w:tcW w:w="4140" w:type="dxa"/>
          </w:tcPr>
          <w:p w14:paraId="665162AE" w14:textId="77777777" w:rsidR="003C2341" w:rsidRPr="00CA4DA1" w:rsidRDefault="003C2341" w:rsidP="003C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40" w:type="dxa"/>
          </w:tcPr>
          <w:p w14:paraId="5B439848" w14:textId="77777777" w:rsidR="003C2341" w:rsidRPr="00CA4DA1" w:rsidRDefault="003C2341" w:rsidP="00CB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เป็นไปตามนโยบายที่กลุ่มบริษัทกำหนด</w:t>
            </w:r>
          </w:p>
        </w:tc>
      </w:tr>
    </w:tbl>
    <w:p w14:paraId="6F8451EE" w14:textId="34EC4C76" w:rsidR="00140305" w:rsidRPr="00CA4DA1" w:rsidRDefault="00140305" w:rsidP="005C1565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4248157E" w14:textId="77777777" w:rsidR="000A10DE" w:rsidRPr="00CA4DA1" w:rsidRDefault="000A10DE" w:rsidP="005C1565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/>
          <w:cs/>
          <w:lang w:val="en-US"/>
        </w:rPr>
        <w:t>รายการที่สำคัญ</w:t>
      </w:r>
      <w:r w:rsidRPr="00CA4DA1">
        <w:rPr>
          <w:rFonts w:ascii="Angsana New" w:hAnsi="Angsana New" w:cs="Angsana New" w:hint="cs"/>
          <w:cs/>
          <w:lang w:val="en-US"/>
        </w:rPr>
        <w:t>กับบุคคลหรือกิจการที่เกี่ยวข้องกัน</w:t>
      </w:r>
      <w:r w:rsidRPr="00CA4DA1">
        <w:rPr>
          <w:rFonts w:ascii="Angsana New" w:hAnsi="Angsana New" w:cs="Angsana New"/>
          <w:cs/>
          <w:lang w:val="en-US"/>
        </w:rPr>
        <w:t>สำหรับ</w:t>
      </w:r>
      <w:r w:rsidR="00AB45E7" w:rsidRPr="00CA4DA1">
        <w:rPr>
          <w:rFonts w:ascii="Angsana New" w:hAnsi="Angsana New" w:cs="Angsana New" w:hint="cs"/>
          <w:cs/>
          <w:lang w:val="en-US"/>
        </w:rPr>
        <w:t>แต่ละ</w:t>
      </w:r>
      <w:r w:rsidR="00B23C82" w:rsidRPr="00CA4DA1">
        <w:rPr>
          <w:rFonts w:ascii="Angsana New" w:hAnsi="Angsana New" w:cs="Angsana New" w:hint="cs"/>
          <w:cs/>
          <w:lang w:val="en-US"/>
        </w:rPr>
        <w:t>ปี</w:t>
      </w:r>
      <w:r w:rsidRPr="00CA4DA1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B23C82" w:rsidRPr="00CA4DA1">
        <w:rPr>
          <w:rFonts w:ascii="Angsana New" w:hAnsi="Angsana New" w:cs="Angsana New"/>
          <w:lang w:val="en-US"/>
        </w:rPr>
        <w:t xml:space="preserve">31 </w:t>
      </w:r>
      <w:r w:rsidR="00B23C82" w:rsidRPr="00CA4DA1">
        <w:rPr>
          <w:rFonts w:ascii="Angsana New" w:hAnsi="Angsana New" w:cs="Angsana New" w:hint="cs"/>
          <w:cs/>
          <w:lang w:val="en-US"/>
        </w:rPr>
        <w:t>ธันวาคม</w:t>
      </w:r>
      <w:r w:rsidRPr="00CA4DA1">
        <w:rPr>
          <w:rFonts w:ascii="Angsana New" w:hAnsi="Angsana New" w:cs="Angsana New" w:hint="cs"/>
          <w:cs/>
          <w:lang w:val="en-US"/>
        </w:rPr>
        <w:t xml:space="preserve"> </w:t>
      </w:r>
      <w:r w:rsidRPr="00CA4DA1">
        <w:rPr>
          <w:rFonts w:ascii="Angsana New" w:hAnsi="Angsana New" w:cs="Angsana New"/>
          <w:cs/>
          <w:lang w:val="en-US"/>
        </w:rPr>
        <w:t>สรุปได้ดังนี้</w:t>
      </w:r>
    </w:p>
    <w:p w14:paraId="626D4A54" w14:textId="77777777" w:rsidR="000A10DE" w:rsidRPr="00CA4DA1" w:rsidRDefault="000A10DE" w:rsidP="000A10DE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74"/>
        <w:gridCol w:w="1083"/>
        <w:gridCol w:w="271"/>
        <w:gridCol w:w="1079"/>
        <w:gridCol w:w="271"/>
        <w:gridCol w:w="1075"/>
      </w:tblGrid>
      <w:tr w:rsidR="000A10DE" w:rsidRPr="00CA4DA1" w14:paraId="1ADC392F" w14:textId="77777777" w:rsidTr="00312CF8">
        <w:trPr>
          <w:tblHeader/>
        </w:trPr>
        <w:tc>
          <w:tcPr>
            <w:tcW w:w="2232" w:type="pct"/>
          </w:tcPr>
          <w:p w14:paraId="15C96444" w14:textId="77777777" w:rsidR="000A10DE" w:rsidRPr="00CA4DA1" w:rsidRDefault="000A10DE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6A183FD2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15" w:rsidRPr="00CA4DA1" w14:paraId="24B82813" w14:textId="77777777" w:rsidTr="00312CF8">
        <w:trPr>
          <w:tblHeader/>
        </w:trPr>
        <w:tc>
          <w:tcPr>
            <w:tcW w:w="2232" w:type="pct"/>
          </w:tcPr>
          <w:p w14:paraId="0D8A7DE5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CA4DA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82" w:type="pct"/>
          </w:tcPr>
          <w:p w14:paraId="150C680D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800747F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65AE78BB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9AB7655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4215" w:rsidRPr="00CA4DA1" w14:paraId="3365D32E" w14:textId="77777777" w:rsidTr="00312CF8">
        <w:trPr>
          <w:tblHeader/>
        </w:trPr>
        <w:tc>
          <w:tcPr>
            <w:tcW w:w="2232" w:type="pct"/>
          </w:tcPr>
          <w:p w14:paraId="47E61C06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8" w:type="pct"/>
            <w:gridSpan w:val="7"/>
          </w:tcPr>
          <w:p w14:paraId="61CDE8B8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215" w:rsidRPr="00CA4DA1" w14:paraId="2AE2FD8C" w14:textId="77777777" w:rsidTr="00312CF8">
        <w:trPr>
          <w:trHeight w:val="317"/>
        </w:trPr>
        <w:tc>
          <w:tcPr>
            <w:tcW w:w="2232" w:type="pct"/>
          </w:tcPr>
          <w:p w14:paraId="64635A9C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68" w:type="pct"/>
            <w:gridSpan w:val="7"/>
          </w:tcPr>
          <w:p w14:paraId="5297F6C6" w14:textId="77777777" w:rsidR="00884215" w:rsidRPr="00CA4DA1" w:rsidRDefault="00884215" w:rsidP="00884215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E311CB" w:rsidRPr="00CA4DA1" w14:paraId="7FB64768" w14:textId="77777777" w:rsidTr="00312CF8">
        <w:tc>
          <w:tcPr>
            <w:tcW w:w="2232" w:type="pct"/>
          </w:tcPr>
          <w:p w14:paraId="6125A1C0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2" w:type="pct"/>
          </w:tcPr>
          <w:p w14:paraId="7BBB1DEF" w14:textId="6A6F9DED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468B9D" w14:textId="5E36F9A6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7</w:t>
            </w:r>
            <w:r w:rsidR="001A1E57">
              <w:rPr>
                <w:rFonts w:ascii="Angsana New" w:hAnsi="Angsana New" w:cs="Angsana New"/>
                <w:lang w:val="en-US"/>
              </w:rPr>
              <w:t>04</w:t>
            </w:r>
            <w:r w:rsidRPr="00CA4DA1">
              <w:rPr>
                <w:rFonts w:ascii="Angsana New" w:hAnsi="Angsana New" w:cs="Angsana New"/>
                <w:lang w:val="en-US"/>
              </w:rPr>
              <w:t>,</w:t>
            </w:r>
            <w:r w:rsidR="001A1E57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146" w:type="pct"/>
          </w:tcPr>
          <w:p w14:paraId="2F67051D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467,991</w:t>
            </w:r>
          </w:p>
        </w:tc>
      </w:tr>
      <w:tr w:rsidR="00E311CB" w:rsidRPr="00CA4DA1" w14:paraId="031051CB" w14:textId="77777777" w:rsidTr="00312CF8">
        <w:tc>
          <w:tcPr>
            <w:tcW w:w="2232" w:type="pct"/>
          </w:tcPr>
          <w:p w14:paraId="0EDE4FC1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82" w:type="pct"/>
          </w:tcPr>
          <w:p w14:paraId="01A6530B" w14:textId="570A7685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355567" w14:textId="7550A87C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9,649</w:t>
            </w:r>
          </w:p>
        </w:tc>
        <w:tc>
          <w:tcPr>
            <w:tcW w:w="146" w:type="pct"/>
          </w:tcPr>
          <w:p w14:paraId="1D1A2983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12,081</w:t>
            </w:r>
          </w:p>
        </w:tc>
      </w:tr>
      <w:tr w:rsidR="00E311CB" w:rsidRPr="00CA4DA1" w14:paraId="29E35702" w14:textId="77777777" w:rsidTr="00312CF8">
        <w:tc>
          <w:tcPr>
            <w:tcW w:w="2232" w:type="pct"/>
          </w:tcPr>
          <w:p w14:paraId="241E7CDD" w14:textId="77777777" w:rsidR="00E311CB" w:rsidRPr="00CA4DA1" w:rsidRDefault="00E311CB" w:rsidP="00E3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82" w:type="pct"/>
          </w:tcPr>
          <w:p w14:paraId="40A8F2E5" w14:textId="4771BBF6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C3C33" w14:textId="50A1C834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2,640</w:t>
            </w:r>
          </w:p>
        </w:tc>
        <w:tc>
          <w:tcPr>
            <w:tcW w:w="146" w:type="pct"/>
          </w:tcPr>
          <w:p w14:paraId="2D9E706E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2,640</w:t>
            </w:r>
          </w:p>
        </w:tc>
      </w:tr>
      <w:tr w:rsidR="00E311CB" w:rsidRPr="00CA4DA1" w14:paraId="17B811DB" w14:textId="77777777" w:rsidTr="00312CF8">
        <w:tc>
          <w:tcPr>
            <w:tcW w:w="2232" w:type="pct"/>
          </w:tcPr>
          <w:p w14:paraId="118DB056" w14:textId="77777777" w:rsidR="00E311CB" w:rsidRPr="00CA4DA1" w:rsidRDefault="00E311CB" w:rsidP="00E3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82" w:type="pct"/>
          </w:tcPr>
          <w:p w14:paraId="03B28719" w14:textId="71449891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724782" w14:textId="2624A270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E311CB" w:rsidRPr="00CA4DA1" w:rsidRDefault="00E311CB" w:rsidP="00E3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E311CB" w:rsidRPr="00CA4DA1" w14:paraId="7D815FBD" w14:textId="77777777" w:rsidTr="00312CF8">
        <w:trPr>
          <w:trHeight w:val="260"/>
        </w:trPr>
        <w:tc>
          <w:tcPr>
            <w:tcW w:w="2232" w:type="pct"/>
          </w:tcPr>
          <w:p w14:paraId="0B91C0F3" w14:textId="77777777" w:rsidR="00E311CB" w:rsidRPr="00CA4DA1" w:rsidRDefault="00E311CB" w:rsidP="00E3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71A3DB34" w14:textId="6F9DE876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9865B8" w14:textId="54534E9E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304,980</w:t>
            </w:r>
          </w:p>
        </w:tc>
        <w:tc>
          <w:tcPr>
            <w:tcW w:w="146" w:type="pct"/>
          </w:tcPr>
          <w:p w14:paraId="058319F1" w14:textId="77777777" w:rsidR="00E311CB" w:rsidRPr="00CA4DA1" w:rsidRDefault="00E311CB" w:rsidP="00E31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49,977</w:t>
            </w:r>
          </w:p>
        </w:tc>
      </w:tr>
      <w:tr w:rsidR="00E311CB" w:rsidRPr="00CA4DA1" w14:paraId="13948C85" w14:textId="77777777" w:rsidTr="00312CF8">
        <w:trPr>
          <w:trHeight w:val="260"/>
        </w:trPr>
        <w:tc>
          <w:tcPr>
            <w:tcW w:w="2232" w:type="pct"/>
          </w:tcPr>
          <w:p w14:paraId="6742DDE1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</w:tcPr>
          <w:p w14:paraId="0B46E346" w14:textId="77777777" w:rsidR="00E311CB" w:rsidRPr="00CA4DA1" w:rsidRDefault="00E311CB" w:rsidP="00E311C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3989A270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70296A64" w14:textId="77777777" w:rsidR="00E311CB" w:rsidRPr="00CA4DA1" w:rsidRDefault="00E311CB" w:rsidP="00E311C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7FE37802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2" w:type="pct"/>
          </w:tcPr>
          <w:p w14:paraId="547FE454" w14:textId="77777777" w:rsidR="00E311CB" w:rsidRPr="00CA4DA1" w:rsidRDefault="00E311CB" w:rsidP="00E3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4967513E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0" w:type="pct"/>
          </w:tcPr>
          <w:p w14:paraId="1BA4927D" w14:textId="77777777" w:rsidR="00E311CB" w:rsidRPr="00CA4DA1" w:rsidRDefault="00E311CB" w:rsidP="00E3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11CB" w:rsidRPr="00CA4DA1" w14:paraId="6D9ED1F6" w14:textId="77777777" w:rsidTr="00312CF8">
        <w:trPr>
          <w:trHeight w:val="260"/>
        </w:trPr>
        <w:tc>
          <w:tcPr>
            <w:tcW w:w="2232" w:type="pct"/>
          </w:tcPr>
          <w:p w14:paraId="44DF8C41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ind w:left="-18" w:firstLine="18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2" w:type="pct"/>
          </w:tcPr>
          <w:p w14:paraId="4F146D75" w14:textId="77777777" w:rsidR="00E311CB" w:rsidRPr="00CA4DA1" w:rsidRDefault="00E311CB" w:rsidP="00E311C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B80528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77AABFB2" w14:textId="77777777" w:rsidR="00E311CB" w:rsidRPr="00CA4DA1" w:rsidRDefault="00E311CB" w:rsidP="00E311C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890CA4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B6EEE1" w14:textId="77777777" w:rsidR="00E311CB" w:rsidRPr="00CA4DA1" w:rsidRDefault="00E311CB" w:rsidP="00E3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F71EF4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6B6216" w14:textId="77777777" w:rsidR="00E311CB" w:rsidRPr="00CA4DA1" w:rsidRDefault="00E311CB" w:rsidP="00E31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1CB" w:rsidRPr="00CA4DA1" w14:paraId="6B17A888" w14:textId="77777777" w:rsidTr="00312CF8">
        <w:trPr>
          <w:trHeight w:val="260"/>
        </w:trPr>
        <w:tc>
          <w:tcPr>
            <w:tcW w:w="2232" w:type="pct"/>
          </w:tcPr>
          <w:p w14:paraId="00E9C0D5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297659A" w14:textId="77777777" w:rsidR="00E311CB" w:rsidRPr="00CA4DA1" w:rsidRDefault="00E311CB" w:rsidP="00E311CB">
            <w:pPr>
              <w:pStyle w:val="a"/>
              <w:tabs>
                <w:tab w:val="clear" w:pos="1080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25217D98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0DBFB7D" w14:textId="77777777" w:rsidR="00E311CB" w:rsidRPr="00CA4DA1" w:rsidRDefault="00E311CB" w:rsidP="00E311CB">
            <w:pPr>
              <w:pStyle w:val="a"/>
              <w:tabs>
                <w:tab w:val="clear" w:pos="1080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24B9C46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B711EC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37367E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325C9D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311CB" w:rsidRPr="00CA4DA1" w14:paraId="39EE124B" w14:textId="77777777" w:rsidTr="00312CF8">
        <w:trPr>
          <w:trHeight w:val="260"/>
        </w:trPr>
        <w:tc>
          <w:tcPr>
            <w:tcW w:w="2232" w:type="pct"/>
          </w:tcPr>
          <w:p w14:paraId="05A95DC6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 xml:space="preserve">   </w:t>
            </w:r>
            <w:r w:rsidRPr="00CA4DA1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D7F2BDA" w14:textId="094B7825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101,821</w:t>
            </w:r>
          </w:p>
        </w:tc>
        <w:tc>
          <w:tcPr>
            <w:tcW w:w="148" w:type="pct"/>
          </w:tcPr>
          <w:p w14:paraId="22C22982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DBF1581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74,167</w:t>
            </w:r>
          </w:p>
        </w:tc>
        <w:tc>
          <w:tcPr>
            <w:tcW w:w="146" w:type="pct"/>
          </w:tcPr>
          <w:p w14:paraId="76A8AEF5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4CD694" w14:textId="7B94FC42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101,821</w:t>
            </w:r>
          </w:p>
        </w:tc>
        <w:tc>
          <w:tcPr>
            <w:tcW w:w="146" w:type="pct"/>
          </w:tcPr>
          <w:p w14:paraId="5ED0C30E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D7E162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74,167</w:t>
            </w:r>
          </w:p>
        </w:tc>
      </w:tr>
      <w:tr w:rsidR="00E311CB" w:rsidRPr="00CA4DA1" w14:paraId="67E9D571" w14:textId="77777777" w:rsidTr="00312CF8">
        <w:trPr>
          <w:trHeight w:val="260"/>
        </w:trPr>
        <w:tc>
          <w:tcPr>
            <w:tcW w:w="2232" w:type="pct"/>
          </w:tcPr>
          <w:p w14:paraId="7D4088BB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 xml:space="preserve">   </w:t>
            </w:r>
            <w:r w:rsidRPr="00CA4DA1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2FCA64B2" w14:textId="64DA11FD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22,464</w:t>
            </w:r>
          </w:p>
        </w:tc>
        <w:tc>
          <w:tcPr>
            <w:tcW w:w="148" w:type="pct"/>
          </w:tcPr>
          <w:p w14:paraId="0285D6C3" w14:textId="77777777" w:rsidR="00E311CB" w:rsidRPr="00CA4DA1" w:rsidRDefault="00E311CB" w:rsidP="00E311C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38C9F00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4,259</w:t>
            </w:r>
          </w:p>
        </w:tc>
        <w:tc>
          <w:tcPr>
            <w:tcW w:w="146" w:type="pct"/>
          </w:tcPr>
          <w:p w14:paraId="24BCAAA1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EAB4FB" w14:textId="081306FA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22,464</w:t>
            </w:r>
          </w:p>
        </w:tc>
        <w:tc>
          <w:tcPr>
            <w:tcW w:w="146" w:type="pct"/>
          </w:tcPr>
          <w:p w14:paraId="6B2E00DC" w14:textId="77777777" w:rsidR="00E311CB" w:rsidRPr="00CA4DA1" w:rsidRDefault="00E311CB" w:rsidP="00E311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E3E58A" w14:textId="77777777" w:rsidR="00E311CB" w:rsidRPr="00CA4DA1" w:rsidRDefault="00E311CB" w:rsidP="00E311CB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4,259</w:t>
            </w:r>
          </w:p>
        </w:tc>
      </w:tr>
      <w:tr w:rsidR="004F1BCC" w:rsidRPr="00CA4DA1" w14:paraId="6B9DD243" w14:textId="77777777" w:rsidTr="00312CF8">
        <w:trPr>
          <w:trHeight w:val="260"/>
        </w:trPr>
        <w:tc>
          <w:tcPr>
            <w:tcW w:w="2232" w:type="pct"/>
          </w:tcPr>
          <w:p w14:paraId="6937144F" w14:textId="14669994" w:rsidR="004F1BCC" w:rsidRPr="00CA4DA1" w:rsidRDefault="004F1BCC" w:rsidP="004F1BCC">
            <w:pPr>
              <w:pStyle w:val="a"/>
              <w:tabs>
                <w:tab w:val="clear" w:pos="1080"/>
                <w:tab w:val="left" w:pos="342"/>
              </w:tabs>
              <w:ind w:firstLine="150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113051A" w14:textId="57DAD675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center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8,224</w:t>
            </w:r>
          </w:p>
        </w:tc>
        <w:tc>
          <w:tcPr>
            <w:tcW w:w="148" w:type="pct"/>
          </w:tcPr>
          <w:p w14:paraId="51B76739" w14:textId="77777777" w:rsidR="004F1BCC" w:rsidRPr="00CA4DA1" w:rsidRDefault="004F1BCC" w:rsidP="004F1BC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3FFD911" w14:textId="51E12B7F" w:rsidR="004F1BCC" w:rsidRPr="00CA4DA1" w:rsidRDefault="004F1BCC" w:rsidP="004F1BCC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371A93" w14:textId="77777777" w:rsidR="004F1BCC" w:rsidRPr="00CA4DA1" w:rsidRDefault="004F1BCC" w:rsidP="004F1B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033220" w14:textId="5B713318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</w:rPr>
              <w:t>8,224</w:t>
            </w:r>
          </w:p>
        </w:tc>
        <w:tc>
          <w:tcPr>
            <w:tcW w:w="146" w:type="pct"/>
          </w:tcPr>
          <w:p w14:paraId="6FA6BC5B" w14:textId="77777777" w:rsidR="004F1BCC" w:rsidRPr="00CA4DA1" w:rsidRDefault="004F1BCC" w:rsidP="004F1B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94DAE1" w14:textId="7C6E92A3" w:rsidR="004F1BCC" w:rsidRPr="00CA4DA1" w:rsidRDefault="004F1BCC" w:rsidP="004F1BCC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F1BCC" w:rsidRPr="00CA4DA1" w14:paraId="106BBA28" w14:textId="77777777" w:rsidTr="00312CF8">
        <w:trPr>
          <w:trHeight w:val="260"/>
        </w:trPr>
        <w:tc>
          <w:tcPr>
            <w:tcW w:w="2232" w:type="pct"/>
          </w:tcPr>
          <w:p w14:paraId="10AE48FD" w14:textId="77777777" w:rsidR="004F1BCC" w:rsidRPr="00CA4DA1" w:rsidRDefault="004F1BCC" w:rsidP="004F1BC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lang w:val="en-US"/>
              </w:rPr>
              <w:t xml:space="preserve">   </w:t>
            </w:r>
            <w:r w:rsidRPr="00CA4DA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32CBD5" w14:textId="04B6458E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  <w:r w:rsidR="00C37F82" w:rsidRPr="00CA4DA1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,509</w:t>
            </w:r>
          </w:p>
        </w:tc>
        <w:tc>
          <w:tcPr>
            <w:tcW w:w="148" w:type="pct"/>
          </w:tcPr>
          <w:p w14:paraId="7CC26D83" w14:textId="77777777" w:rsidR="004F1BCC" w:rsidRPr="00CA4DA1" w:rsidRDefault="004F1BCC" w:rsidP="004F1BC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9F03133" w14:textId="77777777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78,426</w:t>
            </w:r>
          </w:p>
        </w:tc>
        <w:tc>
          <w:tcPr>
            <w:tcW w:w="146" w:type="pct"/>
          </w:tcPr>
          <w:p w14:paraId="1E9C600D" w14:textId="77777777" w:rsidR="004F1BCC" w:rsidRPr="00CA4DA1" w:rsidRDefault="004F1BCC" w:rsidP="004F1B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01D8320" w14:textId="2145FAB5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132,509</w:t>
            </w:r>
          </w:p>
        </w:tc>
        <w:tc>
          <w:tcPr>
            <w:tcW w:w="146" w:type="pct"/>
          </w:tcPr>
          <w:p w14:paraId="373C4981" w14:textId="77777777" w:rsidR="004F1BCC" w:rsidRPr="00CA4DA1" w:rsidRDefault="004F1BCC" w:rsidP="004F1B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EDC9C7A" w14:textId="77777777" w:rsidR="004F1BCC" w:rsidRPr="00CA4DA1" w:rsidRDefault="004F1BCC" w:rsidP="004F1BCC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78,426</w:t>
            </w:r>
          </w:p>
        </w:tc>
      </w:tr>
    </w:tbl>
    <w:p w14:paraId="1683F5A6" w14:textId="6E295E36" w:rsidR="00E6353C" w:rsidRPr="00CA4DA1" w:rsidRDefault="00E6353C" w:rsidP="00110D87">
      <w:pPr>
        <w:pStyle w:val="a"/>
        <w:tabs>
          <w:tab w:val="clear" w:pos="1080"/>
          <w:tab w:val="left" w:pos="945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7C334EA9" w14:textId="77777777" w:rsidR="003E2666" w:rsidRPr="00CA4DA1" w:rsidRDefault="003E2666" w:rsidP="00110D87">
      <w:pPr>
        <w:pStyle w:val="a"/>
        <w:tabs>
          <w:tab w:val="clear" w:pos="1080"/>
          <w:tab w:val="left" w:pos="945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077D3BAE" w14:textId="77777777" w:rsidR="00FD7D88" w:rsidRPr="00CA4DA1" w:rsidRDefault="00FD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cs/>
        </w:rPr>
        <w:br w:type="page"/>
      </w:r>
    </w:p>
    <w:p w14:paraId="40F5377D" w14:textId="64DCD8FD" w:rsidR="000A10DE" w:rsidRPr="00CA4DA1" w:rsidRDefault="000A10DE" w:rsidP="00110D87">
      <w:pPr>
        <w:pStyle w:val="a"/>
        <w:tabs>
          <w:tab w:val="clear" w:pos="1080"/>
          <w:tab w:val="left" w:pos="945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212C5D" w:rsidRPr="00CA4DA1">
        <w:rPr>
          <w:rFonts w:ascii="Angsana New" w:hAnsi="Angsana New" w:cs="Angsana New" w:hint="cs"/>
          <w:cs/>
          <w:lang w:val="en-US"/>
        </w:rPr>
        <w:t xml:space="preserve">31 ธันวาคม </w:t>
      </w:r>
      <w:r w:rsidRPr="00CA4DA1">
        <w:rPr>
          <w:rFonts w:ascii="Angsana New" w:hAnsi="Angsana New" w:cs="Angsana New" w:hint="cs"/>
          <w:cs/>
          <w:lang w:val="en-US"/>
        </w:rPr>
        <w:t>มีดังนี้</w:t>
      </w:r>
    </w:p>
    <w:p w14:paraId="1A5E9665" w14:textId="4327A8F4" w:rsidR="000A10DE" w:rsidRPr="00CA4DA1" w:rsidRDefault="000A10DE" w:rsidP="000A10D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5"/>
        <w:gridCol w:w="264"/>
        <w:gridCol w:w="1089"/>
        <w:gridCol w:w="265"/>
        <w:gridCol w:w="9"/>
        <w:gridCol w:w="1073"/>
        <w:gridCol w:w="269"/>
        <w:gridCol w:w="1099"/>
      </w:tblGrid>
      <w:tr w:rsidR="000A10DE" w:rsidRPr="00CA4DA1" w14:paraId="3517EE95" w14:textId="77777777" w:rsidTr="00312CF8">
        <w:tc>
          <w:tcPr>
            <w:tcW w:w="2229" w:type="pct"/>
          </w:tcPr>
          <w:p w14:paraId="39BC6E51" w14:textId="3BD37CA5" w:rsidR="000A10DE" w:rsidRPr="00CA4DA1" w:rsidRDefault="000A10DE" w:rsidP="006A07F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ลูกหนี้อื่น </w:t>
            </w:r>
            <w:r w:rsidR="002A4F8E" w:rsidRPr="00CA4DA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–</w:t>
            </w: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0CE0FA29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E9BD7A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7B16CF34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15" w:rsidRPr="00CA4DA1" w14:paraId="1EC6BF52" w14:textId="77777777" w:rsidTr="00312CF8">
        <w:tc>
          <w:tcPr>
            <w:tcW w:w="2229" w:type="pct"/>
          </w:tcPr>
          <w:p w14:paraId="7228AB29" w14:textId="77777777" w:rsidR="00884215" w:rsidRPr="00CA4DA1" w:rsidRDefault="00884215" w:rsidP="0088421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D3B265A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013B1840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31E02A6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41588B5F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CE7A47C" w14:textId="45A0054C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4F3DC6" w:rsidRPr="00CA4DA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D9E153E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4A1D074" w14:textId="4C18710F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4F3DC6"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4215" w:rsidRPr="00CA4DA1" w14:paraId="75EB5D3B" w14:textId="77777777" w:rsidTr="00312CF8">
        <w:tc>
          <w:tcPr>
            <w:tcW w:w="2229" w:type="pct"/>
          </w:tcPr>
          <w:p w14:paraId="49A663B6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1" w:type="pct"/>
            <w:gridSpan w:val="8"/>
          </w:tcPr>
          <w:p w14:paraId="0F4C1C6E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215" w:rsidRPr="00CA4DA1" w14:paraId="7C4C5CCC" w14:textId="77777777" w:rsidTr="00312CF8">
        <w:tc>
          <w:tcPr>
            <w:tcW w:w="2229" w:type="pct"/>
          </w:tcPr>
          <w:p w14:paraId="6164A641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6D4AF556" w14:textId="77777777" w:rsidR="00884215" w:rsidRPr="00CA4DA1" w:rsidRDefault="00884215" w:rsidP="00884215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" w:type="pct"/>
          </w:tcPr>
          <w:p w14:paraId="6FB2C965" w14:textId="77777777" w:rsidR="00884215" w:rsidRPr="00CA4DA1" w:rsidRDefault="00884215" w:rsidP="00884215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</w:tcPr>
          <w:p w14:paraId="38E509EC" w14:textId="77777777" w:rsidR="00884215" w:rsidRPr="00CA4DA1" w:rsidRDefault="00884215" w:rsidP="00884215">
            <w:pPr>
              <w:pStyle w:val="a"/>
              <w:tabs>
                <w:tab w:val="clear" w:pos="1080"/>
                <w:tab w:val="decimal" w:pos="469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" w:type="pct"/>
            <w:gridSpan w:val="2"/>
          </w:tcPr>
          <w:p w14:paraId="45BA81A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0D5C48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9A03D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92D042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215" w:rsidRPr="00CA4DA1" w14:paraId="052C4466" w14:textId="77777777" w:rsidTr="00312CF8">
        <w:tc>
          <w:tcPr>
            <w:tcW w:w="2229" w:type="pct"/>
          </w:tcPr>
          <w:p w14:paraId="189102BC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บริษัท เซ้าเทิร์น ร็อคส์ จำกัด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E22AD42" w14:textId="6A684D5B" w:rsidR="00884215" w:rsidRPr="00CA4DA1" w:rsidRDefault="004F3DC6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635D70FA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2C402E9" w14:textId="77777777" w:rsidR="00884215" w:rsidRPr="00CA4DA1" w:rsidRDefault="00884215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04B06131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D8D3F48" w14:textId="42CBBA53" w:rsidR="00884215" w:rsidRPr="00CA4DA1" w:rsidRDefault="004F3DC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37F82" w:rsidRPr="00CA4DA1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145" w:type="pct"/>
          </w:tcPr>
          <w:p w14:paraId="2EC1ACFC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71614E4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2,935</w:t>
            </w:r>
          </w:p>
        </w:tc>
      </w:tr>
      <w:tr w:rsidR="00054DAA" w:rsidRPr="00CA4DA1" w14:paraId="48BEF689" w14:textId="77777777" w:rsidTr="00312CF8">
        <w:tc>
          <w:tcPr>
            <w:tcW w:w="2229" w:type="pct"/>
          </w:tcPr>
          <w:p w14:paraId="0BE0E182" w14:textId="77777777" w:rsidR="00054DAA" w:rsidRPr="00CA4DA1" w:rsidRDefault="00054DAA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79" w:type="pct"/>
          </w:tcPr>
          <w:p w14:paraId="4D37DE11" w14:textId="77777777" w:rsidR="00054DAA" w:rsidRPr="00CA4DA1" w:rsidRDefault="00054DAA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</w:tcPr>
          <w:p w14:paraId="734F0199" w14:textId="77777777" w:rsidR="00054DAA" w:rsidRPr="00CA4DA1" w:rsidRDefault="00054DAA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7" w:type="pct"/>
          </w:tcPr>
          <w:p w14:paraId="38FD391A" w14:textId="77777777" w:rsidR="00054DAA" w:rsidRPr="00CA4DA1" w:rsidRDefault="00054DAA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  <w:gridSpan w:val="2"/>
          </w:tcPr>
          <w:p w14:paraId="65847149" w14:textId="77777777" w:rsidR="00054DAA" w:rsidRPr="00CA4DA1" w:rsidRDefault="00054DAA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8" w:type="pct"/>
          </w:tcPr>
          <w:p w14:paraId="24FAEB5E" w14:textId="77777777" w:rsidR="00054DAA" w:rsidRPr="00CA4DA1" w:rsidRDefault="00054DAA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9243390" w14:textId="77777777" w:rsidR="00054DAA" w:rsidRPr="00CA4DA1" w:rsidRDefault="00054DAA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2" w:type="pct"/>
          </w:tcPr>
          <w:p w14:paraId="0CDB00EB" w14:textId="77777777" w:rsidR="00054DAA" w:rsidRPr="00CA4DA1" w:rsidRDefault="00054DAA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4215" w:rsidRPr="00CA4DA1" w14:paraId="5D2DE9A5" w14:textId="77777777" w:rsidTr="00312CF8">
        <w:tc>
          <w:tcPr>
            <w:tcW w:w="2229" w:type="pct"/>
          </w:tcPr>
          <w:p w14:paraId="0E48C12B" w14:textId="2B190EE2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เจ้าหนี้การค้า </w:t>
            </w:r>
            <w:r w:rsidR="002A4F8E" w:rsidRPr="00CA4DA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–</w:t>
            </w: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1827465F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35C36362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23C87B4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15" w:rsidRPr="00CA4DA1" w14:paraId="65D8C492" w14:textId="77777777" w:rsidTr="00312CF8">
        <w:tc>
          <w:tcPr>
            <w:tcW w:w="2229" w:type="pct"/>
          </w:tcPr>
          <w:p w14:paraId="45694824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730167D0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7F8957E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68BD139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</w:tcPr>
          <w:p w14:paraId="2CE6585E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D8CDC4" w14:textId="0A83FB50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312CF8" w:rsidRPr="00CA4DA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75A93D8" w14:textId="77777777" w:rsidR="00884215" w:rsidRPr="00CA4DA1" w:rsidRDefault="00884215" w:rsidP="0088421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8E6B5CA" w14:textId="1672E86D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312CF8"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4215" w:rsidRPr="00CA4DA1" w14:paraId="7C9189E4" w14:textId="77777777" w:rsidTr="00312CF8">
        <w:tc>
          <w:tcPr>
            <w:tcW w:w="2229" w:type="pct"/>
          </w:tcPr>
          <w:p w14:paraId="47FA0C1A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71" w:type="pct"/>
            <w:gridSpan w:val="8"/>
            <w:shd w:val="clear" w:color="auto" w:fill="auto"/>
          </w:tcPr>
          <w:p w14:paraId="5EAF0CF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215" w:rsidRPr="00CA4DA1" w14:paraId="65FEBB96" w14:textId="77777777" w:rsidTr="00312CF8">
        <w:tc>
          <w:tcPr>
            <w:tcW w:w="2229" w:type="pct"/>
          </w:tcPr>
          <w:p w14:paraId="7663DD12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7024F572" w14:textId="77777777" w:rsidR="00884215" w:rsidRPr="00CA4DA1" w:rsidRDefault="00884215" w:rsidP="00884215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pct"/>
          </w:tcPr>
          <w:p w14:paraId="54E904A2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</w:tcPr>
          <w:p w14:paraId="0A639C30" w14:textId="77777777" w:rsidR="00884215" w:rsidRPr="00CA4DA1" w:rsidRDefault="00884215" w:rsidP="00884215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" w:type="pct"/>
            <w:gridSpan w:val="2"/>
          </w:tcPr>
          <w:p w14:paraId="2A6B8F0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5B55E9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FBBF5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E80B1A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215" w:rsidRPr="00CA4DA1" w14:paraId="2E186925" w14:textId="77777777" w:rsidTr="00312CF8">
        <w:tc>
          <w:tcPr>
            <w:tcW w:w="2229" w:type="pct"/>
          </w:tcPr>
          <w:p w14:paraId="786F4CD8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บริษัท เซ้าเทิร์น ร็อคส์ จำกัด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0E3F520" w14:textId="70D56656" w:rsidR="00884215" w:rsidRPr="00CA4DA1" w:rsidRDefault="007177F8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243FB3CE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AE19DE2" w14:textId="77777777" w:rsidR="00884215" w:rsidRPr="00CA4DA1" w:rsidRDefault="00884215" w:rsidP="0088421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7C72BBD8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89D3804" w14:textId="6C36CC08" w:rsidR="00884215" w:rsidRPr="00CA4DA1" w:rsidRDefault="00E67574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126,028</w:t>
            </w:r>
          </w:p>
        </w:tc>
        <w:tc>
          <w:tcPr>
            <w:tcW w:w="145" w:type="pct"/>
          </w:tcPr>
          <w:p w14:paraId="227AD6AF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D8ABA42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98,890</w:t>
            </w:r>
          </w:p>
        </w:tc>
      </w:tr>
    </w:tbl>
    <w:p w14:paraId="3E37B03A" w14:textId="77777777" w:rsidR="003E2666" w:rsidRPr="00CA4DA1" w:rsidRDefault="003E2666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34BF5404" w14:textId="575DA2B4" w:rsidR="000A10DE" w:rsidRPr="00CA4DA1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สัญญาสำคัญกับกิจการที่เกี่ยวข้องกัน</w:t>
      </w:r>
    </w:p>
    <w:p w14:paraId="2B06F74B" w14:textId="77777777" w:rsidR="000A10DE" w:rsidRPr="00CA4DA1" w:rsidRDefault="000A10DE" w:rsidP="00582EBB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549C9EB" w14:textId="77777777" w:rsidR="000A10DE" w:rsidRPr="00CA4DA1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CA4DA1" w:rsidRDefault="0055720C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7553A810" w14:textId="77777777" w:rsidR="00825D77" w:rsidRPr="00CA4DA1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/>
          <w:cs/>
          <w:lang w:val="en-US"/>
        </w:rPr>
        <w:t>บริษัททำสัญญาให้บริการใช้พื้นที่กับบริษัทย่อยสำหรับโรงงานหาดใหญ่ และโรงงานพุนพิน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cs/>
          <w:lang w:val="en-US"/>
        </w:rPr>
        <w:t>โดยสัญญาดังกล่าวมีระยะเวลา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7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cs/>
          <w:lang w:val="en-US"/>
        </w:rPr>
        <w:t>ปี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 xml:space="preserve">สิ้นสุดเดือนธันวาคม </w:t>
      </w:r>
      <w:r w:rsidRPr="00CA4DA1">
        <w:rPr>
          <w:rFonts w:ascii="Angsana New" w:hAnsi="Angsana New" w:cs="Angsana New"/>
          <w:lang w:val="en-US"/>
        </w:rPr>
        <w:t xml:space="preserve">2562 </w:t>
      </w:r>
      <w:r w:rsidRPr="00CA4DA1">
        <w:rPr>
          <w:rFonts w:ascii="Angsana New" w:hAnsi="Angsana New" w:cs="Angsana New"/>
          <w:cs/>
          <w:lang w:val="en-US"/>
        </w:rPr>
        <w:t>และ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8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cs/>
          <w:lang w:val="en-US"/>
        </w:rPr>
        <w:t>ปี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 xml:space="preserve">สิ้นสุดเดือนกุมภาพันธ์ </w:t>
      </w:r>
      <w:r w:rsidRPr="00CA4DA1">
        <w:rPr>
          <w:rFonts w:ascii="Angsana New" w:hAnsi="Angsana New" w:cs="Angsana New"/>
          <w:lang w:val="en-US"/>
        </w:rPr>
        <w:t xml:space="preserve">2564 </w:t>
      </w:r>
      <w:r w:rsidRPr="00CA4DA1">
        <w:rPr>
          <w:rFonts w:ascii="Angsana New" w:hAnsi="Angsana New" w:cs="Angsana New"/>
          <w:cs/>
          <w:lang w:val="en-US"/>
        </w:rPr>
        <w:t>ตามลำดับ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25635FEE" w14:textId="77777777" w:rsidR="00DE6F02" w:rsidRPr="00CA4DA1" w:rsidRDefault="00DE6F02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7063F983" w14:textId="77777777" w:rsidR="00E42920" w:rsidRPr="00CA4DA1" w:rsidRDefault="00E42920" w:rsidP="00E42920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CA4DA1" w:rsidRDefault="00B235CF" w:rsidP="005340BA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1E99059A" w14:textId="77777777" w:rsidR="00E42920" w:rsidRPr="00CA4DA1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CA4DA1">
        <w:rPr>
          <w:rFonts w:ascii="Angsana New" w:hAnsi="Angsana New" w:cs="Angsana New"/>
          <w:lang w:val="en-US"/>
        </w:rPr>
        <w:t xml:space="preserve">1 </w:t>
      </w:r>
      <w:r w:rsidRPr="00CA4DA1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Pr="00CA4DA1">
        <w:rPr>
          <w:rFonts w:ascii="Angsana New" w:hAnsi="Angsana New" w:cs="Angsana New"/>
          <w:lang w:val="en-US"/>
        </w:rPr>
        <w:t xml:space="preserve">2557 </w:t>
      </w:r>
      <w:r w:rsidRPr="00CA4DA1">
        <w:rPr>
          <w:rFonts w:ascii="Angsana New" w:hAnsi="Angsana New" w:cs="Angsana New" w:hint="cs"/>
          <w:cs/>
          <w:lang w:val="en-US"/>
        </w:rPr>
        <w:t>บริษัทได้ทำสัญญาให้</w:t>
      </w:r>
      <w:r w:rsidR="005340BA" w:rsidRPr="00CA4DA1">
        <w:rPr>
          <w:rFonts w:ascii="Angsana New" w:hAnsi="Angsana New" w:cs="Angsana New" w:hint="cs"/>
          <w:cs/>
          <w:lang w:val="en-US"/>
        </w:rPr>
        <w:t>เช่าที่ดินกับบริษัทย่อย</w:t>
      </w:r>
      <w:r w:rsidRPr="00CA4DA1">
        <w:rPr>
          <w:rFonts w:ascii="Angsana New" w:hAnsi="Angsana New" w:cs="Angsana New" w:hint="cs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Pr="00CA4DA1">
        <w:rPr>
          <w:rFonts w:ascii="Angsana New" w:hAnsi="Angsana New" w:cs="Angsana New"/>
          <w:lang w:val="en-US"/>
        </w:rPr>
        <w:t>20</w:t>
      </w:r>
      <w:r w:rsidRPr="00CA4DA1">
        <w:rPr>
          <w:rFonts w:ascii="Angsana New" w:hAnsi="Angsana New" w:cs="Angsana New" w:hint="cs"/>
          <w:cs/>
          <w:lang w:val="en-US"/>
        </w:rPr>
        <w:t xml:space="preserve"> ปี เริ่มตั้งแต่วันที่ </w:t>
      </w:r>
      <w:r w:rsidRPr="00CA4DA1">
        <w:rPr>
          <w:rFonts w:ascii="Angsana New" w:hAnsi="Angsana New" w:cs="Angsana New"/>
          <w:lang w:val="en-US"/>
        </w:rPr>
        <w:t xml:space="preserve">1 </w:t>
      </w:r>
      <w:r w:rsidRPr="00CA4DA1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Pr="00CA4DA1">
        <w:rPr>
          <w:rFonts w:ascii="Angsana New" w:hAnsi="Angsana New" w:cs="Angsana New"/>
          <w:lang w:val="en-US"/>
        </w:rPr>
        <w:t xml:space="preserve">2557 </w:t>
      </w:r>
      <w:r w:rsidR="003E33EC" w:rsidRPr="00CA4DA1">
        <w:rPr>
          <w:rFonts w:ascii="Angsana New" w:hAnsi="Angsana New" w:cs="Angsana New" w:hint="cs"/>
          <w:cs/>
          <w:lang w:val="en-US"/>
        </w:rPr>
        <w:t>ถึง</w:t>
      </w:r>
      <w:r w:rsidRPr="00CA4DA1">
        <w:rPr>
          <w:rFonts w:ascii="Angsana New" w:hAnsi="Angsana New" w:cs="Angsana New" w:hint="cs"/>
          <w:cs/>
          <w:lang w:val="en-US"/>
        </w:rPr>
        <w:t xml:space="preserve">วันที่ </w:t>
      </w:r>
      <w:r w:rsidRPr="00CA4DA1">
        <w:rPr>
          <w:rFonts w:ascii="Angsana New" w:hAnsi="Angsana New" w:cs="Angsana New"/>
          <w:lang w:val="en-US"/>
        </w:rPr>
        <w:t xml:space="preserve">31 </w:t>
      </w:r>
      <w:r w:rsidRPr="00CA4DA1">
        <w:rPr>
          <w:rFonts w:ascii="Angsana New" w:hAnsi="Angsana New" w:cs="Angsana New" w:hint="cs"/>
          <w:cs/>
          <w:lang w:val="en-US"/>
        </w:rPr>
        <w:t xml:space="preserve">ตุลาคม </w:t>
      </w:r>
      <w:r w:rsidRPr="00CA4DA1">
        <w:rPr>
          <w:rFonts w:ascii="Angsana New" w:hAnsi="Angsana New" w:cs="Angsana New"/>
          <w:lang w:val="en-US"/>
        </w:rPr>
        <w:t xml:space="preserve">2577 </w:t>
      </w:r>
      <w:r w:rsidRPr="00CA4DA1">
        <w:rPr>
          <w:rFonts w:ascii="Angsana New" w:hAnsi="Angsana New" w:cs="Angsana New" w:hint="cs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Pr="00CA4DA1">
        <w:rPr>
          <w:rFonts w:ascii="Angsana New" w:hAnsi="Angsana New" w:cs="Angsana New"/>
          <w:lang w:val="en-US"/>
        </w:rPr>
        <w:t xml:space="preserve">10 </w:t>
      </w:r>
      <w:r w:rsidRPr="00CA4DA1">
        <w:rPr>
          <w:rFonts w:ascii="Angsana New" w:hAnsi="Angsana New" w:cs="Angsana New" w:hint="cs"/>
          <w:cs/>
          <w:lang w:val="en-US"/>
        </w:rPr>
        <w:t>ปี ทั้งนี้บริษัท</w:t>
      </w:r>
      <w:r w:rsidR="0030684A" w:rsidRPr="00CA4DA1">
        <w:rPr>
          <w:rFonts w:ascii="Angsana New" w:hAnsi="Angsana New" w:cs="Angsana New" w:hint="cs"/>
          <w:cs/>
          <w:lang w:val="en-US"/>
        </w:rPr>
        <w:t>ย่อย</w:t>
      </w:r>
      <w:r w:rsidRPr="00CA4DA1">
        <w:rPr>
          <w:rFonts w:ascii="Angsana New" w:hAnsi="Angsana New" w:cs="Angsana New" w:hint="cs"/>
          <w:cs/>
          <w:lang w:val="en-US"/>
        </w:rPr>
        <w:t>จะต้องบอกกล่าวเจตนาที่จะต่อสัญญา</w:t>
      </w:r>
      <w:r w:rsidR="003E33EC" w:rsidRPr="00CA4DA1">
        <w:rPr>
          <w:rFonts w:ascii="Angsana New" w:hAnsi="Angsana New" w:cs="Angsana New" w:hint="cs"/>
          <w:cs/>
          <w:lang w:val="en-US"/>
        </w:rPr>
        <w:t>การเช่าแก่บริษัท</w:t>
      </w:r>
      <w:r w:rsidR="0030684A" w:rsidRPr="00CA4DA1">
        <w:rPr>
          <w:rFonts w:ascii="Angsana New" w:hAnsi="Angsana New" w:cs="Angsana New" w:hint="cs"/>
          <w:cs/>
          <w:lang w:val="en-US"/>
        </w:rPr>
        <w:t xml:space="preserve">เป็นการล่วงหน้าไม่น้อยกว่า </w:t>
      </w:r>
      <w:r w:rsidR="0030684A" w:rsidRPr="00CA4DA1">
        <w:rPr>
          <w:rFonts w:ascii="Angsana New" w:hAnsi="Angsana New" w:cs="Angsana New"/>
          <w:lang w:val="en-US"/>
        </w:rPr>
        <w:t xml:space="preserve">30 </w:t>
      </w:r>
      <w:r w:rsidR="0030684A" w:rsidRPr="00CA4DA1">
        <w:rPr>
          <w:rFonts w:ascii="Angsana New" w:hAnsi="Angsana New" w:cs="Angsana New" w:hint="cs"/>
          <w:cs/>
          <w:lang w:val="en-US"/>
        </w:rPr>
        <w:t>วัน ก่อนครบกำหนดอายุการเช่า บริษัท</w:t>
      </w:r>
      <w:r w:rsidR="003E33EC" w:rsidRPr="00CA4DA1">
        <w:rPr>
          <w:rFonts w:ascii="Angsana New" w:hAnsi="Angsana New" w:cs="Angsana New" w:hint="cs"/>
          <w:cs/>
          <w:lang w:val="en-US"/>
        </w:rPr>
        <w:t>ย่อย</w:t>
      </w:r>
      <w:r w:rsidR="0030684A" w:rsidRPr="00CA4DA1">
        <w:rPr>
          <w:rFonts w:ascii="Angsana New" w:hAnsi="Angsana New" w:cs="Angsana New" w:hint="cs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CA4DA1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CA4DA1">
        <w:rPr>
          <w:rFonts w:ascii="Angsana New" w:hAnsi="Angsana New" w:cs="Angsana New" w:hint="cs"/>
          <w:cs/>
          <w:lang w:val="en-US"/>
        </w:rPr>
        <w:t>ๆ</w:t>
      </w:r>
      <w:r w:rsidR="003E33EC" w:rsidRPr="00CA4DA1">
        <w:rPr>
          <w:rFonts w:ascii="Angsana New" w:hAnsi="Angsana New" w:cs="Angsana New" w:hint="cs"/>
          <w:cs/>
          <w:lang w:val="en-US"/>
        </w:rPr>
        <w:t xml:space="preserve"> </w:t>
      </w:r>
      <w:r w:rsidR="00AA11FA" w:rsidRPr="00CA4DA1">
        <w:rPr>
          <w:rFonts w:ascii="Angsana New" w:hAnsi="Angsana New" w:cs="Angsana New" w:hint="cs"/>
          <w:cs/>
          <w:lang w:val="en-US"/>
        </w:rPr>
        <w:t>ห้าปี ภายใต้ข้อกำหนดในสัญญา</w:t>
      </w:r>
      <w:r w:rsidR="009E75D7" w:rsidRPr="00CA4DA1">
        <w:rPr>
          <w:rFonts w:ascii="Angsana New" w:hAnsi="Angsana New" w:cs="Angsana New" w:hint="cs"/>
          <w:cs/>
          <w:lang w:val="en-US"/>
        </w:rPr>
        <w:t xml:space="preserve"> </w:t>
      </w:r>
      <w:r w:rsidR="0030684A" w:rsidRPr="00CA4DA1">
        <w:rPr>
          <w:rFonts w:ascii="Angsana New" w:hAnsi="Angsana New" w:cs="Angsana New" w:hint="cs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CA4DA1">
        <w:rPr>
          <w:rFonts w:ascii="Angsana New" w:hAnsi="Angsana New" w:cs="Angsana New" w:hint="cs"/>
          <w:cs/>
          <w:lang w:val="en-US"/>
        </w:rPr>
        <w:t>ิษัททันทีเมื่อสัญญาเช่าที่ดิน</w:t>
      </w:r>
      <w:r w:rsidR="0030684A" w:rsidRPr="00CA4DA1">
        <w:rPr>
          <w:rFonts w:ascii="Angsana New" w:hAnsi="Angsana New" w:cs="Angsana New" w:hint="cs"/>
          <w:cs/>
          <w:lang w:val="en-US"/>
        </w:rPr>
        <w:t>สิ้นสุดลง</w:t>
      </w:r>
    </w:p>
    <w:p w14:paraId="6F08BADF" w14:textId="79707CEE" w:rsidR="00E6353C" w:rsidRPr="00CA4DA1" w:rsidRDefault="00E6353C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6B75AAD2" w14:textId="77777777" w:rsidR="003E2666" w:rsidRPr="00CA4DA1" w:rsidRDefault="003E2666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004774" w14:textId="77777777" w:rsidR="00A14681" w:rsidRPr="00CA4DA1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A4DA1">
        <w:rPr>
          <w:rFonts w:ascii="Angsana New" w:hAnsi="Angsana New" w:cs="Angsana New"/>
          <w:i/>
          <w:iCs/>
          <w:cs/>
          <w:lang w:val="en-US"/>
        </w:rPr>
        <w:lastRenderedPageBreak/>
        <w:t>สัญญา</w:t>
      </w:r>
      <w:r w:rsidRPr="00CA4DA1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CA4DA1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8E1C0F5" w14:textId="77777777" w:rsidR="00A14681" w:rsidRPr="00CA4DA1" w:rsidRDefault="00AE49A1" w:rsidP="00E069F3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Pr="00CA4DA1">
        <w:rPr>
          <w:rFonts w:ascii="Angsana New" w:hAnsi="Angsana New" w:cs="Angsana New"/>
          <w:lang w:val="en-US"/>
        </w:rPr>
        <w:t xml:space="preserve">2558 </w:t>
      </w:r>
      <w:r w:rsidR="00A14681" w:rsidRPr="00CA4DA1">
        <w:rPr>
          <w:rFonts w:ascii="Angsana New" w:hAnsi="Angsana New" w:cs="Angsana New"/>
          <w:cs/>
          <w:lang w:val="en-US"/>
        </w:rPr>
        <w:t>บริษัท</w:t>
      </w:r>
      <w:r w:rsidRPr="00CA4DA1">
        <w:rPr>
          <w:rFonts w:ascii="Angsana New" w:hAnsi="Angsana New" w:cs="Angsana New" w:hint="cs"/>
          <w:cs/>
          <w:lang w:val="en-US"/>
        </w:rPr>
        <w:t>ได้</w:t>
      </w:r>
      <w:r w:rsidR="00A14681" w:rsidRPr="00CA4DA1">
        <w:rPr>
          <w:rFonts w:ascii="Angsana New" w:hAnsi="Angsana New" w:cs="Angsana New"/>
          <w:cs/>
          <w:lang w:val="en-US"/>
        </w:rPr>
        <w:t>ทำสัญญา</w:t>
      </w:r>
      <w:r w:rsidR="00A14681" w:rsidRPr="00CA4DA1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CA4DA1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CA4DA1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CA4DA1">
        <w:rPr>
          <w:rFonts w:ascii="Angsana New" w:hAnsi="Angsana New" w:cs="Angsana New" w:hint="cs"/>
          <w:cs/>
          <w:lang w:val="en-US"/>
        </w:rPr>
        <w:t>ุ</w:t>
      </w:r>
      <w:r w:rsidR="00A14681" w:rsidRPr="00CA4DA1">
        <w:rPr>
          <w:rFonts w:ascii="Angsana New" w:hAnsi="Angsana New" w:cs="Angsana New"/>
          <w:cs/>
          <w:lang w:val="en-US"/>
        </w:rPr>
        <w:t>ในสัญญา</w:t>
      </w:r>
      <w:r w:rsidR="00A14681" w:rsidRPr="00CA4DA1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>โดย</w:t>
      </w:r>
      <w:r w:rsidR="00E56D55" w:rsidRPr="00CA4DA1">
        <w:rPr>
          <w:rFonts w:ascii="Angsana New" w:hAnsi="Angsana New" w:cs="Angsana New" w:hint="cs"/>
          <w:cs/>
          <w:lang w:val="en-US"/>
        </w:rPr>
        <w:t>บริษัท</w:t>
      </w:r>
      <w:r w:rsidRPr="00CA4DA1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72B2ACD0" w14:textId="319903E4" w:rsidR="00F26C9D" w:rsidRPr="00CA4DA1" w:rsidRDefault="00F26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0445F62" w14:textId="5A57BB20" w:rsidR="00212C5D" w:rsidRPr="00CA4DA1" w:rsidRDefault="00212C5D" w:rsidP="00F26C9D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A0BEEFF" w14:textId="77777777" w:rsidR="00212C5D" w:rsidRPr="00CA4DA1" w:rsidRDefault="00212C5D" w:rsidP="00582EBB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CA4DA1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CA4DA1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CA4DA1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A4DA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CA4DA1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CA4DA1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A4DA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84215" w:rsidRPr="00CA4DA1" w14:paraId="531EDB30" w14:textId="77777777" w:rsidTr="005E2827">
        <w:tc>
          <w:tcPr>
            <w:tcW w:w="4500" w:type="dxa"/>
          </w:tcPr>
          <w:p w14:paraId="0F3C7C9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8F7D419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FFE73AB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706401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4215" w:rsidRPr="00CA4DA1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215" w:rsidRPr="00CA4DA1" w14:paraId="551FEB7D" w14:textId="77777777" w:rsidTr="005E2827">
        <w:tc>
          <w:tcPr>
            <w:tcW w:w="4500" w:type="dxa"/>
          </w:tcPr>
          <w:p w14:paraId="6C8EA11B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7BD52804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17,569</w:t>
            </w:r>
          </w:p>
        </w:tc>
        <w:tc>
          <w:tcPr>
            <w:tcW w:w="270" w:type="dxa"/>
          </w:tcPr>
          <w:p w14:paraId="1BD5386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18,873</w:t>
            </w:r>
          </w:p>
        </w:tc>
        <w:tc>
          <w:tcPr>
            <w:tcW w:w="270" w:type="dxa"/>
          </w:tcPr>
          <w:p w14:paraId="278BE18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34E13D6C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17,552</w:t>
            </w:r>
          </w:p>
        </w:tc>
        <w:tc>
          <w:tcPr>
            <w:tcW w:w="270" w:type="dxa"/>
          </w:tcPr>
          <w:p w14:paraId="3690C1D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18,856</w:t>
            </w:r>
          </w:p>
        </w:tc>
      </w:tr>
      <w:tr w:rsidR="00884215" w:rsidRPr="00CA4DA1" w14:paraId="45A86705" w14:textId="77777777" w:rsidTr="005E2827">
        <w:tc>
          <w:tcPr>
            <w:tcW w:w="4500" w:type="dxa"/>
          </w:tcPr>
          <w:p w14:paraId="4499FD04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990" w:type="dxa"/>
          </w:tcPr>
          <w:p w14:paraId="628C5DCA" w14:textId="3A21CF96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110,86</w:t>
            </w:r>
            <w:r w:rsidR="0023701C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DF6F85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84,433</w:t>
            </w:r>
          </w:p>
        </w:tc>
        <w:tc>
          <w:tcPr>
            <w:tcW w:w="270" w:type="dxa"/>
          </w:tcPr>
          <w:p w14:paraId="42CCE51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EA84F" w14:textId="03E20DE7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91,067</w:t>
            </w:r>
          </w:p>
        </w:tc>
        <w:tc>
          <w:tcPr>
            <w:tcW w:w="270" w:type="dxa"/>
          </w:tcPr>
          <w:p w14:paraId="1B0BB49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44,672</w:t>
            </w:r>
          </w:p>
        </w:tc>
      </w:tr>
      <w:tr w:rsidR="00884215" w:rsidRPr="00CA4DA1" w14:paraId="1D6B077C" w14:textId="77777777" w:rsidTr="005E2827">
        <w:tc>
          <w:tcPr>
            <w:tcW w:w="4500" w:type="dxa"/>
          </w:tcPr>
          <w:p w14:paraId="68850B8C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3F0DCD57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128,43</w:t>
            </w:r>
            <w:r w:rsidR="0023701C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5B4AB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103,306</w:t>
            </w:r>
          </w:p>
        </w:tc>
        <w:tc>
          <w:tcPr>
            <w:tcW w:w="270" w:type="dxa"/>
          </w:tcPr>
          <w:p w14:paraId="049A19C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58AA761C" w:rsidR="00884215" w:rsidRPr="00CA4DA1" w:rsidRDefault="00724338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108,619</w:t>
            </w:r>
          </w:p>
        </w:tc>
        <w:tc>
          <w:tcPr>
            <w:tcW w:w="270" w:type="dxa"/>
          </w:tcPr>
          <w:p w14:paraId="7B560AD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63,528</w:t>
            </w:r>
          </w:p>
        </w:tc>
      </w:tr>
    </w:tbl>
    <w:p w14:paraId="2E0AD672" w14:textId="77777777" w:rsidR="00DE36D7" w:rsidRPr="00CA4DA1" w:rsidRDefault="00DE36D7" w:rsidP="00110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1B64520" w14:textId="77777777" w:rsidR="008F7E1F" w:rsidRPr="00CA4DA1" w:rsidRDefault="007F626B" w:rsidP="00110D8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เงินลงทุนอื่น</w:t>
      </w:r>
    </w:p>
    <w:p w14:paraId="5886B87C" w14:textId="77777777" w:rsidR="008F7E1F" w:rsidRPr="00CA4DA1" w:rsidRDefault="008F7E1F" w:rsidP="0068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0"/>
        <w:gridCol w:w="1100"/>
        <w:gridCol w:w="1080"/>
        <w:gridCol w:w="270"/>
        <w:gridCol w:w="1080"/>
        <w:gridCol w:w="270"/>
        <w:gridCol w:w="990"/>
        <w:gridCol w:w="270"/>
        <w:gridCol w:w="990"/>
      </w:tblGrid>
      <w:tr w:rsidR="00F7750D" w:rsidRPr="00CA4DA1" w14:paraId="603ECE1C" w14:textId="77777777" w:rsidTr="009A655C">
        <w:trPr>
          <w:tblHeader/>
        </w:trPr>
        <w:tc>
          <w:tcPr>
            <w:tcW w:w="3220" w:type="dxa"/>
          </w:tcPr>
          <w:p w14:paraId="43606169" w14:textId="77777777" w:rsidR="00F7750D" w:rsidRPr="00CA4DA1" w:rsidRDefault="00F7750D" w:rsidP="0002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6385D65A" w14:textId="77777777" w:rsidR="00F7750D" w:rsidRPr="00CA4DA1" w:rsidRDefault="00F7750D" w:rsidP="0002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7D3967" w14:textId="77777777" w:rsidR="00F7750D" w:rsidRPr="00CA4DA1" w:rsidRDefault="00F7750D" w:rsidP="0002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0FDDCF" w14:textId="77777777" w:rsidR="00F7750D" w:rsidRPr="00CA4DA1" w:rsidRDefault="00F7750D" w:rsidP="0002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EBD53A6" w14:textId="77777777" w:rsidR="00F7750D" w:rsidRPr="00CA4DA1" w:rsidRDefault="00F7750D" w:rsidP="0002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15" w:rsidRPr="00CA4DA1" w14:paraId="1EB6463C" w14:textId="77777777" w:rsidTr="009A655C">
        <w:trPr>
          <w:tblHeader/>
        </w:trPr>
        <w:tc>
          <w:tcPr>
            <w:tcW w:w="3220" w:type="dxa"/>
          </w:tcPr>
          <w:p w14:paraId="6475FAF6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00" w:type="dxa"/>
          </w:tcPr>
          <w:p w14:paraId="1D2993B3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0"/>
              </w:tabs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CA4DA1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5F13F5D2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CA512F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92E06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E876DA0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57DF9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83E9433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C81ABB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4215" w:rsidRPr="00CA4DA1" w14:paraId="3D122C85" w14:textId="77777777" w:rsidTr="009A655C">
        <w:trPr>
          <w:tblHeader/>
        </w:trPr>
        <w:tc>
          <w:tcPr>
            <w:tcW w:w="3220" w:type="dxa"/>
          </w:tcPr>
          <w:p w14:paraId="51B13E84" w14:textId="77777777" w:rsidR="00884215" w:rsidRPr="00CA4DA1" w:rsidRDefault="00884215" w:rsidP="0088421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17B83C2D" w14:textId="77777777" w:rsidR="00884215" w:rsidRPr="00CA4DA1" w:rsidRDefault="00884215" w:rsidP="0088421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1E9453F" w14:textId="77777777" w:rsidR="00884215" w:rsidRPr="00CA4DA1" w:rsidRDefault="00884215" w:rsidP="008842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84215" w:rsidRPr="00CA4DA1" w14:paraId="1564DAEC" w14:textId="77777777" w:rsidTr="009A655C">
        <w:tc>
          <w:tcPr>
            <w:tcW w:w="3220" w:type="dxa"/>
          </w:tcPr>
          <w:p w14:paraId="7D42D1B7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0" w:type="dxa"/>
          </w:tcPr>
          <w:p w14:paraId="07744CCD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2F691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9E4F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13B09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28C4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D6379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E22A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51B4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215" w:rsidRPr="00CA4DA1" w14:paraId="6F99BE04" w14:textId="77777777" w:rsidTr="009A655C">
        <w:tc>
          <w:tcPr>
            <w:tcW w:w="3220" w:type="dxa"/>
          </w:tcPr>
          <w:p w14:paraId="592F5EEF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00" w:type="dxa"/>
          </w:tcPr>
          <w:p w14:paraId="0959D071" w14:textId="7E37D0F4" w:rsidR="00884215" w:rsidRPr="00CA4DA1" w:rsidRDefault="0047766C" w:rsidP="0088421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884215" w:rsidRPr="00CA4DA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9E3BD1" w14:textId="6FB986E6" w:rsidR="00884215" w:rsidRPr="00CA4DA1" w:rsidRDefault="004F3DC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11,914</w:t>
            </w:r>
          </w:p>
        </w:tc>
        <w:tc>
          <w:tcPr>
            <w:tcW w:w="270" w:type="dxa"/>
          </w:tcPr>
          <w:p w14:paraId="3269A6A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2C2E51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2BF9896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1831AC" w14:textId="49116F0C" w:rsidR="00884215" w:rsidRPr="00CA4DA1" w:rsidRDefault="004F3DC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7E36486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83BA96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194</w:t>
            </w:r>
          </w:p>
        </w:tc>
      </w:tr>
      <w:tr w:rsidR="00884215" w:rsidRPr="00CA4DA1" w14:paraId="27041265" w14:textId="77777777" w:rsidTr="009A655C">
        <w:tc>
          <w:tcPr>
            <w:tcW w:w="3220" w:type="dxa"/>
          </w:tcPr>
          <w:p w14:paraId="781BA220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57279D6F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F9640" w14:textId="3F8A84A9" w:rsidR="00884215" w:rsidRPr="00CA4DA1" w:rsidRDefault="004F3DC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11,914</w:t>
            </w:r>
          </w:p>
        </w:tc>
        <w:tc>
          <w:tcPr>
            <w:tcW w:w="270" w:type="dxa"/>
          </w:tcPr>
          <w:p w14:paraId="27C3D07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206BE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5CD913A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D3BC1F" w14:textId="10B7263F" w:rsidR="00884215" w:rsidRPr="00CA4DA1" w:rsidRDefault="004F3DC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6BE4AB8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964C90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  <w:tr w:rsidR="00884215" w:rsidRPr="00CA4DA1" w14:paraId="74DE84B8" w14:textId="77777777" w:rsidTr="009A655C">
        <w:tc>
          <w:tcPr>
            <w:tcW w:w="3220" w:type="dxa"/>
          </w:tcPr>
          <w:p w14:paraId="62427D9D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0" w:type="dxa"/>
          </w:tcPr>
          <w:p w14:paraId="2BD9D078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1F5CAA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2D42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0BED1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5470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3592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FCCB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7D597A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215" w:rsidRPr="00CA4DA1" w14:paraId="0BD0D0FE" w14:textId="77777777" w:rsidTr="009A655C">
        <w:tc>
          <w:tcPr>
            <w:tcW w:w="3220" w:type="dxa"/>
          </w:tcPr>
          <w:p w14:paraId="17967A29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00" w:type="dxa"/>
          </w:tcPr>
          <w:p w14:paraId="02D93F5B" w14:textId="53D46887" w:rsidR="00884215" w:rsidRPr="00CA4DA1" w:rsidRDefault="0047766C" w:rsidP="0088421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884215" w:rsidRPr="00CA4DA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602BF8" w14:textId="52E77937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7B83C5D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4A173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7A6A26F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64FD10" w14:textId="3C7B8E6A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1E4D1F1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AD70E6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1,020</w:t>
            </w:r>
          </w:p>
        </w:tc>
      </w:tr>
      <w:tr w:rsidR="00884215" w:rsidRPr="00CA4DA1" w14:paraId="3515224C" w14:textId="77777777" w:rsidTr="009A655C">
        <w:tc>
          <w:tcPr>
            <w:tcW w:w="3220" w:type="dxa"/>
          </w:tcPr>
          <w:p w14:paraId="64EE64E8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8A200CF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5C795" w14:textId="5E54FB49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7AC69CC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7995F3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437A575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75195E" w14:textId="15F8AAA3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725AFB8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70FFE1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1,020</w:t>
            </w:r>
          </w:p>
        </w:tc>
      </w:tr>
      <w:tr w:rsidR="00884215" w:rsidRPr="00CA4DA1" w14:paraId="6A2D820A" w14:textId="77777777" w:rsidTr="009A655C">
        <w:tc>
          <w:tcPr>
            <w:tcW w:w="3220" w:type="dxa"/>
          </w:tcPr>
          <w:p w14:paraId="06D182FF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</w:tcPr>
          <w:p w14:paraId="2E9B2BC2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A7105" w14:textId="07264A70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13,274</w:t>
            </w:r>
          </w:p>
        </w:tc>
        <w:tc>
          <w:tcPr>
            <w:tcW w:w="270" w:type="dxa"/>
          </w:tcPr>
          <w:p w14:paraId="69FE817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A8CD9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1,890</w:t>
            </w:r>
          </w:p>
        </w:tc>
        <w:tc>
          <w:tcPr>
            <w:tcW w:w="270" w:type="dxa"/>
          </w:tcPr>
          <w:p w14:paraId="06BA450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F6584F" w14:textId="7BB0ED23" w:rsidR="00884215" w:rsidRPr="00CA4DA1" w:rsidRDefault="00105C6E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2,137</w:t>
            </w:r>
          </w:p>
        </w:tc>
        <w:tc>
          <w:tcPr>
            <w:tcW w:w="270" w:type="dxa"/>
          </w:tcPr>
          <w:p w14:paraId="2FA6AED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8DFCF1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1,214</w:t>
            </w:r>
          </w:p>
        </w:tc>
      </w:tr>
    </w:tbl>
    <w:p w14:paraId="376D2F3B" w14:textId="77777777" w:rsidR="00597B39" w:rsidRPr="00CA4DA1" w:rsidRDefault="00597B39" w:rsidP="0068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A2EF1B" w14:textId="443AED1D" w:rsidR="00732B17" w:rsidRPr="00CA4DA1" w:rsidRDefault="00732B17" w:rsidP="0073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>เงินปันผลรับ</w:t>
      </w:r>
      <w:r w:rsidRPr="00CA4D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4DA1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Pr="00CA4DA1">
        <w:rPr>
          <w:rFonts w:asciiTheme="majorBidi" w:hAnsiTheme="majorBidi"/>
          <w:sz w:val="30"/>
          <w:szCs w:val="30"/>
        </w:rPr>
        <w:t xml:space="preserve">31 </w:t>
      </w:r>
      <w:r w:rsidRPr="00CA4DA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A4DA1">
        <w:rPr>
          <w:rFonts w:asciiTheme="majorBidi" w:hAnsiTheme="majorBidi"/>
          <w:sz w:val="30"/>
          <w:szCs w:val="30"/>
        </w:rPr>
        <w:t>2562</w:t>
      </w:r>
      <w:r w:rsidRPr="00CA4DA1">
        <w:rPr>
          <w:rFonts w:asciiTheme="majorBidi" w:hAnsiTheme="majorBidi"/>
          <w:sz w:val="30"/>
          <w:szCs w:val="30"/>
          <w:cs/>
        </w:rPr>
        <w:t xml:space="preserve"> </w:t>
      </w:r>
      <w:r w:rsidRPr="00CA4DA1">
        <w:rPr>
          <w:rFonts w:asciiTheme="majorBidi" w:hAnsiTheme="majorBidi"/>
          <w:sz w:val="30"/>
          <w:szCs w:val="30"/>
        </w:rPr>
        <w:t xml:space="preserve"> </w:t>
      </w:r>
      <w:r w:rsidRPr="00CA4DA1">
        <w:rPr>
          <w:rFonts w:asciiTheme="majorBidi" w:hAnsiTheme="majorBidi"/>
          <w:sz w:val="30"/>
          <w:szCs w:val="30"/>
          <w:cs/>
        </w:rPr>
        <w:t xml:space="preserve">มีจำนวน </w:t>
      </w:r>
      <w:r w:rsidR="00607480" w:rsidRPr="00CA4DA1">
        <w:rPr>
          <w:rFonts w:asciiTheme="majorBidi" w:hAnsiTheme="majorBidi"/>
          <w:sz w:val="30"/>
          <w:szCs w:val="30"/>
        </w:rPr>
        <w:t xml:space="preserve">0.05 </w:t>
      </w:r>
      <w:r w:rsidR="00607480" w:rsidRPr="00CA4DA1">
        <w:rPr>
          <w:rFonts w:asciiTheme="majorBidi" w:hAnsiTheme="majorBidi" w:hint="cs"/>
          <w:sz w:val="30"/>
          <w:szCs w:val="30"/>
          <w:cs/>
        </w:rPr>
        <w:t>ล้าน</w:t>
      </w:r>
      <w:r w:rsidRPr="00CA4DA1">
        <w:rPr>
          <w:rFonts w:asciiTheme="majorBidi" w:hAnsiTheme="majorBidi"/>
          <w:sz w:val="30"/>
          <w:szCs w:val="30"/>
          <w:cs/>
        </w:rPr>
        <w:t xml:space="preserve">บาท </w:t>
      </w:r>
      <w:r w:rsidRPr="00CA4DA1">
        <w:rPr>
          <w:rFonts w:asciiTheme="majorBidi" w:hAnsiTheme="majorBidi"/>
          <w:i/>
          <w:iCs/>
          <w:sz w:val="30"/>
          <w:szCs w:val="30"/>
        </w:rPr>
        <w:t xml:space="preserve">(2561: </w:t>
      </w:r>
      <w:r w:rsidR="0047766C" w:rsidRPr="00CA4DA1">
        <w:rPr>
          <w:rFonts w:asciiTheme="majorBidi" w:hAnsiTheme="majorBidi" w:hint="cs"/>
          <w:i/>
          <w:iCs/>
          <w:sz w:val="30"/>
          <w:szCs w:val="30"/>
          <w:cs/>
        </w:rPr>
        <w:t>ไม่มี</w:t>
      </w:r>
      <w:r w:rsidRPr="00CA4DA1">
        <w:rPr>
          <w:rFonts w:asciiTheme="majorBidi" w:hAnsiTheme="majorBidi"/>
          <w:i/>
          <w:iCs/>
          <w:sz w:val="30"/>
          <w:szCs w:val="30"/>
        </w:rPr>
        <w:t>)</w:t>
      </w:r>
    </w:p>
    <w:p w14:paraId="3C424260" w14:textId="77777777" w:rsidR="00345C17" w:rsidRPr="00CA4DA1" w:rsidRDefault="00345C17" w:rsidP="0034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44"/>
        <w:gridCol w:w="239"/>
        <w:gridCol w:w="803"/>
        <w:gridCol w:w="259"/>
        <w:gridCol w:w="990"/>
        <w:gridCol w:w="270"/>
        <w:gridCol w:w="900"/>
        <w:gridCol w:w="270"/>
        <w:gridCol w:w="810"/>
        <w:gridCol w:w="270"/>
        <w:gridCol w:w="922"/>
      </w:tblGrid>
      <w:tr w:rsidR="00E7647B" w:rsidRPr="00CA4DA1" w14:paraId="043C5219" w14:textId="77777777" w:rsidTr="00D60940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4F93211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6577" w:type="dxa"/>
            <w:gridSpan w:val="11"/>
          </w:tcPr>
          <w:p w14:paraId="1223D8A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2B17" w:rsidRPr="00CA4DA1" w14:paraId="73F42888" w14:textId="77777777" w:rsidTr="00732B17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926361E" w14:textId="26CE4F23" w:rsidR="00732B17" w:rsidRPr="00CA4DA1" w:rsidRDefault="00732B17" w:rsidP="00E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40EEB7" w14:textId="2C7AA348" w:rsidR="00732B17" w:rsidRPr="00CA4DA1" w:rsidRDefault="00732B17" w:rsidP="00A3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128F70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31594ED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DFF2EC0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14FBF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4D1D9D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vAlign w:val="bottom"/>
          </w:tcPr>
          <w:p w14:paraId="7B75F7F5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  <w:p w14:paraId="000D7CC7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  <w:p w14:paraId="77B66FCE" w14:textId="0E313782" w:rsidR="00732B17" w:rsidRPr="00CA4DA1" w:rsidRDefault="00732B17" w:rsidP="007A0D8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CEC3124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7C25FCEE" w14:textId="7CE81973" w:rsidR="00732B17" w:rsidRPr="00CA4DA1" w:rsidRDefault="00732B17" w:rsidP="007A0D8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521E8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532661" w14:textId="04D7D4D0" w:rsidR="00732B17" w:rsidRPr="00CA4DA1" w:rsidRDefault="00732B17" w:rsidP="00A3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2B17" w:rsidRPr="00CA4DA1" w14:paraId="4D9FF526" w14:textId="77777777" w:rsidTr="00732B17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3B909C0" w14:textId="77777777" w:rsidR="00943335" w:rsidRPr="00CA4DA1" w:rsidRDefault="00943335" w:rsidP="0094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4DA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</w:t>
            </w:r>
            <w:r w:rsidRPr="00CA4DA1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>ที่อยู่ใน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</w:t>
            </w:r>
          </w:p>
          <w:p w14:paraId="78C3ECAD" w14:textId="39415E9C" w:rsidR="00732B17" w:rsidRPr="00CA4DA1" w:rsidRDefault="00943335" w:rsidP="0094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ต้องการ</w:t>
            </w:r>
            <w:r w:rsidR="00732B17"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D023258" w14:textId="6BDAD6EA" w:rsidR="003E2666" w:rsidRPr="00CA4DA1" w:rsidRDefault="003E2666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35263D5" w14:textId="71177C23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CCB314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9FED1CC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C3362F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26FF5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8DDD67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bottom"/>
          </w:tcPr>
          <w:p w14:paraId="7C737242" w14:textId="0F641974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F356DE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59587D74" w14:textId="38A5FF46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1C041" w14:textId="77777777" w:rsidR="00732B17" w:rsidRPr="00CA4DA1" w:rsidRDefault="00732B17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E54460E" w14:textId="52724542" w:rsidR="00DE1EBE" w:rsidRPr="00CA4DA1" w:rsidRDefault="00DE1EBE" w:rsidP="00A3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3C953C8" w14:textId="0E4814D7" w:rsidR="00732B17" w:rsidRPr="00CA4DA1" w:rsidRDefault="00732B17" w:rsidP="00A3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31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7647B" w:rsidRPr="00CA4DA1" w14:paraId="21D60B02" w14:textId="77777777" w:rsidTr="00D60940">
        <w:trPr>
          <w:tblHeader/>
        </w:trPr>
        <w:tc>
          <w:tcPr>
            <w:tcW w:w="2610" w:type="dxa"/>
            <w:shd w:val="clear" w:color="auto" w:fill="auto"/>
          </w:tcPr>
          <w:p w14:paraId="0C8C965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7" w:type="dxa"/>
            <w:gridSpan w:val="11"/>
          </w:tcPr>
          <w:p w14:paraId="34404CF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A4D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647B" w:rsidRPr="00CA4DA1" w14:paraId="34C4B21D" w14:textId="77777777" w:rsidTr="00732B17">
        <w:tc>
          <w:tcPr>
            <w:tcW w:w="2610" w:type="dxa"/>
            <w:shd w:val="clear" w:color="auto" w:fill="auto"/>
          </w:tcPr>
          <w:p w14:paraId="72D59CB9" w14:textId="11EE52F3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14:paraId="132F218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224D922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AAAB895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7277EDB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E676AA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63502C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75791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71643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4DDF835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87EA5C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336B4D9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16237B77" w14:textId="77777777" w:rsidTr="00732B17">
        <w:tc>
          <w:tcPr>
            <w:tcW w:w="2610" w:type="dxa"/>
            <w:shd w:val="clear" w:color="auto" w:fill="auto"/>
          </w:tcPr>
          <w:p w14:paraId="2B710CB1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44" w:type="dxa"/>
            <w:shd w:val="clear" w:color="auto" w:fill="auto"/>
          </w:tcPr>
          <w:p w14:paraId="10473C1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7DA0293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1A1734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49D1502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FBBED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D4B7BD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996B8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37C82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E05E8DD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353A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76E1B8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60AE4679" w14:textId="77777777" w:rsidTr="00732B17">
        <w:tc>
          <w:tcPr>
            <w:tcW w:w="2610" w:type="dxa"/>
            <w:shd w:val="clear" w:color="auto" w:fill="auto"/>
          </w:tcPr>
          <w:p w14:paraId="6A444125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3AC633AF" w14:textId="380AAAC0" w:rsidR="00E7647B" w:rsidRPr="00CA4DA1" w:rsidRDefault="00E7647B" w:rsidP="007A0D8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39" w:type="dxa"/>
            <w:shd w:val="clear" w:color="auto" w:fill="auto"/>
          </w:tcPr>
          <w:p w14:paraId="60B99CF6" w14:textId="77777777" w:rsidR="00E7647B" w:rsidRPr="00CA4DA1" w:rsidRDefault="00E7647B" w:rsidP="007A0D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4BC778C9" w14:textId="00C1AC1C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1,010,000</w:t>
            </w:r>
          </w:p>
        </w:tc>
        <w:tc>
          <w:tcPr>
            <w:tcW w:w="259" w:type="dxa"/>
            <w:shd w:val="clear" w:color="auto" w:fill="auto"/>
          </w:tcPr>
          <w:p w14:paraId="3E7194A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61B300" w14:textId="322A43A6" w:rsidR="00E7647B" w:rsidRPr="00CA4DA1" w:rsidRDefault="00E7647B" w:rsidP="0073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  <w:tc>
          <w:tcPr>
            <w:tcW w:w="270" w:type="dxa"/>
            <w:shd w:val="clear" w:color="auto" w:fill="auto"/>
          </w:tcPr>
          <w:p w14:paraId="0D1CCE09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18EA3D" w14:textId="3B396B4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270" w:type="dxa"/>
          </w:tcPr>
          <w:p w14:paraId="47DEFE2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0C7F4E7" w14:textId="24D563E7" w:rsidR="00E7647B" w:rsidRPr="00CA4DA1" w:rsidRDefault="00E7647B" w:rsidP="0073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20B359C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23146688" w14:textId="160212A4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11,914</w:t>
            </w:r>
          </w:p>
        </w:tc>
      </w:tr>
      <w:tr w:rsidR="00E7647B" w:rsidRPr="00CA4DA1" w14:paraId="21DBCF93" w14:textId="77777777" w:rsidTr="00732B17">
        <w:tc>
          <w:tcPr>
            <w:tcW w:w="2610" w:type="dxa"/>
            <w:shd w:val="clear" w:color="auto" w:fill="auto"/>
          </w:tcPr>
          <w:p w14:paraId="18D26C59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6837537A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8A5CC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301699A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E12A26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EDC686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E5F2F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A80531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BF97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0FF6F07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533CF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</w:tcPr>
          <w:p w14:paraId="6E573010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47B" w:rsidRPr="00CA4DA1" w14:paraId="5469528E" w14:textId="77777777" w:rsidTr="00732B17">
        <w:tc>
          <w:tcPr>
            <w:tcW w:w="2610" w:type="dxa"/>
            <w:shd w:val="clear" w:color="auto" w:fill="auto"/>
          </w:tcPr>
          <w:p w14:paraId="08B6F453" w14:textId="7E3E666F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  <w:shd w:val="clear" w:color="auto" w:fill="auto"/>
          </w:tcPr>
          <w:p w14:paraId="23AD9A82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60D43F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55F64E26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520F0B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BF0E9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A0AC73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04849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F0293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DF28EF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630068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A13607B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587480F6" w14:textId="77777777" w:rsidTr="00732B17">
        <w:tc>
          <w:tcPr>
            <w:tcW w:w="2610" w:type="dxa"/>
            <w:shd w:val="clear" w:color="auto" w:fill="auto"/>
          </w:tcPr>
          <w:p w14:paraId="679105CC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3B4441A" w14:textId="77777777" w:rsidR="00E7647B" w:rsidRPr="00CA4DA1" w:rsidRDefault="00E7647B" w:rsidP="007A0D8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39" w:type="dxa"/>
            <w:shd w:val="clear" w:color="auto" w:fill="auto"/>
          </w:tcPr>
          <w:p w14:paraId="75A57F92" w14:textId="77777777" w:rsidR="00E7647B" w:rsidRPr="00CA4DA1" w:rsidRDefault="00E7647B" w:rsidP="007A0D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691BF3FB" w14:textId="1283B449" w:rsidR="00E7647B" w:rsidRPr="00CA4DA1" w:rsidRDefault="00732B17" w:rsidP="00732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86" w:hanging="15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06BCC68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8DA505" w14:textId="77777777" w:rsidR="00E7647B" w:rsidRPr="00CA4DA1" w:rsidRDefault="00E7647B" w:rsidP="007A0D87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098B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08878" w14:textId="77777777" w:rsidR="00E7647B" w:rsidRPr="00CA4DA1" w:rsidRDefault="00E7647B" w:rsidP="007A0D87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AB01618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4C80E5" w14:textId="24587A21" w:rsidR="00E7647B" w:rsidRPr="00CA4DA1" w:rsidRDefault="00732B17" w:rsidP="00345C17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11F9936E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2E99AC52" w14:textId="4A1EAAD0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1,360</w:t>
            </w:r>
          </w:p>
        </w:tc>
      </w:tr>
      <w:tr w:rsidR="00E7647B" w:rsidRPr="00CA4DA1" w14:paraId="3E83D9CB" w14:textId="77777777" w:rsidTr="00732B17">
        <w:tc>
          <w:tcPr>
            <w:tcW w:w="2610" w:type="dxa"/>
            <w:shd w:val="clear" w:color="auto" w:fill="auto"/>
          </w:tcPr>
          <w:p w14:paraId="0884521C" w14:textId="20E4D0A9" w:rsidR="009E3161" w:rsidRPr="00CA4DA1" w:rsidRDefault="009E3161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6897306D" w14:textId="77777777" w:rsidR="00E7647B" w:rsidRPr="00CA4DA1" w:rsidRDefault="00E7647B" w:rsidP="007A0D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B29B971" w14:textId="77777777" w:rsidR="00E7647B" w:rsidRPr="00CA4DA1" w:rsidRDefault="00E7647B" w:rsidP="007A0D8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5ABBDBF2" w14:textId="77777777" w:rsidR="00E7647B" w:rsidRPr="00CA4DA1" w:rsidRDefault="00E7647B" w:rsidP="007A0D87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73F1C015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62D86C" w14:textId="77777777" w:rsidR="00E7647B" w:rsidRPr="00CA4DA1" w:rsidRDefault="00E7647B" w:rsidP="007A0D87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156534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D837AF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D0C77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340D8C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F85EF1" w14:textId="77777777" w:rsidR="00E7647B" w:rsidRPr="00CA4DA1" w:rsidRDefault="00E7647B" w:rsidP="007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</w:tcPr>
          <w:p w14:paraId="605F2E66" w14:textId="7209112A" w:rsidR="00E7647B" w:rsidRPr="00CA4DA1" w:rsidRDefault="00E7647B" w:rsidP="00E6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647B" w:rsidRPr="00CA4DA1" w14:paraId="715280CA" w14:textId="77777777" w:rsidTr="00732B17">
        <w:tc>
          <w:tcPr>
            <w:tcW w:w="2610" w:type="dxa"/>
            <w:shd w:val="clear" w:color="auto" w:fill="auto"/>
          </w:tcPr>
          <w:p w14:paraId="00BED7A9" w14:textId="394D81C1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844" w:type="dxa"/>
            <w:shd w:val="clear" w:color="auto" w:fill="auto"/>
          </w:tcPr>
          <w:p w14:paraId="4CFA661E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D2C5E0C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6A20C155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05A5C4F5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818DC5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8A33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098CD5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C8EC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2AE92D5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B8BD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7130FD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647B" w:rsidRPr="00CA4DA1" w14:paraId="15681626" w14:textId="77777777" w:rsidTr="00732B17">
        <w:tc>
          <w:tcPr>
            <w:tcW w:w="2610" w:type="dxa"/>
            <w:shd w:val="clear" w:color="auto" w:fill="auto"/>
          </w:tcPr>
          <w:p w14:paraId="07F69A7F" w14:textId="3AF7D711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44" w:type="dxa"/>
            <w:shd w:val="clear" w:color="auto" w:fill="auto"/>
          </w:tcPr>
          <w:p w14:paraId="0FF6C3DC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8C486D2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7674ED18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7EB8A48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8BF38F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0B70D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F3E0CA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3575D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F3B443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B38EC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679B02A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647B" w:rsidRPr="00CA4DA1" w14:paraId="6E8D1CA2" w14:textId="77777777" w:rsidTr="00732B17">
        <w:tc>
          <w:tcPr>
            <w:tcW w:w="2610" w:type="dxa"/>
            <w:shd w:val="clear" w:color="auto" w:fill="auto"/>
          </w:tcPr>
          <w:p w14:paraId="7455BA5B" w14:textId="510282AA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74186D9" w14:textId="2FFE3CC0" w:rsidR="00E7647B" w:rsidRPr="00CA4DA1" w:rsidRDefault="004023F4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16,996</w:t>
            </w:r>
          </w:p>
        </w:tc>
        <w:tc>
          <w:tcPr>
            <w:tcW w:w="239" w:type="dxa"/>
            <w:shd w:val="clear" w:color="auto" w:fill="auto"/>
          </w:tcPr>
          <w:p w14:paraId="77DEE75B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3D5E7490" w14:textId="6B9BF3E1" w:rsidR="00E7647B" w:rsidRPr="00CA4DA1" w:rsidRDefault="007D0D93" w:rsidP="005D5B25">
            <w:pPr>
              <w:pStyle w:val="a"/>
              <w:tabs>
                <w:tab w:val="clear" w:pos="1080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1,192,000</w:t>
            </w:r>
          </w:p>
        </w:tc>
        <w:tc>
          <w:tcPr>
            <w:tcW w:w="259" w:type="dxa"/>
            <w:shd w:val="clear" w:color="auto" w:fill="auto"/>
          </w:tcPr>
          <w:p w14:paraId="6BAA7E5E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BED5FC" w14:textId="4DD1117B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A4DA1">
              <w:rPr>
                <w:rFonts w:asciiTheme="majorBidi" w:hAnsiTheme="majorBidi" w:cs="Angsana New"/>
                <w:sz w:val="28"/>
                <w:szCs w:val="28"/>
                <w:cs/>
              </w:rPr>
              <w:t>(1,</w:t>
            </w:r>
            <w:r w:rsidR="002F5451" w:rsidRPr="00CA4DA1">
              <w:rPr>
                <w:rFonts w:asciiTheme="majorBidi" w:hAnsiTheme="majorBidi" w:cstheme="majorBidi" w:hint="cs"/>
                <w:sz w:val="28"/>
                <w:szCs w:val="28"/>
                <w:cs/>
              </w:rPr>
              <w:t>209</w:t>
            </w:r>
            <w:r w:rsidR="007D0D93"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,000</w:t>
            </w:r>
            <w:r w:rsidRPr="00CA4DA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23E58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289893" w14:textId="5BB1D51B" w:rsidR="00E7647B" w:rsidRPr="00CA4DA1" w:rsidRDefault="007D0D9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270" w:type="dxa"/>
          </w:tcPr>
          <w:p w14:paraId="2E720BE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83F8837" w14:textId="60887F72" w:rsidR="00E7647B" w:rsidRPr="00CA4DA1" w:rsidRDefault="007D0D9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(2</w:t>
            </w:r>
            <w:r w:rsidR="00D60940" w:rsidRPr="00CA4DA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A4D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9840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4D2A65B8" w14:textId="67BCECF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</w:tr>
      <w:tr w:rsidR="00E7647B" w:rsidRPr="00CA4DA1" w14:paraId="20CA1145" w14:textId="77777777" w:rsidTr="00732B17">
        <w:tc>
          <w:tcPr>
            <w:tcW w:w="2610" w:type="dxa"/>
            <w:shd w:val="clear" w:color="auto" w:fill="auto"/>
          </w:tcPr>
          <w:p w14:paraId="0AD53BFD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528249E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011898E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7BD6E359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7DDCDA9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B9FC04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05EB5D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3145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F56D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5437A2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11FED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</w:tcPr>
          <w:p w14:paraId="4E229C1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647B" w:rsidRPr="00CA4DA1" w14:paraId="345C2E2A" w14:textId="77777777" w:rsidTr="00732B17">
        <w:tc>
          <w:tcPr>
            <w:tcW w:w="2610" w:type="dxa"/>
            <w:shd w:val="clear" w:color="auto" w:fill="auto"/>
          </w:tcPr>
          <w:p w14:paraId="56FE997E" w14:textId="75FD6C83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  <w:shd w:val="clear" w:color="auto" w:fill="auto"/>
          </w:tcPr>
          <w:p w14:paraId="650FC80F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97ADAF9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692F413F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54E6EFF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90CE04" w14:textId="77777777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3C4FE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D1888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FDE2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A9D3E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335A6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A1FE334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647B" w:rsidRPr="00CA4DA1" w14:paraId="39A39D13" w14:textId="77777777" w:rsidTr="00732B17">
        <w:tc>
          <w:tcPr>
            <w:tcW w:w="2610" w:type="dxa"/>
            <w:shd w:val="clear" w:color="auto" w:fill="auto"/>
          </w:tcPr>
          <w:p w14:paraId="49AB765E" w14:textId="00014618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0FBE422" w14:textId="077C612A" w:rsidR="00E7647B" w:rsidRPr="00CA4DA1" w:rsidRDefault="00A7691B" w:rsidP="00A7691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="007D0D93"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6B9FD3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6DDF59B0" w14:textId="78319649" w:rsidR="00E7647B" w:rsidRPr="00CA4DA1" w:rsidRDefault="007D0D9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59" w:type="dxa"/>
            <w:shd w:val="clear" w:color="auto" w:fill="auto"/>
          </w:tcPr>
          <w:p w14:paraId="2C8099C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98C71A" w14:textId="5296045D" w:rsidR="00E7647B" w:rsidRPr="00CA4DA1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1B1FC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9F5F13" w14:textId="603251C7" w:rsidR="00E7647B" w:rsidRPr="00CA4DA1" w:rsidRDefault="00E7647B" w:rsidP="00A7691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0F3BE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B794118" w14:textId="05783203" w:rsidR="00E7647B" w:rsidRPr="00CA4DA1" w:rsidRDefault="00E7647B" w:rsidP="00A7691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2F016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028168F1" w14:textId="3230C655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1,020</w:t>
            </w:r>
          </w:p>
        </w:tc>
      </w:tr>
    </w:tbl>
    <w:p w14:paraId="643752EC" w14:textId="77777777" w:rsidR="0012559C" w:rsidRPr="00CA4DA1" w:rsidRDefault="0012559C">
      <w:pPr>
        <w:rPr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44"/>
        <w:gridCol w:w="270"/>
        <w:gridCol w:w="803"/>
        <w:gridCol w:w="259"/>
        <w:gridCol w:w="990"/>
        <w:gridCol w:w="270"/>
        <w:gridCol w:w="900"/>
        <w:gridCol w:w="270"/>
        <w:gridCol w:w="810"/>
        <w:gridCol w:w="270"/>
        <w:gridCol w:w="918"/>
      </w:tblGrid>
      <w:tr w:rsidR="00E7647B" w:rsidRPr="00CA4DA1" w14:paraId="06250FE4" w14:textId="77777777" w:rsidTr="00031933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347194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6604" w:type="dxa"/>
            <w:gridSpan w:val="11"/>
          </w:tcPr>
          <w:p w14:paraId="0CE69D16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7F86" w:rsidRPr="00CA4DA1" w14:paraId="7F0F7495" w14:textId="77777777" w:rsidTr="00031933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6DF4876" w14:textId="006A0ACA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F8CBD5" w14:textId="72011702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0AB41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3A6C6A3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01F35F3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5AA34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3F81B4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vAlign w:val="bottom"/>
          </w:tcPr>
          <w:p w14:paraId="0D197920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  <w:p w14:paraId="25486BDC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  <w:p w14:paraId="5D010D48" w14:textId="665EA957" w:rsidR="006D7F86" w:rsidRPr="00CA4DA1" w:rsidRDefault="006D7F86" w:rsidP="006D7F8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C676817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7610E12A" w14:textId="29EF59CE" w:rsidR="006D7F86" w:rsidRPr="00CA4DA1" w:rsidRDefault="006D7F86" w:rsidP="006D7F8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B0BE9" w14:textId="77777777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381365E" w14:textId="55B68D83" w:rsidR="006D7F86" w:rsidRPr="00CA4DA1" w:rsidRDefault="006D7F86" w:rsidP="006D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7F86" w:rsidRPr="00CA4DA1" w14:paraId="7F4B27A1" w14:textId="77777777" w:rsidTr="00031933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72C91153" w14:textId="77777777" w:rsidR="00943335" w:rsidRPr="00CA4DA1" w:rsidRDefault="00943335" w:rsidP="0094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</w:t>
            </w:r>
          </w:p>
          <w:p w14:paraId="0EF8806D" w14:textId="2130BA2B" w:rsidR="006D7F86" w:rsidRPr="00CA4DA1" w:rsidRDefault="00943335" w:rsidP="0094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ต้องการ</w:t>
            </w:r>
            <w:r w:rsidR="006D7F86"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2F4FDB1" w14:textId="40D48DAB" w:rsidR="0012559C" w:rsidRPr="00CA4DA1" w:rsidRDefault="0012559C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B913D33" w14:textId="2EDCAD66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5AAF6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EDC8C9C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E0B366E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33FA3F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40619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bottom"/>
          </w:tcPr>
          <w:p w14:paraId="433AC44C" w14:textId="2E33A274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8981EF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764A7DFF" w14:textId="4D6C23E1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D0871D" w14:textId="77777777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CF01944" w14:textId="4796987C" w:rsidR="0012559C" w:rsidRPr="00CA4DA1" w:rsidRDefault="0012559C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4DC3788" w14:textId="575FB002" w:rsidR="006D7F86" w:rsidRPr="00CA4DA1" w:rsidRDefault="006D7F86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7647B" w:rsidRPr="00CA4DA1" w14:paraId="2EC5EFF6" w14:textId="77777777" w:rsidTr="00031933">
        <w:trPr>
          <w:tblHeader/>
        </w:trPr>
        <w:tc>
          <w:tcPr>
            <w:tcW w:w="2610" w:type="dxa"/>
            <w:shd w:val="clear" w:color="auto" w:fill="auto"/>
          </w:tcPr>
          <w:p w14:paraId="013C59C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04" w:type="dxa"/>
            <w:gridSpan w:val="11"/>
          </w:tcPr>
          <w:p w14:paraId="00B1599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A4D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647B" w:rsidRPr="00CA4DA1" w14:paraId="6BD6E643" w14:textId="77777777" w:rsidTr="00031933">
        <w:tc>
          <w:tcPr>
            <w:tcW w:w="2610" w:type="dxa"/>
            <w:shd w:val="clear" w:color="auto" w:fill="auto"/>
          </w:tcPr>
          <w:p w14:paraId="2C39B045" w14:textId="5710FA90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14:paraId="34B88E0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2DA43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1D02C87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ED19DA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99E56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01D904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EF1DF5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D1FFC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9A0FA9C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BB1A7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37F2774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47831F03" w14:textId="77777777" w:rsidTr="00031933">
        <w:tc>
          <w:tcPr>
            <w:tcW w:w="2610" w:type="dxa"/>
            <w:shd w:val="clear" w:color="auto" w:fill="auto"/>
          </w:tcPr>
          <w:p w14:paraId="7A93738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44" w:type="dxa"/>
            <w:shd w:val="clear" w:color="auto" w:fill="auto"/>
          </w:tcPr>
          <w:p w14:paraId="1CA1373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D0441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3D23EDE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53C289D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2DCF1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6FBAF2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391D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F646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51AFE0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90717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2B5DC60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699E2665" w14:textId="77777777" w:rsidTr="00031933">
        <w:tc>
          <w:tcPr>
            <w:tcW w:w="2610" w:type="dxa"/>
            <w:shd w:val="clear" w:color="auto" w:fill="auto"/>
          </w:tcPr>
          <w:p w14:paraId="0C498478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5C9D0C39" w14:textId="77777777" w:rsidR="00E7647B" w:rsidRPr="00CA4DA1" w:rsidRDefault="00E7647B" w:rsidP="005D5B2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0FEADAA0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3FD1DF87" w14:textId="7F795F0B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259" w:type="dxa"/>
            <w:shd w:val="clear" w:color="auto" w:fill="auto"/>
          </w:tcPr>
          <w:p w14:paraId="717908BE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5164E6" w14:textId="49787295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(750,000)</w:t>
            </w:r>
          </w:p>
        </w:tc>
        <w:tc>
          <w:tcPr>
            <w:tcW w:w="270" w:type="dxa"/>
            <w:shd w:val="clear" w:color="auto" w:fill="auto"/>
          </w:tcPr>
          <w:p w14:paraId="0C989969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41FA0E" w14:textId="5F6A955E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70" w:type="dxa"/>
          </w:tcPr>
          <w:p w14:paraId="5F22CBA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4EC3E21" w14:textId="3A9B3AC5" w:rsidR="00E7647B" w:rsidRPr="00CA4DA1" w:rsidRDefault="00E7647B" w:rsidP="00A76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185E1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FDF6E7A" w14:textId="2FEC34CF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777</w:t>
            </w:r>
          </w:p>
        </w:tc>
      </w:tr>
      <w:tr w:rsidR="00E7647B" w:rsidRPr="00CA4DA1" w14:paraId="20B01944" w14:textId="77777777" w:rsidTr="00031933">
        <w:tc>
          <w:tcPr>
            <w:tcW w:w="2610" w:type="dxa"/>
            <w:shd w:val="clear" w:color="auto" w:fill="auto"/>
          </w:tcPr>
          <w:p w14:paraId="7333D61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566AAF7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DAEE8E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4AFE948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393E75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1DC8B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AA20D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9FA5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6DF6F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7685C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F6348C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104ACD3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47B" w:rsidRPr="00CA4DA1" w14:paraId="31718BD3" w14:textId="77777777" w:rsidTr="00031933">
        <w:tc>
          <w:tcPr>
            <w:tcW w:w="2610" w:type="dxa"/>
            <w:shd w:val="clear" w:color="auto" w:fill="auto"/>
          </w:tcPr>
          <w:p w14:paraId="1EC60E76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44" w:type="dxa"/>
            <w:shd w:val="clear" w:color="auto" w:fill="auto"/>
          </w:tcPr>
          <w:p w14:paraId="4C4A0315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652C0C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1A57A606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2F88E99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76A65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D838F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D2727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3E673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CC971A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CDABAB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5B3F9630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647B" w:rsidRPr="00CA4DA1" w14:paraId="47AE4616" w14:textId="77777777" w:rsidTr="00031933">
        <w:tc>
          <w:tcPr>
            <w:tcW w:w="2610" w:type="dxa"/>
            <w:shd w:val="clear" w:color="auto" w:fill="auto"/>
          </w:tcPr>
          <w:p w14:paraId="6C0DF611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2006D29" w14:textId="77777777" w:rsidR="00E7647B" w:rsidRPr="00CA4DA1" w:rsidRDefault="00E7647B" w:rsidP="005D5B2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shd w:val="clear" w:color="auto" w:fill="auto"/>
          </w:tcPr>
          <w:p w14:paraId="65685C50" w14:textId="77777777" w:rsidR="00E7647B" w:rsidRPr="00CA4DA1" w:rsidRDefault="00E7647B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6FAA5F86" w14:textId="5FC689E5" w:rsidR="00E7647B" w:rsidRPr="007C2515" w:rsidRDefault="002F3F6C" w:rsidP="002F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8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C25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61F8F30" w14:textId="77777777" w:rsidR="00E7647B" w:rsidRPr="007C2515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C519DA" w14:textId="77777777" w:rsidR="00E7647B" w:rsidRPr="007C2515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51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D8BF3" w14:textId="77777777" w:rsidR="00E7647B" w:rsidRPr="007C2515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EB542" w14:textId="77777777" w:rsidR="00E7647B" w:rsidRPr="007C2515" w:rsidRDefault="00E7647B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51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2C5F7F" w14:textId="77777777" w:rsidR="00E7647B" w:rsidRPr="007C2515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5585FA8" w14:textId="222CEDDE" w:rsidR="00E7647B" w:rsidRPr="007C2515" w:rsidRDefault="002F3F6C" w:rsidP="002F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C2515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6A5A85AC" w14:textId="7777777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DC708ED" w14:textId="6AE279A7" w:rsidR="00E7647B" w:rsidRPr="00CA4DA1" w:rsidRDefault="00E7647B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1,360</w:t>
            </w:r>
          </w:p>
        </w:tc>
      </w:tr>
      <w:tr w:rsidR="00031933" w:rsidRPr="00CA4DA1" w14:paraId="53A85DFC" w14:textId="77777777" w:rsidTr="00031933">
        <w:tc>
          <w:tcPr>
            <w:tcW w:w="2610" w:type="dxa"/>
            <w:shd w:val="clear" w:color="auto" w:fill="auto"/>
          </w:tcPr>
          <w:p w14:paraId="2783BE85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0430C8EA" w14:textId="77777777" w:rsidR="00031933" w:rsidRPr="00CA4DA1" w:rsidRDefault="00031933" w:rsidP="005D5B2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986F41" w14:textId="77777777" w:rsidR="00031933" w:rsidRPr="00CA4DA1" w:rsidRDefault="00031933" w:rsidP="005D5B2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18F0FDF0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704A942F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23D185" w14:textId="77777777" w:rsidR="00031933" w:rsidRPr="00CA4DA1" w:rsidRDefault="00031933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29E4AA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35FF4A" w14:textId="77777777" w:rsidR="00031933" w:rsidRPr="00CA4DA1" w:rsidRDefault="00031933" w:rsidP="005D5B25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8F6FD5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AC20FD4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E5FC80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7F149516" w14:textId="77777777" w:rsidR="00031933" w:rsidRPr="00CA4DA1" w:rsidRDefault="00031933" w:rsidP="005D5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1933" w:rsidRPr="00CA4DA1" w14:paraId="6B682FFF" w14:textId="77777777" w:rsidTr="00031933">
        <w:tc>
          <w:tcPr>
            <w:tcW w:w="2610" w:type="dxa"/>
            <w:shd w:val="clear" w:color="auto" w:fill="auto"/>
          </w:tcPr>
          <w:p w14:paraId="7060376C" w14:textId="406A4F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844" w:type="dxa"/>
            <w:shd w:val="clear" w:color="auto" w:fill="auto"/>
          </w:tcPr>
          <w:p w14:paraId="363B2E8F" w14:textId="77777777" w:rsidR="00031933" w:rsidRPr="00CA4DA1" w:rsidRDefault="00031933" w:rsidP="000319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5F566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23540E8B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ABE9EB8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BE9D6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A68D48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86FB7D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6ADFAC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813AD97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7471B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3A6FBB10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1933" w:rsidRPr="00CA4DA1" w14:paraId="40F71B79" w14:textId="77777777" w:rsidTr="00031933">
        <w:tc>
          <w:tcPr>
            <w:tcW w:w="2610" w:type="dxa"/>
            <w:shd w:val="clear" w:color="auto" w:fill="auto"/>
          </w:tcPr>
          <w:p w14:paraId="3C83237F" w14:textId="49776ECF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44" w:type="dxa"/>
            <w:shd w:val="clear" w:color="auto" w:fill="auto"/>
          </w:tcPr>
          <w:p w14:paraId="0DF59B74" w14:textId="77777777" w:rsidR="00031933" w:rsidRPr="00CA4DA1" w:rsidRDefault="00031933" w:rsidP="000319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95C3A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5933E18E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3660DF2D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5E8BFA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2CCC5C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A8DDC2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502A86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77C48B9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EA65E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554130B9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1933" w:rsidRPr="00CA4DA1" w14:paraId="7D02885F" w14:textId="77777777" w:rsidTr="00031933">
        <w:tc>
          <w:tcPr>
            <w:tcW w:w="2610" w:type="dxa"/>
            <w:shd w:val="clear" w:color="auto" w:fill="auto"/>
          </w:tcPr>
          <w:p w14:paraId="51974127" w14:textId="05E2C83B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32AB43B2" w14:textId="0C036CED" w:rsidR="00031933" w:rsidRPr="00CA4DA1" w:rsidRDefault="00636C2C" w:rsidP="000319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4,461</w:t>
            </w:r>
          </w:p>
        </w:tc>
        <w:tc>
          <w:tcPr>
            <w:tcW w:w="270" w:type="dxa"/>
            <w:shd w:val="clear" w:color="auto" w:fill="auto"/>
          </w:tcPr>
          <w:p w14:paraId="6F50C4ED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089F99F5" w14:textId="65E75BDE" w:rsidR="00031933" w:rsidRPr="00CA4DA1" w:rsidRDefault="00636C2C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  <w:tc>
          <w:tcPr>
            <w:tcW w:w="259" w:type="dxa"/>
            <w:shd w:val="clear" w:color="auto" w:fill="auto"/>
          </w:tcPr>
          <w:p w14:paraId="6DE2082B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60545B" w14:textId="036BB3D1" w:rsidR="00031933" w:rsidRPr="00CA4DA1" w:rsidRDefault="00636C2C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(1,135,000)</w:t>
            </w:r>
          </w:p>
        </w:tc>
        <w:tc>
          <w:tcPr>
            <w:tcW w:w="270" w:type="dxa"/>
            <w:shd w:val="clear" w:color="auto" w:fill="auto"/>
          </w:tcPr>
          <w:p w14:paraId="7190EEEA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A6843" w14:textId="34F90440" w:rsidR="00031933" w:rsidRPr="00CA4DA1" w:rsidRDefault="00636C2C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DA1">
              <w:rPr>
                <w:rFonts w:asciiTheme="majorBidi" w:hAnsiTheme="majorBidi" w:cstheme="majorBidi"/>
                <w:sz w:val="28"/>
                <w:szCs w:val="28"/>
                <w:cs/>
              </w:rPr>
              <w:t>736</w:t>
            </w:r>
          </w:p>
        </w:tc>
        <w:tc>
          <w:tcPr>
            <w:tcW w:w="270" w:type="dxa"/>
          </w:tcPr>
          <w:p w14:paraId="55EEC9D9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4C27F2B" w14:textId="6D46C2DA" w:rsidR="00031933" w:rsidRPr="00CA4DA1" w:rsidRDefault="00636C2C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74957FB1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65098CC" w14:textId="39F6488D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194</w:t>
            </w:r>
          </w:p>
        </w:tc>
      </w:tr>
      <w:tr w:rsidR="00031933" w:rsidRPr="00CA4DA1" w14:paraId="5AD70A24" w14:textId="77777777" w:rsidTr="00031933">
        <w:tc>
          <w:tcPr>
            <w:tcW w:w="2610" w:type="dxa"/>
            <w:shd w:val="clear" w:color="auto" w:fill="auto"/>
          </w:tcPr>
          <w:p w14:paraId="1058D477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3ADB9240" w14:textId="77777777" w:rsidR="00031933" w:rsidRPr="00CA4DA1" w:rsidRDefault="00031933" w:rsidP="000319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8683DC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077D43E6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BA29223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D42C6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877BBA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A24139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ACF974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4EAB780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8E739C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72F5CD6F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1933" w:rsidRPr="00CA4DA1" w14:paraId="7C7EF356" w14:textId="77777777" w:rsidTr="00031933">
        <w:tc>
          <w:tcPr>
            <w:tcW w:w="2610" w:type="dxa"/>
            <w:shd w:val="clear" w:color="auto" w:fill="auto"/>
          </w:tcPr>
          <w:p w14:paraId="63D87DD9" w14:textId="50D13B60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  <w:shd w:val="clear" w:color="auto" w:fill="auto"/>
          </w:tcPr>
          <w:p w14:paraId="0360CF2B" w14:textId="77777777" w:rsidR="00031933" w:rsidRPr="00CA4DA1" w:rsidRDefault="00031933" w:rsidP="000319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F8563A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5910ABFC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FA2D63C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01A705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141F5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FC375D" w14:textId="77777777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E498B8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C38B95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CEC192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3AE4F45A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1933" w:rsidRPr="00CA4DA1" w14:paraId="4BF2D395" w14:textId="77777777" w:rsidTr="00031933">
        <w:tc>
          <w:tcPr>
            <w:tcW w:w="2610" w:type="dxa"/>
            <w:shd w:val="clear" w:color="auto" w:fill="auto"/>
          </w:tcPr>
          <w:p w14:paraId="20979F97" w14:textId="05DFB05D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73D21F1F" w14:textId="5314AFC2" w:rsidR="00031933" w:rsidRPr="00CA4DA1" w:rsidRDefault="00A7691B" w:rsidP="00A7691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="00636C2C" w:rsidRPr="00CA4D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0DC19" w14:textId="77777777" w:rsidR="00031933" w:rsidRPr="00CA4DA1" w:rsidRDefault="00031933" w:rsidP="000319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shd w:val="clear" w:color="auto" w:fill="auto"/>
          </w:tcPr>
          <w:p w14:paraId="3F08A464" w14:textId="5B174A9E" w:rsidR="00031933" w:rsidRPr="00CA4DA1" w:rsidRDefault="00636C2C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59" w:type="dxa"/>
            <w:shd w:val="clear" w:color="auto" w:fill="auto"/>
          </w:tcPr>
          <w:p w14:paraId="49976D17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40E040" w14:textId="1A02FAD3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7C95F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251E5A" w14:textId="7F5D28EC" w:rsidR="00031933" w:rsidRPr="00CA4DA1" w:rsidRDefault="00031933" w:rsidP="00031933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60A1833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C4F042A" w14:textId="33F7CF62" w:rsidR="00031933" w:rsidRPr="00CA4DA1" w:rsidRDefault="00031933" w:rsidP="00A7691B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F9C79" w14:textId="77777777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05027FF0" w14:textId="44DBC0F0" w:rsidR="00031933" w:rsidRPr="00CA4DA1" w:rsidRDefault="00031933" w:rsidP="0003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1,020</w:t>
            </w:r>
          </w:p>
        </w:tc>
      </w:tr>
    </w:tbl>
    <w:p w14:paraId="11D37131" w14:textId="77777777" w:rsidR="00AE0DA7" w:rsidRPr="00CA4DA1" w:rsidRDefault="00AE0DA7" w:rsidP="0012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565D541" w14:textId="797F09A1" w:rsidR="000A10DE" w:rsidRPr="00CA4DA1" w:rsidRDefault="000A10DE" w:rsidP="00110D8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CA4DA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EB31A65" w14:textId="77777777" w:rsidR="00110D87" w:rsidRPr="00CA4DA1" w:rsidRDefault="00110D87" w:rsidP="0011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76"/>
        <w:gridCol w:w="276"/>
        <w:gridCol w:w="1010"/>
        <w:gridCol w:w="236"/>
        <w:gridCol w:w="1019"/>
        <w:gridCol w:w="276"/>
        <w:gridCol w:w="1065"/>
      </w:tblGrid>
      <w:tr w:rsidR="005C1565" w:rsidRPr="00CA4DA1" w14:paraId="4D976CC0" w14:textId="77777777" w:rsidTr="006D7F86">
        <w:trPr>
          <w:tblHeader/>
        </w:trPr>
        <w:tc>
          <w:tcPr>
            <w:tcW w:w="2301" w:type="pct"/>
          </w:tcPr>
          <w:p w14:paraId="71104846" w14:textId="77777777" w:rsidR="005C1565" w:rsidRPr="00CA4DA1" w:rsidRDefault="005C1565" w:rsidP="00851477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6" w:type="pct"/>
            <w:gridSpan w:val="3"/>
          </w:tcPr>
          <w:p w14:paraId="18B197FF" w14:textId="77777777" w:rsidR="005C1565" w:rsidRPr="00CA4DA1" w:rsidRDefault="005C1565" w:rsidP="00851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020E122" w14:textId="77777777" w:rsidR="005C1565" w:rsidRPr="00CA4DA1" w:rsidRDefault="005C1565" w:rsidP="00851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3869CAD7" w14:textId="77777777" w:rsidR="005C1565" w:rsidRPr="00CA4DA1" w:rsidRDefault="005C1565" w:rsidP="00851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215" w:rsidRPr="00CA4DA1" w14:paraId="5E62F433" w14:textId="77777777" w:rsidTr="006D7F86">
        <w:trPr>
          <w:tblHeader/>
        </w:trPr>
        <w:tc>
          <w:tcPr>
            <w:tcW w:w="2301" w:type="pct"/>
          </w:tcPr>
          <w:p w14:paraId="4533E900" w14:textId="77777777" w:rsidR="00884215" w:rsidRPr="00CA4DA1" w:rsidRDefault="00884215" w:rsidP="00884215">
            <w:pPr>
              <w:pStyle w:val="BodyText"/>
              <w:tabs>
                <w:tab w:val="clear" w:pos="454"/>
                <w:tab w:val="left" w:pos="45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37E8A60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88F7BDC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38F91D9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05DAED07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AC3EC0D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94385A5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6AB306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4215" w:rsidRPr="00CA4DA1" w14:paraId="4003C4BF" w14:textId="77777777" w:rsidTr="006D7F86">
        <w:trPr>
          <w:tblHeader/>
        </w:trPr>
        <w:tc>
          <w:tcPr>
            <w:tcW w:w="2301" w:type="pct"/>
          </w:tcPr>
          <w:p w14:paraId="153F2EA8" w14:textId="77777777" w:rsidR="00884215" w:rsidRPr="00CA4DA1" w:rsidRDefault="00884215" w:rsidP="00884215">
            <w:pPr>
              <w:pStyle w:val="a"/>
              <w:tabs>
                <w:tab w:val="clear" w:pos="1080"/>
                <w:tab w:val="left" w:pos="342"/>
                <w:tab w:val="left" w:pos="45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99" w:type="pct"/>
            <w:gridSpan w:val="7"/>
          </w:tcPr>
          <w:p w14:paraId="33EDAC9D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87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215" w:rsidRPr="00CA4DA1" w14:paraId="149D3068" w14:textId="77777777" w:rsidTr="006D7F86">
        <w:tc>
          <w:tcPr>
            <w:tcW w:w="2301" w:type="pct"/>
          </w:tcPr>
          <w:p w14:paraId="4598AEF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6" w:type="pct"/>
          </w:tcPr>
          <w:p w14:paraId="0D7E2C41" w14:textId="2DF559F6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644,077</w:t>
            </w:r>
          </w:p>
        </w:tc>
        <w:tc>
          <w:tcPr>
            <w:tcW w:w="150" w:type="pct"/>
          </w:tcPr>
          <w:p w14:paraId="3C74754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AC32EEE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534,249</w:t>
            </w:r>
          </w:p>
        </w:tc>
        <w:tc>
          <w:tcPr>
            <w:tcW w:w="128" w:type="pct"/>
          </w:tcPr>
          <w:p w14:paraId="0CEC450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5F207B26" w14:textId="0F6646CC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644,077</w:t>
            </w:r>
          </w:p>
        </w:tc>
        <w:tc>
          <w:tcPr>
            <w:tcW w:w="150" w:type="pct"/>
          </w:tcPr>
          <w:p w14:paraId="7C2152B1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6E541A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534,249</w:t>
            </w:r>
          </w:p>
        </w:tc>
      </w:tr>
      <w:tr w:rsidR="00884215" w:rsidRPr="00CA4DA1" w14:paraId="6978DF8A" w14:textId="77777777" w:rsidTr="006D7F86">
        <w:tc>
          <w:tcPr>
            <w:tcW w:w="2301" w:type="pct"/>
          </w:tcPr>
          <w:p w14:paraId="6D56B9C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86" w:type="pct"/>
          </w:tcPr>
          <w:p w14:paraId="332209BF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BDCA10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A197B2F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97690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71A613A7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0B4CD82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0CBB44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84215" w:rsidRPr="00CA4DA1" w14:paraId="3EF1DCC8" w14:textId="77777777" w:rsidTr="006D7F86">
        <w:tc>
          <w:tcPr>
            <w:tcW w:w="2301" w:type="pct"/>
          </w:tcPr>
          <w:p w14:paraId="5D24A80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586" w:type="pct"/>
          </w:tcPr>
          <w:p w14:paraId="624F91F3" w14:textId="12852794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2,800</w:t>
            </w:r>
          </w:p>
        </w:tc>
        <w:tc>
          <w:tcPr>
            <w:tcW w:w="150" w:type="pct"/>
          </w:tcPr>
          <w:p w14:paraId="219EFCF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6B5B0922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714</w:t>
            </w:r>
          </w:p>
        </w:tc>
        <w:tc>
          <w:tcPr>
            <w:tcW w:w="128" w:type="pct"/>
          </w:tcPr>
          <w:p w14:paraId="1E7A5E28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577AE14C" w14:textId="37FCD068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2,800</w:t>
            </w:r>
          </w:p>
        </w:tc>
        <w:tc>
          <w:tcPr>
            <w:tcW w:w="150" w:type="pct"/>
          </w:tcPr>
          <w:p w14:paraId="2022065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45AEAE3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884215" w:rsidRPr="00CA4DA1" w14:paraId="7CEDBAD7" w14:textId="77777777" w:rsidTr="006D7F86">
        <w:tc>
          <w:tcPr>
            <w:tcW w:w="2301" w:type="pct"/>
          </w:tcPr>
          <w:p w14:paraId="5FAFC81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586" w:type="pct"/>
          </w:tcPr>
          <w:p w14:paraId="759BCF40" w14:textId="7C32B9F7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50" w:type="pct"/>
          </w:tcPr>
          <w:p w14:paraId="756AD39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1E44461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423</w:t>
            </w:r>
          </w:p>
        </w:tc>
        <w:tc>
          <w:tcPr>
            <w:tcW w:w="128" w:type="pct"/>
          </w:tcPr>
          <w:p w14:paraId="3C427C8F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5DB1525D" w14:textId="78C8F07F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50" w:type="pct"/>
          </w:tcPr>
          <w:p w14:paraId="76B1A082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679C8E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423</w:t>
            </w:r>
          </w:p>
        </w:tc>
      </w:tr>
      <w:tr w:rsidR="00884215" w:rsidRPr="00CA4DA1" w14:paraId="63DA5E95" w14:textId="77777777" w:rsidTr="006D7F86">
        <w:tc>
          <w:tcPr>
            <w:tcW w:w="2301" w:type="pct"/>
          </w:tcPr>
          <w:p w14:paraId="4725C05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ab/>
              <w:t>6 - 12 เดือน</w:t>
            </w:r>
          </w:p>
        </w:tc>
        <w:tc>
          <w:tcPr>
            <w:tcW w:w="586" w:type="pct"/>
          </w:tcPr>
          <w:p w14:paraId="0E50BBBA" w14:textId="545D2339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DA24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4A3E742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8FC0FF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128" w:type="pct"/>
          </w:tcPr>
          <w:p w14:paraId="58FCFE86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7CBD3052" w14:textId="0787E1A1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DA24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0F3AB3C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FCD093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</w:t>
            </w:r>
          </w:p>
        </w:tc>
      </w:tr>
      <w:tr w:rsidR="00884215" w:rsidRPr="00CA4DA1" w14:paraId="260670FC" w14:textId="77777777" w:rsidTr="006D7F86">
        <w:tc>
          <w:tcPr>
            <w:tcW w:w="2301" w:type="pct"/>
          </w:tcPr>
          <w:p w14:paraId="4B6B74E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47079F6" w14:textId="14E100E8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50" w:type="pct"/>
          </w:tcPr>
          <w:p w14:paraId="1A03CD7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EEE859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8,395</w:t>
            </w:r>
          </w:p>
        </w:tc>
        <w:tc>
          <w:tcPr>
            <w:tcW w:w="128" w:type="pct"/>
          </w:tcPr>
          <w:p w14:paraId="3F876AD0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919848E" w14:textId="59B3B2AF" w:rsidR="00884215" w:rsidRPr="00CA4DA1" w:rsidRDefault="00751D9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50" w:type="pct"/>
          </w:tcPr>
          <w:p w14:paraId="72FF1100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E3C2FE6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8,395</w:t>
            </w:r>
          </w:p>
        </w:tc>
      </w:tr>
      <w:tr w:rsidR="00884215" w:rsidRPr="00CA4DA1" w14:paraId="2C2E81DD" w14:textId="77777777" w:rsidTr="006D7F86">
        <w:tc>
          <w:tcPr>
            <w:tcW w:w="2301" w:type="pct"/>
          </w:tcPr>
          <w:p w14:paraId="602932A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7886ECF" w14:textId="7559B0B0" w:rsidR="00884215" w:rsidRPr="00CA4DA1" w:rsidRDefault="003563BC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647,7</w:t>
            </w:r>
            <w:r w:rsidR="00DA24E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380FBBA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4E9E3E25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543,864</w:t>
            </w:r>
          </w:p>
        </w:tc>
        <w:tc>
          <w:tcPr>
            <w:tcW w:w="128" w:type="pct"/>
          </w:tcPr>
          <w:p w14:paraId="27C2FAC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E1C000E" w14:textId="29C61BF0" w:rsidR="00884215" w:rsidRPr="00CA4DA1" w:rsidRDefault="003563BC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647,7</w:t>
            </w:r>
            <w:r w:rsidR="00DA24E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133B0FC7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8EDFA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543,864</w:t>
            </w:r>
          </w:p>
        </w:tc>
      </w:tr>
      <w:tr w:rsidR="00884215" w:rsidRPr="00CA4DA1" w14:paraId="77DA41C0" w14:textId="77777777" w:rsidTr="006D7F86">
        <w:tc>
          <w:tcPr>
            <w:tcW w:w="2301" w:type="pct"/>
          </w:tcPr>
          <w:p w14:paraId="0F38C04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35E241" w14:textId="780FE872" w:rsidR="00884215" w:rsidRPr="00CA4DA1" w:rsidRDefault="007676E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(61</w:t>
            </w:r>
            <w:r w:rsidR="00DA24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135856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D4B4CDC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(8,449)</w:t>
            </w:r>
          </w:p>
        </w:tc>
        <w:tc>
          <w:tcPr>
            <w:tcW w:w="128" w:type="pct"/>
          </w:tcPr>
          <w:p w14:paraId="6CD04D3D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E301BA4" w14:textId="6AA987FC" w:rsidR="00884215" w:rsidRPr="00CA4DA1" w:rsidRDefault="007676E6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(61</w:t>
            </w:r>
            <w:r w:rsidR="00DA24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66A12D6E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058C068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(8,449)</w:t>
            </w:r>
          </w:p>
        </w:tc>
      </w:tr>
      <w:tr w:rsidR="00884215" w:rsidRPr="00CA4DA1" w14:paraId="566DFF9A" w14:textId="77777777" w:rsidTr="006D7F86">
        <w:tc>
          <w:tcPr>
            <w:tcW w:w="2301" w:type="pct"/>
          </w:tcPr>
          <w:p w14:paraId="0B19592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67D6D41" w14:textId="09DD2100" w:rsidR="00884215" w:rsidRPr="00CA4DA1" w:rsidRDefault="0001450D" w:rsidP="00FB6F2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647,092</w:t>
            </w:r>
          </w:p>
        </w:tc>
        <w:tc>
          <w:tcPr>
            <w:tcW w:w="150" w:type="pct"/>
          </w:tcPr>
          <w:p w14:paraId="74D532C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3209BFCE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535,415</w:t>
            </w:r>
          </w:p>
        </w:tc>
        <w:tc>
          <w:tcPr>
            <w:tcW w:w="128" w:type="pct"/>
          </w:tcPr>
          <w:p w14:paraId="3B100EA3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720E6405" w14:textId="082627F0" w:rsidR="00884215" w:rsidRPr="00CA4DA1" w:rsidRDefault="0001450D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647,092</w:t>
            </w:r>
          </w:p>
        </w:tc>
        <w:tc>
          <w:tcPr>
            <w:tcW w:w="150" w:type="pct"/>
          </w:tcPr>
          <w:p w14:paraId="2D2007BB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0D56AC6" w14:textId="77777777" w:rsidR="00884215" w:rsidRPr="00CA4DA1" w:rsidRDefault="00884215" w:rsidP="008842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535,415</w:t>
            </w:r>
          </w:p>
        </w:tc>
      </w:tr>
    </w:tbl>
    <w:p w14:paraId="54F39055" w14:textId="77777777" w:rsidR="000A10DE" w:rsidRPr="00CA4DA1" w:rsidRDefault="000A10DE" w:rsidP="00700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hanging="90"/>
        <w:jc w:val="both"/>
        <w:rPr>
          <w:rFonts w:ascii="Angsana New" w:hAnsi="Angsana New"/>
          <w:sz w:val="30"/>
          <w:szCs w:val="30"/>
        </w:rPr>
      </w:pPr>
    </w:p>
    <w:p w14:paraId="1EF50178" w14:textId="77777777" w:rsidR="00C27E2C" w:rsidRPr="00CA4DA1" w:rsidRDefault="003D3691" w:rsidP="003D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</w:rPr>
        <w:tab/>
      </w:r>
      <w:r w:rsidR="000A10DE" w:rsidRPr="00CA4DA1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 7 วันถึง 90 วัน</w:t>
      </w:r>
    </w:p>
    <w:p w14:paraId="1CD19DBB" w14:textId="77777777" w:rsidR="009E3161" w:rsidRPr="00CA4DA1" w:rsidRDefault="009E3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8286AD1" w14:textId="77777777" w:rsidR="009829E0" w:rsidRPr="00CA4DA1" w:rsidRDefault="009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4B5C30" w14:textId="326F053B" w:rsidR="00A54EFC" w:rsidRPr="00CA4DA1" w:rsidRDefault="00A54EFC" w:rsidP="00257065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CA4DA1">
        <w:rPr>
          <w:rFonts w:ascii="Angsana New" w:hAnsi="Angsana New"/>
          <w:b/>
          <w:bCs/>
          <w:sz w:val="30"/>
          <w:szCs w:val="30"/>
        </w:rPr>
        <w:t xml:space="preserve">   </w:t>
      </w:r>
    </w:p>
    <w:p w14:paraId="061C5650" w14:textId="77777777" w:rsidR="00A54EFC" w:rsidRPr="00CA4DA1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4041"/>
        <w:gridCol w:w="1074"/>
        <w:gridCol w:w="265"/>
        <w:gridCol w:w="1074"/>
        <w:gridCol w:w="265"/>
        <w:gridCol w:w="76"/>
        <w:gridCol w:w="997"/>
        <w:gridCol w:w="260"/>
        <w:gridCol w:w="1074"/>
      </w:tblGrid>
      <w:tr w:rsidR="00A54EFC" w:rsidRPr="00CA4DA1" w14:paraId="16CD86E7" w14:textId="77777777" w:rsidTr="009829E0">
        <w:trPr>
          <w:tblHeader/>
        </w:trPr>
        <w:tc>
          <w:tcPr>
            <w:tcW w:w="4041" w:type="dxa"/>
          </w:tcPr>
          <w:p w14:paraId="0827E95F" w14:textId="77777777" w:rsidR="00A54EFC" w:rsidRPr="00CA4DA1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hideMark/>
          </w:tcPr>
          <w:p w14:paraId="7E309EBA" w14:textId="77777777" w:rsidR="00A54EFC" w:rsidRPr="00CA4DA1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1" w:type="dxa"/>
            <w:gridSpan w:val="2"/>
          </w:tcPr>
          <w:p w14:paraId="2A462EC5" w14:textId="77777777" w:rsidR="00A54EFC" w:rsidRPr="00CA4DA1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hideMark/>
          </w:tcPr>
          <w:p w14:paraId="617D164E" w14:textId="77777777" w:rsidR="00A54EFC" w:rsidRPr="00CA4DA1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84215" w:rsidRPr="00CA4DA1" w14:paraId="05ACA54F" w14:textId="77777777" w:rsidTr="009829E0">
        <w:trPr>
          <w:tblHeader/>
        </w:trPr>
        <w:tc>
          <w:tcPr>
            <w:tcW w:w="4041" w:type="dxa"/>
          </w:tcPr>
          <w:p w14:paraId="65BD1A37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22A3A911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7B99B907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535C492A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41" w:type="dxa"/>
            <w:gridSpan w:val="2"/>
          </w:tcPr>
          <w:p w14:paraId="166FA168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hideMark/>
          </w:tcPr>
          <w:p w14:paraId="538FE1C1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51D4942F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6345BE91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4215" w:rsidRPr="00CA4DA1" w14:paraId="30FC7D61" w14:textId="77777777" w:rsidTr="009829E0">
        <w:trPr>
          <w:tblHeader/>
        </w:trPr>
        <w:tc>
          <w:tcPr>
            <w:tcW w:w="4041" w:type="dxa"/>
          </w:tcPr>
          <w:p w14:paraId="4B4E7900" w14:textId="77777777" w:rsidR="00884215" w:rsidRPr="00CA4DA1" w:rsidRDefault="00884215" w:rsidP="00884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85" w:type="dxa"/>
            <w:gridSpan w:val="8"/>
            <w:hideMark/>
          </w:tcPr>
          <w:p w14:paraId="1C84E2C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A4D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4215" w:rsidRPr="00CA4DA1" w14:paraId="5B74B1A7" w14:textId="77777777" w:rsidTr="009829E0">
        <w:tc>
          <w:tcPr>
            <w:tcW w:w="4041" w:type="dxa"/>
            <w:hideMark/>
          </w:tcPr>
          <w:p w14:paraId="6162B599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4" w:type="dxa"/>
          </w:tcPr>
          <w:p w14:paraId="22DD93BD" w14:textId="1EA0B4BD" w:rsidR="00884215" w:rsidRPr="00CA4DA1" w:rsidRDefault="005E3672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188,238</w:t>
            </w:r>
          </w:p>
        </w:tc>
        <w:tc>
          <w:tcPr>
            <w:tcW w:w="265" w:type="dxa"/>
          </w:tcPr>
          <w:p w14:paraId="2979756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3398DB29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156,460</w:t>
            </w:r>
          </w:p>
        </w:tc>
        <w:tc>
          <w:tcPr>
            <w:tcW w:w="265" w:type="dxa"/>
          </w:tcPr>
          <w:p w14:paraId="0A1C945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05732B98" w14:textId="76C42016" w:rsidR="00884215" w:rsidRPr="00CA4DA1" w:rsidRDefault="000967EA" w:rsidP="000967E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182,303</w:t>
            </w:r>
          </w:p>
        </w:tc>
        <w:tc>
          <w:tcPr>
            <w:tcW w:w="260" w:type="dxa"/>
          </w:tcPr>
          <w:p w14:paraId="2E5C07D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1BA6721E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138,901</w:t>
            </w:r>
          </w:p>
        </w:tc>
      </w:tr>
      <w:tr w:rsidR="00884215" w:rsidRPr="00CA4DA1" w14:paraId="3ADE8691" w14:textId="77777777" w:rsidTr="009829E0">
        <w:tc>
          <w:tcPr>
            <w:tcW w:w="4041" w:type="dxa"/>
            <w:hideMark/>
          </w:tcPr>
          <w:p w14:paraId="26D03BD2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D93AD33" w14:textId="1C4CE8CF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(8,203)</w:t>
            </w:r>
          </w:p>
        </w:tc>
        <w:tc>
          <w:tcPr>
            <w:tcW w:w="265" w:type="dxa"/>
          </w:tcPr>
          <w:p w14:paraId="4568431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hideMark/>
          </w:tcPr>
          <w:p w14:paraId="4BE185DE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(6,002)</w:t>
            </w:r>
          </w:p>
        </w:tc>
        <w:tc>
          <w:tcPr>
            <w:tcW w:w="265" w:type="dxa"/>
          </w:tcPr>
          <w:p w14:paraId="25D9735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2229797D" w14:textId="155807A0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(8,203)</w:t>
            </w:r>
          </w:p>
        </w:tc>
        <w:tc>
          <w:tcPr>
            <w:tcW w:w="260" w:type="dxa"/>
          </w:tcPr>
          <w:p w14:paraId="2C26777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hideMark/>
          </w:tcPr>
          <w:p w14:paraId="5AC10B62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(6,002)</w:t>
            </w:r>
          </w:p>
        </w:tc>
      </w:tr>
      <w:tr w:rsidR="00884215" w:rsidRPr="00CA4DA1" w14:paraId="6B3A642B" w14:textId="77777777" w:rsidTr="009829E0">
        <w:tc>
          <w:tcPr>
            <w:tcW w:w="4041" w:type="dxa"/>
            <w:hideMark/>
          </w:tcPr>
          <w:p w14:paraId="05DD4BF6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สินค้าสำเร็จรูป -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5B7C355" w14:textId="71ABE78A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180,035</w:t>
            </w:r>
          </w:p>
        </w:tc>
        <w:tc>
          <w:tcPr>
            <w:tcW w:w="265" w:type="dxa"/>
          </w:tcPr>
          <w:p w14:paraId="45CD58B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hideMark/>
          </w:tcPr>
          <w:p w14:paraId="71D221B9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150,458</w:t>
            </w:r>
          </w:p>
        </w:tc>
        <w:tc>
          <w:tcPr>
            <w:tcW w:w="265" w:type="dxa"/>
          </w:tcPr>
          <w:p w14:paraId="2564B8F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2418677F" w14:textId="0AAD896F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174,100</w:t>
            </w:r>
          </w:p>
        </w:tc>
        <w:tc>
          <w:tcPr>
            <w:tcW w:w="260" w:type="dxa"/>
          </w:tcPr>
          <w:p w14:paraId="57473A7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hideMark/>
          </w:tcPr>
          <w:p w14:paraId="629AE46F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132,899</w:t>
            </w:r>
          </w:p>
        </w:tc>
      </w:tr>
      <w:tr w:rsidR="00884215" w:rsidRPr="00CA4DA1" w14:paraId="4C6D3069" w14:textId="77777777" w:rsidTr="009829E0">
        <w:tc>
          <w:tcPr>
            <w:tcW w:w="4041" w:type="dxa"/>
            <w:hideMark/>
          </w:tcPr>
          <w:p w14:paraId="3A21AA66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74" w:type="dxa"/>
          </w:tcPr>
          <w:p w14:paraId="3892F0BC" w14:textId="79D3BE16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78,923</w:t>
            </w:r>
          </w:p>
        </w:tc>
        <w:tc>
          <w:tcPr>
            <w:tcW w:w="265" w:type="dxa"/>
          </w:tcPr>
          <w:p w14:paraId="782A226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0377B067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97,136</w:t>
            </w:r>
          </w:p>
        </w:tc>
        <w:tc>
          <w:tcPr>
            <w:tcW w:w="265" w:type="dxa"/>
          </w:tcPr>
          <w:p w14:paraId="21B71C3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08C11CD5" w14:textId="0DB6F98F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76,923</w:t>
            </w:r>
          </w:p>
        </w:tc>
        <w:tc>
          <w:tcPr>
            <w:tcW w:w="260" w:type="dxa"/>
          </w:tcPr>
          <w:p w14:paraId="737BBE1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6D395B37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81,832</w:t>
            </w:r>
          </w:p>
        </w:tc>
      </w:tr>
      <w:tr w:rsidR="00884215" w:rsidRPr="00CA4DA1" w14:paraId="5F401BDD" w14:textId="77777777" w:rsidTr="009829E0">
        <w:tc>
          <w:tcPr>
            <w:tcW w:w="4041" w:type="dxa"/>
            <w:hideMark/>
          </w:tcPr>
          <w:p w14:paraId="13E7077C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74" w:type="dxa"/>
          </w:tcPr>
          <w:p w14:paraId="2116E3A2" w14:textId="1F06B0C7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38,349</w:t>
            </w:r>
          </w:p>
        </w:tc>
        <w:tc>
          <w:tcPr>
            <w:tcW w:w="265" w:type="dxa"/>
          </w:tcPr>
          <w:p w14:paraId="0627918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37077D94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31,789</w:t>
            </w:r>
          </w:p>
        </w:tc>
        <w:tc>
          <w:tcPr>
            <w:tcW w:w="265" w:type="dxa"/>
          </w:tcPr>
          <w:p w14:paraId="356968D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27E6C96F" w14:textId="61C1CC93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34,420</w:t>
            </w:r>
          </w:p>
        </w:tc>
        <w:tc>
          <w:tcPr>
            <w:tcW w:w="260" w:type="dxa"/>
          </w:tcPr>
          <w:p w14:paraId="5BCA60F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7DF5F189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28,131</w:t>
            </w:r>
          </w:p>
        </w:tc>
      </w:tr>
      <w:tr w:rsidR="00884215" w:rsidRPr="00CA4DA1" w14:paraId="4AA9CBCB" w14:textId="77777777" w:rsidTr="009829E0">
        <w:tc>
          <w:tcPr>
            <w:tcW w:w="4041" w:type="dxa"/>
            <w:hideMark/>
          </w:tcPr>
          <w:p w14:paraId="3979DA4E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8C731" w14:textId="1D5F9C23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18,545</w:t>
            </w:r>
          </w:p>
        </w:tc>
        <w:tc>
          <w:tcPr>
            <w:tcW w:w="265" w:type="dxa"/>
          </w:tcPr>
          <w:p w14:paraId="55BE690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F5323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65" w:type="dxa"/>
          </w:tcPr>
          <w:p w14:paraId="20B51E4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B5AD" w14:textId="78910908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18,545</w:t>
            </w:r>
          </w:p>
        </w:tc>
        <w:tc>
          <w:tcPr>
            <w:tcW w:w="260" w:type="dxa"/>
          </w:tcPr>
          <w:p w14:paraId="42E1A1E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D4F58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884215" w:rsidRPr="00CA4DA1" w14:paraId="3C583D31" w14:textId="77777777" w:rsidTr="009829E0">
        <w:tc>
          <w:tcPr>
            <w:tcW w:w="4041" w:type="dxa"/>
            <w:hideMark/>
          </w:tcPr>
          <w:p w14:paraId="6EFC0901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25888" w14:textId="1EA5FEB7" w:rsidR="00884215" w:rsidRPr="00CA4DA1" w:rsidRDefault="00420D5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315,852</w:t>
            </w:r>
          </w:p>
        </w:tc>
        <w:tc>
          <w:tcPr>
            <w:tcW w:w="265" w:type="dxa"/>
          </w:tcPr>
          <w:p w14:paraId="4D3B4C4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E9DE5C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280,165</w:t>
            </w:r>
          </w:p>
        </w:tc>
        <w:tc>
          <w:tcPr>
            <w:tcW w:w="265" w:type="dxa"/>
          </w:tcPr>
          <w:p w14:paraId="050473D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C17A2" w14:textId="2271A738" w:rsidR="00884215" w:rsidRPr="00CA4DA1" w:rsidRDefault="000967EA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303,988</w:t>
            </w:r>
          </w:p>
        </w:tc>
        <w:tc>
          <w:tcPr>
            <w:tcW w:w="260" w:type="dxa"/>
          </w:tcPr>
          <w:p w14:paraId="14835B4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05EF9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243,644</w:t>
            </w:r>
          </w:p>
        </w:tc>
      </w:tr>
      <w:tr w:rsidR="00884215" w:rsidRPr="00CA4DA1" w14:paraId="4447F6B4" w14:textId="77777777" w:rsidTr="009829E0">
        <w:trPr>
          <w:trHeight w:val="260"/>
        </w:trPr>
        <w:tc>
          <w:tcPr>
            <w:tcW w:w="4041" w:type="dxa"/>
            <w:hideMark/>
          </w:tcPr>
          <w:p w14:paraId="20304643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77043A6C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42496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hideMark/>
          </w:tcPr>
          <w:p w14:paraId="2205E9BA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7E4562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</w:tcPr>
          <w:p w14:paraId="6DCA820A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CEBB25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hideMark/>
          </w:tcPr>
          <w:p w14:paraId="4925A56C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215" w:rsidRPr="00CA4DA1" w14:paraId="3A56193A" w14:textId="77777777" w:rsidTr="009829E0">
        <w:tc>
          <w:tcPr>
            <w:tcW w:w="4041" w:type="dxa"/>
            <w:hideMark/>
          </w:tcPr>
          <w:p w14:paraId="05F473E4" w14:textId="77777777" w:rsidR="0045156F" w:rsidRPr="00CA4DA1" w:rsidRDefault="00AE0DA7" w:rsidP="00884215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="0045156F"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4DF89A0" w14:textId="4239614A" w:rsidR="00884215" w:rsidRPr="00CA4DA1" w:rsidRDefault="0045156F" w:rsidP="00AF3186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74" w:type="dxa"/>
          </w:tcPr>
          <w:p w14:paraId="4EAF94EB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0F0D46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7210ABB5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498457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60AE2393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397987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39C0F3CF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215" w:rsidRPr="00CA4DA1" w14:paraId="40E14244" w14:textId="77777777" w:rsidTr="009829E0">
        <w:tc>
          <w:tcPr>
            <w:tcW w:w="4041" w:type="dxa"/>
            <w:shd w:val="clear" w:color="auto" w:fill="auto"/>
            <w:hideMark/>
          </w:tcPr>
          <w:p w14:paraId="1412956C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74" w:type="dxa"/>
            <w:shd w:val="clear" w:color="auto" w:fill="auto"/>
          </w:tcPr>
          <w:p w14:paraId="27FB116C" w14:textId="324EBCE4" w:rsidR="00884215" w:rsidRPr="00CA4DA1" w:rsidRDefault="006D40C6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4,180,61</w:t>
            </w:r>
            <w:r w:rsidR="00501270" w:rsidRPr="00CA4DA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65D8371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32C786C4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3,777,601</w:t>
            </w:r>
          </w:p>
        </w:tc>
        <w:tc>
          <w:tcPr>
            <w:tcW w:w="265" w:type="dxa"/>
          </w:tcPr>
          <w:p w14:paraId="2B89D34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</w:tcPr>
          <w:p w14:paraId="617A84CF" w14:textId="473D099C" w:rsidR="00884215" w:rsidRPr="00CA4DA1" w:rsidRDefault="006D40C6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4,44</w:t>
            </w:r>
            <w:r w:rsidR="00C91371"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Pr="00CA4DA1">
              <w:rPr>
                <w:rFonts w:ascii="Angsana New" w:hAnsi="Angsana New"/>
                <w:sz w:val="30"/>
                <w:szCs w:val="30"/>
              </w:rPr>
              <w:t>,</w:t>
            </w:r>
            <w:r w:rsidR="00252C65" w:rsidRPr="00CA4DA1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60" w:type="dxa"/>
          </w:tcPr>
          <w:p w14:paraId="3445E06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77BDA148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3,883,871</w:t>
            </w:r>
          </w:p>
        </w:tc>
      </w:tr>
      <w:tr w:rsidR="00884215" w:rsidRPr="00CA4DA1" w14:paraId="426B6211" w14:textId="77777777" w:rsidTr="009829E0">
        <w:tc>
          <w:tcPr>
            <w:tcW w:w="4041" w:type="dxa"/>
            <w:shd w:val="clear" w:color="auto" w:fill="auto"/>
            <w:hideMark/>
          </w:tcPr>
          <w:p w14:paraId="1CB7EEF7" w14:textId="77777777" w:rsidR="00884215" w:rsidRPr="00CA4DA1" w:rsidRDefault="00884215" w:rsidP="008842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 รายการปรับลดมูลค่า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37FA97BD" w:rsidR="00884215" w:rsidRPr="00CA4DA1" w:rsidRDefault="006D40C6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3,04</w:t>
            </w:r>
            <w:r w:rsidR="00501270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49289C8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hideMark/>
          </w:tcPr>
          <w:p w14:paraId="3608AFEB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265" w:type="dxa"/>
          </w:tcPr>
          <w:p w14:paraId="0651A6E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057CF8A3" w14:textId="19436B3A" w:rsidR="00884215" w:rsidRPr="00CA4DA1" w:rsidRDefault="00C91371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</w:t>
            </w:r>
            <w:r w:rsidR="006D40C6" w:rsidRPr="00CA4DA1">
              <w:rPr>
                <w:rFonts w:ascii="Angsana New" w:hAnsi="Angsana New"/>
                <w:sz w:val="30"/>
                <w:szCs w:val="30"/>
              </w:rPr>
              <w:t>,</w:t>
            </w:r>
            <w:r w:rsidRPr="00CA4DA1">
              <w:rPr>
                <w:rFonts w:ascii="Angsana New" w:hAnsi="Angsana New"/>
                <w:sz w:val="30"/>
                <w:szCs w:val="30"/>
              </w:rPr>
              <w:t>0</w:t>
            </w:r>
            <w:r w:rsidR="006D40C6" w:rsidRPr="00CA4DA1">
              <w:rPr>
                <w:rFonts w:ascii="Angsana New" w:hAnsi="Angsana New"/>
                <w:sz w:val="30"/>
                <w:szCs w:val="30"/>
              </w:rPr>
              <w:t>4</w:t>
            </w:r>
            <w:r w:rsidRPr="00CA4D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265B3D5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hideMark/>
          </w:tcPr>
          <w:p w14:paraId="154CE7F5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</w:tr>
      <w:tr w:rsidR="00884215" w:rsidRPr="00CA4DA1" w14:paraId="0B0F499B" w14:textId="77777777" w:rsidTr="009829E0">
        <w:tc>
          <w:tcPr>
            <w:tcW w:w="4041" w:type="dxa"/>
            <w:shd w:val="clear" w:color="auto" w:fill="auto"/>
            <w:hideMark/>
          </w:tcPr>
          <w:p w14:paraId="2C9E0BA1" w14:textId="77777777" w:rsidR="00884215" w:rsidRPr="00CA4DA1" w:rsidRDefault="00884215" w:rsidP="008842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67557A63" w:rsidR="00884215" w:rsidRPr="00CA4DA1" w:rsidRDefault="006D40C6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4,183,661</w:t>
            </w:r>
          </w:p>
        </w:tc>
        <w:tc>
          <w:tcPr>
            <w:tcW w:w="265" w:type="dxa"/>
          </w:tcPr>
          <w:p w14:paraId="5F83A11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3,780,008</w:t>
            </w:r>
          </w:p>
        </w:tc>
        <w:tc>
          <w:tcPr>
            <w:tcW w:w="265" w:type="dxa"/>
          </w:tcPr>
          <w:p w14:paraId="0536542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76B36" w14:textId="0C9707D5" w:rsidR="00884215" w:rsidRPr="00CA4DA1" w:rsidRDefault="006D40C6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4,444,771</w:t>
            </w:r>
          </w:p>
        </w:tc>
        <w:tc>
          <w:tcPr>
            <w:tcW w:w="260" w:type="dxa"/>
          </w:tcPr>
          <w:p w14:paraId="1EE8A09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77777777" w:rsidR="00884215" w:rsidRPr="00CA4DA1" w:rsidRDefault="00884215" w:rsidP="008842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3,886,278</w:t>
            </w:r>
          </w:p>
        </w:tc>
      </w:tr>
    </w:tbl>
    <w:p w14:paraId="64878451" w14:textId="77777777" w:rsidR="003015ED" w:rsidRPr="00CA4DA1" w:rsidRDefault="003015ED" w:rsidP="0030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EBFC6E" w14:textId="6D6D6396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13FDC1C" w14:textId="77777777" w:rsidR="000A10DE" w:rsidRPr="00CA4DA1" w:rsidRDefault="000A10DE" w:rsidP="00773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6BCC024" w14:textId="7DE143E8" w:rsidR="00EA13B1" w:rsidRPr="00CA4DA1" w:rsidRDefault="00110D87" w:rsidP="00772B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  <w:r w:rsidRPr="00CA4DA1">
        <w:rPr>
          <w:rFonts w:ascii="Angsana New" w:hAnsi="Angsana New"/>
          <w:sz w:val="30"/>
          <w:szCs w:val="30"/>
          <w:cs/>
        </w:rPr>
        <w:t>ในเดือน</w:t>
      </w:r>
      <w:r w:rsidR="00C659DC" w:rsidRPr="00CA4DA1">
        <w:rPr>
          <w:rFonts w:ascii="Angsana New" w:hAnsi="Angsana New" w:hint="cs"/>
          <w:sz w:val="30"/>
          <w:szCs w:val="30"/>
          <w:cs/>
        </w:rPr>
        <w:t>มิถุนายน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</w:rPr>
        <w:t>2556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0A10DE" w:rsidRPr="00CA4DA1">
        <w:rPr>
          <w:rFonts w:ascii="Angsana New" w:hAnsi="Angsana New"/>
          <w:sz w:val="30"/>
          <w:szCs w:val="30"/>
          <w:cs/>
        </w:rPr>
        <w:t>บริ</w:t>
      </w:r>
      <w:r w:rsidR="008661C1" w:rsidRPr="00CA4DA1">
        <w:rPr>
          <w:rFonts w:ascii="Angsana New" w:hAnsi="Angsana New"/>
          <w:sz w:val="30"/>
          <w:szCs w:val="30"/>
          <w:cs/>
        </w:rPr>
        <w:t xml:space="preserve">ษัท เซ้าเทิร์น ร็อคส์ จำกัด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ได้ดำเนินการจดทะเบียนเพิ่มทุนกับกระทรวงพาณิชย์จำนวน </w:t>
      </w:r>
      <w:r w:rsidR="001A3403" w:rsidRPr="00CA4DA1">
        <w:rPr>
          <w:rFonts w:ascii="Angsana New" w:hAnsi="Angsana New"/>
          <w:sz w:val="30"/>
          <w:szCs w:val="30"/>
        </w:rPr>
        <w:t xml:space="preserve">    </w:t>
      </w:r>
      <w:r w:rsidR="000A10DE" w:rsidRPr="00CA4DA1">
        <w:rPr>
          <w:rFonts w:ascii="Angsana New" w:hAnsi="Angsana New"/>
          <w:sz w:val="30"/>
          <w:szCs w:val="30"/>
        </w:rPr>
        <w:t xml:space="preserve">50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="000A10DE" w:rsidRPr="00CA4DA1">
        <w:rPr>
          <w:rFonts w:ascii="Angsana New" w:hAnsi="Angsana New"/>
          <w:sz w:val="30"/>
          <w:szCs w:val="30"/>
        </w:rPr>
        <w:t xml:space="preserve">47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0A10DE" w:rsidRPr="00CA4DA1">
        <w:rPr>
          <w:rFonts w:ascii="Angsana New" w:hAnsi="Angsana New"/>
          <w:sz w:val="30"/>
          <w:szCs w:val="30"/>
        </w:rPr>
        <w:t xml:space="preserve">97 </w:t>
      </w:r>
      <w:r w:rsidR="000A10DE" w:rsidRPr="00CA4DA1">
        <w:rPr>
          <w:rFonts w:ascii="Angsana New" w:hAnsi="Angsana New"/>
          <w:sz w:val="30"/>
          <w:szCs w:val="30"/>
          <w:cs/>
        </w:rPr>
        <w:t>ล้านบาท</w:t>
      </w:r>
      <w:r w:rsidR="008661C1" w:rsidRPr="00CA4DA1">
        <w:rPr>
          <w:rFonts w:ascii="Angsana New" w:hAnsi="Angsana New"/>
          <w:sz w:val="30"/>
          <w:szCs w:val="30"/>
          <w:cs/>
        </w:rPr>
        <w:t xml:space="preserve"> โดยเป็นการเพิ่มจำนวนหุ้นจาก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 </w:t>
      </w:r>
      <w:r w:rsidR="000A10DE" w:rsidRPr="00CA4DA1">
        <w:rPr>
          <w:rFonts w:ascii="Angsana New" w:hAnsi="Angsana New"/>
          <w:sz w:val="30"/>
          <w:szCs w:val="30"/>
        </w:rPr>
        <w:t xml:space="preserve">470,000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หุ้น </w:t>
      </w:r>
      <w:r w:rsidR="00FD7B2A" w:rsidRPr="00CA4DA1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เป็น </w:t>
      </w:r>
      <w:r w:rsidR="000A10DE" w:rsidRPr="00CA4DA1">
        <w:rPr>
          <w:rFonts w:ascii="Angsana New" w:hAnsi="Angsana New"/>
          <w:sz w:val="30"/>
          <w:szCs w:val="30"/>
        </w:rPr>
        <w:t xml:space="preserve">970,000 </w:t>
      </w:r>
      <w:r w:rsidR="001A3403" w:rsidRPr="00CA4DA1">
        <w:rPr>
          <w:rFonts w:ascii="Angsana New" w:hAnsi="Angsana New"/>
          <w:sz w:val="30"/>
          <w:szCs w:val="30"/>
          <w:cs/>
        </w:rPr>
        <w:t>หุ้น</w:t>
      </w:r>
      <w:r w:rsidR="001A3403" w:rsidRPr="00CA4DA1">
        <w:rPr>
          <w:rFonts w:ascii="Angsana New" w:hAnsi="Angsana New"/>
          <w:sz w:val="30"/>
          <w:szCs w:val="30"/>
        </w:rPr>
        <w:t xml:space="preserve">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มีมูลค่าที่ตราไว้หุ้นละ </w:t>
      </w:r>
      <w:r w:rsidR="000A10DE" w:rsidRPr="00CA4DA1">
        <w:rPr>
          <w:rFonts w:ascii="Angsana New" w:hAnsi="Angsana New"/>
          <w:sz w:val="30"/>
          <w:szCs w:val="30"/>
        </w:rPr>
        <w:t xml:space="preserve">100 </w:t>
      </w:r>
      <w:r w:rsidR="000A10DE" w:rsidRPr="00CA4DA1">
        <w:rPr>
          <w:rFonts w:ascii="Angsana New" w:hAnsi="Angsana New"/>
          <w:sz w:val="30"/>
          <w:szCs w:val="30"/>
          <w:cs/>
        </w:rPr>
        <w:t xml:space="preserve">บาท </w:t>
      </w:r>
      <w:r w:rsidR="00772BEA" w:rsidRPr="00CA4DA1">
        <w:rPr>
          <w:rFonts w:ascii="Angsana New" w:hAnsi="Angsana New"/>
          <w:sz w:val="30"/>
          <w:szCs w:val="30"/>
          <w:cs/>
        </w:rPr>
        <w:t>โดยเรียกชำระค่าหุ้น</w:t>
      </w:r>
      <w:r w:rsidR="00772BEA" w:rsidRPr="00CA4DA1">
        <w:rPr>
          <w:rFonts w:ascii="Angsana New" w:hAnsi="Angsana New" w:hint="cs"/>
          <w:sz w:val="30"/>
          <w:szCs w:val="30"/>
          <w:cs/>
        </w:rPr>
        <w:t>เต็มมูลค่า</w:t>
      </w:r>
      <w:r w:rsidR="00772BEA" w:rsidRPr="00CA4DA1">
        <w:rPr>
          <w:rFonts w:ascii="Angsana New" w:hAnsi="Angsana New"/>
          <w:sz w:val="30"/>
          <w:szCs w:val="30"/>
          <w:cs/>
        </w:rPr>
        <w:t>แล้วในเดือ</w:t>
      </w:r>
      <w:r w:rsidR="00772BEA" w:rsidRPr="00CA4DA1">
        <w:rPr>
          <w:rFonts w:ascii="Angsana New" w:hAnsi="Angsana New" w:hint="cs"/>
          <w:sz w:val="30"/>
          <w:szCs w:val="30"/>
          <w:cs/>
        </w:rPr>
        <w:t>นกรกฎาคม</w:t>
      </w:r>
      <w:r w:rsidR="00772BEA" w:rsidRPr="00CA4DA1">
        <w:rPr>
          <w:rFonts w:ascii="Angsana New" w:hAnsi="Angsana New"/>
          <w:sz w:val="30"/>
          <w:szCs w:val="30"/>
          <w:cs/>
        </w:rPr>
        <w:t xml:space="preserve"> </w:t>
      </w:r>
      <w:r w:rsidR="00772BEA" w:rsidRPr="00CA4DA1">
        <w:rPr>
          <w:rFonts w:ascii="Angsana New" w:hAnsi="Angsana New"/>
          <w:sz w:val="30"/>
          <w:szCs w:val="30"/>
        </w:rPr>
        <w:t>25</w:t>
      </w:r>
      <w:r w:rsidR="00092F70" w:rsidRPr="00CA4DA1">
        <w:rPr>
          <w:rFonts w:ascii="Angsana New" w:hAnsi="Angsana New"/>
          <w:sz w:val="30"/>
          <w:szCs w:val="30"/>
        </w:rPr>
        <w:t>62</w:t>
      </w:r>
    </w:p>
    <w:p w14:paraId="174CAEE7" w14:textId="77777777" w:rsidR="006A66DF" w:rsidRPr="00CA4DA1" w:rsidRDefault="006A66DF" w:rsidP="009B11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6A66DF" w:rsidRPr="00CA4DA1" w:rsidSect="00C35DF3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tbl>
      <w:tblPr>
        <w:tblW w:w="1494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77"/>
        <w:gridCol w:w="1440"/>
        <w:gridCol w:w="810"/>
        <w:gridCol w:w="180"/>
        <w:gridCol w:w="720"/>
        <w:gridCol w:w="196"/>
        <w:gridCol w:w="657"/>
        <w:gridCol w:w="180"/>
        <w:gridCol w:w="72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91371" w:rsidRPr="00CA4DA1" w:rsidDel="00685444" w14:paraId="1CA61274" w14:textId="77777777" w:rsidTr="00C91371">
        <w:trPr>
          <w:cantSplit/>
          <w:trHeight w:val="363"/>
          <w:tblHeader/>
        </w:trPr>
        <w:tc>
          <w:tcPr>
            <w:tcW w:w="1577" w:type="dxa"/>
          </w:tcPr>
          <w:p w14:paraId="556D85B7" w14:textId="77777777" w:rsidR="00C91371" w:rsidRPr="00CA4DA1" w:rsidDel="00685444" w:rsidRDefault="00C91371" w:rsidP="002570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63" w:type="dxa"/>
            <w:gridSpan w:val="24"/>
          </w:tcPr>
          <w:p w14:paraId="65AF99A4" w14:textId="0E8BA358" w:rsidR="00C91371" w:rsidRPr="00CA4DA1" w:rsidRDefault="00C91371" w:rsidP="0025706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1371" w:rsidRPr="00CA4DA1" w:rsidDel="00685444" w14:paraId="018A9D6E" w14:textId="77777777" w:rsidTr="00796B12">
        <w:trPr>
          <w:cantSplit/>
          <w:trHeight w:val="363"/>
          <w:tblHeader/>
        </w:trPr>
        <w:tc>
          <w:tcPr>
            <w:tcW w:w="1577" w:type="dxa"/>
          </w:tcPr>
          <w:p w14:paraId="2A1EB8DE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7A6F67C" w14:textId="77777777" w:rsidR="00C91371" w:rsidRPr="00CA4DA1" w:rsidRDefault="00C91371" w:rsidP="00C929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710" w:type="dxa"/>
            <w:gridSpan w:val="3"/>
          </w:tcPr>
          <w:p w14:paraId="64295E2B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196" w:type="dxa"/>
          </w:tcPr>
          <w:p w14:paraId="220E73C9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1F7CA988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809323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B995931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4FF7E7A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8A3C158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418F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5208D6B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21835E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8B98E07" w14:textId="77777777" w:rsidR="00C91371" w:rsidRPr="00CA4DA1" w:rsidDel="00685444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C91371" w:rsidRPr="00CA4DA1" w14:paraId="10F25CCE" w14:textId="77777777" w:rsidTr="00796B12">
        <w:trPr>
          <w:cantSplit/>
          <w:trHeight w:val="435"/>
          <w:tblHeader/>
        </w:trPr>
        <w:tc>
          <w:tcPr>
            <w:tcW w:w="1577" w:type="dxa"/>
          </w:tcPr>
          <w:p w14:paraId="3DC6343E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CEF99A" w14:textId="414A2672" w:rsidR="00C91371" w:rsidRPr="00CA4DA1" w:rsidRDefault="00C91371" w:rsidP="00C929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710" w:type="dxa"/>
            <w:gridSpan w:val="3"/>
          </w:tcPr>
          <w:p w14:paraId="747A16C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96" w:type="dxa"/>
          </w:tcPr>
          <w:p w14:paraId="0AC95E7D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gridSpan w:val="3"/>
          </w:tcPr>
          <w:p w14:paraId="6A3A94E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46E9A2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21C0A1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8BC7C0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1EF310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038962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65E51EB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1D78C4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52D2BB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796B12" w:rsidRPr="00CA4DA1" w14:paraId="47A1ECB8" w14:textId="77777777" w:rsidTr="00796B12">
        <w:trPr>
          <w:cantSplit/>
          <w:trHeight w:val="389"/>
          <w:tblHeader/>
        </w:trPr>
        <w:tc>
          <w:tcPr>
            <w:tcW w:w="1577" w:type="dxa"/>
          </w:tcPr>
          <w:p w14:paraId="3CDEF81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E07F7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768B25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68E4A6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BC873D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96" w:type="dxa"/>
          </w:tcPr>
          <w:p w14:paraId="4410913D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</w:tcPr>
          <w:p w14:paraId="4AA0A95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108DB38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72CB64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7959AE2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7A679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72E4842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AE17B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08D0CD8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98C2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6532CBB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BF49D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0D805C5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63B8B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CB2446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F63FC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2AF905B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5D0A3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25D6D1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F036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C91371" w:rsidRPr="00CA4DA1" w14:paraId="688AD964" w14:textId="77777777" w:rsidTr="00C91371">
        <w:trPr>
          <w:cantSplit/>
          <w:trHeight w:val="197"/>
        </w:trPr>
        <w:tc>
          <w:tcPr>
            <w:tcW w:w="1577" w:type="dxa"/>
            <w:vAlign w:val="bottom"/>
          </w:tcPr>
          <w:p w14:paraId="2A031D12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47F074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5D0E2F9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96" w:type="dxa"/>
          </w:tcPr>
          <w:p w14:paraId="0444886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7" w:type="dxa"/>
            <w:gridSpan w:val="19"/>
            <w:vAlign w:val="bottom"/>
          </w:tcPr>
          <w:p w14:paraId="5430A084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6B12" w:rsidRPr="00CA4DA1" w14:paraId="251926CF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31C2D1AE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9F2DFD2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C5E33A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F0C57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D455B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</w:tcPr>
          <w:p w14:paraId="03E97ED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2FB3AF69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5D168E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36FD08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9605A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62D6A5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D133A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B7AB51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3422D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2A22F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8D58A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8E7AC7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08C6A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5BB0FB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5723F1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E0AB86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C5232A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6EBAB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FEBEC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EA85B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6B12" w:rsidRPr="00CA4DA1" w14:paraId="44114E89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50F29ECD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บริษัท เซ้าเทิร์น</w:t>
            </w:r>
          </w:p>
        </w:tc>
        <w:tc>
          <w:tcPr>
            <w:tcW w:w="1440" w:type="dxa"/>
          </w:tcPr>
          <w:p w14:paraId="06C302E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810" w:type="dxa"/>
          </w:tcPr>
          <w:p w14:paraId="26B4E64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F2C1C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FFFEE0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</w:tcPr>
          <w:p w14:paraId="485BE92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090D1A6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BB681E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961A4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7B8F7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3B37A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395D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28BA44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7E960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4E3D6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97188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94A0A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4D81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94238D5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8AF462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9CE2580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81676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69CF30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3E3150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6B1D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6B12" w:rsidRPr="00CA4DA1" w14:paraId="0C6A2F74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66FEB7E8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ร็อคส์ จำกัด</w:t>
            </w:r>
          </w:p>
        </w:tc>
        <w:tc>
          <w:tcPr>
            <w:tcW w:w="1440" w:type="dxa"/>
          </w:tcPr>
          <w:p w14:paraId="54E22CD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ขวดพลาสติกกึ่ง</w:t>
            </w:r>
          </w:p>
        </w:tc>
        <w:tc>
          <w:tcPr>
            <w:tcW w:w="810" w:type="dxa"/>
          </w:tcPr>
          <w:p w14:paraId="0B5DF27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2B568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FA38C0D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6" w:type="dxa"/>
          </w:tcPr>
          <w:p w14:paraId="5040B71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vAlign w:val="bottom"/>
          </w:tcPr>
          <w:p w14:paraId="5DBD14E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D774B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9A5CDC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D311D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60762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21C4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237C4E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646BC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871738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2911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D4FFB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62D99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7421B9E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2A6B38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C600F9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C441D27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1F4B92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2D0D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31C548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96B12" w:rsidRPr="00CA4DA1" w14:paraId="6FFDDFCF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60AB35E1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3ED02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20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สำเร็จรูปและ</w:t>
            </w:r>
          </w:p>
        </w:tc>
        <w:tc>
          <w:tcPr>
            <w:tcW w:w="810" w:type="dxa"/>
          </w:tcPr>
          <w:p w14:paraId="1B3DEA9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5CF20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5BCD9B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8F93B0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7" w:type="dxa"/>
            <w:vAlign w:val="bottom"/>
          </w:tcPr>
          <w:p w14:paraId="1C59D3C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1D820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01159F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B577B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BF0557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3CD49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4739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C3D77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2E38D0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46671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ECD969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5D49A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5DEF0C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C78764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5A1D6A9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B4DA72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2D4B70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B3E3A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304617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96B12" w:rsidRPr="00CA4DA1" w14:paraId="48283385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797FF7EA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56C59E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20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ขวดพลาสติก</w:t>
            </w:r>
          </w:p>
        </w:tc>
        <w:tc>
          <w:tcPr>
            <w:tcW w:w="810" w:type="dxa"/>
            <w:vAlign w:val="center"/>
          </w:tcPr>
          <w:p w14:paraId="15D73AC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F640B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E1D088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" w:type="dxa"/>
            <w:vAlign w:val="center"/>
          </w:tcPr>
          <w:p w14:paraId="0ADC829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488B0ED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C4E6C2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1D5711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60B70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982E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005E3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2C4785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C0685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70E10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766FB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A8779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012AA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CCE5576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14EF5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2EE498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048205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0FCDBB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717B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A6701F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96B12" w:rsidRPr="00CA4DA1" w14:paraId="645218AE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494D62A3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CDE19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20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และรับจ้างเป่า</w:t>
            </w:r>
          </w:p>
        </w:tc>
        <w:tc>
          <w:tcPr>
            <w:tcW w:w="810" w:type="dxa"/>
            <w:vAlign w:val="center"/>
          </w:tcPr>
          <w:p w14:paraId="22007C1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7A5C24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D1B90B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" w:type="dxa"/>
            <w:vAlign w:val="center"/>
          </w:tcPr>
          <w:p w14:paraId="258B6B50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70A0A3C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B78FE3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617D0B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AE700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0D29F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10C081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AB5D66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EFEAF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15E32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B8AF80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31BB43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E9B32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8BF49B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3B2AD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5A84EC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0A9FEB1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9CA58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8785CA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244404" w14:textId="77777777" w:rsidR="00C91371" w:rsidRPr="00CA4DA1" w:rsidRDefault="00C91371" w:rsidP="003E4CF8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96B12" w:rsidRPr="00CA4DA1" w14:paraId="357D41E6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3C89B323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AA1D16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20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ขวดพลาสติก</w:t>
            </w:r>
          </w:p>
        </w:tc>
        <w:tc>
          <w:tcPr>
            <w:tcW w:w="810" w:type="dxa"/>
            <w:vAlign w:val="center"/>
          </w:tcPr>
          <w:p w14:paraId="1F9182FA" w14:textId="40037DA9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C5A72AF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24EE7074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96" w:type="dxa"/>
            <w:vAlign w:val="center"/>
          </w:tcPr>
          <w:p w14:paraId="6A5CD38D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vAlign w:val="bottom"/>
          </w:tcPr>
          <w:p w14:paraId="062CB805" w14:textId="034EAB9A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97,000</w:t>
            </w:r>
          </w:p>
        </w:tc>
        <w:tc>
          <w:tcPr>
            <w:tcW w:w="180" w:type="dxa"/>
            <w:vAlign w:val="bottom"/>
          </w:tcPr>
          <w:p w14:paraId="7C9C4B9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30CCD6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59,500</w:t>
            </w:r>
          </w:p>
        </w:tc>
        <w:tc>
          <w:tcPr>
            <w:tcW w:w="180" w:type="dxa"/>
            <w:vAlign w:val="bottom"/>
          </w:tcPr>
          <w:p w14:paraId="6D30B178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154C9F" w14:textId="40017C2B" w:rsidR="00C91371" w:rsidRPr="00CA4DA1" w:rsidRDefault="00C91371" w:rsidP="00796B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4C292556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A2936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59,497</w:t>
            </w:r>
          </w:p>
        </w:tc>
        <w:tc>
          <w:tcPr>
            <w:tcW w:w="180" w:type="dxa"/>
            <w:vAlign w:val="bottom"/>
          </w:tcPr>
          <w:p w14:paraId="0C5BE359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2D81EF" w14:textId="634CC709" w:rsidR="00C91371" w:rsidRPr="00CA4DA1" w:rsidRDefault="00C91371" w:rsidP="00111E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0" w:right="-6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DE74EF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38B6C3" w14:textId="77777777" w:rsidR="00C91371" w:rsidRPr="00CA4DA1" w:rsidRDefault="00C91371" w:rsidP="00111E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30" w:right="-6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C82AB0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1A5F3A" w14:textId="18148976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57C4243D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AF0EC8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59,497</w:t>
            </w:r>
          </w:p>
        </w:tc>
        <w:tc>
          <w:tcPr>
            <w:tcW w:w="180" w:type="dxa"/>
          </w:tcPr>
          <w:p w14:paraId="48D6C13C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BFE593" w14:textId="4D022CC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304,980</w:t>
            </w:r>
          </w:p>
        </w:tc>
        <w:tc>
          <w:tcPr>
            <w:tcW w:w="180" w:type="dxa"/>
            <w:vAlign w:val="bottom"/>
          </w:tcPr>
          <w:p w14:paraId="69D71CE1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7BD3E7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49,977</w:t>
            </w:r>
          </w:p>
        </w:tc>
      </w:tr>
      <w:tr w:rsidR="00796B12" w:rsidRPr="00CA4DA1" w14:paraId="17E6B59B" w14:textId="77777777" w:rsidTr="00796B12">
        <w:trPr>
          <w:cantSplit/>
          <w:trHeight w:val="197"/>
        </w:trPr>
        <w:tc>
          <w:tcPr>
            <w:tcW w:w="1577" w:type="dxa"/>
            <w:vAlign w:val="bottom"/>
          </w:tcPr>
          <w:p w14:paraId="2155ED7F" w14:textId="77777777" w:rsidR="00C91371" w:rsidRPr="00CA4DA1" w:rsidRDefault="00C91371" w:rsidP="003E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884EBE9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0C5093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FF599A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C1D1B8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53B5AE75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7" w:type="dxa"/>
            <w:vAlign w:val="bottom"/>
          </w:tcPr>
          <w:p w14:paraId="7BF2A2FB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636747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DDE71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CB721C" w14:textId="77777777" w:rsidR="00C91371" w:rsidRPr="00CA4DA1" w:rsidRDefault="00C91371" w:rsidP="003E4C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58CF1" w14:textId="4840D4D7" w:rsidR="00C91371" w:rsidRPr="00CA4DA1" w:rsidRDefault="00C91371" w:rsidP="00796B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515CBB30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5FEC5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59,497</w:t>
            </w:r>
          </w:p>
        </w:tc>
        <w:tc>
          <w:tcPr>
            <w:tcW w:w="180" w:type="dxa"/>
            <w:vAlign w:val="bottom"/>
          </w:tcPr>
          <w:p w14:paraId="488BBFB4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464B36" w14:textId="43BC43C6" w:rsidR="00C91371" w:rsidRPr="00CA4DA1" w:rsidRDefault="00C91371" w:rsidP="00111E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0" w:right="-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C022E6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078195" w14:textId="77777777" w:rsidR="00C91371" w:rsidRPr="00CA4DA1" w:rsidRDefault="00C91371" w:rsidP="00111E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30" w:right="-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031B87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3E12F" w14:textId="6410B8DE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5922AB6E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6F42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59,497</w:t>
            </w:r>
          </w:p>
        </w:tc>
        <w:tc>
          <w:tcPr>
            <w:tcW w:w="180" w:type="dxa"/>
          </w:tcPr>
          <w:p w14:paraId="7813F7B6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12FEEC" w14:textId="199981C2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304,980</w:t>
            </w:r>
          </w:p>
        </w:tc>
        <w:tc>
          <w:tcPr>
            <w:tcW w:w="180" w:type="dxa"/>
            <w:vAlign w:val="bottom"/>
          </w:tcPr>
          <w:p w14:paraId="40CA7CAD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DC3A1" w14:textId="77777777" w:rsidR="00C91371" w:rsidRPr="00CA4DA1" w:rsidRDefault="00C91371" w:rsidP="003E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0" w:right="-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cs="Angsana New"/>
                <w:sz w:val="28"/>
                <w:szCs w:val="28"/>
              </w:rPr>
              <w:t>49,977</w:t>
            </w:r>
          </w:p>
        </w:tc>
      </w:tr>
    </w:tbl>
    <w:p w14:paraId="08D1C50B" w14:textId="77777777" w:rsidR="002A7730" w:rsidRPr="00CA4DA1" w:rsidRDefault="002A7730" w:rsidP="00351A49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</w:p>
    <w:p w14:paraId="7280E047" w14:textId="77777777" w:rsidR="000A10DE" w:rsidRPr="00CA4DA1" w:rsidRDefault="000A10DE" w:rsidP="00351A49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pacing w:val="-6"/>
          <w:sz w:val="30"/>
          <w:szCs w:val="30"/>
          <w:cs/>
          <w:lang w:bidi="th-TH"/>
        </w:rPr>
        <w:t>บริษัทย่อย</w:t>
      </w:r>
      <w:r w:rsidR="00ED3968" w:rsidRPr="00CA4DA1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จดทะเบียนจัดตั้งและดำเนินธุรกิจในประเทศไทย</w:t>
      </w:r>
    </w:p>
    <w:p w14:paraId="55290737" w14:textId="77777777" w:rsidR="000A10DE" w:rsidRPr="00CA4DA1" w:rsidRDefault="000A10DE" w:rsidP="000A1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206B9E6" w14:textId="77777777" w:rsidR="000A10DE" w:rsidRPr="00CA4DA1" w:rsidRDefault="000A10DE" w:rsidP="000A1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167C20" w14:textId="77777777" w:rsidR="000A10DE" w:rsidRPr="00CA4DA1" w:rsidRDefault="000A10DE" w:rsidP="000A1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0A10DE" w:rsidRPr="00CA4DA1" w:rsidSect="008E4485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4A4D415" w14:textId="77777777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268F83B" w14:textId="2D590A7C" w:rsidR="00CB4F20" w:rsidRPr="00CA4DA1" w:rsidRDefault="00CB4F20" w:rsidP="0014722A">
      <w:pPr>
        <w:tabs>
          <w:tab w:val="clear" w:pos="680"/>
          <w:tab w:val="center" w:pos="540"/>
          <w:tab w:val="center" w:pos="81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CE3921" w:rsidRPr="00CA4DA1" w14:paraId="1D9D8E0D" w14:textId="77777777" w:rsidTr="00081AB9">
        <w:trPr>
          <w:trHeight w:val="20"/>
          <w:tblHeader/>
        </w:trPr>
        <w:tc>
          <w:tcPr>
            <w:tcW w:w="6480" w:type="dxa"/>
          </w:tcPr>
          <w:p w14:paraId="26279476" w14:textId="77777777" w:rsidR="00CE3921" w:rsidRPr="00CA4DA1" w:rsidRDefault="00CE3921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D91635D" w14:textId="325D833F" w:rsidR="00CE3921" w:rsidRPr="00CA4DA1" w:rsidRDefault="00CE3921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B12" w:rsidRPr="00CA4DA1" w14:paraId="7BBA44E6" w14:textId="77777777" w:rsidTr="00081AB9">
        <w:trPr>
          <w:trHeight w:val="20"/>
          <w:tblHeader/>
        </w:trPr>
        <w:tc>
          <w:tcPr>
            <w:tcW w:w="6480" w:type="dxa"/>
          </w:tcPr>
          <w:p w14:paraId="70F8FFE5" w14:textId="4C87949D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B7DFAD7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4B0CCD51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2D73A4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96B12" w:rsidRPr="00CA4DA1" w14:paraId="478F860A" w14:textId="77777777" w:rsidTr="00081AB9">
        <w:trPr>
          <w:trHeight w:val="20"/>
          <w:tblHeader/>
        </w:trPr>
        <w:tc>
          <w:tcPr>
            <w:tcW w:w="6480" w:type="dxa"/>
          </w:tcPr>
          <w:p w14:paraId="33F22218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B12B3FB" w14:textId="4469EEF2" w:rsidR="00796B12" w:rsidRPr="00CA4DA1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A6557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6B12" w:rsidRPr="00CA4DA1" w14:paraId="3AD3BB32" w14:textId="77777777" w:rsidTr="00081AB9">
        <w:trPr>
          <w:trHeight w:val="20"/>
          <w:tblHeader/>
        </w:trPr>
        <w:tc>
          <w:tcPr>
            <w:tcW w:w="6480" w:type="dxa"/>
          </w:tcPr>
          <w:p w14:paraId="68161029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ขาดทุนที่เกี่ยวกับอสังหาริมทรัพย์เพื่อการลงทุน</w:t>
            </w:r>
          </w:p>
        </w:tc>
        <w:tc>
          <w:tcPr>
            <w:tcW w:w="2700" w:type="dxa"/>
            <w:gridSpan w:val="3"/>
          </w:tcPr>
          <w:p w14:paraId="3176EFA1" w14:textId="77777777" w:rsidR="00796B12" w:rsidRPr="00CA4DA1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96B12" w:rsidRPr="00CA4DA1" w14:paraId="50AD3C28" w14:textId="77777777" w:rsidTr="00081AB9">
        <w:trPr>
          <w:trHeight w:val="20"/>
        </w:trPr>
        <w:tc>
          <w:tcPr>
            <w:tcW w:w="6480" w:type="dxa"/>
          </w:tcPr>
          <w:p w14:paraId="67C1407B" w14:textId="77777777" w:rsidR="00796B12" w:rsidRPr="00CA4DA1" w:rsidRDefault="00796B12" w:rsidP="00C406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BD3AE48" w14:textId="3C579EE6" w:rsidR="00796B12" w:rsidRPr="00CA4DA1" w:rsidRDefault="005E1883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2,8</w:t>
            </w:r>
            <w:r w:rsidR="004877A3" w:rsidRPr="00CA4DA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02D20D2D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502521" w14:textId="579F9F72" w:rsidR="00796B12" w:rsidRPr="00CA4DA1" w:rsidRDefault="005E1883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2,8</w:t>
            </w:r>
            <w:r w:rsidR="004877A3" w:rsidRPr="00CA4DA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1CB57B5" w14:textId="77777777" w:rsidR="00796B12" w:rsidRPr="00CA4DA1" w:rsidRDefault="00796B12" w:rsidP="0079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CE3921" w:rsidRPr="00CA4DA1" w14:paraId="6C9BA1F0" w14:textId="77777777" w:rsidTr="00081AB9">
        <w:trPr>
          <w:trHeight w:val="20"/>
          <w:tblHeader/>
        </w:trPr>
        <w:tc>
          <w:tcPr>
            <w:tcW w:w="6480" w:type="dxa"/>
          </w:tcPr>
          <w:p w14:paraId="269B2FFD" w14:textId="77777777" w:rsidR="00CE3921" w:rsidRPr="00CA4DA1" w:rsidRDefault="00CE3921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B9DB7A8" w14:textId="380C9FE7" w:rsidR="00CE3921" w:rsidRPr="00CA4DA1" w:rsidRDefault="00CE3921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B12" w:rsidRPr="00CA4DA1" w14:paraId="1AEBBB13" w14:textId="77777777" w:rsidTr="00081AB9">
        <w:trPr>
          <w:trHeight w:val="20"/>
          <w:tblHeader/>
        </w:trPr>
        <w:tc>
          <w:tcPr>
            <w:tcW w:w="6480" w:type="dxa"/>
          </w:tcPr>
          <w:p w14:paraId="30F09D96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19DA4D60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66D71318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4047AE6" w14:textId="77777777" w:rsidR="00796B12" w:rsidRPr="00CA4DA1" w:rsidRDefault="00796B12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796B12" w:rsidRPr="00CA4DA1" w14:paraId="6EE054A5" w14:textId="77777777" w:rsidTr="00081AB9">
        <w:trPr>
          <w:trHeight w:val="20"/>
          <w:tblHeader/>
        </w:trPr>
        <w:tc>
          <w:tcPr>
            <w:tcW w:w="6480" w:type="dxa"/>
          </w:tcPr>
          <w:p w14:paraId="6074827F" w14:textId="77777777" w:rsidR="00796B12" w:rsidRPr="00CA4DA1" w:rsidRDefault="00796B12" w:rsidP="00C406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BF1D9F" w14:textId="5886F591" w:rsidR="00796B12" w:rsidRPr="00CA4DA1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A6557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6B12" w:rsidRPr="00CA4DA1" w14:paraId="0EB11DCB" w14:textId="77777777" w:rsidTr="00081AB9">
        <w:trPr>
          <w:trHeight w:val="20"/>
        </w:trPr>
        <w:tc>
          <w:tcPr>
            <w:tcW w:w="6480" w:type="dxa"/>
          </w:tcPr>
          <w:p w14:paraId="2F1C2FC2" w14:textId="59392B9F" w:rsidR="00796B12" w:rsidRPr="00CA4DA1" w:rsidRDefault="00796B12" w:rsidP="00C4067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2700" w:type="dxa"/>
            <w:gridSpan w:val="3"/>
          </w:tcPr>
          <w:p w14:paraId="6760FC04" w14:textId="77777777" w:rsidR="00796B12" w:rsidRPr="00CA4DA1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96B12" w:rsidRPr="00CA4DA1" w14:paraId="1D41C05D" w14:textId="77777777" w:rsidTr="00081AB9">
        <w:trPr>
          <w:trHeight w:val="20"/>
        </w:trPr>
        <w:tc>
          <w:tcPr>
            <w:tcW w:w="6480" w:type="dxa"/>
          </w:tcPr>
          <w:p w14:paraId="3BD09D48" w14:textId="77777777" w:rsidR="00796B12" w:rsidRPr="00CA4DA1" w:rsidRDefault="00796B12" w:rsidP="00C4067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D2EB743" w14:textId="3695F0AE" w:rsidR="00796B12" w:rsidRPr="00CA4DA1" w:rsidRDefault="006803BD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14395298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224F1B" w14:textId="31F621DB" w:rsidR="00796B12" w:rsidRPr="00CA4DA1" w:rsidRDefault="005B23AF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796B12" w:rsidRPr="00CA4DA1" w14:paraId="705B8A77" w14:textId="77777777" w:rsidTr="00081AB9">
        <w:trPr>
          <w:trHeight w:val="20"/>
        </w:trPr>
        <w:tc>
          <w:tcPr>
            <w:tcW w:w="6480" w:type="dxa"/>
          </w:tcPr>
          <w:p w14:paraId="7E7D6581" w14:textId="5497E6CF" w:rsidR="00796B12" w:rsidRPr="00CA4DA1" w:rsidRDefault="00582B18" w:rsidP="00C4067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796B12"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แต่ภายใน </w:t>
            </w:r>
            <w:r w:rsidR="00796B12" w:rsidRPr="00CA4DA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796B12" w:rsidRPr="00CA4DA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BAC0F22" w14:textId="2F95CDED" w:rsidR="00796B12" w:rsidRPr="00CA4DA1" w:rsidRDefault="006803BD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36" w:type="dxa"/>
          </w:tcPr>
          <w:p w14:paraId="02CD5C34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56E9FF" w14:textId="06C066BD" w:rsidR="00796B12" w:rsidRPr="00CA4DA1" w:rsidRDefault="005B23AF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</w:tr>
      <w:tr w:rsidR="00796B12" w:rsidRPr="00CA4DA1" w14:paraId="43A78184" w14:textId="77777777" w:rsidTr="00081AB9">
        <w:trPr>
          <w:trHeight w:val="20"/>
        </w:trPr>
        <w:tc>
          <w:tcPr>
            <w:tcW w:w="6480" w:type="dxa"/>
          </w:tcPr>
          <w:p w14:paraId="47CA1895" w14:textId="77777777" w:rsidR="00796B12" w:rsidRPr="00CA4DA1" w:rsidRDefault="00796B12" w:rsidP="00C4067B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1DDD21" w14:textId="22682726" w:rsidR="00796B12" w:rsidRPr="00CA4DA1" w:rsidRDefault="00CE3921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236" w:type="dxa"/>
          </w:tcPr>
          <w:p w14:paraId="27B8FC07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EA9657E" w14:textId="7DF4DDF6" w:rsidR="00796B12" w:rsidRPr="00CA4DA1" w:rsidRDefault="00796B12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</w:t>
            </w:r>
            <w:r w:rsidR="005B23AF" w:rsidRPr="00CA4DA1">
              <w:rPr>
                <w:rFonts w:ascii="Angsana New" w:hAnsi="Angsana New"/>
                <w:sz w:val="30"/>
                <w:szCs w:val="30"/>
              </w:rPr>
              <w:t>,390</w:t>
            </w:r>
          </w:p>
        </w:tc>
      </w:tr>
      <w:tr w:rsidR="00796B12" w:rsidRPr="00CA4DA1" w14:paraId="178967FD" w14:textId="77777777" w:rsidTr="00081AB9">
        <w:trPr>
          <w:trHeight w:val="20"/>
        </w:trPr>
        <w:tc>
          <w:tcPr>
            <w:tcW w:w="6480" w:type="dxa"/>
          </w:tcPr>
          <w:p w14:paraId="0C2090C7" w14:textId="77777777" w:rsidR="00796B12" w:rsidRPr="00CA4DA1" w:rsidRDefault="00796B12" w:rsidP="00C4067B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5EE461" w14:textId="11F281C4" w:rsidR="00796B12" w:rsidRPr="00CA4DA1" w:rsidRDefault="00CE3921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3,476</w:t>
            </w:r>
          </w:p>
        </w:tc>
        <w:tc>
          <w:tcPr>
            <w:tcW w:w="236" w:type="dxa"/>
          </w:tcPr>
          <w:p w14:paraId="4B6C3F05" w14:textId="77777777" w:rsidR="00796B12" w:rsidRPr="00CA4DA1" w:rsidRDefault="00796B12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BA7E3B" w14:textId="2A985085" w:rsidR="00796B12" w:rsidRPr="00CA4DA1" w:rsidRDefault="005B23AF" w:rsidP="00C406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6,309</w:t>
            </w:r>
          </w:p>
        </w:tc>
      </w:tr>
    </w:tbl>
    <w:p w14:paraId="4BF403D9" w14:textId="77777777" w:rsidR="00796B12" w:rsidRPr="00CA4DA1" w:rsidRDefault="00796B12" w:rsidP="0014722A">
      <w:pPr>
        <w:tabs>
          <w:tab w:val="clear" w:pos="680"/>
          <w:tab w:val="center" w:pos="540"/>
          <w:tab w:val="center" w:pos="81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07B7AB" w14:textId="77777777" w:rsidR="007C52D3" w:rsidRPr="00CA4DA1" w:rsidRDefault="000A10DE" w:rsidP="00F6328B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CA4DA1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 และที่ดินที่ให้เช่าแก่บริษัทย่อย</w:t>
      </w:r>
    </w:p>
    <w:p w14:paraId="431DD27E" w14:textId="77777777" w:rsidR="007C52D3" w:rsidRPr="00CA4DA1" w:rsidRDefault="007C52D3" w:rsidP="00F6328B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3747F5" w14:textId="1B901D89" w:rsidR="003A3EA8" w:rsidRPr="00CA4DA1" w:rsidRDefault="00D761C0" w:rsidP="00796B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CA4DA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CA4DA1">
        <w:rPr>
          <w:rFonts w:ascii="Angsana New" w:hAnsi="Angsana New"/>
          <w:sz w:val="30"/>
          <w:szCs w:val="30"/>
        </w:rPr>
        <w:t>31</w:t>
      </w:r>
      <w:r w:rsidRPr="00CA4D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A4DA1">
        <w:rPr>
          <w:rFonts w:ascii="Angsana New" w:hAnsi="Angsana New"/>
          <w:sz w:val="30"/>
          <w:szCs w:val="30"/>
        </w:rPr>
        <w:t>256</w:t>
      </w:r>
      <w:r w:rsidR="00676366" w:rsidRPr="00CA4DA1">
        <w:rPr>
          <w:rFonts w:ascii="Angsana New" w:hAnsi="Angsana New"/>
          <w:sz w:val="30"/>
          <w:szCs w:val="30"/>
        </w:rPr>
        <w:t>2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จำนวน</w:t>
      </w:r>
      <w:r w:rsidR="00324CD1" w:rsidRPr="00CA4DA1">
        <w:rPr>
          <w:rFonts w:ascii="Angsana New" w:hAnsi="Angsana New"/>
          <w:sz w:val="30"/>
          <w:szCs w:val="30"/>
        </w:rPr>
        <w:t xml:space="preserve"> </w:t>
      </w:r>
      <w:r w:rsidR="00174AB8" w:rsidRPr="00CA4DA1">
        <w:rPr>
          <w:rFonts w:ascii="Angsana New" w:hAnsi="Angsana New"/>
          <w:sz w:val="30"/>
          <w:szCs w:val="30"/>
        </w:rPr>
        <w:t>607.3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ล้านบาท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A4DA1">
        <w:rPr>
          <w:rFonts w:ascii="Angsana New" w:hAnsi="Angsana New"/>
          <w:i/>
          <w:iCs/>
          <w:sz w:val="30"/>
          <w:szCs w:val="30"/>
        </w:rPr>
        <w:t>25</w:t>
      </w:r>
      <w:r w:rsidR="006B53D4" w:rsidRPr="00CA4DA1">
        <w:rPr>
          <w:rFonts w:ascii="Angsana New" w:hAnsi="Angsana New"/>
          <w:i/>
          <w:iCs/>
          <w:sz w:val="30"/>
          <w:szCs w:val="30"/>
        </w:rPr>
        <w:t>6</w:t>
      </w:r>
      <w:r w:rsidR="00F87336" w:rsidRPr="00CA4DA1">
        <w:rPr>
          <w:rFonts w:ascii="Angsana New" w:hAnsi="Angsana New"/>
          <w:i/>
          <w:iCs/>
          <w:sz w:val="30"/>
          <w:szCs w:val="30"/>
        </w:rPr>
        <w:t>1</w:t>
      </w:r>
      <w:r w:rsidRPr="00CA4DA1">
        <w:rPr>
          <w:rFonts w:ascii="Angsana New" w:hAnsi="Angsana New"/>
          <w:i/>
          <w:iCs/>
          <w:sz w:val="30"/>
          <w:szCs w:val="30"/>
        </w:rPr>
        <w:t xml:space="preserve">: </w:t>
      </w:r>
      <w:r w:rsidR="006B53D4" w:rsidRPr="00CA4DA1">
        <w:rPr>
          <w:rFonts w:ascii="Angsana New" w:hAnsi="Angsana New"/>
          <w:i/>
          <w:iCs/>
          <w:sz w:val="30"/>
          <w:szCs w:val="30"/>
        </w:rPr>
        <w:t>607.3</w:t>
      </w:r>
      <w:r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CA4DA1">
        <w:rPr>
          <w:rFonts w:ascii="Angsana New" w:hAnsi="Angsana New" w:hint="cs"/>
          <w:sz w:val="30"/>
          <w:szCs w:val="30"/>
          <w:cs/>
        </w:rPr>
        <w:t xml:space="preserve"> ประเมินราคา</w:t>
      </w:r>
      <w:r w:rsidRPr="00CA4DA1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796B12" w:rsidRPr="00CA4DA1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796B12" w:rsidRPr="00CA4DA1">
        <w:rPr>
          <w:rFonts w:ascii="Angsana New" w:hAnsi="Angsana New"/>
          <w:sz w:val="30"/>
          <w:szCs w:val="30"/>
          <w:cs/>
        </w:rPr>
        <w:t>มูลค่าตลาดสำหรับการใช้ประโยชน์ปัจจุบัน</w:t>
      </w:r>
      <w:r w:rsidR="00CA6B78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796B12" w:rsidRPr="00CA4DA1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796B12" w:rsidRPr="00CA4DA1">
        <w:rPr>
          <w:rFonts w:ascii="Angsana New" w:hAnsi="Angsana New"/>
          <w:sz w:val="30"/>
          <w:szCs w:val="30"/>
        </w:rPr>
        <w:t>3</w:t>
      </w:r>
    </w:p>
    <w:p w14:paraId="27614925" w14:textId="77777777" w:rsidR="00EF5B0D" w:rsidRPr="00CA4DA1" w:rsidRDefault="00EF5B0D" w:rsidP="00796B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03F99" w14:textId="77777777" w:rsidR="0031595D" w:rsidRPr="00CA4DA1" w:rsidRDefault="00EE58A1" w:rsidP="0031595D">
      <w:pPr>
        <w:ind w:left="540" w:right="-360"/>
        <w:jc w:val="both"/>
        <w:rPr>
          <w:szCs w:val="22"/>
        </w:rPr>
      </w:pPr>
      <w:r w:rsidRPr="00CA4DA1">
        <w:rPr>
          <w:b/>
          <w:bCs/>
          <w:sz w:val="30"/>
          <w:szCs w:val="30"/>
          <w:cs/>
        </w:rPr>
        <w:t>การวัดมูลค่ายุติธรรม</w:t>
      </w:r>
      <w:r w:rsidRPr="00CA4DA1">
        <w:rPr>
          <w:rFonts w:hint="cs"/>
          <w:szCs w:val="22"/>
          <w:cs/>
        </w:rPr>
        <w:t xml:space="preserve"> </w:t>
      </w:r>
    </w:p>
    <w:p w14:paraId="20248FE6" w14:textId="77777777" w:rsidR="0031595D" w:rsidRPr="00CA4DA1" w:rsidRDefault="0031595D" w:rsidP="003159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B130B0" w14:textId="77777777" w:rsidR="0031595D" w:rsidRPr="00CA4DA1" w:rsidRDefault="00EE58A1" w:rsidP="0031595D">
      <w:pPr>
        <w:ind w:left="540" w:right="-360"/>
        <w:jc w:val="both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</w:p>
    <w:p w14:paraId="69A5AA60" w14:textId="77777777" w:rsidR="0031595D" w:rsidRPr="00CA4DA1" w:rsidRDefault="0031595D" w:rsidP="0031595D">
      <w:pPr>
        <w:ind w:left="540" w:right="-360"/>
        <w:jc w:val="both"/>
        <w:rPr>
          <w:rFonts w:ascii="Angsana New" w:hAnsi="Angsana New"/>
          <w:sz w:val="30"/>
          <w:szCs w:val="30"/>
        </w:rPr>
      </w:pPr>
    </w:p>
    <w:p w14:paraId="138607EF" w14:textId="77777777" w:rsidR="00B321FD" w:rsidRPr="00CA4DA1" w:rsidRDefault="00EE58A1" w:rsidP="00571536">
      <w:pPr>
        <w:ind w:left="540" w:right="65"/>
        <w:jc w:val="thaiDistribute"/>
        <w:rPr>
          <w:szCs w:val="22"/>
        </w:rPr>
      </w:pPr>
      <w:r w:rsidRPr="00CA4DA1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</w:t>
      </w:r>
      <w:r w:rsidR="00B321FD" w:rsidRPr="00CA4DA1">
        <w:rPr>
          <w:rFonts w:ascii="Angsana New" w:hAnsi="Angsana New" w:hint="cs"/>
          <w:sz w:val="30"/>
          <w:szCs w:val="30"/>
          <w:cs/>
        </w:rPr>
        <w:t>ภายนอก</w:t>
      </w:r>
      <w:r w:rsidRPr="00CA4DA1">
        <w:rPr>
          <w:rFonts w:ascii="Angsana New" w:hAnsi="Angsana New" w:hint="cs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 </w:t>
      </w:r>
    </w:p>
    <w:p w14:paraId="17EB143F" w14:textId="77777777" w:rsidR="00B321FD" w:rsidRPr="00CA4DA1" w:rsidRDefault="00B321FD" w:rsidP="00B321FD">
      <w:pPr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074861C" w14:textId="77777777" w:rsidR="00EE58A1" w:rsidRPr="00CA4DA1" w:rsidRDefault="00EE58A1" w:rsidP="00B321FD">
      <w:pPr>
        <w:ind w:left="540" w:right="65"/>
        <w:jc w:val="thaiDistribute"/>
        <w:rPr>
          <w:szCs w:val="22"/>
          <w:cs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A4DA1">
        <w:rPr>
          <w:rFonts w:ascii="Angsana New" w:hAnsi="Angsana New"/>
          <w:sz w:val="30"/>
          <w:szCs w:val="30"/>
        </w:rPr>
        <w:t xml:space="preserve">3 </w:t>
      </w:r>
      <w:r w:rsidRPr="00CA4DA1">
        <w:rPr>
          <w:rFonts w:ascii="Angsana New" w:hAnsi="Angsana New" w:hint="cs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3DC5D7E" w14:textId="77777777" w:rsidR="00EE58A1" w:rsidRPr="00CA4DA1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CA4DA1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E8F69D" w14:textId="77777777" w:rsidR="00ED2DA7" w:rsidRPr="00CA4DA1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CA4DA1">
        <w:rPr>
          <w:rFonts w:ascii="Angsana New" w:hAnsi="Angsana New"/>
          <w:sz w:val="30"/>
          <w:szCs w:val="30"/>
        </w:rPr>
        <w:t xml:space="preserve">Market Comparison Approach) </w:t>
      </w:r>
      <w:r w:rsidR="00ED2DA7" w:rsidRPr="00CA4DA1">
        <w:rPr>
          <w:rFonts w:ascii="Angsana New" w:hAnsi="Angsana New" w:hint="cs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</w:p>
    <w:p w14:paraId="0A49AF25" w14:textId="77777777" w:rsidR="00B61E75" w:rsidRPr="00CA4DA1" w:rsidRDefault="00B61E75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0C435" w14:textId="77777777" w:rsidR="00364963" w:rsidRPr="00CA4DA1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</w:t>
      </w:r>
      <w:r w:rsidR="00850293" w:rsidRPr="00CA4DA1">
        <w:rPr>
          <w:rFonts w:ascii="Angsana New" w:hAnsi="Angsana New" w:hint="cs"/>
          <w:sz w:val="30"/>
          <w:szCs w:val="30"/>
          <w:cs/>
        </w:rPr>
        <w:t xml:space="preserve">   </w:t>
      </w:r>
      <w:r w:rsidRPr="00CA4DA1">
        <w:rPr>
          <w:rFonts w:ascii="Angsana New" w:hAnsi="Angsana New" w:hint="cs"/>
          <w:sz w:val="30"/>
          <w:szCs w:val="30"/>
          <w:cs/>
        </w:rPr>
        <w:t>ราคาเสนอ</w:t>
      </w:r>
      <w:r w:rsidR="00F60290" w:rsidRPr="00CA4DA1">
        <w:rPr>
          <w:rFonts w:ascii="Angsana New" w:hAnsi="Angsana New" w:hint="cs"/>
          <w:sz w:val="30"/>
          <w:szCs w:val="30"/>
          <w:cs/>
        </w:rPr>
        <w:t>ซื้อขาย และราคาซื้อขาย</w:t>
      </w:r>
      <w:r w:rsidRPr="00CA4DA1">
        <w:rPr>
          <w:rFonts w:ascii="Angsana New" w:hAnsi="Angsana New" w:hint="cs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ของอสังหาริมทรัพย์เพื่อการลงทุนเปรียบเทียบที่คล้ายคลึงกันปรับด้วยปัจจัยความต่างอื่นๆ</w:t>
      </w:r>
    </w:p>
    <w:p w14:paraId="2F03EDB6" w14:textId="77777777" w:rsidR="00364963" w:rsidRPr="00CA4DA1" w:rsidRDefault="00364963" w:rsidP="00B6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364963" w:rsidRPr="00CA4DA1" w:rsidSect="008E4485">
          <w:headerReference w:type="even" r:id="rId11"/>
          <w:head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44C32B65" w14:textId="77777777" w:rsidR="003A3EA8" w:rsidRPr="00CA4DA1" w:rsidRDefault="003A3EA8" w:rsidP="00A3584E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674E26" w:rsidRPr="00CA4DA1">
        <w:rPr>
          <w:rFonts w:ascii="Angsana New" w:hAnsi="Angsana New"/>
          <w:b/>
          <w:bCs/>
          <w:sz w:val="30"/>
          <w:szCs w:val="30"/>
        </w:rPr>
        <w:t xml:space="preserve"> </w:t>
      </w:r>
      <w:r w:rsidRPr="00CA4DA1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  </w:t>
      </w:r>
    </w:p>
    <w:tbl>
      <w:tblPr>
        <w:tblW w:w="1503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9"/>
        <w:gridCol w:w="810"/>
        <w:gridCol w:w="9"/>
        <w:gridCol w:w="261"/>
        <w:gridCol w:w="9"/>
        <w:gridCol w:w="792"/>
        <w:gridCol w:w="9"/>
        <w:gridCol w:w="261"/>
        <w:gridCol w:w="9"/>
        <w:gridCol w:w="801"/>
        <w:gridCol w:w="9"/>
        <w:gridCol w:w="261"/>
        <w:gridCol w:w="9"/>
        <w:gridCol w:w="801"/>
        <w:gridCol w:w="9"/>
        <w:gridCol w:w="261"/>
        <w:gridCol w:w="9"/>
        <w:gridCol w:w="891"/>
        <w:gridCol w:w="9"/>
        <w:gridCol w:w="261"/>
        <w:gridCol w:w="9"/>
        <w:gridCol w:w="801"/>
        <w:gridCol w:w="9"/>
        <w:gridCol w:w="261"/>
        <w:gridCol w:w="9"/>
        <w:gridCol w:w="801"/>
        <w:gridCol w:w="9"/>
        <w:gridCol w:w="261"/>
        <w:gridCol w:w="9"/>
        <w:gridCol w:w="891"/>
        <w:gridCol w:w="9"/>
        <w:gridCol w:w="261"/>
        <w:gridCol w:w="9"/>
        <w:gridCol w:w="801"/>
        <w:gridCol w:w="9"/>
        <w:gridCol w:w="261"/>
        <w:gridCol w:w="9"/>
        <w:gridCol w:w="801"/>
        <w:gridCol w:w="9"/>
        <w:gridCol w:w="261"/>
        <w:gridCol w:w="9"/>
        <w:gridCol w:w="711"/>
        <w:gridCol w:w="9"/>
        <w:gridCol w:w="270"/>
        <w:gridCol w:w="9"/>
        <w:gridCol w:w="702"/>
        <w:gridCol w:w="9"/>
      </w:tblGrid>
      <w:tr w:rsidR="00526298" w:rsidRPr="00CA4DA1" w14:paraId="4B770BAF" w14:textId="77777777" w:rsidTr="00111EAB">
        <w:trPr>
          <w:trHeight w:val="290"/>
        </w:trPr>
        <w:tc>
          <w:tcPr>
            <w:tcW w:w="2340" w:type="dxa"/>
            <w:gridSpan w:val="2"/>
          </w:tcPr>
          <w:p w14:paraId="0E649816" w14:textId="77777777" w:rsidR="00526298" w:rsidRPr="00CA4DA1" w:rsidRDefault="00B05EA2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690" w:type="dxa"/>
            <w:gridSpan w:val="46"/>
            <w:tcBorders>
              <w:bottom w:val="nil"/>
            </w:tcBorders>
          </w:tcPr>
          <w:p w14:paraId="442B480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6298" w:rsidRPr="00CA4DA1" w14:paraId="3442D9BD" w14:textId="77777777" w:rsidTr="00111EAB">
        <w:tc>
          <w:tcPr>
            <w:tcW w:w="2340" w:type="dxa"/>
            <w:gridSpan w:val="2"/>
          </w:tcPr>
          <w:p w14:paraId="31081BEE" w14:textId="77777777" w:rsidR="00526298" w:rsidRPr="00CA4DA1" w:rsidRDefault="00526298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F244DC2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EC7CC3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61F2316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5ED51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08220A42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CF0483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90F2F56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6697C96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816B2C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49D69E1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97BD1F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E32C301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C6FC1C5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6699C8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CA79BF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517759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00850C5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A0F60B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AFE53C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9E1BB1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3D400A1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290A1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</w:tcPr>
          <w:p w14:paraId="6C73DF1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6298" w:rsidRPr="00CA4DA1" w14:paraId="40712FBD" w14:textId="77777777" w:rsidTr="00111EAB">
        <w:tc>
          <w:tcPr>
            <w:tcW w:w="2340" w:type="dxa"/>
            <w:gridSpan w:val="2"/>
          </w:tcPr>
          <w:p w14:paraId="03A7F3B7" w14:textId="77777777" w:rsidR="00526298" w:rsidRPr="00CA4DA1" w:rsidRDefault="00526298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10"/>
            <w:tcBorders>
              <w:top w:val="nil"/>
              <w:bottom w:val="single" w:sz="4" w:space="0" w:color="auto"/>
            </w:tcBorders>
          </w:tcPr>
          <w:p w14:paraId="5D3D74F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9BD1E7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479DCB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</w:tcPr>
          <w:p w14:paraId="617D3C4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gridSpan w:val="2"/>
          </w:tcPr>
          <w:p w14:paraId="1C7F41B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909115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EA830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7EB28B1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29018B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D106F5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A8CD83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84F8DE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F02805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5E01C19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46CF56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6310578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</w:tcPr>
          <w:p w14:paraId="04FB86DB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6298" w:rsidRPr="00CA4DA1" w14:paraId="5E772230" w14:textId="77777777" w:rsidTr="00111EAB">
        <w:tc>
          <w:tcPr>
            <w:tcW w:w="2340" w:type="dxa"/>
            <w:gridSpan w:val="2"/>
          </w:tcPr>
          <w:p w14:paraId="514137A2" w14:textId="77777777" w:rsidR="00526298" w:rsidRPr="00CA4DA1" w:rsidRDefault="00526298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0010C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738F79D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</w:tcPr>
          <w:p w14:paraId="624293C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F2D508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78772D32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0DD56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0C1464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31B12A65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4B4250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3DFE650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3776AF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774FEF0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092DE0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</w:tcPr>
          <w:p w14:paraId="2D5D7D3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698FD9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6468C6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B85754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</w:tcPr>
          <w:p w14:paraId="09F11C8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1E04AE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5"/>
          </w:tcPr>
          <w:p w14:paraId="14A71E72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20" w:type="dxa"/>
            <w:gridSpan w:val="3"/>
          </w:tcPr>
          <w:p w14:paraId="6A47C5AB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6298" w:rsidRPr="00CA4DA1" w14:paraId="07747372" w14:textId="77777777" w:rsidTr="00111EAB">
        <w:tc>
          <w:tcPr>
            <w:tcW w:w="2340" w:type="dxa"/>
            <w:gridSpan w:val="2"/>
          </w:tcPr>
          <w:p w14:paraId="1B6768F3" w14:textId="77777777" w:rsidR="00526298" w:rsidRPr="00CA4DA1" w:rsidRDefault="00526298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932002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3E3BC14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</w:tcPr>
          <w:p w14:paraId="157207E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gridSpan w:val="2"/>
          </w:tcPr>
          <w:p w14:paraId="52A6C7B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349AA26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1C1163C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22C7E76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FFC5A2B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F1C13A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</w:t>
            </w:r>
            <w:r w:rsidR="00577700" w:rsidRPr="00CA4DA1">
              <w:rPr>
                <w:rFonts w:ascii="Angsana New" w:hAnsi="Angsana New" w:hint="cs"/>
                <w:sz w:val="22"/>
                <w:szCs w:val="22"/>
                <w:cs/>
              </w:rPr>
              <w:t>ร</w:t>
            </w: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เช่า</w:t>
            </w:r>
          </w:p>
        </w:tc>
        <w:tc>
          <w:tcPr>
            <w:tcW w:w="270" w:type="dxa"/>
            <w:gridSpan w:val="2"/>
          </w:tcPr>
          <w:p w14:paraId="232A434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7631C4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2041DAAB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96E8F0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41723FF6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570C853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165FD92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7619F01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5C1CEDD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CDDF7A6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</w:tcPr>
          <w:p w14:paraId="4A72764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42FFC2D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5FEA0C48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</w:tcPr>
          <w:p w14:paraId="30E6205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4567A" w:rsidRPr="00CA4DA1" w14:paraId="2CE5564A" w14:textId="77777777" w:rsidTr="00111EAB">
        <w:tc>
          <w:tcPr>
            <w:tcW w:w="2340" w:type="dxa"/>
            <w:gridSpan w:val="2"/>
          </w:tcPr>
          <w:p w14:paraId="197D7FDC" w14:textId="77777777" w:rsidR="0014567A" w:rsidRPr="00CA4DA1" w:rsidRDefault="0014567A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</w:tcPr>
          <w:p w14:paraId="7E9ECB2C" w14:textId="77777777" w:rsidR="0014567A" w:rsidRPr="00CA4DA1" w:rsidRDefault="0014567A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26298" w:rsidRPr="00CA4DA1" w14:paraId="4FAD9FE4" w14:textId="77777777" w:rsidTr="00111EAB">
        <w:tc>
          <w:tcPr>
            <w:tcW w:w="2340" w:type="dxa"/>
            <w:gridSpan w:val="2"/>
          </w:tcPr>
          <w:p w14:paraId="752C1FBC" w14:textId="77777777" w:rsidR="00526298" w:rsidRPr="00CA4DA1" w:rsidRDefault="00526298" w:rsidP="00B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</w:tcPr>
          <w:p w14:paraId="38CA5AB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6081725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</w:tcPr>
          <w:p w14:paraId="3F6CC46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AB774B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B056D6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A42782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0886D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92A1762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ED001A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CDCB949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ABD2040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48B257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9294DDA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09C7557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D4E7FF1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78F2B9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89625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38E1C31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DDC37F3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45B4F4E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DFE17A4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DD99CF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</w:tcPr>
          <w:p w14:paraId="3B6292FC" w14:textId="77777777" w:rsidR="00526298" w:rsidRPr="00CA4DA1" w:rsidRDefault="00526298" w:rsidP="00F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4215" w:rsidRPr="00CA4DA1" w14:paraId="5902E1B1" w14:textId="77777777" w:rsidTr="00111EAB">
        <w:trPr>
          <w:trHeight w:val="245"/>
        </w:trPr>
        <w:tc>
          <w:tcPr>
            <w:tcW w:w="2340" w:type="dxa"/>
            <w:gridSpan w:val="2"/>
          </w:tcPr>
          <w:p w14:paraId="52DBDF9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ณ วันที่ 1 มกราคม 25</w:t>
            </w:r>
            <w:r w:rsidRPr="00CA4DA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1CB38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20844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5A7EAA9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647D0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1CC17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36E93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99DCDE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56,424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5F0F87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87926D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789,464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D36A0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96A42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1,456,120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23FBF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8868C2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753,079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BC527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FB4A14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637,961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9D13C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80C054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34,557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33E5D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05298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406,876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179B6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3B28DF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50,126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C65B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34D7E1E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5,796,715</w:t>
            </w:r>
          </w:p>
        </w:tc>
      </w:tr>
      <w:tr w:rsidR="00884215" w:rsidRPr="00CA4DA1" w14:paraId="083C7A0E" w14:textId="77777777" w:rsidTr="00111EAB">
        <w:tc>
          <w:tcPr>
            <w:tcW w:w="2340" w:type="dxa"/>
            <w:gridSpan w:val="2"/>
          </w:tcPr>
          <w:p w14:paraId="5E991DA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13DED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C58E76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19B11EB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F478A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C633A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B961D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FEB67D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FAC0A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2BD9D9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5351F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A7B6B3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CCB63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777D77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19,847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90D40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E220EE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93,452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A31E1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C5641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3,623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9CBD9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22F6E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29,816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6768C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02B076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243,695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829A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72F3A63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390,493</w:t>
            </w:r>
          </w:p>
        </w:tc>
      </w:tr>
      <w:tr w:rsidR="00884215" w:rsidRPr="00CA4DA1" w14:paraId="5FA3572D" w14:textId="77777777" w:rsidTr="00111EAB">
        <w:tc>
          <w:tcPr>
            <w:tcW w:w="2340" w:type="dxa"/>
            <w:gridSpan w:val="2"/>
          </w:tcPr>
          <w:p w14:paraId="1323181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61171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C0495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ACA62F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43D88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D6867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F056E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14271B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10,710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119A9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763E77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89,098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B3E05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5B2BCE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90,902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05CC7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812C2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13,208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87758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FB3F5E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7,505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EDC4E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DA6F8C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A1D81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0EC756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60B1F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A98C18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(264,403)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61BA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499E796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(52,980)</w:t>
            </w:r>
          </w:p>
        </w:tc>
      </w:tr>
      <w:tr w:rsidR="00884215" w:rsidRPr="00CA4DA1" w14:paraId="6A08AEF8" w14:textId="77777777" w:rsidTr="00111EAB">
        <w:tc>
          <w:tcPr>
            <w:tcW w:w="2340" w:type="dxa"/>
            <w:gridSpan w:val="2"/>
          </w:tcPr>
          <w:p w14:paraId="18544A7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BA81E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215D18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</w:tcPr>
          <w:p w14:paraId="0A152A9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9100CA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7C1E05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3C877F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CAF436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ABAA0B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4B53AF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7A3FA8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8CE32D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(379)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980D48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E66B70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(24,656)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58976C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59E1F8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(24,494)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E2BA40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5B41812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(14,301)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B04ADB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D899C5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(121,777)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40E69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BDC09D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372AA7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14:paraId="3103636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(185,607)</w:t>
            </w:r>
          </w:p>
        </w:tc>
      </w:tr>
      <w:tr w:rsidR="00884215" w:rsidRPr="00CA4DA1" w14:paraId="17FCBD80" w14:textId="77777777" w:rsidTr="00111EAB">
        <w:trPr>
          <w:trHeight w:val="262"/>
        </w:trPr>
        <w:tc>
          <w:tcPr>
            <w:tcW w:w="2340" w:type="dxa"/>
            <w:gridSpan w:val="2"/>
          </w:tcPr>
          <w:p w14:paraId="6A2D506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61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772B0B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5F193B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</w:tcPr>
          <w:p w14:paraId="0FBD121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36C268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70E833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2CC0EE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96553F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52271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0DB2250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64238D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58C0AD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87C4E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B9A792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02600A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6CF4689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75CC20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C8CF68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6DADE2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58A609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8A7EDB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5D58AC6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D9BF9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nil"/>
            </w:tcBorders>
          </w:tcPr>
          <w:p w14:paraId="15988A4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84215" w:rsidRPr="00CA4DA1" w14:paraId="58586E7D" w14:textId="77777777" w:rsidTr="00111EAB">
        <w:tc>
          <w:tcPr>
            <w:tcW w:w="2340" w:type="dxa"/>
            <w:gridSpan w:val="2"/>
          </w:tcPr>
          <w:p w14:paraId="55FEA1D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93230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B465D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12B2D05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0EEF25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9D3ECE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234A9D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9649F5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67,134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4414E0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85B4DB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878,622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1C04F6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9B2DC9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1,546,643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DC4585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7E5EF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761,478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0D334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474B15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714,424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BC31C5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22D3A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23,879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1E814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52C2A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314,915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901971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D0E502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29,418</w:t>
            </w:r>
          </w:p>
        </w:tc>
        <w:tc>
          <w:tcPr>
            <w:tcW w:w="270" w:type="dxa"/>
            <w:tcBorders>
              <w:bottom w:val="nil"/>
            </w:tcBorders>
          </w:tcPr>
          <w:p w14:paraId="7926D41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61A37F5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5,948,621</w:t>
            </w:r>
          </w:p>
        </w:tc>
      </w:tr>
      <w:tr w:rsidR="00884215" w:rsidRPr="00CA4DA1" w14:paraId="7CA245AA" w14:textId="77777777" w:rsidTr="00111EAB">
        <w:tc>
          <w:tcPr>
            <w:tcW w:w="2340" w:type="dxa"/>
            <w:gridSpan w:val="2"/>
          </w:tcPr>
          <w:p w14:paraId="53939B5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BBEC1D" w14:textId="5B5A9D7C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5E109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47B04F72" w14:textId="33AA4433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E49E4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991024" w14:textId="260719B8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0D02B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2D9420" w14:textId="5806F159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98564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132ED02" w14:textId="5E9F811F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BB524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2510F05" w14:textId="452A2AFB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B9EB6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988141F" w14:textId="21C0A24D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11,958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78DD5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BCFA0DA" w14:textId="52F6415E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44,784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5AB40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DB90213" w14:textId="18FEE845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91803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1F0E526" w14:textId="7E025B8E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53,351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939F9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75D89CB" w14:textId="27C0E4E2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125,063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C14D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5538BC72" w14:textId="689BBADF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235,665</w:t>
            </w:r>
          </w:p>
        </w:tc>
      </w:tr>
      <w:tr w:rsidR="00884215" w:rsidRPr="00CA4DA1" w14:paraId="24195BC8" w14:textId="77777777" w:rsidTr="00111EAB">
        <w:tc>
          <w:tcPr>
            <w:tcW w:w="2340" w:type="dxa"/>
            <w:gridSpan w:val="2"/>
          </w:tcPr>
          <w:p w14:paraId="78578C4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AE8EC9" w14:textId="3E588EAA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A8980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4EDC0FD1" w14:textId="0A4928AE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579A4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AC61EA3" w14:textId="334E68A7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92177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89B6901" w14:textId="75DDC622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2,035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18225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1EAD27A" w14:textId="4286F9AD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31,745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996ED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3EADE8" w14:textId="163C8A9D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31,557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A2A22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632A7C6" w14:textId="2DE84084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11,282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5B445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859057B" w14:textId="0547C7CF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4,134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343E1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13EBC52" w14:textId="06216B92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CB3F9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53B80F" w14:textId="7DE65BBD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C8EB5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AFA5FC5" w14:textId="02C79ADF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(88,247)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8F49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0D022E" w14:textId="13112953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(7,494)</w:t>
            </w:r>
          </w:p>
        </w:tc>
      </w:tr>
      <w:tr w:rsidR="00884215" w:rsidRPr="00CA4DA1" w14:paraId="6376251B" w14:textId="77777777" w:rsidTr="00111EAB">
        <w:tc>
          <w:tcPr>
            <w:tcW w:w="2340" w:type="dxa"/>
            <w:gridSpan w:val="2"/>
          </w:tcPr>
          <w:p w14:paraId="7BE2BC8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687691" w14:textId="6665E9D2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699709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</w:tcPr>
          <w:p w14:paraId="778046FC" w14:textId="6EC803DD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F30295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5AF72FB" w14:textId="79725C5E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6DAE8B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71F8788" w14:textId="1D65CBDC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F9F436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BE97579" w14:textId="15AC8E5D" w:rsidR="00884215" w:rsidRPr="00CA4DA1" w:rsidRDefault="00925105" w:rsidP="0092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(191)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64C7F7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FC3EB20" w14:textId="2B9E717E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A20091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A0A52E3" w14:textId="401CE3AB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(9,188)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1A8E8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ADAB67F" w14:textId="6F4C1BF2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(15,863)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97FDB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8EDAF60" w14:textId="2CB6DA6D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(6,350)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16DB17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83D2567" w14:textId="2305B3B1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(4,210)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CD0A2E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B056FFF" w14:textId="3E8D08B2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A676F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14:paraId="6F2E6F71" w14:textId="166F1606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(35,802)</w:t>
            </w:r>
          </w:p>
        </w:tc>
      </w:tr>
      <w:tr w:rsidR="00884215" w:rsidRPr="00CA4DA1" w14:paraId="494DF993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467A5BB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F1E672E" w14:textId="2BF67639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C6943C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9EAA1" w14:textId="416792E3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D8B0B5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A3DDA53" w14:textId="19ECBD28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1ED68F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BE071CB" w14:textId="48355FF7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69,169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C7A5D1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6D51840E" w14:textId="27C17ECC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910,241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B440B5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C73E4FE" w14:textId="3BBCADE9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1,578,200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524BCC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D6A728A" w14:textId="0D1F84DF" w:rsidR="00884215" w:rsidRPr="00CA4DA1" w:rsidRDefault="0092510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775,530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7B8C89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6F4F685" w14:textId="40D279C7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747,479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A20AB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9828D89" w14:textId="545DD29E" w:rsidR="00884215" w:rsidRPr="00CA4DA1" w:rsidRDefault="00EA107D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17,973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07CA64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904902B" w14:textId="3CA58BA8" w:rsidR="00884215" w:rsidRPr="00CA4DA1" w:rsidRDefault="00D67629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364,056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1BA44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627B0047" w14:textId="04646AAD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bottom w:val="nil"/>
            </w:tcBorders>
          </w:tcPr>
          <w:p w14:paraId="23C6899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A6CD6" w14:textId="479198F4" w:rsidR="00884215" w:rsidRPr="00CA4DA1" w:rsidRDefault="00C310DA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6,140,990</w:t>
            </w:r>
          </w:p>
        </w:tc>
      </w:tr>
      <w:tr w:rsidR="00884215" w:rsidRPr="00CA4DA1" w14:paraId="06670D04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4F6C603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0BB3A90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6D4216F5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3A6B05C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36C98D6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6FC87444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1B77A8D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5895396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36A31231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78214FF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3105629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0BD1D789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28FDC08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29CF2BD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357E18C1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0C4662F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03502A9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16FCF7B9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4188654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28A32CD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3C8609F6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01B83B1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13BFB4C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84215" w:rsidRPr="00CA4DA1" w14:paraId="17D5E34C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7D38F58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0D307A7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4215" w:rsidRPr="00CA4DA1" w14:paraId="339C5FE5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037D8E7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CF130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196B9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3341C30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E4748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566E3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CE85C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EEDEDD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C9474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CC1A07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364F0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D835A5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2CE96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03311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7F384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19F4F2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ACE7C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F43CDB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3820A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49767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529E3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C8CFF9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652F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7719CB6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4215" w:rsidRPr="00CA4DA1" w14:paraId="79CF3CCA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1117A03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10"/>
            <w:tcBorders>
              <w:top w:val="nil"/>
              <w:bottom w:val="single" w:sz="4" w:space="0" w:color="auto"/>
            </w:tcBorders>
          </w:tcPr>
          <w:p w14:paraId="526B526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43FD4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D583C7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  <w:tcBorders>
              <w:top w:val="nil"/>
              <w:bottom w:val="nil"/>
            </w:tcBorders>
          </w:tcPr>
          <w:p w14:paraId="5D13CF5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05DBA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C76A9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851A23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C8CCA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860171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634AF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40A02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4BF22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946AD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D2F92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FACC7C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8CDC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0F7AEC7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4215" w:rsidRPr="00CA4DA1" w14:paraId="3CFABF6B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1E5C193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E40AC0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22152A5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</w:tcPr>
          <w:p w14:paraId="2107221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B4240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D5E4B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B3728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53E8F0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01A02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569392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C2704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5AF95E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1D31E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20FA7C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A4871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BDF324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97CA9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44010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9E88B9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40DB9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5"/>
            <w:tcBorders>
              <w:top w:val="nil"/>
              <w:bottom w:val="nil"/>
            </w:tcBorders>
          </w:tcPr>
          <w:p w14:paraId="58358D6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97F1FF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4215" w:rsidRPr="00CA4DA1" w14:paraId="05A4955A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7A8E408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4ED1B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D01C6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ADE0A0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33CFB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B46E3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F5A39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92207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F34C3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3BED60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25CFC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A06A8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24365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451AA5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1BF586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EA6D76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A1FCA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659C8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31EFE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CD789C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98F70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5489E4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CFD7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7C542E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84215" w:rsidRPr="00CA4DA1" w14:paraId="64C1D4B4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160253B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72529242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84215" w:rsidRPr="00CA4DA1" w14:paraId="4CD39532" w14:textId="77777777" w:rsidTr="00111EAB">
        <w:tc>
          <w:tcPr>
            <w:tcW w:w="2340" w:type="dxa"/>
            <w:gridSpan w:val="2"/>
            <w:tcBorders>
              <w:top w:val="nil"/>
            </w:tcBorders>
          </w:tcPr>
          <w:p w14:paraId="7B09D86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C0C20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E0B79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4BF04AB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700C8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19E598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DDAE3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715ED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4FC59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C5C95F0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F0EEBB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4034DE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D08C2F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49EA4D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25B32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257A99A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125423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232785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4063B9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23E852D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87E871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FECE967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2F0A8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07972784" w14:textId="77777777" w:rsidR="00884215" w:rsidRPr="00CA4DA1" w:rsidRDefault="00884215" w:rsidP="0088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4D986BE6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6C0F796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ณ วันที่ 1 มกราคม 25</w:t>
            </w:r>
            <w:r w:rsidRPr="00CA4DA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B04C6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E6F5D3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6156D1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AB01E4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8555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334417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C10D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(14,124)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71CF3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CAAAD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(294,291)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CD821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03F68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(639,600)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81695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57BE3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(629,093)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CDC55E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BD73D2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(414,470)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B51E5A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FE3DB1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35997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F20F9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(356,815)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F09AF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1AF21F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6B5E44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7B036DC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(2,348,393)</w:t>
            </w:r>
          </w:p>
        </w:tc>
      </w:tr>
      <w:tr w:rsidR="004651AB" w:rsidRPr="00CA4DA1" w14:paraId="64AB77F7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6B703E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140C4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290C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19DE5B4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60EE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B58B1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A66E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F70B6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(5,698)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7CDA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9DC7AD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(36,093)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61DC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5DBC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(69,391)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0677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D2846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(50,154)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196C1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35481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(75,639)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EE64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7FAE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44BC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0078E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(22,588)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2B20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67DDAD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40BC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4F82B6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(259,563)</w:t>
            </w:r>
          </w:p>
        </w:tc>
      </w:tr>
      <w:tr w:rsidR="004651AB" w:rsidRPr="00CA4DA1" w14:paraId="2757DEAF" w14:textId="77777777" w:rsidTr="00111EAB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21261FF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A5FD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0A94A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1DF6CA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C465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C73CB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625D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5B51EC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6A46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5815170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2160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77948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ED11A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BCB76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24,572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84911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13BF65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24,408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960A9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721C1B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104D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D7C51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121,751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5DB99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67A4DC8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ADBD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</w:tcPr>
          <w:p w14:paraId="365649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171,110</w:t>
            </w:r>
          </w:p>
        </w:tc>
      </w:tr>
      <w:tr w:rsidR="004651AB" w:rsidRPr="00CA4DA1" w14:paraId="75F414B8" w14:textId="77777777" w:rsidTr="00111EAB">
        <w:tc>
          <w:tcPr>
            <w:tcW w:w="2340" w:type="dxa"/>
            <w:gridSpan w:val="2"/>
          </w:tcPr>
          <w:p w14:paraId="71069F3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61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615D6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ED09D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</w:tcPr>
          <w:p w14:paraId="143203B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DC4E11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4FBFA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1D48D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246AE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C8EA2D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70A3F0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F21452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A6730B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3C438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9A7B3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199437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FBEF58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BDE94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50295B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F3671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6B614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23CB50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2DFADC6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E596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nil"/>
            </w:tcBorders>
          </w:tcPr>
          <w:p w14:paraId="01DC27E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201322CA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2FCBD9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61CBE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D7F6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C08D1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63CD8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4D17E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F0C9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6D45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(19,822)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62346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24E57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(330,384)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7D49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82C0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(708,612)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250A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FF70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(654,675)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91D8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92640E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(465,701)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93AA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F1109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1661B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EAED8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(257,652)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B999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F31EF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72E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3378103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(2,436,846)</w:t>
            </w:r>
          </w:p>
        </w:tc>
      </w:tr>
      <w:tr w:rsidR="004651AB" w:rsidRPr="00CA4DA1" w14:paraId="3A805CF6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192A6F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F822B6" w14:textId="3F1C96C2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5862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5EBF268B" w14:textId="7275134A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3679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EB054F" w14:textId="1071F266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379A1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203262" w14:textId="7AAC415C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(5,873)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39D0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BFB55E1" w14:textId="3D7AFF35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(36,</w:t>
            </w:r>
            <w:r w:rsidR="00682970" w:rsidRPr="00CA4DA1">
              <w:rPr>
                <w:rFonts w:ascii="Angsana New" w:hAnsi="Angsana New"/>
                <w:sz w:val="22"/>
                <w:szCs w:val="22"/>
              </w:rPr>
              <w:t>32</w:t>
            </w:r>
            <w:r w:rsidRPr="00CA4DA1">
              <w:rPr>
                <w:rFonts w:ascii="Angsana New" w:hAnsi="Angsana New"/>
                <w:sz w:val="22"/>
                <w:szCs w:val="22"/>
              </w:rPr>
              <w:t>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1A67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F85CF6" w14:textId="3472BF6C" w:rsidR="004651AB" w:rsidRPr="00CA4DA1" w:rsidRDefault="00A2361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(82,321)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13519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22DCA05" w14:textId="65781499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(40,865)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AC1C8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2D01515" w14:textId="56CC825C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(80,028)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C5818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06C2AD" w14:textId="74F77332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674E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31BA33" w14:textId="27CA4C97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(26,690)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C125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9C293AF" w14:textId="63697F92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A87D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F4201B" w14:textId="120C4133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</w:t>
            </w:r>
            <w:r w:rsidR="00682970" w:rsidRPr="00CA4DA1">
              <w:rPr>
                <w:rFonts w:ascii="Angsana New" w:hAnsi="Angsana New"/>
                <w:sz w:val="22"/>
                <w:szCs w:val="22"/>
              </w:rPr>
              <w:t>72</w:t>
            </w:r>
            <w:r w:rsidRPr="00CA4DA1">
              <w:rPr>
                <w:rFonts w:ascii="Angsana New" w:hAnsi="Angsana New"/>
                <w:sz w:val="22"/>
                <w:szCs w:val="22"/>
              </w:rPr>
              <w:t>,</w:t>
            </w:r>
            <w:r w:rsidR="00682970" w:rsidRPr="00CA4DA1">
              <w:rPr>
                <w:rFonts w:ascii="Angsana New" w:hAnsi="Angsana New"/>
                <w:sz w:val="22"/>
                <w:szCs w:val="22"/>
              </w:rPr>
              <w:t>10</w:t>
            </w:r>
            <w:r w:rsidRPr="00CA4DA1">
              <w:rPr>
                <w:rFonts w:ascii="Angsana New" w:hAnsi="Angsana New"/>
                <w:sz w:val="22"/>
                <w:szCs w:val="22"/>
              </w:rPr>
              <w:t>3)</w:t>
            </w:r>
          </w:p>
        </w:tc>
      </w:tr>
      <w:tr w:rsidR="004651AB" w:rsidRPr="00CA4DA1" w14:paraId="742F2981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697B29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4E86F95" w14:textId="46D06931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0D69B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219E63DC" w14:textId="4698E424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69AD7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5316195" w14:textId="7E6CF7E9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7994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D4D75AE" w14:textId="3D544D4D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A850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7236479" w14:textId="4363BB24" w:rsidR="004651AB" w:rsidRPr="00CA4DA1" w:rsidRDefault="008D3E17" w:rsidP="008D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D247B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515A4C1" w14:textId="3126627C" w:rsidR="004651AB" w:rsidRPr="00CA4DA1" w:rsidRDefault="00A2361B" w:rsidP="00A2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5E23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89254AF" w14:textId="15202692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8,972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C7AC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72D6B0C" w14:textId="3D95CD81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15,382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7062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67A2356" w14:textId="540B3602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AA71C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3DAFF4F" w14:textId="36C76F89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4,154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815F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654331B9" w14:textId="614FE1D9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7726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</w:tcPr>
          <w:p w14:paraId="2D4CBE59" w14:textId="15163FD6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28,579</w:t>
            </w:r>
          </w:p>
        </w:tc>
      </w:tr>
      <w:tr w:rsidR="004651AB" w:rsidRPr="00CA4DA1" w14:paraId="2A929D1F" w14:textId="77777777" w:rsidTr="00111EAB">
        <w:tc>
          <w:tcPr>
            <w:tcW w:w="2340" w:type="dxa"/>
            <w:gridSpan w:val="2"/>
          </w:tcPr>
          <w:p w14:paraId="50583D8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3CA9F9" w14:textId="4460590A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5198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437927" w14:textId="3F449F1D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8B90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D0FCF" w14:textId="356FA313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9464E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07AB6" w14:textId="64BE944E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(25,695)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A0952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8798E5" w14:textId="7D1D6FC8" w:rsidR="004651AB" w:rsidRPr="00CA4DA1" w:rsidRDefault="008D3E17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0451D5"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366,</w:t>
            </w:r>
            <w:r w:rsidR="00682970"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63</w:t>
            </w:r>
            <w:r w:rsidR="000451D5" w:rsidRPr="00CA4DA1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014FD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11CAF" w14:textId="55BFC24D" w:rsidR="004651AB" w:rsidRPr="00CA4DA1" w:rsidRDefault="00A2361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(790,933)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96522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A36EC" w14:textId="2916F71A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(686,568)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79E1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D20541" w14:textId="020AD76F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(530,347)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205C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38FFC" w14:textId="4D23CA69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07AD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5063B" w14:textId="46A28232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(280,188)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4D03D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91312" w14:textId="50982B8E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D43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8D94CF" w14:textId="4C95A64E" w:rsidR="004651AB" w:rsidRPr="00CA4DA1" w:rsidRDefault="0018773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(2,680,370)</w:t>
            </w:r>
          </w:p>
        </w:tc>
      </w:tr>
      <w:tr w:rsidR="004651AB" w:rsidRPr="00CA4DA1" w14:paraId="7E5392D1" w14:textId="77777777" w:rsidTr="000B0E0E">
        <w:tc>
          <w:tcPr>
            <w:tcW w:w="2340" w:type="dxa"/>
            <w:gridSpan w:val="2"/>
            <w:tcBorders>
              <w:bottom w:val="nil"/>
            </w:tcBorders>
          </w:tcPr>
          <w:p w14:paraId="55A272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5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1044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1B7A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</w:tcPr>
          <w:p w14:paraId="2C41F9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1597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967C80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7146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A893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2C9A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53AD0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C6B58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D2DD78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B2FB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68A34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4C422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C9242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FFF1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D29D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DE590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10937D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AFB0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409B1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DB6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047101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B0E0E" w:rsidRPr="00CA4DA1" w14:paraId="73D3A453" w14:textId="77777777" w:rsidTr="000B0E0E">
        <w:tc>
          <w:tcPr>
            <w:tcW w:w="2340" w:type="dxa"/>
            <w:gridSpan w:val="2"/>
            <w:tcBorders>
              <w:bottom w:val="nil"/>
            </w:tcBorders>
          </w:tcPr>
          <w:p w14:paraId="540ABA25" w14:textId="0DFB3FD8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93FF26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B0293F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332B4AED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E6354D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0977E3A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D233D6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1B7E7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D0A6B4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D9815D7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8AB9C3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B0553D2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6D5AE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464CC8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FC52D8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E031F88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DD7003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1EE121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AF981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C6B644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F3E105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D0C711A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BEF0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0EEEA243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0EA77402" w14:textId="77777777" w:rsidTr="000B0E0E">
        <w:tc>
          <w:tcPr>
            <w:tcW w:w="2340" w:type="dxa"/>
            <w:gridSpan w:val="2"/>
            <w:tcBorders>
              <w:bottom w:val="nil"/>
            </w:tcBorders>
          </w:tcPr>
          <w:p w14:paraId="56EA06D7" w14:textId="72490E8C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155A6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39AA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185F6F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4002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B7446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C8723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D2B4C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6DCF0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0ABCA6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80DE9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FE7DC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F214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14BE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E7F5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9BC00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598B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24C2C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4176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6B55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BC036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CDBD34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4EF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796C8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0C88A7AE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16AB4C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9250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25BDB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0EEC298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0269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8A863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F665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DAA5C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47,312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A5CE3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2E53F4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548,238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B8F6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5D0EF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832,792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907D1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11C6F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104,578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E74FA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6E8136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62,991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3D772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1106B6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23,879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F457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1BF86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57,263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9B6D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4D22EF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29,418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60B3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0EDB42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9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3,318,579</w:t>
            </w:r>
          </w:p>
        </w:tc>
      </w:tr>
      <w:tr w:rsidR="004651AB" w:rsidRPr="00CA4DA1" w14:paraId="72C47292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719574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</w:t>
            </w: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D9BDA1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F0A3A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</w:tcPr>
          <w:p w14:paraId="366BCB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057CB3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1AEA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AB13F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CD2B80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AEBEF3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6843F9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2BB0D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CEFFC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5,239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DB183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E195D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2,225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16B42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809E4B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185,732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97B17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C81226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111143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741838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75FD46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7264E8C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4422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</w:tcPr>
          <w:p w14:paraId="64DFA4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193,196</w:t>
            </w:r>
          </w:p>
        </w:tc>
      </w:tr>
      <w:tr w:rsidR="004651AB" w:rsidRPr="00CA4DA1" w14:paraId="32BA5FD9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756C45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AF25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3903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35FDC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54C9A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C7EA4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734F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BECEA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47,312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09AF3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371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548,238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704F2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99739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838,031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F556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7FE1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106,803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DCDC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F7A04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248,723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CCE6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B7FA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23,879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1444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A301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57,263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84DC9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1029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29,418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25C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6E62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3,511,775</w:t>
            </w:r>
          </w:p>
        </w:tc>
      </w:tr>
      <w:tr w:rsidR="000B0E0E" w:rsidRPr="00CA4DA1" w14:paraId="67C0214D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6CB69FA4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1751D6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AB50F0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94CEAFD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DFEA04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2169E8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E8A393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2D82461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F87F3E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0365DD7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BAE5BB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0C350A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5B8F15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B8CF94A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444B80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9112924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643A66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A211951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2D53674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896EE10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37A132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E2FDCA6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308BD8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2A71B882" w14:textId="77777777" w:rsidR="000B0E0E" w:rsidRPr="00CA4DA1" w:rsidRDefault="000B0E0E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726BC91F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6660A7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09B1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DF18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2CB95B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FDDCE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113FF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3CFFF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D78C6E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74623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4E7C1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F535E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2223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B704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23BB5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D7F2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77240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204E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37172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4084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03019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46867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CA277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E45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2757E7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0F7C0FD6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2C0F9FE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761B49" w14:textId="39F6FC95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01AC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0F422F45" w14:textId="663F2151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1C1BF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69D1E2" w14:textId="5E2A5C91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A5AE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1FB2ED" w14:textId="219D814E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43,474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2019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47835DC" w14:textId="351F2E5D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54</w:t>
            </w:r>
            <w:r w:rsidR="0090768E" w:rsidRPr="00CA4DA1">
              <w:rPr>
                <w:rFonts w:ascii="Angsana New" w:hAnsi="Angsana New"/>
                <w:sz w:val="22"/>
                <w:szCs w:val="22"/>
              </w:rPr>
              <w:t>3</w:t>
            </w:r>
            <w:r w:rsidRPr="00CA4DA1">
              <w:rPr>
                <w:rFonts w:ascii="Angsana New" w:hAnsi="Angsana New"/>
                <w:sz w:val="22"/>
                <w:szCs w:val="22"/>
              </w:rPr>
              <w:t>,</w:t>
            </w:r>
            <w:r w:rsidR="009E3A0B" w:rsidRPr="00CA4DA1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2B6EEF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F99255" w14:textId="74039B18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782,887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6F87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CA4307D" w14:textId="7D2C6879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88,962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E4F2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7389A41" w14:textId="2231C3BC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53,</w:t>
            </w:r>
            <w:r w:rsidR="007C6603">
              <w:rPr>
                <w:rFonts w:ascii="Angsana New" w:hAnsi="Angsana New"/>
                <w:sz w:val="22"/>
                <w:szCs w:val="22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8283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FA1A29" w14:textId="66251A3F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17,973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CA7D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A507714" w14:textId="740A3BF7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83,868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F513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3EBC32A" w14:textId="746BFD2E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AE4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50F855D" w14:textId="03C24EE4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9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3,292,</w:t>
            </w:r>
            <w:r w:rsidR="006F0782">
              <w:rPr>
                <w:rFonts w:ascii="Angsana New" w:hAnsi="Angsana New"/>
                <w:sz w:val="22"/>
                <w:szCs w:val="22"/>
              </w:rPr>
              <w:t>814</w:t>
            </w:r>
          </w:p>
        </w:tc>
      </w:tr>
      <w:tr w:rsidR="004651AB" w:rsidRPr="00CA4DA1" w14:paraId="782BD31A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257850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3B2043F" w14:textId="461326EE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59A3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1CE34631" w14:textId="67C9645B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608789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E078BA2" w14:textId="341BE67A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84779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EED4029" w14:textId="2D65B3FB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C350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5EE0594" w14:textId="31B67FF9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58CED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504D4CA" w14:textId="5EF6B8CE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4,380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6447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322D444" w14:textId="3A1C8F8D" w:rsidR="004651AB" w:rsidRPr="00CA4DA1" w:rsidRDefault="009E3A0B" w:rsidP="009E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36244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A1A56BD" w14:textId="753338DE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163,</w:t>
            </w:r>
            <w:r w:rsidR="007C6603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7E6B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FE26102" w14:textId="6DDCCFA2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B0646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C0821EE" w14:textId="4B1678DB" w:rsidR="004651AB" w:rsidRPr="00CA4DA1" w:rsidRDefault="009E3A0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0A53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3A32E7AA" w14:textId="38273EE7" w:rsidR="004651AB" w:rsidRPr="00CA4DA1" w:rsidRDefault="009E3A0B" w:rsidP="008F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E30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single" w:sz="4" w:space="0" w:color="auto"/>
            </w:tcBorders>
          </w:tcPr>
          <w:p w14:paraId="45B97E37" w14:textId="7A78674F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</w:t>
            </w:r>
            <w:r w:rsidR="001A4B3F">
              <w:rPr>
                <w:rFonts w:ascii="Angsana New" w:hAnsi="Angsana New"/>
                <w:sz w:val="22"/>
                <w:szCs w:val="22"/>
              </w:rPr>
              <w:t>7</w:t>
            </w:r>
            <w:r w:rsidRPr="00CA4DA1">
              <w:rPr>
                <w:rFonts w:ascii="Angsana New" w:hAnsi="Angsana New"/>
                <w:sz w:val="22"/>
                <w:szCs w:val="22"/>
              </w:rPr>
              <w:t>,</w:t>
            </w:r>
            <w:r w:rsidR="001A4B3F">
              <w:rPr>
                <w:rFonts w:ascii="Angsana New" w:hAnsi="Angsana New"/>
                <w:sz w:val="22"/>
                <w:szCs w:val="22"/>
              </w:rPr>
              <w:t>806</w:t>
            </w:r>
          </w:p>
        </w:tc>
      </w:tr>
      <w:tr w:rsidR="004651AB" w:rsidRPr="00CA4DA1" w14:paraId="0FAF9030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444E85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629A78" w14:textId="05ADE23B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156,195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CCB39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120144" w14:textId="6775C89E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1,455,913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C778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79D308" w14:textId="37905B9E" w:rsidR="004651AB" w:rsidRPr="00CA4DA1" w:rsidRDefault="004153A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1,612,108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A1D8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FB86D" w14:textId="4C63B844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43,474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53330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A1A2A" w14:textId="0CB86A23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 w:rsidR="009E3A0B"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3,602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2AB0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0A0B0" w14:textId="5DFC8E61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787,267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1162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ED0A9D" w14:textId="42B5DF15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88,962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BCDEF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3B00" w14:textId="4B5CCFE7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217,132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BB189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C74FF" w14:textId="59737D0B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17,973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114C1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A07542" w14:textId="3B2DE50D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83,868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BF1E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FA21B9" w14:textId="4257337E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CA7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FC5AE" w14:textId="263933B9" w:rsidR="004651AB" w:rsidRPr="00CA4DA1" w:rsidRDefault="008C6F0C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3,460,620</w:t>
            </w:r>
          </w:p>
        </w:tc>
      </w:tr>
      <w:tr w:rsidR="00C5209D" w:rsidRPr="00CA4DA1" w14:paraId="0E9C0E54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3008444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4830AE5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5209D" w:rsidRPr="00CA4DA1" w14:paraId="31B664A2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13DE692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74152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5CE7F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0D3BC44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E6821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E193DB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625AE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45D7D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76F68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DDB75B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3F2EC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DF1EDC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3B6CD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CC535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A72B5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837966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791E4C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3028DC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05927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4D189A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9B682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5F82DE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619E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1E1BF5E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3ECA8C98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3D3F650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10"/>
            <w:tcBorders>
              <w:top w:val="nil"/>
              <w:bottom w:val="single" w:sz="4" w:space="0" w:color="auto"/>
            </w:tcBorders>
          </w:tcPr>
          <w:p w14:paraId="4413B70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6065B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2A50A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  <w:tcBorders>
              <w:top w:val="nil"/>
              <w:bottom w:val="nil"/>
            </w:tcBorders>
          </w:tcPr>
          <w:p w14:paraId="4665F61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09E596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D95D3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EDB31F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19E3F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E4C77B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9A802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33209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77666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A053F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C1D66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F4B766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0920D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523E658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6F9E6378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7B8069C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67BB5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0E8B82D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nil"/>
            </w:tcBorders>
          </w:tcPr>
          <w:p w14:paraId="1926C0A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B9A50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2FBE52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925E8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417A0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F3F4C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A01543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8ECD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71ED2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A4128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36901E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7A711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A51D42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44B09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3845B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D7265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E5CB0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5"/>
            <w:tcBorders>
              <w:top w:val="nil"/>
              <w:bottom w:val="nil"/>
            </w:tcBorders>
          </w:tcPr>
          <w:p w14:paraId="71AB21C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4D3B1B9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75B45905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2A5AD6D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F11E2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1F419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nil"/>
            </w:tcBorders>
          </w:tcPr>
          <w:p w14:paraId="742351E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092EC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D53926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256A8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8741AA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2F443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5580F9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5B4DD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C5916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68495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0D2E43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8A597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7960BC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4DF04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070B9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53694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F9C99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B6892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4B98AD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0F5D5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nil"/>
              <w:bottom w:val="nil"/>
            </w:tcBorders>
          </w:tcPr>
          <w:p w14:paraId="417D0EF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5209D" w:rsidRPr="00CA4DA1" w14:paraId="43F13FFF" w14:textId="77777777" w:rsidTr="005A1117">
        <w:tc>
          <w:tcPr>
            <w:tcW w:w="2340" w:type="dxa"/>
            <w:gridSpan w:val="2"/>
            <w:tcBorders>
              <w:top w:val="nil"/>
              <w:bottom w:val="nil"/>
            </w:tcBorders>
          </w:tcPr>
          <w:p w14:paraId="22C80A9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46"/>
            <w:tcBorders>
              <w:top w:val="nil"/>
              <w:bottom w:val="nil"/>
            </w:tcBorders>
          </w:tcPr>
          <w:p w14:paraId="6F4BA47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755B8" w:rsidRPr="00CA4DA1" w14:paraId="11B1DAB4" w14:textId="77777777" w:rsidTr="00111EAB">
        <w:tc>
          <w:tcPr>
            <w:tcW w:w="2340" w:type="dxa"/>
            <w:gridSpan w:val="2"/>
            <w:tcBorders>
              <w:bottom w:val="nil"/>
            </w:tcBorders>
          </w:tcPr>
          <w:p w14:paraId="41F1379F" w14:textId="77777777" w:rsidR="00D755B8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ต้นทุนการกู้ยืมที่รับรู้เป็น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5DEFAAEC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7D099C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2DE67266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BF8CE4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8CFEDD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1A3DD3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8C2A3D0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134C6F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5683169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3C8959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6DED14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2CF8A0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4ADC3C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EF8F8F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9634FC5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F804D9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2DEA8DD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00EA52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2A39EF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FD601D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65D0DA7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4AE1A6B2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4DC4CB23" w14:textId="77777777" w:rsidR="00D755B8" w:rsidRPr="00CA4DA1" w:rsidRDefault="00D755B8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567A" w:rsidRPr="00CA4DA1" w14:paraId="29ADE4F4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6F1FEED3" w14:textId="77777777" w:rsidR="0014567A" w:rsidRPr="00CA4DA1" w:rsidRDefault="0014567A" w:rsidP="0014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ส่วนหนึ่งของสินทรัพย์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371A00C6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9C89F6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3F65A0FF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DE2F94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ED40B8B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CBB7F9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5DBB8E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F0DFDF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6C94B13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51E24E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63B256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BD6B94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D4DA8A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D0CECD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89A732D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4163FB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A57DD5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D9328F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75A483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352C81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FF90E87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0AF3DB0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0DDE7151" w14:textId="77777777" w:rsidR="0014567A" w:rsidRPr="00CA4DA1" w:rsidRDefault="0014567A" w:rsidP="00D7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2766" w:rsidRPr="00CA4DA1" w14:paraId="10289293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0F3524C8" w14:textId="1DB3869E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0470A" w:rsidRPr="00CA4DA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04D0D2B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3089F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1329167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4F3E8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1F7BF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E39D46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1591DF" w14:textId="77777777" w:rsidR="008B2766" w:rsidRPr="00CA4DA1" w:rsidRDefault="008B2766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89F33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B43C78B" w14:textId="495999EA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4AD51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DCE882" w14:textId="23CA5158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D09C51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09A82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844951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8FD72E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2DF6E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4653CA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D5AD5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2688D9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0BEA2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422213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C615FB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3EA30CA3" w14:textId="675C2839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B2766" w:rsidRPr="00CA4DA1" w14:paraId="1C4A3ADD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7F8BBE3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อัตราดอกเบี้ยที่รับรู้ในปี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0470A" w:rsidRPr="00CA4DA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2F0CE8E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506E5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31A5D9D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A21B7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0382D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BF1BD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B9BE79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114A1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D53BC26" w14:textId="2C2EB428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660AA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5B42E8B" w14:textId="55800AE4" w:rsidR="008B2766" w:rsidRPr="00CA4DA1" w:rsidRDefault="008B2766" w:rsidP="00EE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6A5DF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A3B3E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39A9B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52FC00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E7508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09C99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86E796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86F67D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F08B9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B27CE76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51285E1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14AF187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2766" w:rsidRPr="00CA4DA1" w14:paraId="4A271314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66C0FB8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147DB88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61C775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7D1A56A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7C65D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D5CDDE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B8A75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F809E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A081D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2A2D5C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F0DD2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2603C0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EB370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ABC03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F9FDB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687E38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30576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97094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4CAFD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103391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B189E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D047AB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0FE4E53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5B398EC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2766" w:rsidRPr="00CA4DA1" w14:paraId="354EDFBB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5813B53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071CD03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6D56E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38ACA6B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85054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299C7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634E6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BC2A2F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F30C1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B239BD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1E0D2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BEC462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4CE31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B1EDB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F9239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ED7A58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1F6436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F84769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C69DA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99FF5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E6260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F4E41A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1838517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439B3BB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2766" w:rsidRPr="00CA4DA1" w14:paraId="2C83AA92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2DE9D344" w14:textId="3F7F2150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0470A" w:rsidRPr="00CA4DA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7E5A925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AE28F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7B667FA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3BB6C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DFE86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E397C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427766" w14:textId="7669D3B0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EB502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76FE388" w14:textId="5EB83497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78A4B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152A3F7" w14:textId="67E328E4" w:rsidR="008B2766" w:rsidRPr="00CA4DA1" w:rsidRDefault="0006526A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692520" w14:textId="5ED7EF3B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EC23A21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3CE75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783EF4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7EC47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942FA7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908CA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70336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70459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E299508" w14:textId="091B792F" w:rsidR="008B2766" w:rsidRPr="00CA4DA1" w:rsidRDefault="00770A3A" w:rsidP="0077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2C47271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40B2F592" w14:textId="7C378288" w:rsidR="008B2766" w:rsidRPr="00CA4DA1" w:rsidRDefault="00770A3A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819</w:t>
            </w:r>
          </w:p>
        </w:tc>
      </w:tr>
      <w:tr w:rsidR="008B2766" w:rsidRPr="00CA4DA1" w14:paraId="34B964E9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5233764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อัตราดอกเบี้ยที่รับรู้ในปี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0470A" w:rsidRPr="00CA4DA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1B4DA0C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1E502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01F5E22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0F1C0EB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82CD8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1413A1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B41E1EE" w14:textId="3C8F7E82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85242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3C8CAF4" w14:textId="5E912DC3" w:rsidR="008B2766" w:rsidRPr="00CA4DA1" w:rsidRDefault="00457E0B" w:rsidP="0045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MLR-2.5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1EC3DC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4CCB3A" w14:textId="3736ECAB" w:rsidR="008B2766" w:rsidRPr="00CA4DA1" w:rsidRDefault="0006526A" w:rsidP="0006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3.5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1D570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A04AA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5DFCA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DB388A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8D9E7E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063A7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FEAAD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ED0DB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33F8E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5DF8996" w14:textId="69C3D23B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BADFBA9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1C9C56C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2766" w:rsidRPr="00CA4DA1" w14:paraId="3009CE2D" w14:textId="77777777" w:rsidTr="00111EAB">
        <w:trPr>
          <w:gridAfter w:val="1"/>
          <w:wAfter w:w="9" w:type="dxa"/>
        </w:trPr>
        <w:tc>
          <w:tcPr>
            <w:tcW w:w="2331" w:type="dxa"/>
            <w:tcBorders>
              <w:bottom w:val="nil"/>
            </w:tcBorders>
          </w:tcPr>
          <w:p w14:paraId="476111F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819" w:type="dxa"/>
            <w:gridSpan w:val="2"/>
            <w:tcBorders>
              <w:top w:val="nil"/>
              <w:bottom w:val="nil"/>
            </w:tcBorders>
          </w:tcPr>
          <w:p w14:paraId="71FB09F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BA55B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" w:type="dxa"/>
            <w:gridSpan w:val="2"/>
            <w:tcBorders>
              <w:top w:val="nil"/>
              <w:bottom w:val="nil"/>
            </w:tcBorders>
          </w:tcPr>
          <w:p w14:paraId="75785487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4FBE93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24EC6E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303F1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CF031C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B2D83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91D9AEA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CCA9D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9BBA9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5178B6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E90B9C1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133009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CA9CA9D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CEC05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B52172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D0DE7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8F36314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2CED08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28DFB90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0BF88ADF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</w:tcPr>
          <w:p w14:paraId="58F45265" w14:textId="77777777" w:rsidR="008B2766" w:rsidRPr="00CA4DA1" w:rsidRDefault="008B2766" w:rsidP="008B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33753E4" w14:textId="77777777" w:rsidR="00D755B8" w:rsidRPr="00CA4DA1" w:rsidRDefault="00D755B8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7C9A0680" w14:textId="77777777" w:rsidR="0014567A" w:rsidRPr="00CA4DA1" w:rsidRDefault="0014567A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3BF850F1" w14:textId="77777777" w:rsidR="0014567A" w:rsidRPr="00CA4DA1" w:rsidRDefault="0014567A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40460272" w14:textId="77777777" w:rsidR="0014567A" w:rsidRPr="00CA4DA1" w:rsidRDefault="0014567A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58D8A189" w14:textId="77777777" w:rsidR="0014567A" w:rsidRPr="00CA4DA1" w:rsidRDefault="0014567A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09B9E19C" w14:textId="77777777" w:rsidR="0014567A" w:rsidRPr="00CA4DA1" w:rsidRDefault="0014567A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3B10D32C" w14:textId="50CA6B27" w:rsidR="007C52D3" w:rsidRDefault="007C52D3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007D8B64" w14:textId="6B593518" w:rsidR="000B0E0E" w:rsidRDefault="000B0E0E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5856DBA5" w14:textId="17352CF9" w:rsidR="000B0E0E" w:rsidRDefault="000B0E0E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6E0B12BD" w14:textId="39DAC509" w:rsidR="000B0E0E" w:rsidRDefault="000B0E0E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18C5C529" w14:textId="76297608" w:rsidR="000B0E0E" w:rsidRDefault="000B0E0E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1F1BD772" w14:textId="193100AA" w:rsidR="000B0E0E" w:rsidRDefault="000B0E0E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07F34A3C" w14:textId="77777777" w:rsidR="00C5209D" w:rsidRPr="00CA4DA1" w:rsidRDefault="00C5209D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p w14:paraId="0F820CFD" w14:textId="77777777" w:rsidR="007C52D3" w:rsidRPr="00CA4DA1" w:rsidRDefault="007C52D3" w:rsidP="00B05EA2">
      <w:pPr>
        <w:spacing w:line="240" w:lineRule="auto"/>
        <w:rPr>
          <w:rFonts w:ascii="Times New Roman" w:hAnsi="Times New Roman"/>
          <w:sz w:val="22"/>
          <w:szCs w:val="22"/>
        </w:rPr>
      </w:pP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14567A" w:rsidRPr="00CA4DA1" w14:paraId="17EC0FB0" w14:textId="77777777" w:rsidTr="00111EAB">
        <w:trPr>
          <w:trHeight w:val="290"/>
        </w:trPr>
        <w:tc>
          <w:tcPr>
            <w:tcW w:w="2340" w:type="dxa"/>
          </w:tcPr>
          <w:p w14:paraId="0B38FCC3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244576D2" w14:textId="77777777" w:rsidR="0014567A" w:rsidRPr="00CA4DA1" w:rsidRDefault="0020252C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="003103B7"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14567A" w:rsidRPr="00CA4DA1" w14:paraId="09BC3B57" w14:textId="77777777" w:rsidTr="00111EAB">
        <w:tc>
          <w:tcPr>
            <w:tcW w:w="2340" w:type="dxa"/>
          </w:tcPr>
          <w:p w14:paraId="56228BA8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654992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834C72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1899D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39538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10485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B3A73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21D32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AD41A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BD558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3986E10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74ABB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ECF003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C07D1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8B47E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512D8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C3CA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BFBDB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DEEB3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F2FBB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B0828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CABC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6A7657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ED1E9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567A" w:rsidRPr="00CA4DA1" w14:paraId="289CF91F" w14:textId="77777777" w:rsidTr="00111EAB">
        <w:tc>
          <w:tcPr>
            <w:tcW w:w="2340" w:type="dxa"/>
          </w:tcPr>
          <w:p w14:paraId="153D24F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65BFDF96" w14:textId="77777777" w:rsidR="0014567A" w:rsidRPr="00CA4DA1" w:rsidRDefault="0014567A" w:rsidP="0033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0CF15EC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CCBCC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2371D2C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60B05C5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D3179F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3E1A7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A88EED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3F71C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FC46D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737843F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D9375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2BA40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C412BB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37C128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04FA110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6BBF7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567A" w:rsidRPr="00CA4DA1" w14:paraId="3CC38358" w14:textId="77777777" w:rsidTr="00111EAB">
        <w:tc>
          <w:tcPr>
            <w:tcW w:w="2340" w:type="dxa"/>
          </w:tcPr>
          <w:p w14:paraId="290DD94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355496B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EE526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DD278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41DFD2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334789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02477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7D671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E7DD4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21C2EB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3F733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3491A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6C55B4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C4AF9C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535CF20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BCD85F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C57D5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56661B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3BFDE6F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C5153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4DCB2D4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0695D2C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567A" w:rsidRPr="00CA4DA1" w14:paraId="20EA5E7A" w14:textId="77777777" w:rsidTr="00111EAB">
        <w:tc>
          <w:tcPr>
            <w:tcW w:w="2340" w:type="dxa"/>
          </w:tcPr>
          <w:p w14:paraId="33928E2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8643713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57A1A3A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0F152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30AB65D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6DC51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202EC5BF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64E15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224AB5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CE8E1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</w:t>
            </w:r>
            <w:r w:rsidR="00577700" w:rsidRPr="00CA4DA1">
              <w:rPr>
                <w:rFonts w:ascii="Angsana New" w:hAnsi="Angsana New" w:hint="cs"/>
                <w:sz w:val="22"/>
                <w:szCs w:val="22"/>
                <w:cs/>
              </w:rPr>
              <w:t>ร</w:t>
            </w: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เช่า</w:t>
            </w:r>
          </w:p>
        </w:tc>
        <w:tc>
          <w:tcPr>
            <w:tcW w:w="270" w:type="dxa"/>
          </w:tcPr>
          <w:p w14:paraId="162EB00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23A69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ABA51C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E05393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60F31A2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93F054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31BAA76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0B5B54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5F80C82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04950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2D69B37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0D6D1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141FCD1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0C10B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4567A" w:rsidRPr="00CA4DA1" w14:paraId="01D76E78" w14:textId="77777777" w:rsidTr="00111EAB">
        <w:tc>
          <w:tcPr>
            <w:tcW w:w="2340" w:type="dxa"/>
          </w:tcPr>
          <w:p w14:paraId="5A373CEB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</w:tcPr>
          <w:p w14:paraId="1428F1F8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4567A" w:rsidRPr="00CA4DA1" w14:paraId="31221119" w14:textId="77777777" w:rsidTr="00111EAB">
        <w:tc>
          <w:tcPr>
            <w:tcW w:w="2340" w:type="dxa"/>
          </w:tcPr>
          <w:p w14:paraId="40B5ADF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</w:tcPr>
          <w:p w14:paraId="14E085D4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7AC20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714560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7F69B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0846D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933F8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F94DE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2E564E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B1E1CD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304BCA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3D867D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1371E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056E8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6D1EB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13FE968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EA2AF3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7E82F9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73440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04A106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A221AC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F289B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992CB5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54FAB1" w14:textId="77777777" w:rsidR="0014567A" w:rsidRPr="00CA4DA1" w:rsidRDefault="0014567A" w:rsidP="0048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383CFD0" w14:textId="77777777" w:rsidTr="00111EAB">
        <w:tc>
          <w:tcPr>
            <w:tcW w:w="2340" w:type="dxa"/>
          </w:tcPr>
          <w:p w14:paraId="02F6B9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ณ วันที่ 1 มกราคม 25</w:t>
            </w:r>
            <w:r w:rsidRPr="00CA4DA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4215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3A2C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D8CF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806E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4D261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AB1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3BF6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53,342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798E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62335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728,047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5814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061E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1,200,352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15E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51260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723,443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D13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4AE16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634,247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69B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70426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34,557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B0E93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F00E3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406,876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D498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DA0D0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49,816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237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9796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5,441,722</w:t>
            </w:r>
          </w:p>
        </w:tc>
      </w:tr>
      <w:tr w:rsidR="004651AB" w:rsidRPr="00CA4DA1" w14:paraId="6C6BECB6" w14:textId="77777777" w:rsidTr="00111EAB">
        <w:tc>
          <w:tcPr>
            <w:tcW w:w="2340" w:type="dxa"/>
          </w:tcPr>
          <w:p w14:paraId="62C8407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5F0B2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A8C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3DA3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6A7A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A0A4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84AF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E18A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D175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C64A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DBEC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B7D81" w14:textId="292095AA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A88B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DBBF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18,428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ED3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D429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93,452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4B52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B651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3,623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BF9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9012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29,816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485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1188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153,954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DD67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0860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299,273</w:t>
            </w:r>
          </w:p>
        </w:tc>
      </w:tr>
      <w:tr w:rsidR="004651AB" w:rsidRPr="00CA4DA1" w14:paraId="485E7787" w14:textId="77777777" w:rsidTr="00111EAB">
        <w:tc>
          <w:tcPr>
            <w:tcW w:w="2340" w:type="dxa"/>
          </w:tcPr>
          <w:p w14:paraId="036501E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0596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44D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08DFE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175A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8A98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C63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34328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10,710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3548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4EF06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88,788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6950B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4A90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1,758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AB4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18AC3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12,953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2B9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D12A9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7,505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BD60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2E5E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F104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4D57E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251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60E2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(174,694)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B10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0622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(52,980)</w:t>
            </w:r>
          </w:p>
        </w:tc>
      </w:tr>
      <w:tr w:rsidR="004651AB" w:rsidRPr="00CA4DA1" w14:paraId="4936E9D6" w14:textId="77777777" w:rsidTr="00111EAB">
        <w:tc>
          <w:tcPr>
            <w:tcW w:w="2340" w:type="dxa"/>
          </w:tcPr>
          <w:p w14:paraId="6B1C5F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8A27B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2392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B9B5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6BB2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0D0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7A2CF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1BE8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0BE0D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1722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8C24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6574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(379)</w:t>
            </w:r>
          </w:p>
        </w:tc>
        <w:tc>
          <w:tcPr>
            <w:tcW w:w="270" w:type="dxa"/>
            <w:tcBorders>
              <w:bottom w:val="nil"/>
            </w:tcBorders>
          </w:tcPr>
          <w:p w14:paraId="5E3EA72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A046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(24,451)</w:t>
            </w:r>
          </w:p>
        </w:tc>
        <w:tc>
          <w:tcPr>
            <w:tcW w:w="270" w:type="dxa"/>
            <w:tcBorders>
              <w:bottom w:val="nil"/>
            </w:tcBorders>
          </w:tcPr>
          <w:p w14:paraId="33CB33C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8E02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(24,494)</w:t>
            </w:r>
          </w:p>
        </w:tc>
        <w:tc>
          <w:tcPr>
            <w:tcW w:w="270" w:type="dxa"/>
            <w:tcBorders>
              <w:bottom w:val="nil"/>
            </w:tcBorders>
          </w:tcPr>
          <w:p w14:paraId="03F7657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FCB1F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(14,301)</w:t>
            </w:r>
          </w:p>
        </w:tc>
        <w:tc>
          <w:tcPr>
            <w:tcW w:w="270" w:type="dxa"/>
            <w:tcBorders>
              <w:bottom w:val="nil"/>
            </w:tcBorders>
          </w:tcPr>
          <w:p w14:paraId="2D4436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95F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(121,777)</w:t>
            </w:r>
          </w:p>
        </w:tc>
        <w:tc>
          <w:tcPr>
            <w:tcW w:w="270" w:type="dxa"/>
            <w:tcBorders>
              <w:bottom w:val="nil"/>
            </w:tcBorders>
          </w:tcPr>
          <w:p w14:paraId="75D199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FD81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C65C66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7972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(185,402)</w:t>
            </w:r>
          </w:p>
        </w:tc>
      </w:tr>
      <w:tr w:rsidR="004651AB" w:rsidRPr="00CA4DA1" w14:paraId="269A2184" w14:textId="77777777" w:rsidTr="00111EAB">
        <w:trPr>
          <w:trHeight w:val="262"/>
        </w:trPr>
        <w:tc>
          <w:tcPr>
            <w:tcW w:w="2340" w:type="dxa"/>
          </w:tcPr>
          <w:p w14:paraId="5AB580C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61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019F1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42CB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3965BB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49D6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DAB1E0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AB88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794D2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6DF7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CB5B1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56E6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DE0B8C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1CE1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C0536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0ECED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62188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78259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F4787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22109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E38E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DBEB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EE389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2FB8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3BA213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27F7DECD" w14:textId="77777777" w:rsidTr="00111EAB">
        <w:tc>
          <w:tcPr>
            <w:tcW w:w="2340" w:type="dxa"/>
          </w:tcPr>
          <w:p w14:paraId="02047E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6A3BA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bottom w:val="nil"/>
            </w:tcBorders>
          </w:tcPr>
          <w:p w14:paraId="63802A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6F7BC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bottom w:val="nil"/>
            </w:tcBorders>
          </w:tcPr>
          <w:p w14:paraId="2901E8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4A9A4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bottom w:val="nil"/>
            </w:tcBorders>
          </w:tcPr>
          <w:p w14:paraId="4E0CE2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6CFE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64,052</w:t>
            </w:r>
          </w:p>
        </w:tc>
        <w:tc>
          <w:tcPr>
            <w:tcW w:w="270" w:type="dxa"/>
            <w:tcBorders>
              <w:bottom w:val="nil"/>
            </w:tcBorders>
          </w:tcPr>
          <w:p w14:paraId="736368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A4ED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816,835</w:t>
            </w:r>
          </w:p>
        </w:tc>
        <w:tc>
          <w:tcPr>
            <w:tcW w:w="270" w:type="dxa"/>
            <w:tcBorders>
              <w:bottom w:val="nil"/>
            </w:tcBorders>
          </w:tcPr>
          <w:p w14:paraId="1D2B886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1D96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1,201,731</w:t>
            </w:r>
          </w:p>
        </w:tc>
        <w:tc>
          <w:tcPr>
            <w:tcW w:w="270" w:type="dxa"/>
            <w:tcBorders>
              <w:bottom w:val="nil"/>
            </w:tcBorders>
          </w:tcPr>
          <w:p w14:paraId="4C2217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DAC3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730,373</w:t>
            </w:r>
          </w:p>
        </w:tc>
        <w:tc>
          <w:tcPr>
            <w:tcW w:w="270" w:type="dxa"/>
            <w:tcBorders>
              <w:bottom w:val="nil"/>
            </w:tcBorders>
          </w:tcPr>
          <w:p w14:paraId="2D809E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4011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710,710</w:t>
            </w:r>
          </w:p>
        </w:tc>
        <w:tc>
          <w:tcPr>
            <w:tcW w:w="270" w:type="dxa"/>
            <w:tcBorders>
              <w:bottom w:val="nil"/>
            </w:tcBorders>
          </w:tcPr>
          <w:p w14:paraId="46E601E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E410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23,879</w:t>
            </w:r>
          </w:p>
        </w:tc>
        <w:tc>
          <w:tcPr>
            <w:tcW w:w="270" w:type="dxa"/>
            <w:tcBorders>
              <w:bottom w:val="nil"/>
            </w:tcBorders>
          </w:tcPr>
          <w:p w14:paraId="484D61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A5D67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314,915</w:t>
            </w:r>
          </w:p>
        </w:tc>
        <w:tc>
          <w:tcPr>
            <w:tcW w:w="270" w:type="dxa"/>
            <w:tcBorders>
              <w:bottom w:val="nil"/>
            </w:tcBorders>
          </w:tcPr>
          <w:p w14:paraId="04226F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21FE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29,076</w:t>
            </w:r>
          </w:p>
        </w:tc>
        <w:tc>
          <w:tcPr>
            <w:tcW w:w="270" w:type="dxa"/>
            <w:tcBorders>
              <w:bottom w:val="nil"/>
            </w:tcBorders>
          </w:tcPr>
          <w:p w14:paraId="0B3CEE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9D98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5,502,613</w:t>
            </w:r>
          </w:p>
        </w:tc>
      </w:tr>
      <w:tr w:rsidR="004651AB" w:rsidRPr="00CA4DA1" w14:paraId="1074A9E4" w14:textId="77777777" w:rsidTr="00111EAB">
        <w:tc>
          <w:tcPr>
            <w:tcW w:w="2340" w:type="dxa"/>
          </w:tcPr>
          <w:p w14:paraId="6B2B14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C9A408" w14:textId="026A9368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6C38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A75520" w14:textId="16436388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992F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085F4E" w14:textId="3DA4D999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3D0F1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7A05A7" w14:textId="0EACC612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7DF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C80CAD4" w14:textId="5B788143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1EAE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CD691F" w14:textId="69DBF29B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B5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BB8C78" w14:textId="7C18B883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11,896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89F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D9E008" w14:textId="3B7E480E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44,784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48A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E93A2D" w14:textId="6320D857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CA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8F6D1C" w14:textId="17811A7C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53,351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9B73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D6B656" w14:textId="2D690AAF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116,333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DD6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C0EDED" w14:textId="5E204BAE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226,808</w:t>
            </w:r>
          </w:p>
        </w:tc>
      </w:tr>
      <w:tr w:rsidR="004651AB" w:rsidRPr="00CA4DA1" w14:paraId="089260FA" w14:textId="77777777" w:rsidTr="00111EAB">
        <w:tc>
          <w:tcPr>
            <w:tcW w:w="2340" w:type="dxa"/>
          </w:tcPr>
          <w:p w14:paraId="66A64E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3144D6" w14:textId="4DA5B93F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A82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CC5BC1" w14:textId="324E04D7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E8E0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0A519F" w14:textId="783C9407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EA12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E624CE" w14:textId="271F34B1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2,035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1EF0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0E1C01" w14:textId="6395653F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31,745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50C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D64EE1" w14:textId="5839D43C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22,485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9CEBA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082374" w14:textId="430FD671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11,282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44FA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3E4C71" w14:textId="6DDD1FBA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7589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DEE5B6" w14:textId="7E185EF6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F41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2CF2CE" w14:textId="4EE1CEAE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B70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C0EF6E" w14:textId="7C0DE64F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(79,175)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E09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A308B9" w14:textId="537C21C5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(7,494)</w:t>
            </w:r>
          </w:p>
        </w:tc>
      </w:tr>
      <w:tr w:rsidR="004651AB" w:rsidRPr="00CA4DA1" w14:paraId="7F7BBF41" w14:textId="77777777" w:rsidTr="00111EAB">
        <w:tc>
          <w:tcPr>
            <w:tcW w:w="2340" w:type="dxa"/>
          </w:tcPr>
          <w:p w14:paraId="729EFA0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EB1358" w14:textId="69C09621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51FC5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4AB2F5" w14:textId="761C7AED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025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6DE6DF" w14:textId="4707BB64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3EBF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46283C" w14:textId="73353B4C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18254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6D58C" w14:textId="3903D077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9B1B7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79D2F7" w14:textId="554967C5" w:rsidR="004651AB" w:rsidRPr="00CA4DA1" w:rsidRDefault="004721C9" w:rsidP="0047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9F17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5C7920" w14:textId="728F3A24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(9,179)</w:t>
            </w:r>
          </w:p>
        </w:tc>
        <w:tc>
          <w:tcPr>
            <w:tcW w:w="270" w:type="dxa"/>
            <w:tcBorders>
              <w:bottom w:val="nil"/>
            </w:tcBorders>
          </w:tcPr>
          <w:p w14:paraId="0E9FB7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56A68B" w14:textId="34AA672D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(15,863)</w:t>
            </w:r>
          </w:p>
        </w:tc>
        <w:tc>
          <w:tcPr>
            <w:tcW w:w="270" w:type="dxa"/>
            <w:tcBorders>
              <w:bottom w:val="nil"/>
            </w:tcBorders>
          </w:tcPr>
          <w:p w14:paraId="373FE0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95D0E5" w14:textId="416EDE0D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(6,350)</w:t>
            </w:r>
          </w:p>
        </w:tc>
        <w:tc>
          <w:tcPr>
            <w:tcW w:w="270" w:type="dxa"/>
            <w:tcBorders>
              <w:bottom w:val="nil"/>
            </w:tcBorders>
          </w:tcPr>
          <w:p w14:paraId="167BB4F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DA1E0E" w14:textId="137F6896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(4,210)</w:t>
            </w:r>
          </w:p>
        </w:tc>
        <w:tc>
          <w:tcPr>
            <w:tcW w:w="270" w:type="dxa"/>
            <w:tcBorders>
              <w:bottom w:val="nil"/>
            </w:tcBorders>
          </w:tcPr>
          <w:p w14:paraId="24BFCD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28C254" w14:textId="3C494DE6" w:rsidR="004651AB" w:rsidRPr="00CA4DA1" w:rsidRDefault="001C3983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B413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56D024" w14:textId="4F256D39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(35,602)</w:t>
            </w:r>
          </w:p>
        </w:tc>
      </w:tr>
      <w:tr w:rsidR="004651AB" w:rsidRPr="00CA4DA1" w14:paraId="7C84A442" w14:textId="77777777" w:rsidTr="00111EAB">
        <w:tc>
          <w:tcPr>
            <w:tcW w:w="2340" w:type="dxa"/>
            <w:tcBorders>
              <w:bottom w:val="nil"/>
            </w:tcBorders>
          </w:tcPr>
          <w:p w14:paraId="49651A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A60F50" w14:textId="5A567517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bottom w:val="nil"/>
            </w:tcBorders>
          </w:tcPr>
          <w:p w14:paraId="6BA643A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7F5F52" w14:textId="75888AB2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bottom w:val="nil"/>
            </w:tcBorders>
          </w:tcPr>
          <w:p w14:paraId="0578C96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5D30428" w14:textId="2333D371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bottom w:val="nil"/>
            </w:tcBorders>
          </w:tcPr>
          <w:p w14:paraId="0B532B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0BAA2D5" w14:textId="0E875D8A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66,087</w:t>
            </w:r>
          </w:p>
        </w:tc>
        <w:tc>
          <w:tcPr>
            <w:tcW w:w="270" w:type="dxa"/>
            <w:tcBorders>
              <w:bottom w:val="nil"/>
            </w:tcBorders>
          </w:tcPr>
          <w:p w14:paraId="63057A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33B8A4" w14:textId="3EC30A8C" w:rsidR="004651AB" w:rsidRPr="00CA4DA1" w:rsidRDefault="00BE3FB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848,580</w:t>
            </w:r>
          </w:p>
        </w:tc>
        <w:tc>
          <w:tcPr>
            <w:tcW w:w="270" w:type="dxa"/>
            <w:tcBorders>
              <w:bottom w:val="nil"/>
            </w:tcBorders>
          </w:tcPr>
          <w:p w14:paraId="2F3F65A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E2AF3EF" w14:textId="269E6D16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1,224,216</w:t>
            </w:r>
          </w:p>
        </w:tc>
        <w:tc>
          <w:tcPr>
            <w:tcW w:w="270" w:type="dxa"/>
            <w:tcBorders>
              <w:bottom w:val="nil"/>
            </w:tcBorders>
          </w:tcPr>
          <w:p w14:paraId="40DCE9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604E5E0" w14:textId="32405C9B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744,372</w:t>
            </w:r>
          </w:p>
        </w:tc>
        <w:tc>
          <w:tcPr>
            <w:tcW w:w="270" w:type="dxa"/>
            <w:tcBorders>
              <w:bottom w:val="nil"/>
            </w:tcBorders>
          </w:tcPr>
          <w:p w14:paraId="34F3C8B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7682EE9" w14:textId="75B90730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743,765</w:t>
            </w:r>
          </w:p>
        </w:tc>
        <w:tc>
          <w:tcPr>
            <w:tcW w:w="270" w:type="dxa"/>
            <w:tcBorders>
              <w:bottom w:val="nil"/>
            </w:tcBorders>
          </w:tcPr>
          <w:p w14:paraId="42DC61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A7C303" w14:textId="46D18656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17,973</w:t>
            </w:r>
          </w:p>
        </w:tc>
        <w:tc>
          <w:tcPr>
            <w:tcW w:w="270" w:type="dxa"/>
            <w:tcBorders>
              <w:bottom w:val="nil"/>
            </w:tcBorders>
          </w:tcPr>
          <w:p w14:paraId="0DF101F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1E60DB7" w14:textId="7A13863C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364,056</w:t>
            </w:r>
          </w:p>
        </w:tc>
        <w:tc>
          <w:tcPr>
            <w:tcW w:w="270" w:type="dxa"/>
            <w:tcBorders>
              <w:bottom w:val="nil"/>
            </w:tcBorders>
          </w:tcPr>
          <w:p w14:paraId="21A9184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F14F365" w14:textId="7243A7FC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bottom w:val="nil"/>
            </w:tcBorders>
          </w:tcPr>
          <w:p w14:paraId="11CA4BD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8CC9BE0" w14:textId="5DAFDAB8" w:rsidR="004651AB" w:rsidRPr="00CA4DA1" w:rsidRDefault="004721C9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5,686,325</w:t>
            </w:r>
          </w:p>
        </w:tc>
      </w:tr>
      <w:tr w:rsidR="004651AB" w:rsidRPr="00CA4DA1" w14:paraId="700E0901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079E678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F72B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EB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22C61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A07A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689D1B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3FC5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983066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98F2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815E76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ADCE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7D8F07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D02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49984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6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E897B1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3DE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C71B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128C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A3564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BF3B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7277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723F6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CF78DF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651AB" w:rsidRPr="00CA4DA1" w14:paraId="318C59BB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657C68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B8F11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06BB6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503E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C82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B2488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94AE3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EC72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EA47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597A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B02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8C164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EC48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05839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964C4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F986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9E69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341A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A3E0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299DE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9AA1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3A05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A3A6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D077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651AB" w:rsidRPr="00CA4DA1" w14:paraId="5B8006BD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705B16A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80D5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8EE24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8C02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6BB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D571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70B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0438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EA447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5295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396A9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BB70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E761C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9DEB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4F25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610F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5F9D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9E450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A35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6F2B4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DAFB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F4575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73D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99FC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1C124236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598F64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1C60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A8304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513C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AA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F218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00E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46E2C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5F9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F1993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F942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3410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A31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0298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41B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992F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495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E8EC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D651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EE9EC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F1FF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8982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963D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58506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7D0A996C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0382D89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BB59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F90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FF49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E9B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55FFF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9CF9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AECA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92AC2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E354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892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7CEE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519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3E69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8D4F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EE758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F6A4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3CDC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258F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AB630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01F9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CB93C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0514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6B7F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4D5FDFBC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1AACAE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BCF3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DD382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C0C1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C983C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D276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23EE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6EBF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7B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2D1C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D31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4A30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DB3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1A6A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1A4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7F80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20E1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A645E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1F60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9783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301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8F98E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E9C1E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C017D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7828A30A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72170B8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2251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3CD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2C879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A78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D685B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460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88B4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49F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ABB4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2B8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D1CF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1054D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93322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762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97FB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8EB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885FA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C9C8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1FCF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242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9299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9E6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B371F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7D437460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4A03B64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75E2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7833A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62CC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6C9D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B98C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5A82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3C7C8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8108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2D13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EFBA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E8A8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590F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B66F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533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F78D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2FD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C1987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3D5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1C53F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DA0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8C13D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15BA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869D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2CEE8278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1FD48EB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740ED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6970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05DD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1C1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4732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362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D48C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D0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68B5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A37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CD10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DA8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0482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029A9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F16D2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4F98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16C9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4F4C5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31961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8491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FA16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7EAE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0BF6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057AA909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551002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9FCB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7120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F49EB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93B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E5DA7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BA02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3B37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A53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E696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15935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C1FE1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DACD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1DABE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7612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36F8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900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D737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B406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6215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D3E2F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B753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FA2FC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08C50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2EF258F7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4DB3607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877B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A521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1C4DA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B6E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1CFB3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E90A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5F18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3EA00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8F45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6748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5C0C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D34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E9DD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5D4E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F673E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9E6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A8E8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BD5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ABBC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F99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99BD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163A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284B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00816607" w14:textId="77777777" w:rsidTr="00111EAB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224BB7C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4DD507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51AB" w:rsidRPr="00CA4DA1" w14:paraId="60DFBCBF" w14:textId="77777777" w:rsidTr="00111EAB">
        <w:tc>
          <w:tcPr>
            <w:tcW w:w="2340" w:type="dxa"/>
          </w:tcPr>
          <w:p w14:paraId="7F33C6B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5C94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7EC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1651F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5414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AA078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3438F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79C2B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2F59F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9B4C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50C6F0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04821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006D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810E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0C1F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3400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166F6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BBCDC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D146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79FC0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C66A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DFD9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5ACCB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1941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43D2109E" w14:textId="77777777" w:rsidTr="00111EAB">
        <w:tc>
          <w:tcPr>
            <w:tcW w:w="2340" w:type="dxa"/>
          </w:tcPr>
          <w:p w14:paraId="0258CF1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240E82A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5BB7D2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25D7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64C92E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14F89F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AD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0CB1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7FA777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C6F0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FE419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52658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1D23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E2F8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496A3CB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A72F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27CB0D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CFBE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F364B8E" w14:textId="77777777" w:rsidTr="00111EAB">
        <w:tc>
          <w:tcPr>
            <w:tcW w:w="2340" w:type="dxa"/>
          </w:tcPr>
          <w:p w14:paraId="6CD452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62F98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A5E2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CB7A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171E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0611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E17E0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ABC9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86C643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4DD4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1D814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9944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7DB71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A06AE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D3194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2A473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FB1F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EEEFB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1131E56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3ADD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6751BC4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45B155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759903A1" w14:textId="77777777" w:rsidTr="00111EAB">
        <w:tc>
          <w:tcPr>
            <w:tcW w:w="2340" w:type="dxa"/>
          </w:tcPr>
          <w:p w14:paraId="20FD60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6BE72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D8F25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9895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03BCBA0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3A88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29FC30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0A66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808068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EEC2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409B47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244A2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B3DDDA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6D83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2751D6F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9B0A6F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901EE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A165BE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06CFF4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DAEE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540EECF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A4F1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61C36A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D710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651AB" w:rsidRPr="00CA4DA1" w14:paraId="7E6B2C27" w14:textId="77777777" w:rsidTr="00111EAB">
        <w:tc>
          <w:tcPr>
            <w:tcW w:w="2340" w:type="dxa"/>
          </w:tcPr>
          <w:p w14:paraId="0A2D37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03B2D39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651AB" w:rsidRPr="00CA4DA1" w14:paraId="57802209" w14:textId="77777777" w:rsidTr="00111EAB">
        <w:tc>
          <w:tcPr>
            <w:tcW w:w="2340" w:type="dxa"/>
            <w:tcBorders>
              <w:top w:val="nil"/>
            </w:tcBorders>
          </w:tcPr>
          <w:p w14:paraId="7089C3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0FF00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772B8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CED4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1045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D0C9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FBC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4E68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04B6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E2EC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9664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997A1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DBD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964F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F74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E7A4F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B155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2FB6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79D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192CA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3A4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4BE0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E758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20203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1DD86765" w14:textId="77777777" w:rsidTr="00111EAB">
        <w:tc>
          <w:tcPr>
            <w:tcW w:w="2340" w:type="dxa"/>
            <w:tcBorders>
              <w:bottom w:val="nil"/>
            </w:tcBorders>
          </w:tcPr>
          <w:p w14:paraId="69A6A7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ณ วันที่ 1 มกราคม 25</w:t>
            </w:r>
            <w:r w:rsidRPr="00CA4DA1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740F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7C9D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AE248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BBE8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D126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D1C6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B329A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(13,807)</w:t>
            </w:r>
          </w:p>
        </w:tc>
        <w:tc>
          <w:tcPr>
            <w:tcW w:w="270" w:type="dxa"/>
            <w:tcBorders>
              <w:bottom w:val="nil"/>
            </w:tcBorders>
          </w:tcPr>
          <w:p w14:paraId="59511BD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A702B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(287,997)</w:t>
            </w:r>
          </w:p>
        </w:tc>
        <w:tc>
          <w:tcPr>
            <w:tcW w:w="270" w:type="dxa"/>
            <w:tcBorders>
              <w:bottom w:val="nil"/>
            </w:tcBorders>
          </w:tcPr>
          <w:p w14:paraId="7D1F21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545C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(562,509)</w:t>
            </w:r>
          </w:p>
        </w:tc>
        <w:tc>
          <w:tcPr>
            <w:tcW w:w="270" w:type="dxa"/>
            <w:tcBorders>
              <w:bottom w:val="nil"/>
            </w:tcBorders>
          </w:tcPr>
          <w:p w14:paraId="755D30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17922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(606,483)</w:t>
            </w:r>
          </w:p>
        </w:tc>
        <w:tc>
          <w:tcPr>
            <w:tcW w:w="270" w:type="dxa"/>
            <w:tcBorders>
              <w:bottom w:val="nil"/>
            </w:tcBorders>
          </w:tcPr>
          <w:p w14:paraId="0A4F946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CF4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(412,261)</w:t>
            </w:r>
          </w:p>
        </w:tc>
        <w:tc>
          <w:tcPr>
            <w:tcW w:w="270" w:type="dxa"/>
            <w:tcBorders>
              <w:bottom w:val="nil"/>
            </w:tcBorders>
          </w:tcPr>
          <w:p w14:paraId="684C38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27413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FE3B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5044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(356,815)</w:t>
            </w:r>
          </w:p>
        </w:tc>
        <w:tc>
          <w:tcPr>
            <w:tcW w:w="270" w:type="dxa"/>
            <w:tcBorders>
              <w:bottom w:val="nil"/>
            </w:tcBorders>
          </w:tcPr>
          <w:p w14:paraId="6D66C28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41017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E319D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620EA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(2,239,872)</w:t>
            </w:r>
          </w:p>
        </w:tc>
      </w:tr>
      <w:tr w:rsidR="004651AB" w:rsidRPr="00CA4DA1" w14:paraId="1BB3AF97" w14:textId="77777777" w:rsidTr="00111EAB">
        <w:tc>
          <w:tcPr>
            <w:tcW w:w="2340" w:type="dxa"/>
            <w:tcBorders>
              <w:bottom w:val="nil"/>
            </w:tcBorders>
          </w:tcPr>
          <w:p w14:paraId="120361E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D007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738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DD02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474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0513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A58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92FA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(5,543)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A4E1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B3BA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(32,994)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03C6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D8AF1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(46,020)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C196D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C38F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(47,317)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F22C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9503B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(75,144)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BBF6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DBD6A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75EE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9166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(22,588)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32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8E6C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2706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CF531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(229,606)</w:t>
            </w:r>
          </w:p>
        </w:tc>
      </w:tr>
      <w:tr w:rsidR="004651AB" w:rsidRPr="00CA4DA1" w14:paraId="1D5FAEA1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5763EE9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FC54D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80F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ED48BE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8F8E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240E49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F7E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1F5E7E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CF0B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F31B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5FF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6FBA1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3E17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E9DA5D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24,365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EFFC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BC5A8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24,408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E9A7F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BDC732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3BD07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B9C2A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121,751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D04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643CB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023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8E752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170,903</w:t>
            </w:r>
          </w:p>
        </w:tc>
      </w:tr>
      <w:tr w:rsidR="004651AB" w:rsidRPr="00CA4DA1" w14:paraId="0A8B5A98" w14:textId="77777777" w:rsidTr="00111EAB">
        <w:tc>
          <w:tcPr>
            <w:tcW w:w="2340" w:type="dxa"/>
          </w:tcPr>
          <w:p w14:paraId="7ABB26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61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8C1492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1F533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C8A2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13A3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67BE02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51D3C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336ADA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(19,350)</w:t>
            </w:r>
          </w:p>
        </w:tc>
        <w:tc>
          <w:tcPr>
            <w:tcW w:w="270" w:type="dxa"/>
            <w:tcBorders>
              <w:bottom w:val="nil"/>
            </w:tcBorders>
          </w:tcPr>
          <w:p w14:paraId="53B074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7D987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(320,991)</w:t>
            </w:r>
          </w:p>
        </w:tc>
        <w:tc>
          <w:tcPr>
            <w:tcW w:w="270" w:type="dxa"/>
            <w:tcBorders>
              <w:bottom w:val="nil"/>
            </w:tcBorders>
          </w:tcPr>
          <w:p w14:paraId="744FE0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75921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(608,150)</w:t>
            </w:r>
          </w:p>
        </w:tc>
        <w:tc>
          <w:tcPr>
            <w:tcW w:w="270" w:type="dxa"/>
            <w:tcBorders>
              <w:bottom w:val="nil"/>
            </w:tcBorders>
          </w:tcPr>
          <w:p w14:paraId="715B9A8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44610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(629,435)</w:t>
            </w:r>
          </w:p>
        </w:tc>
        <w:tc>
          <w:tcPr>
            <w:tcW w:w="270" w:type="dxa"/>
            <w:tcBorders>
              <w:bottom w:val="nil"/>
            </w:tcBorders>
          </w:tcPr>
          <w:p w14:paraId="744AE25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7DA288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(462,997)</w:t>
            </w:r>
          </w:p>
        </w:tc>
        <w:tc>
          <w:tcPr>
            <w:tcW w:w="270" w:type="dxa"/>
            <w:tcBorders>
              <w:bottom w:val="nil"/>
            </w:tcBorders>
          </w:tcPr>
          <w:p w14:paraId="0751A5E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2554C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5E17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DA7DE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(257,652)</w:t>
            </w:r>
          </w:p>
        </w:tc>
        <w:tc>
          <w:tcPr>
            <w:tcW w:w="270" w:type="dxa"/>
            <w:tcBorders>
              <w:bottom w:val="nil"/>
            </w:tcBorders>
          </w:tcPr>
          <w:p w14:paraId="4C0595C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D4F3E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13B9A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C5E9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(2,298,575)</w:t>
            </w:r>
          </w:p>
        </w:tc>
      </w:tr>
      <w:tr w:rsidR="004651AB" w:rsidRPr="00CA4DA1" w14:paraId="3CF8B396" w14:textId="77777777" w:rsidTr="00111EAB">
        <w:tc>
          <w:tcPr>
            <w:tcW w:w="2340" w:type="dxa"/>
            <w:tcBorders>
              <w:bottom w:val="nil"/>
            </w:tcBorders>
          </w:tcPr>
          <w:p w14:paraId="1F1F20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3C4EC6" w14:textId="75C4266D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B3E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50AB0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BE7DB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E9C2A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D4D1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E376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48C8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FF7B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A98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2842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9AC3B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527D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838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803D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BEEDF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BC7D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387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D98C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29A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4BDE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430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AD934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51AB" w:rsidRPr="00CA4DA1" w14:paraId="15B59255" w14:textId="77777777" w:rsidTr="00111EAB">
        <w:tc>
          <w:tcPr>
            <w:tcW w:w="2340" w:type="dxa"/>
            <w:tcBorders>
              <w:bottom w:val="nil"/>
            </w:tcBorders>
          </w:tcPr>
          <w:p w14:paraId="2C0E47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D32015" w14:textId="171A2363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292C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C46C61F" w14:textId="746F8813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2B72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D726AD" w14:textId="01032899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39A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73A2E9" w14:textId="1DD5DDE1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(5,720)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DB92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F51EAD" w14:textId="1BFE2556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(33,228)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6C9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85BC34" w14:textId="68065019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(51,136)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9215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47C892" w14:textId="295104A3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(38,486)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E659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F95418" w14:textId="15E3CF9B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(79,537)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1BF0A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EB87D6" w14:textId="30FD0E68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C708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A90460" w14:textId="2756D6DA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(26,690)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9AC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F395C8" w14:textId="292D5A00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C600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FB2B36" w14:textId="64896263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(234,797)</w:t>
            </w:r>
          </w:p>
        </w:tc>
      </w:tr>
      <w:tr w:rsidR="004651AB" w:rsidRPr="00CA4DA1" w14:paraId="2D740337" w14:textId="77777777" w:rsidTr="00111EAB">
        <w:tc>
          <w:tcPr>
            <w:tcW w:w="2340" w:type="dxa"/>
            <w:tcBorders>
              <w:bottom w:val="nil"/>
            </w:tcBorders>
          </w:tcPr>
          <w:p w14:paraId="71BB86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234B101" w14:textId="60CC5E1C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774B1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89192F" w14:textId="4FB1D61A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7F9E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5B57AF" w14:textId="713938F1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3F879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41ED2C" w14:textId="30ADCB85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47CB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FA22AA2" w14:textId="16656B6F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901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86E3AD" w14:textId="4BD74B0E" w:rsidR="004651AB" w:rsidRPr="00CA4DA1" w:rsidRDefault="00502556" w:rsidP="009B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D940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8AB5D4" w14:textId="0CC93838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8,963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E3A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FB4878A" w14:textId="6C54EE2A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C09C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72EFC7C" w14:textId="2F00139C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8D4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20F8B01" w14:textId="7545C834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4,154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446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268CB4" w14:textId="4BE275CF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0AA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1C5D472" w14:textId="03AFF91E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28,499</w:t>
            </w:r>
          </w:p>
        </w:tc>
      </w:tr>
      <w:tr w:rsidR="004651AB" w:rsidRPr="00CA4DA1" w14:paraId="3F9CCCCB" w14:textId="77777777" w:rsidTr="00111EAB">
        <w:tc>
          <w:tcPr>
            <w:tcW w:w="2340" w:type="dxa"/>
            <w:tcBorders>
              <w:bottom w:val="nil"/>
            </w:tcBorders>
          </w:tcPr>
          <w:p w14:paraId="56AC1AB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 31 ธันวาคม 25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8AA29F" w14:textId="1B434D83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D7F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503F5D" w14:textId="00015F4E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B8F4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6D37A7E" w14:textId="3B4A5AB5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F11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F19CB3E" w14:textId="26FB8B4F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(25,070)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96D4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69D1CF" w14:textId="5D48F4C9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(354,219)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A2A7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FFAC6B" w14:textId="72D70A66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(659,286)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86481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58824D9" w14:textId="6ACD12C3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(658,958)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A5C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C6A7EB" w14:textId="11FCBCAD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(527,152)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4C9D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F605DC0" w14:textId="27DEF23F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F979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B21DA3" w14:textId="7DB72687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(280,188)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7AD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443D5DD" w14:textId="764DFE9A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35D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CE2636" w14:textId="1640F321" w:rsidR="004651AB" w:rsidRPr="00CA4DA1" w:rsidRDefault="00502556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(2,504,873)</w:t>
            </w:r>
          </w:p>
        </w:tc>
      </w:tr>
      <w:tr w:rsidR="004651AB" w:rsidRPr="00CA4DA1" w14:paraId="0E2F6824" w14:textId="77777777" w:rsidTr="00B5252B">
        <w:tc>
          <w:tcPr>
            <w:tcW w:w="2340" w:type="dxa"/>
          </w:tcPr>
          <w:p w14:paraId="7D69662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F80E14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4F250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D4D4FC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A0F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933B6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E810B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4D4EF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0535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E570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26CE8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ECE1C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35FB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60477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5B2D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DBC2B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CA61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0DC52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513C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27C015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4D756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89CB1D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60BB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00941D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C662AC2" w14:textId="77777777" w:rsidTr="00B5252B">
        <w:tc>
          <w:tcPr>
            <w:tcW w:w="2340" w:type="dxa"/>
          </w:tcPr>
          <w:p w14:paraId="4BBAE5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5C0EB0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8AA6B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2A7C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F9A8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0C06B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FBC0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5201D9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1AF3C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1070A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30C86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8856E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E2EAE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95BA5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E214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B2CF6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A20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9E899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1C0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1E22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1EAB3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59C57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D375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5AF4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7C2F2C69" w14:textId="77777777" w:rsidTr="00B5252B">
        <w:trPr>
          <w:trHeight w:val="262"/>
        </w:trPr>
        <w:tc>
          <w:tcPr>
            <w:tcW w:w="2340" w:type="dxa"/>
            <w:shd w:val="clear" w:color="auto" w:fill="auto"/>
          </w:tcPr>
          <w:p w14:paraId="6246EA2C" w14:textId="22E74A43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927C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428D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8F98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26D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BFDC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0B2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8193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A99A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E647C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BA3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89732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3301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2931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529D5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6A8F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E639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0F0A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021E3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4D2CE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C11B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4C89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42356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0894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45221A45" w14:textId="77777777" w:rsidTr="00111EAB">
        <w:tc>
          <w:tcPr>
            <w:tcW w:w="2340" w:type="dxa"/>
          </w:tcPr>
          <w:p w14:paraId="72135D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FD52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0DB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FA4E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D6F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90E7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16946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46FD7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44,702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7A3B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D06E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495,844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2BE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F158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588,342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2C5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ED83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98,713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D9A9E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56C5F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63,945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F4D15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10F8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23,879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0858E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472B0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57,263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B4D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F238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29,076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B07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BA24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3,012,806</w:t>
            </w:r>
          </w:p>
        </w:tc>
      </w:tr>
      <w:tr w:rsidR="004651AB" w:rsidRPr="00CA4DA1" w14:paraId="0EFF71E9" w14:textId="77777777" w:rsidTr="00111EAB">
        <w:tc>
          <w:tcPr>
            <w:tcW w:w="2340" w:type="dxa"/>
          </w:tcPr>
          <w:p w14:paraId="4856AE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6F1C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93703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43E95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5C34E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770E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6244D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F7A6C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C74C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C7C4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C46D0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96EE6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5,239</w:t>
            </w:r>
          </w:p>
        </w:tc>
        <w:tc>
          <w:tcPr>
            <w:tcW w:w="270" w:type="dxa"/>
            <w:tcBorders>
              <w:bottom w:val="nil"/>
            </w:tcBorders>
          </w:tcPr>
          <w:p w14:paraId="4F447E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B6886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2,225</w:t>
            </w:r>
          </w:p>
        </w:tc>
        <w:tc>
          <w:tcPr>
            <w:tcW w:w="270" w:type="dxa"/>
            <w:tcBorders>
              <w:bottom w:val="nil"/>
            </w:tcBorders>
          </w:tcPr>
          <w:p w14:paraId="229B102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1C7D8B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183,768</w:t>
            </w:r>
          </w:p>
        </w:tc>
        <w:tc>
          <w:tcPr>
            <w:tcW w:w="270" w:type="dxa"/>
            <w:tcBorders>
              <w:bottom w:val="nil"/>
            </w:tcBorders>
          </w:tcPr>
          <w:p w14:paraId="5AD122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2FADF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30D0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B19E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C112B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C2CD3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47DD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0835A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191,232</w:t>
            </w:r>
          </w:p>
        </w:tc>
      </w:tr>
      <w:tr w:rsidR="004651AB" w:rsidRPr="00CA4DA1" w14:paraId="753A3287" w14:textId="77777777" w:rsidTr="00111EAB">
        <w:tc>
          <w:tcPr>
            <w:tcW w:w="2340" w:type="dxa"/>
            <w:tcBorders>
              <w:bottom w:val="nil"/>
            </w:tcBorders>
          </w:tcPr>
          <w:p w14:paraId="78C19F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02AAA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89CD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866A8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0B4E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18B3E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A37F3" w14:textId="77777777" w:rsidR="004651AB" w:rsidRPr="00CA4DA1" w:rsidRDefault="004651AB" w:rsidP="004651AB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01445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44,702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86A8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0B35C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495,844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1AD56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78CC2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593,581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D770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0CD0A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100,938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CEF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779B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247,713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53C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79C1D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23,879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F02C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E9FDF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57,263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16BC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50E38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29,076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650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B7FB8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3,204,038</w:t>
            </w:r>
          </w:p>
        </w:tc>
      </w:tr>
      <w:tr w:rsidR="00B5252B" w:rsidRPr="00CA4DA1" w14:paraId="3A3BFBA1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3AC014E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EEC113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1E9F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4299082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9994A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E8CB2C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C71E2A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DD2086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5AAC4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E5053C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69514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9208A3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625665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9919DC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81FD7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E5917A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0AC79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97D6A1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1B21C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EAAAEC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BF5E7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057469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FC3A6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11998A" w14:textId="77777777" w:rsidR="00B5252B" w:rsidRPr="00CA4DA1" w:rsidRDefault="00B5252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9EF237C" w14:textId="77777777" w:rsidTr="00111EAB">
        <w:tc>
          <w:tcPr>
            <w:tcW w:w="2340" w:type="dxa"/>
            <w:tcBorders>
              <w:top w:val="nil"/>
              <w:bottom w:val="nil"/>
            </w:tcBorders>
          </w:tcPr>
          <w:p w14:paraId="726D17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31E81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0B23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E199E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94BE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E414D0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518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FEA17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54F4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3F83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1D99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26674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3EED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FDCFC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89E7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843C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16E0E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BFC86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78DFD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2FA6E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1B7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8C078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87A7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4EED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E5F9120" w14:textId="77777777" w:rsidTr="00111EAB">
        <w:tc>
          <w:tcPr>
            <w:tcW w:w="2340" w:type="dxa"/>
            <w:tcBorders>
              <w:top w:val="nil"/>
            </w:tcBorders>
          </w:tcPr>
          <w:p w14:paraId="263110F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654B38" w14:textId="5295BE16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37B9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A9E876" w14:textId="5CD44821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47DA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85D142" w14:textId="7A1B2BA9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B9C05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13E07C" w14:textId="2283ADC9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41,017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97AE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11C3E1" w14:textId="2707BBEB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494,361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44D3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6396A5" w14:textId="166A5732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560,550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96F2F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F48C7B" w14:textId="066BCBF4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85,414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E29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58112C" w14:textId="2B177469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53,476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7865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08E09D" w14:textId="07C59809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9DC5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A6BB6B" w14:textId="24AE7161" w:rsidR="004651AB" w:rsidRPr="00CA4DA1" w:rsidRDefault="0022258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83,868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70C44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277BF1" w14:textId="3F84B121" w:rsidR="004651AB" w:rsidRPr="00CA4DA1" w:rsidRDefault="0022258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CA886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E04FBB" w14:textId="043D669E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3,013,935</w:t>
            </w:r>
          </w:p>
        </w:tc>
      </w:tr>
      <w:tr w:rsidR="004651AB" w:rsidRPr="00CA4DA1" w14:paraId="390A830B" w14:textId="77777777" w:rsidTr="00111EAB">
        <w:tc>
          <w:tcPr>
            <w:tcW w:w="2340" w:type="dxa"/>
            <w:tcBorders>
              <w:bottom w:val="nil"/>
            </w:tcBorders>
          </w:tcPr>
          <w:p w14:paraId="734F4A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3E7DEBE" w14:textId="111E5DAB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58E51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592A1A" w14:textId="54FC1674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B0E84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2CB0A62" w14:textId="65F635DB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5A4C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D3DA64C" w14:textId="317D0AF8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21BD0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65E76E9" w14:textId="251AA1F7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04A4A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A2D9CF9" w14:textId="245F95E9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4,380</w:t>
            </w:r>
          </w:p>
        </w:tc>
        <w:tc>
          <w:tcPr>
            <w:tcW w:w="270" w:type="dxa"/>
            <w:tcBorders>
              <w:bottom w:val="nil"/>
            </w:tcBorders>
          </w:tcPr>
          <w:p w14:paraId="62EBAB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60E5DE8" w14:textId="6E885A80" w:rsidR="004651AB" w:rsidRPr="00CA4DA1" w:rsidRDefault="000A0220" w:rsidP="0047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353FA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5D70617" w14:textId="1DD64351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163,137</w:t>
            </w:r>
          </w:p>
        </w:tc>
        <w:tc>
          <w:tcPr>
            <w:tcW w:w="270" w:type="dxa"/>
            <w:tcBorders>
              <w:bottom w:val="nil"/>
            </w:tcBorders>
          </w:tcPr>
          <w:p w14:paraId="65116A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83F3C37" w14:textId="42664785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F606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561C536" w14:textId="68D28045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D7903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2C57C61" w14:textId="6E8FD7CA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4177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39C94EF" w14:textId="2C0D5047" w:rsidR="004651AB" w:rsidRPr="00CA4DA1" w:rsidRDefault="000A0220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167,517</w:t>
            </w:r>
          </w:p>
        </w:tc>
      </w:tr>
      <w:tr w:rsidR="004651AB" w:rsidRPr="00CA4DA1" w14:paraId="15021C75" w14:textId="77777777" w:rsidTr="00111EAB">
        <w:tc>
          <w:tcPr>
            <w:tcW w:w="2340" w:type="dxa"/>
            <w:tcBorders>
              <w:bottom w:val="nil"/>
            </w:tcBorders>
          </w:tcPr>
          <w:p w14:paraId="63521E4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5F749C" w14:textId="42317B51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155,539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096C1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83E1DB" w14:textId="58EBCEE8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1,455,503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7C56F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2020DB" w14:textId="46776202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1,611,042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97270" w14:textId="77777777" w:rsidR="004651AB" w:rsidRPr="00CA4DA1" w:rsidRDefault="004651AB" w:rsidP="004651AB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C7F65A" w14:textId="4C11142A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41,017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428EF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749E3D" w14:textId="4B3CDC54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494,361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736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1AB48F" w14:textId="136B5452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564,930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8DBF9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FB13EA" w14:textId="34CFDE44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85,414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7C39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581C14" w14:textId="1D495F1A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216,613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39EE0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6D5650" w14:textId="03BD8D9D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17,973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9517B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BCEEAD" w14:textId="6B5C930E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83,868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D391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2403D1" w14:textId="18806FA1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66,234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B3487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EFA10C" w14:textId="68F4AD9E" w:rsidR="004651AB" w:rsidRPr="00CA4DA1" w:rsidRDefault="009B0F58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4DA1">
              <w:rPr>
                <w:rFonts w:ascii="Angsana New" w:hAnsi="Angsana New"/>
                <w:b/>
                <w:bCs/>
                <w:sz w:val="22"/>
                <w:szCs w:val="22"/>
              </w:rPr>
              <w:t>3,181,452</w:t>
            </w:r>
          </w:p>
        </w:tc>
      </w:tr>
      <w:tr w:rsidR="00C5209D" w:rsidRPr="00CA4DA1" w14:paraId="47B2EF29" w14:textId="77777777" w:rsidTr="005A1117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2A2EF92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6719112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5209D" w:rsidRPr="00CA4DA1" w14:paraId="7D80F7B4" w14:textId="77777777" w:rsidTr="005A1117">
        <w:tc>
          <w:tcPr>
            <w:tcW w:w="2340" w:type="dxa"/>
          </w:tcPr>
          <w:p w14:paraId="368DDF5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BF136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594D9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02394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5B2A4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5720AC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1499C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85D7D6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5A0C52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B7BF2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6B2C590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5FA40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4759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BFDB8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5684D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32228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63CF1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0C7FC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8F71C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DA46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6908F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88D34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1D25F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45C41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1F8F3A44" w14:textId="77777777" w:rsidTr="005A1117">
        <w:tc>
          <w:tcPr>
            <w:tcW w:w="2340" w:type="dxa"/>
          </w:tcPr>
          <w:p w14:paraId="57ABA18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6E61DDD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3B875FD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7558F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57E2874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286C3AD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1AC6C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D48139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23444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FFC7F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6221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376DFB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72462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F92C1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61E435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AC65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2267A7A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96DC5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1FA0FCFD" w14:textId="77777777" w:rsidTr="005A1117">
        <w:tc>
          <w:tcPr>
            <w:tcW w:w="2340" w:type="dxa"/>
          </w:tcPr>
          <w:p w14:paraId="54BAFB9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520B1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7F951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88891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005ED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4276D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D67DD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A733B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977E8A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25C54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C0D466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53881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3986837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E2F6F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662984F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E022F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AA795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CFE7C2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69EE248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FB737A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1C8A10E0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77B6171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09D" w:rsidRPr="00CA4DA1" w14:paraId="08D083C3" w14:textId="77777777" w:rsidTr="005A1117">
        <w:tc>
          <w:tcPr>
            <w:tcW w:w="2340" w:type="dxa"/>
          </w:tcPr>
          <w:p w14:paraId="7E1646C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A559F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5D7847E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6AF1C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23C989F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BE0D6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67146E3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D46F33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11BAB4BF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2B4C639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2C25537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FF14F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AD4AF7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5CFAC5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0D1F6C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07B537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063ED9C6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43541F8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7A30940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AC58BE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52D5367B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97F52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58A3FB22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E622C4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5209D" w:rsidRPr="00CA4DA1" w14:paraId="0A61C974" w14:textId="77777777" w:rsidTr="005A1117">
        <w:tc>
          <w:tcPr>
            <w:tcW w:w="2340" w:type="dxa"/>
          </w:tcPr>
          <w:p w14:paraId="425B790D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4A3FBDD1" w14:textId="77777777" w:rsidR="00C5209D" w:rsidRPr="00CA4DA1" w:rsidRDefault="00C5209D" w:rsidP="005A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A4DA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651AB" w:rsidRPr="00CA4DA1" w14:paraId="78BB3A2A" w14:textId="77777777" w:rsidTr="00111EAB">
        <w:tc>
          <w:tcPr>
            <w:tcW w:w="2340" w:type="dxa"/>
            <w:tcBorders>
              <w:bottom w:val="nil"/>
            </w:tcBorders>
          </w:tcPr>
          <w:p w14:paraId="3767F2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ต้นทุนการกู้ยืมที่รับรู้เป็น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E073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B32F3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26B18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74BD5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9088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BE9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96B7B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13AFE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4F9C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AE44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54579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27B2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2C567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E33B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1343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0808E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4A5C2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E6D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78FB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4E0A8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F7789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D95F7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303DA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4A92D7A2" w14:textId="77777777" w:rsidTr="00111EAB">
        <w:tc>
          <w:tcPr>
            <w:tcW w:w="2340" w:type="dxa"/>
            <w:tcBorders>
              <w:bottom w:val="nil"/>
            </w:tcBorders>
          </w:tcPr>
          <w:p w14:paraId="41B344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ส่วนหนึ่งของสินทรัพย์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49B5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E1D5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78C4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E0B8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DCA43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95977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E0B2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260E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EBF46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BEA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38130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F7F6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07C6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9F50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EA304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B4E7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0D0A6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5631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AE71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583C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212D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889E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5F5D8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6AF9C963" w14:textId="77777777" w:rsidTr="00111EAB">
        <w:tc>
          <w:tcPr>
            <w:tcW w:w="2340" w:type="dxa"/>
            <w:tcBorders>
              <w:bottom w:val="nil"/>
            </w:tcBorders>
          </w:tcPr>
          <w:p w14:paraId="7E673D69" w14:textId="37D9763A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D2CA0" w:rsidRPr="00CA4DA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ABE3F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69B6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94C29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A049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8E86E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AC7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227E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4B0C3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4219DF5" w14:textId="1DC1B778" w:rsidR="004651AB" w:rsidRPr="00CA4DA1" w:rsidRDefault="002F1834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5AE6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EF61C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870562" w14:textId="42CD18C9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E63E4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FA3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A75B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27B9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2B493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466C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0873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387C9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1079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2431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A4EBDF" w14:textId="659C3535" w:rsidR="004651AB" w:rsidRPr="00CA4DA1" w:rsidRDefault="00AD2667" w:rsidP="002F1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51AB" w:rsidRPr="00CA4DA1" w14:paraId="4CFDB004" w14:textId="77777777" w:rsidTr="00111EAB">
        <w:tc>
          <w:tcPr>
            <w:tcW w:w="2340" w:type="dxa"/>
            <w:tcBorders>
              <w:bottom w:val="nil"/>
            </w:tcBorders>
          </w:tcPr>
          <w:p w14:paraId="0BAFD3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อัตราดอกเบี้ยที่รับรู้ในปี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</w:t>
            </w:r>
            <w:r w:rsidR="006D2CA0" w:rsidRPr="00CA4DA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41605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994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5BAF9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6BBDE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60E1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732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38E82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2E230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030370" w14:textId="474B949C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79A2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D0D7E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92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C30E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D570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D12CF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6F63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0F965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62CB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EF38E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70BD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3E6F6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5A28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781D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70988A76" w14:textId="77777777" w:rsidTr="00111EAB">
        <w:tc>
          <w:tcPr>
            <w:tcW w:w="2340" w:type="dxa"/>
            <w:tcBorders>
              <w:bottom w:val="nil"/>
            </w:tcBorders>
          </w:tcPr>
          <w:p w14:paraId="3B565E9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76EE1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7D2A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79077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1F4B6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9D52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4013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90982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29772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CC86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6A80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7A16C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977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200694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D3D5A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DB87A7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3E879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E552D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A82D3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DC784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FEB34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2F835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E08A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2DDD8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742356B7" w14:textId="77777777" w:rsidTr="00111EAB">
        <w:tc>
          <w:tcPr>
            <w:tcW w:w="2340" w:type="dxa"/>
            <w:tcBorders>
              <w:bottom w:val="nil"/>
            </w:tcBorders>
          </w:tcPr>
          <w:p w14:paraId="2704CBF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11FA1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3BD5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727D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3A174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9AA02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FEBC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06620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A994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08101D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F0D0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831C4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FE69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9E2E2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5DA5C0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AC7BD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17865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89FAB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43E6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BA11C4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84FB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26EC3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40871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8B756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03C" w:rsidRPr="00CA4DA1" w14:paraId="7DB3C6ED" w14:textId="77777777" w:rsidTr="00111EAB">
        <w:tc>
          <w:tcPr>
            <w:tcW w:w="2340" w:type="dxa"/>
            <w:tcBorders>
              <w:bottom w:val="nil"/>
            </w:tcBorders>
          </w:tcPr>
          <w:p w14:paraId="0AC29F13" w14:textId="244A5688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5D414A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9EA638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5BB998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BAA73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F6DA63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4F548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E2CBE2" w14:textId="2FD2281E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B47957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9FC915" w14:textId="0BDE704F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2199A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CCDCCB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F4C42" w14:textId="513C9F8D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5D6B1F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37AB9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E7EBB7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4AA385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700F90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11F709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3EC114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81E793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9DA234" w14:textId="5E746C96" w:rsidR="006D203C" w:rsidRPr="00CA4DA1" w:rsidRDefault="00304BD9" w:rsidP="0030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4A0BF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77A2F7" w14:textId="36A9D578" w:rsidR="006D203C" w:rsidRPr="00CA4DA1" w:rsidRDefault="00304BD9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6D203C" w:rsidRPr="00CA4DA1" w14:paraId="36303F90" w14:textId="77777777" w:rsidTr="00111EAB">
        <w:tc>
          <w:tcPr>
            <w:tcW w:w="2340" w:type="dxa"/>
            <w:tcBorders>
              <w:bottom w:val="nil"/>
            </w:tcBorders>
          </w:tcPr>
          <w:p w14:paraId="74E37332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อัตราดอกเบี้ยที่รับรู้ในปี </w:t>
            </w:r>
            <w:r w:rsidRPr="00CA4DA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C7442B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EFAF6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3EAB4D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E6D3B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F15C7B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5B1D4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33CF01" w14:textId="3298D8F8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95405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92AFE" w14:textId="6F873F6B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6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DA1">
              <w:rPr>
                <w:rFonts w:ascii="Angsana New" w:hAnsi="Angsana New"/>
                <w:sz w:val="22"/>
                <w:szCs w:val="22"/>
              </w:rPr>
              <w:t>MLR -2.5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330AF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DF7E51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DD3F9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B9DCAF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16" w:right="-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40EA0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C1DCED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4550E9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3DA1D4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764224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D45026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378F3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13F67D" w14:textId="2F907805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40F0D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221FF2" w14:textId="77777777" w:rsidR="006D203C" w:rsidRPr="00CA4DA1" w:rsidRDefault="006D203C" w:rsidP="006D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1AB" w:rsidRPr="00CA4DA1" w14:paraId="334AD792" w14:textId="77777777" w:rsidTr="00111EAB">
        <w:tc>
          <w:tcPr>
            <w:tcW w:w="2340" w:type="dxa"/>
            <w:tcBorders>
              <w:bottom w:val="nil"/>
            </w:tcBorders>
          </w:tcPr>
          <w:p w14:paraId="7403371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A4DA1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64C3D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A1DB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12028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4FE8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1E6726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7FDE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84BD1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5624D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CF587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82A94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A4B18E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C673C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5129AF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903F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D97843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E78D42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2324E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B5237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9DC679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3D62A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CBEAAB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65AB1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021775" w14:textId="77777777" w:rsidR="004651AB" w:rsidRPr="00CA4DA1" w:rsidRDefault="004651AB" w:rsidP="0046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93CBD60" w14:textId="77777777" w:rsidR="00B05EA2" w:rsidRPr="00CA4DA1" w:rsidRDefault="00B05EA2" w:rsidP="00A668B0">
      <w:pPr>
        <w:spacing w:line="240" w:lineRule="auto"/>
        <w:rPr>
          <w:rFonts w:ascii="Angsana New" w:hAnsi="Angsana New"/>
          <w:cs/>
        </w:rPr>
        <w:sectPr w:rsidR="00B05EA2" w:rsidRPr="00CA4DA1" w:rsidSect="00DA6D0D">
          <w:headerReference w:type="default" r:id="rId15"/>
          <w:headerReference w:type="first" r:id="rId16"/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p w14:paraId="396DBEB1" w14:textId="36FDD693" w:rsidR="001E3888" w:rsidRPr="00CA4DA1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ณ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วันที่</w:t>
      </w:r>
      <w:r w:rsidRPr="00CA4DA1">
        <w:rPr>
          <w:rFonts w:ascii="Angsana New" w:hAnsi="Angsana New"/>
          <w:sz w:val="30"/>
          <w:szCs w:val="30"/>
        </w:rPr>
        <w:t xml:space="preserve"> 31 </w:t>
      </w:r>
      <w:r w:rsidRPr="00CA4DA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sz w:val="30"/>
          <w:szCs w:val="30"/>
        </w:rPr>
        <w:t>256</w:t>
      </w:r>
      <w:r w:rsidR="004651AB" w:rsidRPr="00CA4DA1">
        <w:rPr>
          <w:rFonts w:ascii="Angsana New" w:hAnsi="Angsana New"/>
          <w:sz w:val="30"/>
          <w:szCs w:val="30"/>
        </w:rPr>
        <w:t>2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="0017700B" w:rsidRPr="00CA4DA1">
        <w:rPr>
          <w:rFonts w:ascii="Angsana New" w:hAnsi="Angsana New"/>
          <w:sz w:val="30"/>
          <w:szCs w:val="30"/>
        </w:rPr>
        <w:t>–</w:t>
      </w:r>
      <w:r w:rsidRPr="00CA4DA1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สุทธิจากภาษีเงินได้สำหรับกลุ่มบริษัทและบริษัทมีจำนวน</w:t>
      </w:r>
      <w:r w:rsidR="0080014B" w:rsidRPr="00CA4DA1">
        <w:rPr>
          <w:rFonts w:ascii="Angsana New" w:hAnsi="Angsana New"/>
          <w:sz w:val="30"/>
          <w:szCs w:val="30"/>
        </w:rPr>
        <w:t xml:space="preserve"> 1,288.0 </w:t>
      </w:r>
      <w:r w:rsidRPr="00CA4DA1">
        <w:rPr>
          <w:rFonts w:ascii="Angsana New" w:hAnsi="Angsana New"/>
          <w:sz w:val="30"/>
          <w:szCs w:val="30"/>
          <w:cs/>
        </w:rPr>
        <w:t>ล้านบาท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และ</w:t>
      </w:r>
      <w:r w:rsidR="0017700B" w:rsidRPr="00CA4DA1">
        <w:rPr>
          <w:rFonts w:ascii="Angsana New" w:hAnsi="Angsana New"/>
          <w:sz w:val="30"/>
          <w:szCs w:val="30"/>
        </w:rPr>
        <w:t xml:space="preserve"> </w:t>
      </w:r>
      <w:r w:rsidR="0080014B" w:rsidRPr="00CA4DA1">
        <w:rPr>
          <w:rFonts w:ascii="Angsana New" w:hAnsi="Angsana New"/>
          <w:sz w:val="30"/>
          <w:szCs w:val="30"/>
        </w:rPr>
        <w:t>1,287.9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ล้านบาท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ตามลำดับ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CA4DA1">
        <w:rPr>
          <w:rFonts w:ascii="Angsana New" w:hAnsi="Angsana New"/>
          <w:i/>
          <w:iCs/>
          <w:sz w:val="30"/>
          <w:szCs w:val="30"/>
        </w:rPr>
        <w:t>(31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CA4DA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i/>
          <w:iCs/>
          <w:sz w:val="30"/>
          <w:szCs w:val="30"/>
        </w:rPr>
        <w:t>25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6</w:t>
      </w:r>
      <w:r w:rsidR="004651AB" w:rsidRPr="00CA4DA1">
        <w:rPr>
          <w:rFonts w:ascii="Angsana New" w:hAnsi="Angsana New"/>
          <w:i/>
          <w:iCs/>
          <w:sz w:val="30"/>
          <w:szCs w:val="30"/>
        </w:rPr>
        <w:t>1</w:t>
      </w:r>
      <w:r w:rsidRPr="00CA4DA1">
        <w:rPr>
          <w:rFonts w:ascii="Angsana New" w:hAnsi="Angsana New"/>
          <w:i/>
          <w:iCs/>
          <w:sz w:val="30"/>
          <w:szCs w:val="30"/>
        </w:rPr>
        <w:t>: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สำหรับกลุ่มบริษัทและบริษัทมี จำนวน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1,288.0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A4DA1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CA4DA1">
        <w:rPr>
          <w:rFonts w:ascii="Angsana New" w:hAnsi="Angsana New"/>
          <w:i/>
          <w:iCs/>
          <w:color w:val="FFFFFF"/>
          <w:sz w:val="30"/>
          <w:szCs w:val="30"/>
          <w:cs/>
        </w:rPr>
        <w:t xml:space="preserve"> 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1,287.9</w:t>
      </w:r>
      <w:r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A4DA1">
        <w:rPr>
          <w:rFonts w:ascii="Angsana New" w:hAnsi="Angsana New"/>
          <w:i/>
          <w:iCs/>
          <w:sz w:val="30"/>
          <w:szCs w:val="30"/>
        </w:rPr>
        <w:t>)</w:t>
      </w:r>
    </w:p>
    <w:p w14:paraId="423958CE" w14:textId="77777777" w:rsidR="001E3888" w:rsidRPr="00CA4DA1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2D109BC5" w14:textId="569E166A" w:rsidR="001E3888" w:rsidRPr="00CA4DA1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ราคาทรัพย์สิน</w:t>
      </w:r>
      <w:r w:rsidR="00896292" w:rsidRPr="00CA4DA1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CA4DA1">
        <w:rPr>
          <w:rFonts w:ascii="Angsana New" w:hAnsi="Angsana New" w:hint="cs"/>
          <w:sz w:val="30"/>
          <w:szCs w:val="30"/>
          <w:cs/>
        </w:rPr>
        <w:t xml:space="preserve">ก่อนหักค่าเสื่อมราคาสะสมของอาคาร เครื่องจักรและอุปกรณ์ ซึ่งได้คิดค่าเสื่อมราคาเต็มจำนวนแล้วแต่ยังคงใช้งานจนถึง ณ วันที่ </w:t>
      </w:r>
      <w:r w:rsidRPr="00CA4DA1">
        <w:rPr>
          <w:rFonts w:ascii="Angsana New" w:hAnsi="Angsana New"/>
          <w:sz w:val="30"/>
          <w:szCs w:val="30"/>
        </w:rPr>
        <w:t xml:space="preserve">31 </w:t>
      </w:r>
      <w:r w:rsidRPr="00CA4D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57786" w:rsidRPr="00CA4DA1">
        <w:rPr>
          <w:rFonts w:ascii="Angsana New" w:hAnsi="Angsana New"/>
          <w:sz w:val="30"/>
          <w:szCs w:val="30"/>
        </w:rPr>
        <w:t>256</w:t>
      </w:r>
      <w:r w:rsidR="008C0FCF" w:rsidRPr="00CA4DA1">
        <w:rPr>
          <w:rFonts w:ascii="Angsana New" w:hAnsi="Angsana New"/>
          <w:sz w:val="30"/>
          <w:szCs w:val="30"/>
        </w:rPr>
        <w:t>2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sz w:val="30"/>
          <w:szCs w:val="30"/>
          <w:cs/>
        </w:rPr>
        <w:t>มีจำนวน</w:t>
      </w:r>
      <w:r w:rsidR="00896292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B0098F" w:rsidRPr="00CA4DA1">
        <w:rPr>
          <w:rFonts w:ascii="Angsana New" w:hAnsi="Angsana New"/>
          <w:sz w:val="30"/>
          <w:szCs w:val="30"/>
        </w:rPr>
        <w:t>1,</w:t>
      </w:r>
      <w:r w:rsidR="00F53E43" w:rsidRPr="00CA4DA1">
        <w:rPr>
          <w:rFonts w:ascii="Angsana New" w:hAnsi="Angsana New"/>
          <w:sz w:val="30"/>
          <w:szCs w:val="30"/>
        </w:rPr>
        <w:t>477</w:t>
      </w:r>
      <w:r w:rsidR="00B0098F" w:rsidRPr="00CA4DA1">
        <w:rPr>
          <w:rFonts w:ascii="Angsana New" w:hAnsi="Angsana New"/>
          <w:sz w:val="30"/>
          <w:szCs w:val="30"/>
        </w:rPr>
        <w:t>.</w:t>
      </w:r>
      <w:r w:rsidR="00F53E43" w:rsidRPr="00CA4DA1">
        <w:rPr>
          <w:rFonts w:ascii="Angsana New" w:hAnsi="Angsana New"/>
          <w:sz w:val="30"/>
          <w:szCs w:val="30"/>
        </w:rPr>
        <w:t>1</w:t>
      </w:r>
      <w:r w:rsidR="000B61A0" w:rsidRPr="00CA4DA1">
        <w:rPr>
          <w:rFonts w:ascii="Angsana New" w:hAnsi="Angsana New"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0098F" w:rsidRPr="00CA4DA1">
        <w:rPr>
          <w:rFonts w:ascii="Angsana New" w:hAnsi="Angsana New"/>
          <w:sz w:val="30"/>
          <w:szCs w:val="30"/>
        </w:rPr>
        <w:t>1</w:t>
      </w:r>
      <w:r w:rsidR="00F53E43" w:rsidRPr="00CA4DA1">
        <w:rPr>
          <w:rFonts w:ascii="Angsana New" w:hAnsi="Angsana New"/>
          <w:sz w:val="30"/>
          <w:szCs w:val="30"/>
        </w:rPr>
        <w:t>,458</w:t>
      </w:r>
      <w:r w:rsidR="00B0098F" w:rsidRPr="00CA4DA1">
        <w:rPr>
          <w:rFonts w:ascii="Angsana New" w:hAnsi="Angsana New"/>
          <w:sz w:val="30"/>
          <w:szCs w:val="30"/>
        </w:rPr>
        <w:t>.</w:t>
      </w:r>
      <w:r w:rsidR="00F53E43" w:rsidRPr="00CA4DA1">
        <w:rPr>
          <w:rFonts w:ascii="Angsana New" w:hAnsi="Angsana New"/>
          <w:sz w:val="30"/>
          <w:szCs w:val="30"/>
        </w:rPr>
        <w:t>3</w:t>
      </w:r>
      <w:r w:rsidR="000B359F" w:rsidRPr="00CA4DA1">
        <w:rPr>
          <w:rFonts w:ascii="Angsana New" w:hAnsi="Angsana New"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sz w:val="30"/>
          <w:szCs w:val="30"/>
          <w:cs/>
        </w:rPr>
        <w:t>ล้านบาท</w:t>
      </w:r>
      <w:r w:rsidR="000B359F" w:rsidRPr="00CA4DA1">
        <w:rPr>
          <w:rFonts w:ascii="Angsana New" w:hAnsi="Angsana New"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sz w:val="30"/>
          <w:szCs w:val="30"/>
          <w:cs/>
        </w:rPr>
        <w:t>ตามลำดับ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957786" w:rsidRPr="00CA4DA1">
        <w:rPr>
          <w:rFonts w:ascii="Angsana New" w:hAnsi="Angsana New"/>
          <w:i/>
          <w:iCs/>
          <w:sz w:val="30"/>
          <w:szCs w:val="30"/>
        </w:rPr>
        <w:t>(</w:t>
      </w:r>
      <w:r w:rsidR="000B359F" w:rsidRPr="00CA4DA1">
        <w:rPr>
          <w:rFonts w:ascii="Angsana New" w:hAnsi="Angsana New"/>
          <w:i/>
          <w:iCs/>
          <w:sz w:val="30"/>
          <w:szCs w:val="30"/>
        </w:rPr>
        <w:t>256</w:t>
      </w:r>
      <w:r w:rsidR="008C0FCF" w:rsidRPr="00CA4DA1">
        <w:rPr>
          <w:rFonts w:ascii="Angsana New" w:hAnsi="Angsana New"/>
          <w:i/>
          <w:iCs/>
          <w:sz w:val="30"/>
          <w:szCs w:val="30"/>
        </w:rPr>
        <w:t>1</w:t>
      </w:r>
      <w:r w:rsidR="000B359F" w:rsidRPr="00CA4DA1">
        <w:rPr>
          <w:rFonts w:ascii="Angsana New" w:hAnsi="Angsana New"/>
          <w:i/>
          <w:iCs/>
          <w:sz w:val="30"/>
          <w:szCs w:val="30"/>
        </w:rPr>
        <w:t>:</w:t>
      </w:r>
      <w:r w:rsidR="000B359F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0098F" w:rsidRPr="00CA4DA1">
        <w:rPr>
          <w:rFonts w:ascii="Angsana New" w:hAnsi="Angsana New"/>
          <w:i/>
          <w:iCs/>
          <w:sz w:val="30"/>
          <w:szCs w:val="30"/>
        </w:rPr>
        <w:t>1,</w:t>
      </w:r>
      <w:r w:rsidR="008C0FCF" w:rsidRPr="00CA4DA1">
        <w:rPr>
          <w:rFonts w:ascii="Angsana New" w:hAnsi="Angsana New"/>
          <w:i/>
          <w:iCs/>
          <w:sz w:val="30"/>
          <w:szCs w:val="30"/>
        </w:rPr>
        <w:t>381.4</w:t>
      </w:r>
      <w:r w:rsidR="00B0098F"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D0E61" w:rsidRPr="00CA4DA1">
        <w:rPr>
          <w:rFonts w:ascii="Angsana New" w:hAnsi="Angsana New"/>
          <w:i/>
          <w:iCs/>
          <w:sz w:val="30"/>
          <w:szCs w:val="30"/>
        </w:rPr>
        <w:t>1</w:t>
      </w:r>
      <w:r w:rsidR="008C0FCF" w:rsidRPr="00CA4DA1">
        <w:rPr>
          <w:rFonts w:ascii="Angsana New" w:hAnsi="Angsana New"/>
          <w:i/>
          <w:iCs/>
          <w:sz w:val="30"/>
          <w:szCs w:val="30"/>
        </w:rPr>
        <w:t>,365.1</w:t>
      </w:r>
      <w:r w:rsidR="000B359F"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="000B359F" w:rsidRPr="00CA4DA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A4DA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134B299" w14:textId="77777777" w:rsidR="001E3888" w:rsidRPr="00CA4DA1" w:rsidRDefault="001E3888" w:rsidP="001E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2ADD0E74" w14:textId="77777777" w:rsidR="003E31B0" w:rsidRPr="00CA4DA1" w:rsidRDefault="008A7A1C" w:rsidP="003E31B0">
      <w:pPr>
        <w:ind w:left="540" w:right="-360"/>
        <w:jc w:val="both"/>
        <w:rPr>
          <w:szCs w:val="22"/>
        </w:rPr>
      </w:pPr>
      <w:r w:rsidRPr="00CA4DA1">
        <w:rPr>
          <w:b/>
          <w:bCs/>
          <w:sz w:val="30"/>
          <w:szCs w:val="30"/>
          <w:cs/>
        </w:rPr>
        <w:t>การวัดมูลค่ายุติธรรม</w:t>
      </w:r>
      <w:r w:rsidRPr="00CA4DA1">
        <w:rPr>
          <w:rFonts w:hint="cs"/>
          <w:szCs w:val="22"/>
          <w:cs/>
        </w:rPr>
        <w:t xml:space="preserve"> </w:t>
      </w:r>
    </w:p>
    <w:p w14:paraId="7D8047C9" w14:textId="77777777" w:rsidR="003E31B0" w:rsidRPr="00CA4DA1" w:rsidRDefault="003E31B0" w:rsidP="003E31B0">
      <w:pPr>
        <w:ind w:left="540" w:right="-360"/>
        <w:jc w:val="both"/>
        <w:rPr>
          <w:rFonts w:ascii="Angsana New" w:hAnsi="Angsana New"/>
          <w:sz w:val="20"/>
          <w:szCs w:val="20"/>
        </w:rPr>
      </w:pPr>
    </w:p>
    <w:p w14:paraId="3D4EED72" w14:textId="77777777" w:rsidR="003E31B0" w:rsidRPr="00CA4DA1" w:rsidRDefault="008A7A1C" w:rsidP="003E31B0">
      <w:pPr>
        <w:ind w:left="540" w:right="-360"/>
        <w:jc w:val="both"/>
        <w:rPr>
          <w:szCs w:val="22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</w:p>
    <w:p w14:paraId="17F7F8F8" w14:textId="77777777" w:rsidR="003E31B0" w:rsidRPr="00CA4DA1" w:rsidRDefault="003E31B0" w:rsidP="003E31B0">
      <w:pPr>
        <w:ind w:left="540" w:right="-360"/>
        <w:jc w:val="both"/>
        <w:rPr>
          <w:rFonts w:ascii="Angsana New" w:hAnsi="Angsana New"/>
          <w:sz w:val="20"/>
          <w:szCs w:val="20"/>
        </w:rPr>
      </w:pPr>
    </w:p>
    <w:p w14:paraId="1F1711AC" w14:textId="77777777" w:rsidR="008A7A1C" w:rsidRPr="00CA4DA1" w:rsidRDefault="008A7A1C" w:rsidP="004F352A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</w:t>
      </w:r>
      <w:r w:rsidR="00D65663" w:rsidRPr="00CA4DA1">
        <w:rPr>
          <w:rFonts w:ascii="Angsana New" w:hAnsi="Angsana New" w:hint="cs"/>
          <w:sz w:val="30"/>
          <w:szCs w:val="30"/>
          <w:cs/>
        </w:rPr>
        <w:t>ะเมินราคาทรัพย์สิน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0DA336" w14:textId="77777777" w:rsidR="004F352A" w:rsidRPr="00CA4DA1" w:rsidRDefault="004F352A" w:rsidP="004F352A">
      <w:pPr>
        <w:ind w:left="547" w:right="65"/>
        <w:jc w:val="thaiDistribute"/>
        <w:rPr>
          <w:rFonts w:ascii="Angsana New" w:hAnsi="Angsana New"/>
          <w:sz w:val="20"/>
          <w:szCs w:val="20"/>
        </w:rPr>
      </w:pPr>
    </w:p>
    <w:p w14:paraId="4D3B4381" w14:textId="77777777" w:rsidR="008A7A1C" w:rsidRPr="00CA4DA1" w:rsidRDefault="008A7A1C" w:rsidP="0012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การวัดมูลค่ายุติธรรม</w:t>
      </w:r>
      <w:r w:rsidR="00127585" w:rsidRPr="00CA4DA1">
        <w:rPr>
          <w:rFonts w:ascii="Angsana New" w:hAnsi="Angsana New" w:hint="cs"/>
          <w:sz w:val="30"/>
          <w:szCs w:val="30"/>
          <w:cs/>
        </w:rPr>
        <w:t>ของ</w:t>
      </w:r>
      <w:r w:rsidRPr="00CA4DA1">
        <w:rPr>
          <w:rFonts w:ascii="Angsana New" w:hAnsi="Angsana New" w:hint="cs"/>
          <w:sz w:val="30"/>
          <w:szCs w:val="30"/>
          <w:cs/>
        </w:rPr>
        <w:t xml:space="preserve">ที่ดินถูกจัดลำดับชั้นการวัดมูลค่ายุติธรรมอยู่ในระดับที่ </w:t>
      </w:r>
      <w:r w:rsidRPr="00CA4DA1">
        <w:rPr>
          <w:rFonts w:ascii="Angsana New" w:hAnsi="Angsana New"/>
          <w:sz w:val="30"/>
          <w:szCs w:val="30"/>
        </w:rPr>
        <w:t xml:space="preserve">3 </w:t>
      </w:r>
      <w:r w:rsidRPr="00CA4DA1">
        <w:rPr>
          <w:rFonts w:ascii="Angsana New" w:hAnsi="Angsana New" w:hint="cs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7599937C" w14:textId="77777777" w:rsidR="00962240" w:rsidRPr="00CA4DA1" w:rsidRDefault="00962240" w:rsidP="0012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FBC0445" w14:textId="77777777" w:rsidR="008A7A1C" w:rsidRPr="00CA4DA1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CA4DA1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14DCDD2B" w14:textId="77777777" w:rsidR="008A7A1C" w:rsidRPr="00CA4DA1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CA4DA1">
        <w:rPr>
          <w:rFonts w:ascii="Angsana New" w:hAnsi="Angsana New"/>
          <w:sz w:val="30"/>
          <w:szCs w:val="30"/>
        </w:rPr>
        <w:t>Market Comparison Approach)</w:t>
      </w:r>
      <w:r w:rsidR="001E7BD1" w:rsidRPr="00CA4DA1">
        <w:rPr>
          <w:rFonts w:ascii="Angsana New" w:hAnsi="Angsana New"/>
          <w:sz w:val="30"/>
          <w:szCs w:val="30"/>
        </w:rPr>
        <w:t xml:space="preserve"> </w:t>
      </w:r>
      <w:r w:rsidR="001E7BD1" w:rsidRPr="00CA4DA1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CA4DA1">
        <w:rPr>
          <w:rFonts w:ascii="Angsana New" w:hAnsi="Angsana New"/>
          <w:sz w:val="30"/>
          <w:szCs w:val="30"/>
        </w:rPr>
        <w:t xml:space="preserve">  </w:t>
      </w:r>
    </w:p>
    <w:p w14:paraId="781D8253" w14:textId="77777777" w:rsidR="008A7A1C" w:rsidRPr="00CA4DA1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1F1DA3D7" w14:textId="5B958C4B" w:rsidR="008A7A1C" w:rsidRPr="00CA4DA1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CA4DA1">
        <w:rPr>
          <w:rFonts w:ascii="Angsana New" w:hAnsi="Angsana New" w:hint="cs"/>
          <w:sz w:val="30"/>
          <w:szCs w:val="30"/>
          <w:cs/>
        </w:rPr>
        <w:t>ที่ดิน</w:t>
      </w:r>
      <w:r w:rsidRPr="00CA4DA1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CA4DA1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CA4DA1">
        <w:rPr>
          <w:rFonts w:ascii="Angsana New" w:hAnsi="Angsana New" w:hint="cs"/>
          <w:sz w:val="30"/>
          <w:szCs w:val="30"/>
          <w:cs/>
        </w:rPr>
        <w:t>ของ</w:t>
      </w:r>
      <w:r w:rsidR="00465F4E" w:rsidRPr="00CA4DA1">
        <w:rPr>
          <w:rFonts w:ascii="Angsana New" w:hAnsi="Angsana New" w:hint="cs"/>
          <w:sz w:val="30"/>
          <w:szCs w:val="30"/>
          <w:cs/>
        </w:rPr>
        <w:t>ที่ดิน</w:t>
      </w:r>
      <w:r w:rsidRPr="00CA4DA1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1333F02A" w14:textId="2E9BF320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ACE45" w14:textId="1257F706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AC5F5F" w14:textId="16D39036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503325" w14:textId="18C6EFE1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ED519F" w14:textId="05611429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4F22BC" w14:textId="0EF48F32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261F3E" w14:textId="6C89828F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629D82" w14:textId="4C418447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7C81F8" w14:textId="77777777" w:rsidR="004F01A0" w:rsidRPr="00CA4DA1" w:rsidRDefault="004F01A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958C56" w14:textId="564CCE5C" w:rsidR="001B4C03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42CD5" w14:textId="77777777" w:rsidR="003C694D" w:rsidRPr="00CA4DA1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3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34"/>
        <w:gridCol w:w="238"/>
        <w:gridCol w:w="999"/>
        <w:gridCol w:w="239"/>
        <w:gridCol w:w="915"/>
        <w:gridCol w:w="236"/>
        <w:gridCol w:w="1033"/>
        <w:gridCol w:w="256"/>
        <w:gridCol w:w="1004"/>
        <w:gridCol w:w="236"/>
        <w:gridCol w:w="833"/>
      </w:tblGrid>
      <w:tr w:rsidR="00023019" w:rsidRPr="00CA4DA1" w14:paraId="70B36271" w14:textId="77777777" w:rsidTr="004F01A0">
        <w:trPr>
          <w:tblHeader/>
        </w:trPr>
        <w:tc>
          <w:tcPr>
            <w:tcW w:w="2340" w:type="dxa"/>
          </w:tcPr>
          <w:p w14:paraId="0758D7ED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shd w:val="clear" w:color="auto" w:fill="auto"/>
          </w:tcPr>
          <w:p w14:paraId="69049ACC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3019" w:rsidRPr="00CA4DA1" w14:paraId="1F9730C4" w14:textId="77777777" w:rsidTr="00023019">
        <w:trPr>
          <w:tblHeader/>
        </w:trPr>
        <w:tc>
          <w:tcPr>
            <w:tcW w:w="2340" w:type="dxa"/>
          </w:tcPr>
          <w:p w14:paraId="2CD47D31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</w:tcPr>
          <w:p w14:paraId="44457541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7B01528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2" w:type="dxa"/>
            <w:gridSpan w:val="5"/>
          </w:tcPr>
          <w:p w14:paraId="79287180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023019" w:rsidRPr="00CA4DA1" w14:paraId="000751F7" w14:textId="77777777" w:rsidTr="00023019">
        <w:trPr>
          <w:tblHeader/>
        </w:trPr>
        <w:tc>
          <w:tcPr>
            <w:tcW w:w="2340" w:type="dxa"/>
          </w:tcPr>
          <w:p w14:paraId="06368D06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CE2B267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FE2F50E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0DFF98C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1B753313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7A3510C1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0D0A66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F8DE6F0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1E14D45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B5E1FDD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4F94C48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4AF04EAE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3019" w:rsidRPr="00CA4DA1" w14:paraId="27D6612C" w14:textId="77777777" w:rsidTr="00023019">
        <w:trPr>
          <w:tblHeader/>
        </w:trPr>
        <w:tc>
          <w:tcPr>
            <w:tcW w:w="2340" w:type="dxa"/>
          </w:tcPr>
          <w:p w14:paraId="7F2BB6CA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7F457CEC" w14:textId="7021A73F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07403F"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23019" w:rsidRPr="00CA4DA1" w14:paraId="1E31B5EA" w14:textId="77777777" w:rsidTr="00023019">
        <w:tc>
          <w:tcPr>
            <w:tcW w:w="2340" w:type="dxa"/>
          </w:tcPr>
          <w:p w14:paraId="38781B53" w14:textId="6A69979D" w:rsidR="00023019" w:rsidRPr="00CA4DA1" w:rsidRDefault="00023019" w:rsidP="001158F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5B6EDA34" w14:textId="10FA51CB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07403F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vAlign w:val="bottom"/>
          </w:tcPr>
          <w:p w14:paraId="46B5DE86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A268828" w14:textId="7AD0A480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3423954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E9E1A57" w14:textId="4A0B8469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  <w:vAlign w:val="bottom"/>
          </w:tcPr>
          <w:p w14:paraId="726558BD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50A4266" w14:textId="1970FBB3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200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56" w:type="dxa"/>
            <w:vAlign w:val="bottom"/>
          </w:tcPr>
          <w:p w14:paraId="65A200B8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3027F7E" w14:textId="2838B2A8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E1C6C9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D93E7D6" w14:textId="48A22EC5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200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23019" w:rsidRPr="00CA4DA1" w14:paraId="7220E295" w14:textId="77777777" w:rsidTr="00023019">
        <w:tc>
          <w:tcPr>
            <w:tcW w:w="2340" w:type="dxa"/>
          </w:tcPr>
          <w:p w14:paraId="0573A6CD" w14:textId="6FEA54D3" w:rsidR="00023019" w:rsidRPr="00CA4DA1" w:rsidRDefault="00023019" w:rsidP="001158F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6EE3F491" w14:textId="6B9A274D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355,360</w:t>
            </w:r>
          </w:p>
        </w:tc>
        <w:tc>
          <w:tcPr>
            <w:tcW w:w="238" w:type="dxa"/>
            <w:vAlign w:val="bottom"/>
          </w:tcPr>
          <w:p w14:paraId="3A2A5EBB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680EFBF" w14:textId="21E2645D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B7A34A0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A41A77B" w14:textId="51814999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355,360</w:t>
            </w:r>
          </w:p>
        </w:tc>
        <w:tc>
          <w:tcPr>
            <w:tcW w:w="236" w:type="dxa"/>
            <w:vAlign w:val="bottom"/>
          </w:tcPr>
          <w:p w14:paraId="03C2ECDC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0558DC" w14:textId="41E3B5D6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446,500</w:t>
            </w:r>
          </w:p>
        </w:tc>
        <w:tc>
          <w:tcPr>
            <w:tcW w:w="256" w:type="dxa"/>
            <w:vAlign w:val="bottom"/>
          </w:tcPr>
          <w:p w14:paraId="302EDED1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126CB2D" w14:textId="7ADDD1BA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4D2942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3348D62" w14:textId="63882FE0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446,500</w:t>
            </w:r>
          </w:p>
        </w:tc>
      </w:tr>
      <w:tr w:rsidR="00023019" w:rsidRPr="00CA4DA1" w14:paraId="766AC63D" w14:textId="77777777" w:rsidTr="00023019">
        <w:tc>
          <w:tcPr>
            <w:tcW w:w="2340" w:type="dxa"/>
          </w:tcPr>
          <w:p w14:paraId="741C9C2F" w14:textId="20A9AD6B" w:rsidR="00023019" w:rsidRPr="00CA4DA1" w:rsidRDefault="00023019" w:rsidP="001158F0">
            <w:pPr>
              <w:pStyle w:val="ListParagraph"/>
              <w:ind w:left="160" w:right="-10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34" w:type="dxa"/>
            <w:vAlign w:val="bottom"/>
          </w:tcPr>
          <w:p w14:paraId="17A13C2F" w14:textId="504C7911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F8E8455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777FA1" w14:textId="7FDFF02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165</w:t>
            </w:r>
            <w:r w:rsidR="004553AD" w:rsidRPr="00CA4DA1">
              <w:rPr>
                <w:rFonts w:ascii="Angsana New" w:hAnsi="Angsana New"/>
                <w:sz w:val="28"/>
                <w:szCs w:val="28"/>
              </w:rPr>
              <w:t>,798</w:t>
            </w:r>
          </w:p>
        </w:tc>
        <w:tc>
          <w:tcPr>
            <w:tcW w:w="239" w:type="dxa"/>
            <w:vAlign w:val="bottom"/>
          </w:tcPr>
          <w:p w14:paraId="386819A8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CAD1787" w14:textId="4BDFEF0D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165</w:t>
            </w:r>
            <w:r w:rsidR="004553AD" w:rsidRPr="00CA4DA1">
              <w:rPr>
                <w:rFonts w:ascii="Angsana New" w:hAnsi="Angsana New"/>
                <w:sz w:val="28"/>
                <w:szCs w:val="28"/>
              </w:rPr>
              <w:t>,798</w:t>
            </w:r>
          </w:p>
        </w:tc>
        <w:tc>
          <w:tcPr>
            <w:tcW w:w="236" w:type="dxa"/>
            <w:vAlign w:val="bottom"/>
          </w:tcPr>
          <w:p w14:paraId="676C532F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41C0144E" w14:textId="6EABA619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00D7D333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2CDFD5A" w14:textId="3ACBE9A2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191</w:t>
            </w:r>
            <w:r w:rsidR="004553AD" w:rsidRPr="00CA4DA1">
              <w:rPr>
                <w:rFonts w:ascii="Angsana New" w:hAnsi="Angsana New"/>
                <w:sz w:val="28"/>
                <w:szCs w:val="28"/>
              </w:rPr>
              <w:t>,249</w:t>
            </w:r>
          </w:p>
        </w:tc>
        <w:tc>
          <w:tcPr>
            <w:tcW w:w="236" w:type="dxa"/>
            <w:vAlign w:val="bottom"/>
          </w:tcPr>
          <w:p w14:paraId="637D5DE1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5B87739A" w14:textId="30AABE11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191</w:t>
            </w:r>
            <w:r w:rsidR="004553AD" w:rsidRPr="00CA4DA1">
              <w:rPr>
                <w:rFonts w:ascii="Angsana New" w:hAnsi="Angsana New"/>
                <w:sz w:val="28"/>
                <w:szCs w:val="28"/>
              </w:rPr>
              <w:t>,249</w:t>
            </w:r>
          </w:p>
        </w:tc>
      </w:tr>
      <w:tr w:rsidR="00023019" w:rsidRPr="00CA4DA1" w14:paraId="676E3F68" w14:textId="77777777" w:rsidTr="00023019">
        <w:tc>
          <w:tcPr>
            <w:tcW w:w="2340" w:type="dxa"/>
          </w:tcPr>
          <w:p w14:paraId="1F40E4AB" w14:textId="77777777" w:rsidR="00023019" w:rsidRPr="00CA4DA1" w:rsidRDefault="00023019" w:rsidP="00EC14F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075E9E0B" w:rsidR="00023019" w:rsidRPr="00CA4DA1" w:rsidRDefault="004553AD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465,360</w:t>
            </w:r>
          </w:p>
        </w:tc>
        <w:tc>
          <w:tcPr>
            <w:tcW w:w="238" w:type="dxa"/>
            <w:vAlign w:val="bottom"/>
          </w:tcPr>
          <w:p w14:paraId="066EE932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5D2C39AA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165</w:t>
            </w:r>
            <w:r w:rsidR="004553AD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,798</w:t>
            </w:r>
          </w:p>
        </w:tc>
        <w:tc>
          <w:tcPr>
            <w:tcW w:w="239" w:type="dxa"/>
            <w:vAlign w:val="bottom"/>
          </w:tcPr>
          <w:p w14:paraId="35A4B138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18F0E088" w:rsidR="00023019" w:rsidRPr="00CA4DA1" w:rsidRDefault="004553AD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631,158</w:t>
            </w:r>
          </w:p>
        </w:tc>
        <w:tc>
          <w:tcPr>
            <w:tcW w:w="236" w:type="dxa"/>
            <w:vAlign w:val="bottom"/>
          </w:tcPr>
          <w:p w14:paraId="5A9FB6E7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12844867" w:rsidR="00023019" w:rsidRPr="00CA4DA1" w:rsidRDefault="004553AD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23019"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46,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23019"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6" w:type="dxa"/>
            <w:vAlign w:val="bottom"/>
          </w:tcPr>
          <w:p w14:paraId="64FAE0E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5DF43410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191</w:t>
            </w:r>
            <w:r w:rsidR="004553AD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,249</w:t>
            </w:r>
          </w:p>
        </w:tc>
        <w:tc>
          <w:tcPr>
            <w:tcW w:w="236" w:type="dxa"/>
            <w:vAlign w:val="bottom"/>
          </w:tcPr>
          <w:p w14:paraId="5AA5712A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468E4228" w:rsidR="00023019" w:rsidRPr="00CA4DA1" w:rsidRDefault="004553AD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837,749</w:t>
            </w:r>
          </w:p>
        </w:tc>
      </w:tr>
      <w:tr w:rsidR="00023019" w:rsidRPr="00CA4DA1" w14:paraId="2B7F3395" w14:textId="77777777" w:rsidTr="00023019">
        <w:trPr>
          <w:tblHeader/>
        </w:trPr>
        <w:tc>
          <w:tcPr>
            <w:tcW w:w="2340" w:type="dxa"/>
          </w:tcPr>
          <w:p w14:paraId="3D28E0E1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381F8006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023019" w:rsidRPr="00CA4DA1" w14:paraId="3F593720" w14:textId="77777777" w:rsidTr="004F01A0">
        <w:trPr>
          <w:tblHeader/>
        </w:trPr>
        <w:tc>
          <w:tcPr>
            <w:tcW w:w="2340" w:type="dxa"/>
          </w:tcPr>
          <w:p w14:paraId="4CF076CA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shd w:val="clear" w:color="auto" w:fill="auto"/>
          </w:tcPr>
          <w:p w14:paraId="59E84984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019" w:rsidRPr="00CA4DA1" w14:paraId="062F63BF" w14:textId="77777777" w:rsidTr="00023019">
        <w:trPr>
          <w:tblHeader/>
        </w:trPr>
        <w:tc>
          <w:tcPr>
            <w:tcW w:w="2340" w:type="dxa"/>
          </w:tcPr>
          <w:p w14:paraId="5CA4AF39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</w:tcPr>
          <w:p w14:paraId="0586E1C6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2900DD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2" w:type="dxa"/>
            <w:gridSpan w:val="5"/>
          </w:tcPr>
          <w:p w14:paraId="0B70EC8C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023019" w:rsidRPr="00CA4DA1" w14:paraId="7BABB0E4" w14:textId="77777777" w:rsidTr="00023019">
        <w:trPr>
          <w:tblHeader/>
        </w:trPr>
        <w:tc>
          <w:tcPr>
            <w:tcW w:w="2340" w:type="dxa"/>
          </w:tcPr>
          <w:p w14:paraId="6312424B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AD3ED71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F48B06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A58EDB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44663D34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146BEF9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2190A15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5A4A73E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18B0A04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B02C5AC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66428F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2143115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3019" w:rsidRPr="00CA4DA1" w14:paraId="17114735" w14:textId="77777777" w:rsidTr="00023019">
        <w:trPr>
          <w:tblHeader/>
        </w:trPr>
        <w:tc>
          <w:tcPr>
            <w:tcW w:w="2340" w:type="dxa"/>
          </w:tcPr>
          <w:p w14:paraId="58F5466D" w14:textId="77777777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6439C396" w14:textId="4EC3C505" w:rsidR="00023019" w:rsidRPr="00CA4DA1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07403F"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23019" w:rsidRPr="00CA4DA1" w14:paraId="32893A88" w14:textId="77777777" w:rsidTr="00023019">
        <w:tc>
          <w:tcPr>
            <w:tcW w:w="2340" w:type="dxa"/>
          </w:tcPr>
          <w:p w14:paraId="25FC777B" w14:textId="1B4E7A95" w:rsidR="00023019" w:rsidRPr="00CA4DA1" w:rsidRDefault="00023019" w:rsidP="001158F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1731C0A9" w14:textId="31887F19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vAlign w:val="bottom"/>
          </w:tcPr>
          <w:p w14:paraId="6AB8D2EE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F80F5DD" w14:textId="4406E5EB" w:rsidR="00023019" w:rsidRPr="00CA4DA1" w:rsidRDefault="002D2282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023019"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164ED5D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7F2C69A" w14:textId="21EBC72D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110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  <w:vAlign w:val="bottom"/>
          </w:tcPr>
          <w:p w14:paraId="77B9D629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2F59E964" w14:textId="18D0B1EC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200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56" w:type="dxa"/>
            <w:vAlign w:val="bottom"/>
          </w:tcPr>
          <w:p w14:paraId="275B7CF8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7BD5EF30" w14:textId="4D926FA3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45EE03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AC8C061" w14:textId="738581D4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200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23019" w:rsidRPr="00CA4DA1" w14:paraId="679F1F15" w14:textId="77777777" w:rsidTr="00023019">
        <w:tc>
          <w:tcPr>
            <w:tcW w:w="2340" w:type="dxa"/>
          </w:tcPr>
          <w:p w14:paraId="74950BBF" w14:textId="2CC16333" w:rsidR="00023019" w:rsidRPr="00CA4DA1" w:rsidRDefault="00023019" w:rsidP="001158F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6E4B953D" w14:textId="25502A6E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288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238" w:type="dxa"/>
            <w:vAlign w:val="bottom"/>
          </w:tcPr>
          <w:p w14:paraId="64A92D75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941DBB6" w14:textId="15DD6CA3" w:rsidR="00023019" w:rsidRPr="00CA4DA1" w:rsidRDefault="002D2282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023019"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E96B8C5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773B4DBB" w14:textId="262BCCC3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288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236" w:type="dxa"/>
            <w:vAlign w:val="bottom"/>
          </w:tcPr>
          <w:p w14:paraId="3921FBFD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7CCF8E4" w14:textId="04A64C20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3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79,500</w:t>
            </w:r>
          </w:p>
        </w:tc>
        <w:tc>
          <w:tcPr>
            <w:tcW w:w="256" w:type="dxa"/>
            <w:vAlign w:val="bottom"/>
          </w:tcPr>
          <w:p w14:paraId="3D7536D1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54C4D0A8" w14:textId="5B238E7B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85A9FB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BD6B9B5" w14:textId="7A8BC406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3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79,500</w:t>
            </w:r>
          </w:p>
        </w:tc>
      </w:tr>
      <w:tr w:rsidR="00023019" w:rsidRPr="00CA4DA1" w14:paraId="5C75956A" w14:textId="77777777" w:rsidTr="00023019">
        <w:tc>
          <w:tcPr>
            <w:tcW w:w="2340" w:type="dxa"/>
          </w:tcPr>
          <w:p w14:paraId="55973F75" w14:textId="3F5E84BA" w:rsidR="00023019" w:rsidRPr="00CA4DA1" w:rsidRDefault="00023019" w:rsidP="001158F0">
            <w:pPr>
              <w:pStyle w:val="ListParagraph"/>
              <w:ind w:left="160" w:right="-10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34" w:type="dxa"/>
            <w:vAlign w:val="bottom"/>
          </w:tcPr>
          <w:p w14:paraId="580C9A75" w14:textId="7F748DC7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8E5085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CB3EC3C" w14:textId="0273FD18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16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5,490</w:t>
            </w:r>
          </w:p>
        </w:tc>
        <w:tc>
          <w:tcPr>
            <w:tcW w:w="239" w:type="dxa"/>
            <w:vAlign w:val="bottom"/>
          </w:tcPr>
          <w:p w14:paraId="2D7AA59F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53086D9" w14:textId="2E165435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16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5,490</w:t>
            </w:r>
          </w:p>
        </w:tc>
        <w:tc>
          <w:tcPr>
            <w:tcW w:w="236" w:type="dxa"/>
            <w:vAlign w:val="bottom"/>
          </w:tcPr>
          <w:p w14:paraId="41B2149D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7CDA672" w14:textId="0CCEC5BA" w:rsidR="00023019" w:rsidRPr="00CA4DA1" w:rsidRDefault="00023019" w:rsidP="005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A4DA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57775454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7EB1075" w14:textId="300491B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19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0,687</w:t>
            </w:r>
          </w:p>
        </w:tc>
        <w:tc>
          <w:tcPr>
            <w:tcW w:w="236" w:type="dxa"/>
            <w:vAlign w:val="bottom"/>
          </w:tcPr>
          <w:p w14:paraId="2FE3083C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33BFB453" w14:textId="1E05397D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</w:rPr>
              <w:t>19</w:t>
            </w:r>
            <w:r w:rsidR="00FC638A" w:rsidRPr="00CA4DA1">
              <w:rPr>
                <w:rFonts w:ascii="Angsana New" w:hAnsi="Angsana New"/>
                <w:sz w:val="28"/>
                <w:szCs w:val="28"/>
              </w:rPr>
              <w:t>0,687</w:t>
            </w:r>
          </w:p>
        </w:tc>
      </w:tr>
      <w:tr w:rsidR="00023019" w:rsidRPr="00CA4DA1" w14:paraId="36E3E974" w14:textId="77777777" w:rsidTr="00023019">
        <w:tc>
          <w:tcPr>
            <w:tcW w:w="2340" w:type="dxa"/>
          </w:tcPr>
          <w:p w14:paraId="773CF17C" w14:textId="77777777" w:rsidR="00023019" w:rsidRPr="00CA4DA1" w:rsidRDefault="00023019" w:rsidP="001158F0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7D3C0A5E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398</w:t>
            </w:r>
            <w:r w:rsidR="00FC638A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,360</w:t>
            </w:r>
          </w:p>
        </w:tc>
        <w:tc>
          <w:tcPr>
            <w:tcW w:w="238" w:type="dxa"/>
            <w:vAlign w:val="bottom"/>
          </w:tcPr>
          <w:p w14:paraId="54AFC6A7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4BB198A6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16</w:t>
            </w:r>
            <w:r w:rsidR="00FC638A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5,490</w:t>
            </w:r>
          </w:p>
        </w:tc>
        <w:tc>
          <w:tcPr>
            <w:tcW w:w="239" w:type="dxa"/>
            <w:vAlign w:val="bottom"/>
          </w:tcPr>
          <w:p w14:paraId="171EE2B3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091764BC" w:rsidR="00023019" w:rsidRPr="00CA4DA1" w:rsidRDefault="00FC638A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563,850</w:t>
            </w:r>
          </w:p>
        </w:tc>
        <w:tc>
          <w:tcPr>
            <w:tcW w:w="236" w:type="dxa"/>
            <w:vAlign w:val="bottom"/>
          </w:tcPr>
          <w:p w14:paraId="69DDB67F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5300E56B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="00FC638A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79,500</w:t>
            </w:r>
          </w:p>
        </w:tc>
        <w:tc>
          <w:tcPr>
            <w:tcW w:w="256" w:type="dxa"/>
            <w:vAlign w:val="bottom"/>
          </w:tcPr>
          <w:p w14:paraId="4D75FF43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5BB157B5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</w:rPr>
              <w:t>19</w:t>
            </w:r>
            <w:r w:rsidR="00FC638A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0,687</w:t>
            </w:r>
          </w:p>
        </w:tc>
        <w:tc>
          <w:tcPr>
            <w:tcW w:w="236" w:type="dxa"/>
            <w:vAlign w:val="bottom"/>
          </w:tcPr>
          <w:p w14:paraId="0994B0D5" w14:textId="77777777" w:rsidR="00023019" w:rsidRPr="00CA4DA1" w:rsidRDefault="00023019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0FB9B968" w:rsidR="00023019" w:rsidRPr="00CA4DA1" w:rsidRDefault="00FC638A" w:rsidP="0011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770,187</w:t>
            </w:r>
          </w:p>
        </w:tc>
      </w:tr>
    </w:tbl>
    <w:p w14:paraId="607FDC7B" w14:textId="77777777" w:rsidR="003C694D" w:rsidRPr="00CA4DA1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A20ABB2" w14:textId="64357E0C" w:rsidR="001B4C03" w:rsidRPr="00CA4DA1" w:rsidRDefault="001B4C03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เงินกู้ยืมระยะสั้นจากสถาบันการเงินเสียดอกเบี้ยในอัตรา</w:t>
      </w:r>
      <w:r w:rsidR="008832F2" w:rsidRPr="00CA4DA1">
        <w:rPr>
          <w:rFonts w:ascii="Angsana New" w:hAnsi="Angsana New" w:hint="cs"/>
          <w:sz w:val="30"/>
          <w:szCs w:val="30"/>
          <w:cs/>
        </w:rPr>
        <w:t>ระหว่าง</w:t>
      </w:r>
      <w:r w:rsidRPr="00CA4DA1">
        <w:rPr>
          <w:rFonts w:ascii="Angsana New" w:hAnsi="Angsana New"/>
          <w:sz w:val="30"/>
          <w:szCs w:val="30"/>
          <w:cs/>
        </w:rPr>
        <w:t xml:space="preserve">ร้อยละ </w:t>
      </w:r>
      <w:r w:rsidR="004E349C" w:rsidRPr="00CA4DA1">
        <w:rPr>
          <w:rFonts w:ascii="Angsana New" w:hAnsi="Angsana New"/>
          <w:sz w:val="30"/>
          <w:szCs w:val="30"/>
        </w:rPr>
        <w:t>1.42</w:t>
      </w:r>
      <w:r w:rsidR="008832F2" w:rsidRPr="00CA4DA1">
        <w:rPr>
          <w:rFonts w:ascii="Angsana New" w:hAnsi="Angsana New"/>
          <w:sz w:val="30"/>
          <w:szCs w:val="30"/>
        </w:rPr>
        <w:t xml:space="preserve"> </w:t>
      </w:r>
      <w:r w:rsidR="008832F2" w:rsidRPr="00CA4DA1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9B1EBC" w:rsidRPr="00CA4DA1">
        <w:rPr>
          <w:rFonts w:ascii="Angsana New" w:hAnsi="Angsana New"/>
          <w:sz w:val="30"/>
          <w:szCs w:val="30"/>
        </w:rPr>
        <w:t>1.99</w:t>
      </w:r>
      <w:r w:rsidR="00001D7A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ต่อปี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ในปี 25</w:t>
      </w:r>
      <w:r w:rsidR="00FD4C66" w:rsidRPr="00CA4DA1">
        <w:rPr>
          <w:rFonts w:ascii="Angsana New" w:hAnsi="Angsana New"/>
          <w:sz w:val="30"/>
          <w:szCs w:val="30"/>
        </w:rPr>
        <w:t>6</w:t>
      </w:r>
      <w:r w:rsidR="00361CE3" w:rsidRPr="00CA4DA1">
        <w:rPr>
          <w:rFonts w:ascii="Angsana New" w:hAnsi="Angsana New" w:hint="cs"/>
          <w:sz w:val="30"/>
          <w:szCs w:val="30"/>
          <w:cs/>
        </w:rPr>
        <w:t>2</w:t>
      </w:r>
      <w:r w:rsidR="00711B22" w:rsidRPr="00CA4DA1">
        <w:rPr>
          <w:rFonts w:ascii="Angsana New" w:hAnsi="Angsana New"/>
          <w:sz w:val="30"/>
          <w:szCs w:val="30"/>
        </w:rPr>
        <w:t xml:space="preserve"> </w:t>
      </w:r>
      <w:r w:rsidR="00A84193" w:rsidRPr="00CA4DA1">
        <w:rPr>
          <w:rFonts w:ascii="Angsana New" w:hAnsi="Angsana New"/>
          <w:sz w:val="30"/>
          <w:szCs w:val="30"/>
        </w:rPr>
        <w:br/>
      </w:r>
      <w:r w:rsidRPr="00CA4DA1">
        <w:rPr>
          <w:rFonts w:ascii="Angsana New" w:hAnsi="Angsana New"/>
          <w:i/>
          <w:iCs/>
          <w:sz w:val="30"/>
          <w:szCs w:val="30"/>
          <w:cs/>
        </w:rPr>
        <w:t>(25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6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CA4DA1">
        <w:rPr>
          <w:rFonts w:ascii="Angsana New" w:hAnsi="Angsana New"/>
          <w:i/>
          <w:iCs/>
          <w:sz w:val="30"/>
          <w:szCs w:val="30"/>
        </w:rPr>
        <w:t>:</w:t>
      </w:r>
      <w:r w:rsidRPr="00CA4DA1">
        <w:rPr>
          <w:rFonts w:ascii="Angsana New" w:hAnsi="Angsana New"/>
          <w:i/>
          <w:iCs/>
          <w:sz w:val="30"/>
          <w:szCs w:val="30"/>
          <w:cs/>
        </w:rPr>
        <w:t xml:space="preserve"> ระหว่างร้อยละ </w:t>
      </w:r>
      <w:r w:rsidR="00095C54" w:rsidRPr="00CA4DA1">
        <w:rPr>
          <w:rFonts w:ascii="Angsana New" w:hAnsi="Angsana New" w:hint="cs"/>
          <w:i/>
          <w:iCs/>
          <w:sz w:val="30"/>
          <w:szCs w:val="30"/>
          <w:cs/>
        </w:rPr>
        <w:t>1.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82</w:t>
      </w:r>
      <w:r w:rsidR="00FD4C66"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ถึง</w:t>
      </w:r>
      <w:r w:rsidR="00DB009B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D4C66" w:rsidRPr="00CA4DA1">
        <w:rPr>
          <w:rFonts w:ascii="Angsana New" w:hAnsi="Angsana New"/>
          <w:i/>
          <w:iCs/>
          <w:sz w:val="30"/>
          <w:szCs w:val="30"/>
        </w:rPr>
        <w:t>1.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98</w:t>
      </w:r>
      <w:r w:rsidR="00FD4C66"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72679E75" w14:textId="521DE501" w:rsidR="0007643E" w:rsidRPr="00CA4DA1" w:rsidRDefault="0007643E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FE733D3" w14:textId="43BC0509" w:rsidR="008F229C" w:rsidRPr="00CA4DA1" w:rsidRDefault="008F229C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1A0CE1" w14:textId="456CC8B6" w:rsidR="008F229C" w:rsidRPr="00CA4DA1" w:rsidRDefault="008F229C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5CD810" w14:textId="79D9D7DE" w:rsidR="008F229C" w:rsidRPr="00CA4DA1" w:rsidRDefault="008F229C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3B5BCE" w14:textId="77777777" w:rsidR="008F229C" w:rsidRPr="00CA4DA1" w:rsidRDefault="008F229C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36E3B2" w14:textId="77777777" w:rsidR="003A2DAA" w:rsidRPr="00CA4DA1" w:rsidRDefault="003A2DAA" w:rsidP="004C4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E14011D" w14:textId="77777777" w:rsidR="00317B1A" w:rsidRPr="00CA4DA1" w:rsidRDefault="00317B1A" w:rsidP="000A5F6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007B7168" w14:textId="33F12CA9" w:rsidR="008E4B98" w:rsidRPr="00CA4DA1" w:rsidRDefault="007B57E0" w:rsidP="008E4B98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>เมื่อวันที่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27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พฤศจิกายน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2557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บริษัทได้ทำสัญญากู้ยืมเงินกับสถาบันการเงินมีวงเงินกู้จำนวน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80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ล้</w:t>
      </w:r>
      <w:r w:rsidR="00597DB5" w:rsidRPr="00CA4DA1">
        <w:rPr>
          <w:rFonts w:ascii="Angsana New" w:hAnsi="Angsana New" w:cs="Angsana New" w:hint="cs"/>
          <w:cs/>
          <w:lang w:val="en-US"/>
        </w:rPr>
        <w:t>านบาท           เพื่อ</w:t>
      </w:r>
      <w:r w:rsidRPr="00CA4DA1">
        <w:rPr>
          <w:rFonts w:ascii="Angsana New" w:hAnsi="Angsana New" w:cs="Angsana New" w:hint="cs"/>
          <w:cs/>
          <w:lang w:val="en-US"/>
        </w:rPr>
        <w:t xml:space="preserve">ก่อสร้างอาคารเก็บสินค้าและอาคารพักสินค้า เงินกู้ยืมดังกล่าวมีอัตราดอกเบี้ยขั้นต่ำสำหรับเงินกู้ยืม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="00110A82" w:rsidRPr="00CA4DA1">
        <w:rPr>
          <w:rFonts w:ascii="Angsana New" w:hAnsi="Angsana New" w:cs="Angsana New"/>
          <w:lang w:val="en-US"/>
        </w:rPr>
        <w:t xml:space="preserve">   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2.50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2.00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สำหรับปีที่สามและสี่ และอัตราดอกเบี้ยขั้นต่ำสำหรับเงินกู้ยืม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1.50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สำหรับปีที่ห้า     เป็นต้นไป มีกำหนดชำระคืนเงินต้นเป็นรายเดือนทุกเดือน เดือนละ </w:t>
      </w:r>
      <w:r w:rsidRPr="00CA4DA1">
        <w:rPr>
          <w:rFonts w:ascii="Angsana New" w:hAnsi="Angsana New" w:cs="Angsana New"/>
          <w:lang w:val="en-US"/>
        </w:rPr>
        <w:t xml:space="preserve">1.12 </w:t>
      </w:r>
      <w:r w:rsidRPr="00CA4DA1">
        <w:rPr>
          <w:rFonts w:ascii="Angsana New" w:hAnsi="Angsana New" w:cs="Angsana New" w:hint="cs"/>
          <w:cs/>
          <w:lang w:val="en-US"/>
        </w:rPr>
        <w:t>ล้านบาท และกำหนดชำระคืนเงินต้น      ให้เสร็จสิ้นภายใน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8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ปี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นับจากวันเบิกรับเงินกู้งวดแรก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ณ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วันที่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31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ธันวาคม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25</w:t>
      </w:r>
      <w:r w:rsidR="002E6AD1" w:rsidRPr="00CA4DA1">
        <w:rPr>
          <w:rFonts w:ascii="Angsana New" w:hAnsi="Angsana New" w:cs="Angsana New"/>
          <w:lang w:val="en-US"/>
        </w:rPr>
        <w:t>6</w:t>
      </w:r>
      <w:r w:rsidR="00FA377B" w:rsidRPr="00CA4DA1">
        <w:rPr>
          <w:rFonts w:ascii="Angsana New" w:hAnsi="Angsana New" w:cs="Angsana New"/>
          <w:lang w:val="en-US"/>
        </w:rPr>
        <w:t>2</w:t>
      </w:r>
      <w:r w:rsidRPr="00CA4DA1">
        <w:rPr>
          <w:rFonts w:ascii="Angsana New" w:hAnsi="Angsana New" w:cs="Angsana New" w:hint="cs"/>
          <w:color w:val="FFFFFF"/>
          <w:cs/>
          <w:lang w:val="en-US"/>
        </w:rPr>
        <w:t>/</w:t>
      </w:r>
      <w:r w:rsidR="004901A4" w:rsidRPr="00CA4DA1">
        <w:rPr>
          <w:rFonts w:ascii="Angsana New" w:hAnsi="Angsana New" w:cs="Angsana New" w:hint="cs"/>
          <w:cs/>
          <w:lang w:val="en-US"/>
        </w:rPr>
        <w:t>บริษัทไม่</w:t>
      </w:r>
      <w:r w:rsidRPr="00CA4DA1">
        <w:rPr>
          <w:rFonts w:ascii="Angsana New" w:hAnsi="Angsana New" w:cs="Angsana New" w:hint="cs"/>
          <w:cs/>
          <w:lang w:val="en-US"/>
        </w:rPr>
        <w:t>มี</w:t>
      </w:r>
      <w:r w:rsidR="00FA77C2" w:rsidRPr="00CA4DA1">
        <w:rPr>
          <w:rFonts w:ascii="Angsana New" w:hAnsi="Angsana New" w:cs="Angsana New" w:hint="cs"/>
          <w:cs/>
          <w:lang w:val="en-US"/>
        </w:rPr>
        <w:t>วงเงินกู้ยืมที่ยังไม่ได้เบิกใช้</w:t>
      </w:r>
      <w:r w:rsidR="0074605E" w:rsidRPr="00CA4DA1">
        <w:rPr>
          <w:rFonts w:ascii="Angsana New" w:hAnsi="Angsana New" w:cs="Angsana New"/>
          <w:lang w:val="en-US"/>
        </w:rPr>
        <w:t xml:space="preserve"> </w:t>
      </w:r>
      <w:r w:rsidR="0074605E" w:rsidRPr="00CA4DA1">
        <w:rPr>
          <w:rFonts w:ascii="Angsana New" w:hAnsi="Angsana New" w:cs="Angsana New"/>
          <w:i/>
          <w:iCs/>
          <w:cs/>
          <w:lang w:val="en-US"/>
        </w:rPr>
        <w:t>(25</w:t>
      </w:r>
      <w:r w:rsidR="0074605E" w:rsidRPr="00CA4DA1">
        <w:rPr>
          <w:rFonts w:ascii="Angsana New" w:hAnsi="Angsana New" w:cs="Angsana New"/>
          <w:i/>
          <w:iCs/>
          <w:lang w:val="en-US"/>
        </w:rPr>
        <w:t>6</w:t>
      </w:r>
      <w:r w:rsidR="00FA377B" w:rsidRPr="00CA4DA1">
        <w:rPr>
          <w:rFonts w:ascii="Angsana New" w:hAnsi="Angsana New" w:cs="Angsana New"/>
          <w:i/>
          <w:iCs/>
          <w:lang w:val="en-US"/>
        </w:rPr>
        <w:t>1</w:t>
      </w:r>
      <w:r w:rsidR="0074605E" w:rsidRPr="00CA4DA1">
        <w:rPr>
          <w:rFonts w:ascii="Angsana New" w:hAnsi="Angsana New" w:cs="Angsana New"/>
          <w:i/>
          <w:iCs/>
          <w:lang w:val="en-US"/>
        </w:rPr>
        <w:t>:</w:t>
      </w:r>
      <w:r w:rsidR="0074605E" w:rsidRPr="00CA4DA1">
        <w:rPr>
          <w:rFonts w:ascii="Angsana New" w:hAnsi="Angsana New" w:cs="Angsana New" w:hint="cs"/>
          <w:i/>
          <w:iCs/>
          <w:cs/>
          <w:lang w:val="en-US"/>
        </w:rPr>
        <w:t>ไม่มี)</w:t>
      </w:r>
    </w:p>
    <w:p w14:paraId="1ABA5B48" w14:textId="77777777" w:rsidR="00317B1A" w:rsidRPr="00CA4DA1" w:rsidRDefault="00317B1A" w:rsidP="00DA6D0D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657CC2DE" w14:textId="138797EA" w:rsidR="005928B7" w:rsidRPr="00CA4DA1" w:rsidRDefault="00FA77C2" w:rsidP="00E01A31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CA4DA1">
        <w:rPr>
          <w:rFonts w:ascii="Angsana New" w:hAnsi="Angsana New" w:cs="Angsana New"/>
          <w:lang w:val="en-US"/>
        </w:rPr>
        <w:t xml:space="preserve">17 </w:t>
      </w:r>
      <w:r w:rsidRPr="00CA4DA1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CA4DA1">
        <w:rPr>
          <w:rFonts w:ascii="Angsana New" w:hAnsi="Angsana New" w:cs="Angsana New"/>
          <w:lang w:val="en-US"/>
        </w:rPr>
        <w:t xml:space="preserve">2558 </w:t>
      </w:r>
      <w:r w:rsidRPr="00CA4DA1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Pr="00CA4DA1">
        <w:rPr>
          <w:rFonts w:ascii="Angsana New" w:hAnsi="Angsana New" w:cs="Angsana New"/>
          <w:lang w:val="en-US"/>
        </w:rPr>
        <w:t xml:space="preserve">450 </w:t>
      </w:r>
      <w:r w:rsidRPr="00CA4DA1">
        <w:rPr>
          <w:rFonts w:ascii="Angsana New" w:hAnsi="Angsana New" w:cs="Angsana New" w:hint="cs"/>
          <w:cs/>
          <w:lang w:val="en-US"/>
        </w:rPr>
        <w:t xml:space="preserve">ล้านบาท เพื่อใช้ในการซื้อเครื่องจักร อุปกรณ์ และปรับปรุงพื้นที่ติดตั้งเครื่องจักร เงินกู้ยืมดังกล่าวมีอัตราดอกเบี้ยขั้นต่ำสำหรับเงินกู้ยืม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2.50 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="008331AA" w:rsidRPr="00CA4DA1">
        <w:rPr>
          <w:rFonts w:ascii="Angsana New" w:hAnsi="Angsana New" w:cs="Angsana New" w:hint="cs"/>
          <w:cs/>
          <w:lang w:val="en-US"/>
        </w:rPr>
        <w:t xml:space="preserve"> 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2.00 </w:t>
      </w:r>
      <w:r w:rsidRPr="00CA4DA1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ดอกเบี้ยจ่ายทุกเดือน มีกำหนดชำระคืนเงินต้นเป็นรายเดือน  ทุกเดือน เดือนละ </w:t>
      </w:r>
      <w:r w:rsidRPr="00CA4DA1">
        <w:rPr>
          <w:rFonts w:ascii="Angsana New" w:hAnsi="Angsana New" w:cs="Angsana New"/>
          <w:lang w:val="en-US"/>
        </w:rPr>
        <w:t>4.7</w:t>
      </w:r>
      <w:r w:rsidRPr="00CA4DA1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Pr="00CA4DA1">
        <w:rPr>
          <w:rFonts w:ascii="Angsana New" w:hAnsi="Angsana New" w:cs="Angsana New"/>
          <w:lang w:val="en-US"/>
        </w:rPr>
        <w:t xml:space="preserve">10 </w:t>
      </w:r>
      <w:r w:rsidRPr="00CA4DA1">
        <w:rPr>
          <w:rFonts w:ascii="Angsana New" w:hAnsi="Angsana New" w:cs="Angsana New" w:hint="cs"/>
          <w:cs/>
          <w:lang w:val="en-US"/>
        </w:rPr>
        <w:t>ปี นับจากวันเบิกรับเงินกู้งวดแรก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ณ </w:t>
      </w:r>
      <w:r w:rsidR="008331AA" w:rsidRPr="00CA4DA1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8331AA" w:rsidRPr="00CA4DA1">
        <w:rPr>
          <w:rFonts w:ascii="Angsana New" w:hAnsi="Angsana New" w:cs="Angsana New"/>
          <w:lang w:val="en-US"/>
        </w:rPr>
        <w:t>31</w:t>
      </w:r>
      <w:r w:rsidR="008331AA" w:rsidRPr="00CA4DA1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82397F" w:rsidRPr="00CA4DA1">
        <w:rPr>
          <w:rFonts w:ascii="Angsana New" w:hAnsi="Angsana New" w:cs="Angsana New"/>
          <w:lang w:val="en-US"/>
        </w:rPr>
        <w:t>256</w:t>
      </w:r>
      <w:r w:rsidR="00FA377B" w:rsidRPr="00CA4DA1">
        <w:rPr>
          <w:rFonts w:ascii="Angsana New" w:hAnsi="Angsana New" w:cs="Angsana New"/>
          <w:lang w:val="en-US"/>
        </w:rPr>
        <w:t>2</w:t>
      </w:r>
      <w:r w:rsidR="008331AA" w:rsidRPr="00CA4DA1">
        <w:rPr>
          <w:rFonts w:ascii="Angsana New" w:hAnsi="Angsana New" w:cs="Angsana New" w:hint="cs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="006D4913" w:rsidRPr="00CA4DA1">
        <w:rPr>
          <w:rFonts w:ascii="Angsana New" w:hAnsi="Angsana New" w:cs="Angsana New"/>
          <w:lang w:val="en-US"/>
        </w:rPr>
        <w:t xml:space="preserve"> </w:t>
      </w:r>
      <w:r w:rsidR="009936BB" w:rsidRPr="00CA4DA1">
        <w:rPr>
          <w:rFonts w:ascii="Angsana New" w:hAnsi="Angsana New" w:cs="Angsana New"/>
          <w:lang w:val="en-US"/>
        </w:rPr>
        <w:t>41.8</w:t>
      </w:r>
      <w:r w:rsidR="00C27233" w:rsidRPr="00CA4DA1">
        <w:rPr>
          <w:rFonts w:ascii="Angsana New" w:hAnsi="Angsana New" w:cs="Angsana New"/>
          <w:lang w:val="en-US"/>
        </w:rPr>
        <w:t xml:space="preserve"> </w:t>
      </w:r>
      <w:r w:rsidR="008331AA" w:rsidRPr="00CA4DA1">
        <w:rPr>
          <w:rFonts w:ascii="Angsana New" w:hAnsi="Angsana New" w:cs="Angsana New" w:hint="cs"/>
          <w:cs/>
          <w:lang w:val="en-US"/>
        </w:rPr>
        <w:t>ล้านบาท</w:t>
      </w:r>
      <w:r w:rsidR="006E5909" w:rsidRPr="00CA4DA1">
        <w:rPr>
          <w:rFonts w:ascii="Angsana New" w:hAnsi="Angsana New" w:cs="Angsana New"/>
          <w:lang w:val="en-US"/>
        </w:rPr>
        <w:t xml:space="preserve"> </w:t>
      </w:r>
      <w:r w:rsidR="006E5909" w:rsidRPr="00CA4DA1">
        <w:rPr>
          <w:rFonts w:ascii="Angsana New" w:hAnsi="Angsana New" w:cs="Angsana New" w:hint="cs"/>
          <w:i/>
          <w:iCs/>
          <w:cs/>
          <w:lang w:val="en-US"/>
        </w:rPr>
        <w:t>(</w:t>
      </w:r>
      <w:r w:rsidR="00DC3776" w:rsidRPr="00CA4DA1">
        <w:rPr>
          <w:rFonts w:ascii="Angsana New" w:hAnsi="Angsana New" w:cs="Angsana New"/>
          <w:i/>
          <w:iCs/>
          <w:lang w:val="en-US"/>
        </w:rPr>
        <w:t>256</w:t>
      </w:r>
      <w:r w:rsidR="00FA377B" w:rsidRPr="00CA4DA1">
        <w:rPr>
          <w:rFonts w:ascii="Angsana New" w:hAnsi="Angsana New" w:cs="Angsana New"/>
          <w:i/>
          <w:iCs/>
          <w:lang w:val="en-US"/>
        </w:rPr>
        <w:t>1</w:t>
      </w:r>
      <w:r w:rsidR="006E5909" w:rsidRPr="00CA4DA1">
        <w:rPr>
          <w:rFonts w:ascii="Angsana New" w:hAnsi="Angsana New" w:cs="Angsana New"/>
          <w:i/>
          <w:iCs/>
          <w:lang w:val="en-US"/>
        </w:rPr>
        <w:t xml:space="preserve">: </w:t>
      </w:r>
      <w:r w:rsidR="00DC3776" w:rsidRPr="00CA4DA1">
        <w:rPr>
          <w:rFonts w:ascii="Angsana New" w:hAnsi="Angsana New" w:cs="Angsana New"/>
          <w:i/>
          <w:iCs/>
          <w:lang w:val="en-US"/>
        </w:rPr>
        <w:t>41</w:t>
      </w:r>
      <w:r w:rsidR="0082397F" w:rsidRPr="00CA4DA1">
        <w:rPr>
          <w:rFonts w:ascii="Angsana New" w:hAnsi="Angsana New" w:cs="Angsana New"/>
          <w:i/>
          <w:iCs/>
          <w:lang w:val="en-US"/>
        </w:rPr>
        <w:t>.</w:t>
      </w:r>
      <w:r w:rsidR="00DC3776" w:rsidRPr="00CA4DA1">
        <w:rPr>
          <w:rFonts w:ascii="Angsana New" w:hAnsi="Angsana New" w:cs="Angsana New"/>
          <w:i/>
          <w:iCs/>
          <w:lang w:val="en-US"/>
        </w:rPr>
        <w:t>8</w:t>
      </w:r>
      <w:r w:rsidR="0082397F" w:rsidRPr="00CA4DA1">
        <w:rPr>
          <w:rFonts w:ascii="Angsana New" w:hAnsi="Angsana New" w:cs="Angsana New"/>
          <w:i/>
          <w:iCs/>
          <w:lang w:val="en-US"/>
        </w:rPr>
        <w:t xml:space="preserve"> </w:t>
      </w:r>
      <w:r w:rsidR="006E5909" w:rsidRPr="00CA4DA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7E4CB4A8" w14:textId="77777777" w:rsidR="005928B7" w:rsidRPr="00CA4DA1" w:rsidRDefault="005928B7" w:rsidP="008331AA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5FBB9474" w14:textId="129A452C" w:rsidR="00F16D19" w:rsidRPr="00CA4DA1" w:rsidRDefault="00F16D19" w:rsidP="00F16D19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CA4DA1">
        <w:rPr>
          <w:rFonts w:ascii="Angsana New" w:hAnsi="Angsana New" w:cs="Angsana New"/>
          <w:lang w:val="en-US"/>
        </w:rPr>
        <w:t>23</w:t>
      </w:r>
      <w:r w:rsidRPr="00CA4DA1">
        <w:rPr>
          <w:rFonts w:ascii="Angsana New" w:hAnsi="Angsana New" w:cs="Angsana New"/>
          <w:cs/>
          <w:lang w:val="en-US"/>
        </w:rPr>
        <w:t xml:space="preserve"> กุมภาพันธ์ </w:t>
      </w:r>
      <w:r w:rsidRPr="00CA4DA1">
        <w:rPr>
          <w:rFonts w:ascii="Angsana New" w:hAnsi="Angsana New" w:cs="Angsana New"/>
          <w:lang w:val="en-US"/>
        </w:rPr>
        <w:t>2560</w:t>
      </w:r>
      <w:r w:rsidRPr="00CA4DA1">
        <w:rPr>
          <w:rFonts w:ascii="Angsana New" w:hAnsi="Angsana New" w:cs="Angsana New"/>
          <w:cs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Pr="00CA4DA1">
        <w:rPr>
          <w:rFonts w:ascii="Angsana New" w:hAnsi="Angsana New" w:cs="Angsana New"/>
          <w:lang w:val="en-US"/>
        </w:rPr>
        <w:t xml:space="preserve">158 </w:t>
      </w:r>
      <w:r w:rsidRPr="00CA4DA1">
        <w:rPr>
          <w:rFonts w:ascii="Angsana New" w:hAnsi="Angsana New" w:cs="Angsana New" w:hint="cs"/>
          <w:cs/>
          <w:lang w:val="en-US"/>
        </w:rPr>
        <w:t>ล้านบาท เพื่อใช้ในการปรับปรุง</w:t>
      </w:r>
      <w:r w:rsidR="008E0A4C" w:rsidRPr="00CA4DA1">
        <w:rPr>
          <w:rFonts w:ascii="Angsana New" w:hAnsi="Angsana New" w:cs="Angsana New" w:hint="cs"/>
          <w:cs/>
          <w:lang w:val="en-US"/>
        </w:rPr>
        <w:t xml:space="preserve">ระบบบัญชี </w:t>
      </w:r>
      <w:r w:rsidR="00CD7836" w:rsidRPr="00CA4DA1">
        <w:rPr>
          <w:rFonts w:ascii="Angsana New" w:hAnsi="Angsana New" w:cs="Angsana New" w:hint="cs"/>
          <w:cs/>
          <w:lang w:val="en-US"/>
        </w:rPr>
        <w:t>เครื่องมือเครื่องใช้ อุปกรณ์และวัสดุส่งเสริมการขายต่างๆ</w:t>
      </w:r>
      <w:r w:rsidR="00CD7836"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เงินกู้ยืมดังกล่าวมีอัตราดอกเบี้ยขั้นต่ำสำหรับเงินกู้ยืม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2.50 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="008E0A4C" w:rsidRPr="00CA4DA1">
        <w:rPr>
          <w:rFonts w:ascii="Angsana New" w:hAnsi="Angsana New" w:cs="Angsana New"/>
          <w:lang w:val="en-US"/>
        </w:rPr>
        <w:t>(MLR)</w:t>
      </w:r>
      <w:r w:rsidR="008E0A4C" w:rsidRPr="00CA4DA1">
        <w:rPr>
          <w:rFonts w:ascii="Angsana New" w:hAnsi="Angsana New" w:cs="Angsana New" w:hint="cs"/>
          <w:cs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2.00 </w:t>
      </w:r>
      <w:r w:rsidRPr="00CA4DA1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>ดอกเบี้ยจ่ายทุกเดือน มีก</w:t>
      </w:r>
      <w:r w:rsidR="008E0A4C" w:rsidRPr="00CA4DA1">
        <w:rPr>
          <w:rFonts w:ascii="Angsana New" w:hAnsi="Angsana New" w:cs="Angsana New" w:hint="cs"/>
          <w:cs/>
          <w:lang w:val="en-US"/>
        </w:rPr>
        <w:t>ำหนดชำระคืนเงินต้นเป็นรายเดือน</w:t>
      </w:r>
      <w:r w:rsidRPr="00CA4DA1">
        <w:rPr>
          <w:rFonts w:ascii="Angsana New" w:hAnsi="Angsana New" w:cs="Angsana New" w:hint="cs"/>
          <w:cs/>
          <w:lang w:val="en-US"/>
        </w:rPr>
        <w:t xml:space="preserve">ทุกเดือน เดือนละ </w:t>
      </w:r>
      <w:r w:rsidR="00CD7836" w:rsidRPr="00CA4DA1">
        <w:rPr>
          <w:rFonts w:ascii="Angsana New" w:hAnsi="Angsana New" w:cs="Angsana New"/>
          <w:lang w:val="en-US"/>
        </w:rPr>
        <w:t>1.65</w:t>
      </w:r>
      <w:r w:rsidRPr="00CA4DA1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Pr="00CA4DA1">
        <w:rPr>
          <w:rFonts w:ascii="Angsana New" w:hAnsi="Angsana New" w:cs="Angsana New"/>
          <w:lang w:val="en-US"/>
        </w:rPr>
        <w:t xml:space="preserve">10 </w:t>
      </w:r>
      <w:r w:rsidRPr="00CA4DA1">
        <w:rPr>
          <w:rFonts w:ascii="Angsana New" w:hAnsi="Angsana New" w:cs="Angsana New" w:hint="cs"/>
          <w:cs/>
          <w:lang w:val="en-US"/>
        </w:rPr>
        <w:t>ปี นับจากวันเบิกรับเงินกู้งวดแรก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Pr="00CA4DA1">
        <w:rPr>
          <w:rFonts w:ascii="Angsana New" w:hAnsi="Angsana New" w:cs="Angsana New"/>
          <w:lang w:val="en-US"/>
        </w:rPr>
        <w:t>31</w:t>
      </w:r>
      <w:r w:rsidRPr="00CA4DA1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DC3776" w:rsidRPr="00CA4DA1">
        <w:rPr>
          <w:rFonts w:ascii="Angsana New" w:hAnsi="Angsana New" w:cs="Angsana New"/>
          <w:lang w:val="en-US"/>
        </w:rPr>
        <w:t>256</w:t>
      </w:r>
      <w:r w:rsidR="00FA377B" w:rsidRPr="00CA4DA1">
        <w:rPr>
          <w:rFonts w:ascii="Angsana New" w:hAnsi="Angsana New" w:cs="Angsana New"/>
          <w:lang w:val="en-US"/>
        </w:rPr>
        <w:t>2</w:t>
      </w:r>
      <w:r w:rsidRPr="00CA4DA1">
        <w:rPr>
          <w:rFonts w:ascii="Angsana New" w:hAnsi="Angsana New" w:cs="Angsana New" w:hint="cs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Pr="00CA4DA1">
        <w:rPr>
          <w:rFonts w:ascii="Angsana New" w:hAnsi="Angsana New" w:cs="Angsana New"/>
          <w:lang w:val="en-US"/>
        </w:rPr>
        <w:t xml:space="preserve"> </w:t>
      </w:r>
      <w:r w:rsidR="00CD7836" w:rsidRPr="00CA4DA1">
        <w:rPr>
          <w:rFonts w:ascii="Angsana New" w:hAnsi="Angsana New" w:cs="Angsana New"/>
          <w:lang w:val="en-US"/>
        </w:rPr>
        <w:t>132.1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>ล้านบาท</w:t>
      </w:r>
      <w:r w:rsidRPr="00CA4DA1">
        <w:rPr>
          <w:rFonts w:ascii="Angsana New" w:hAnsi="Angsana New" w:cs="Angsana New"/>
          <w:lang w:val="en-US"/>
        </w:rPr>
        <w:t xml:space="preserve"> </w:t>
      </w:r>
      <w:r w:rsidR="00DC3776" w:rsidRPr="00CA4DA1">
        <w:rPr>
          <w:rFonts w:ascii="Angsana New" w:hAnsi="Angsana New" w:cs="Angsana New" w:hint="cs"/>
          <w:i/>
          <w:iCs/>
          <w:cs/>
          <w:lang w:val="en-US"/>
        </w:rPr>
        <w:t>(</w:t>
      </w:r>
      <w:r w:rsidR="00DC3776" w:rsidRPr="00CA4DA1">
        <w:rPr>
          <w:rFonts w:ascii="Angsana New" w:hAnsi="Angsana New" w:cs="Angsana New"/>
          <w:i/>
          <w:iCs/>
          <w:lang w:val="en-US"/>
        </w:rPr>
        <w:t>256</w:t>
      </w:r>
      <w:r w:rsidR="00FA377B" w:rsidRPr="00CA4DA1">
        <w:rPr>
          <w:rFonts w:ascii="Angsana New" w:hAnsi="Angsana New" w:cs="Angsana New"/>
          <w:i/>
          <w:iCs/>
          <w:lang w:val="en-US"/>
        </w:rPr>
        <w:t>1</w:t>
      </w:r>
      <w:r w:rsidR="00DC3776" w:rsidRPr="00CA4DA1">
        <w:rPr>
          <w:rFonts w:ascii="Angsana New" w:hAnsi="Angsana New" w:cs="Angsana New"/>
          <w:i/>
          <w:iCs/>
          <w:lang w:val="en-US"/>
        </w:rPr>
        <w:t xml:space="preserve">: </w:t>
      </w:r>
      <w:r w:rsidR="00DC3776" w:rsidRPr="00CA4DA1">
        <w:rPr>
          <w:rFonts w:ascii="Angsana New" w:hAnsi="Angsana New" w:cs="Angsana New"/>
          <w:i/>
          <w:iCs/>
          <w:lang w:val="en-US"/>
        </w:rPr>
        <w:br/>
        <w:t xml:space="preserve">132.1 </w:t>
      </w:r>
      <w:r w:rsidR="00DC3776" w:rsidRPr="00CA4DA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3A3B170F" w14:textId="77777777" w:rsidR="00F16D19" w:rsidRPr="00CA4DA1" w:rsidRDefault="00F16D19" w:rsidP="008331AA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7F06A07" w14:textId="0901B10B" w:rsidR="00CD7836" w:rsidRPr="00CA4DA1" w:rsidRDefault="00CD7836" w:rsidP="00CD7836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CA4DA1">
        <w:rPr>
          <w:rFonts w:ascii="Angsana New" w:hAnsi="Angsana New" w:cs="Angsana New"/>
          <w:lang w:val="en-US"/>
        </w:rPr>
        <w:t>23</w:t>
      </w:r>
      <w:r w:rsidRPr="00CA4DA1">
        <w:rPr>
          <w:rFonts w:ascii="Angsana New" w:hAnsi="Angsana New" w:cs="Angsana New"/>
          <w:cs/>
          <w:lang w:val="en-US"/>
        </w:rPr>
        <w:t xml:space="preserve"> กุมภาพันธ์ </w:t>
      </w:r>
      <w:r w:rsidRPr="00CA4DA1">
        <w:rPr>
          <w:rFonts w:ascii="Angsana New" w:hAnsi="Angsana New" w:cs="Angsana New"/>
          <w:lang w:val="en-US"/>
        </w:rPr>
        <w:t>2560</w:t>
      </w:r>
      <w:r w:rsidRPr="00CA4DA1">
        <w:rPr>
          <w:rFonts w:ascii="Angsana New" w:hAnsi="Angsana New" w:cs="Angsana New"/>
          <w:cs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 w:rsidR="008E0A4C" w:rsidRPr="00CA4DA1">
        <w:rPr>
          <w:rFonts w:ascii="Angsana New" w:hAnsi="Angsana New" w:cs="Angsana New"/>
          <w:lang w:val="en-US"/>
        </w:rPr>
        <w:t>92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>ล้านบาท เพื่อใช้ในการ</w:t>
      </w:r>
      <w:r w:rsidR="008E0A4C" w:rsidRPr="00CA4DA1">
        <w:rPr>
          <w:rFonts w:ascii="Angsana New" w:hAnsi="Angsana New" w:cs="Angsana New" w:hint="cs"/>
          <w:cs/>
          <w:lang w:val="en-US"/>
        </w:rPr>
        <w:t>ก่อสร้าง</w:t>
      </w:r>
      <w:r w:rsidRPr="00CA4DA1">
        <w:rPr>
          <w:rFonts w:ascii="Angsana New" w:hAnsi="Angsana New" w:cs="Angsana New" w:hint="cs"/>
          <w:cs/>
          <w:lang w:val="en-US"/>
        </w:rPr>
        <w:t>สิ่งปลูกสร้าง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>ปรับปรุงที่ดิน และงานก่อสร้างอื่นๆ</w:t>
      </w:r>
      <w:r w:rsidR="006D39C8" w:rsidRPr="00CA4DA1">
        <w:rPr>
          <w:rFonts w:ascii="Angsana New" w:hAnsi="Angsana New" w:cs="Angsana New" w:hint="cs"/>
          <w:cs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เงินกู้ยืมดังกล่าวมีอัตราดอกเบี้ยขั้นต่ำสำหรับเงินกู้ยืม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2.50 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  ลบด้วยร้อยละ </w:t>
      </w:r>
      <w:r w:rsidRPr="00CA4DA1">
        <w:rPr>
          <w:rFonts w:ascii="Angsana New" w:hAnsi="Angsana New" w:cs="Angsana New"/>
          <w:lang w:val="en-US"/>
        </w:rPr>
        <w:t xml:space="preserve">2.00 </w:t>
      </w:r>
      <w:r w:rsidRPr="00CA4DA1">
        <w:rPr>
          <w:rFonts w:ascii="Angsana New" w:hAnsi="Angsana New" w:cs="Angsana New" w:hint="cs"/>
          <w:cs/>
          <w:lang w:val="en-US"/>
        </w:rPr>
        <w:t>ต่อปี สำหรับปีที่สามเป็นต้นไป</w:t>
      </w:r>
      <w:r w:rsidRPr="00CA4DA1">
        <w:rPr>
          <w:rFonts w:ascii="Angsana New" w:hAnsi="Angsana New" w:cs="Angsana New"/>
          <w:lang w:val="en-US"/>
        </w:rPr>
        <w:t xml:space="preserve"> </w:t>
      </w:r>
      <w:r w:rsidRPr="00CA4DA1">
        <w:rPr>
          <w:rFonts w:ascii="Angsana New" w:hAnsi="Angsana New" w:cs="Angsana New" w:hint="cs"/>
          <w:cs/>
          <w:lang w:val="en-US"/>
        </w:rPr>
        <w:t xml:space="preserve">ดอกเบี้ยจ่ายทุกเดือน มีกำหนดชำระคืนเงินต้นเป็นรายเดือน  ทุกเดือน เดือนละ </w:t>
      </w:r>
      <w:r w:rsidR="007B7CCD" w:rsidRPr="00CA4DA1">
        <w:rPr>
          <w:rFonts w:ascii="Angsana New" w:hAnsi="Angsana New" w:cs="Angsana New"/>
          <w:lang w:val="en-US"/>
        </w:rPr>
        <w:t>0</w:t>
      </w:r>
      <w:r w:rsidR="006D39C8" w:rsidRPr="00CA4DA1">
        <w:rPr>
          <w:rFonts w:ascii="Angsana New" w:hAnsi="Angsana New" w:cs="Angsana New"/>
          <w:lang w:val="en-US"/>
        </w:rPr>
        <w:t>.96</w:t>
      </w:r>
      <w:r w:rsidRPr="00CA4DA1">
        <w:rPr>
          <w:rFonts w:ascii="Angsana New" w:hAnsi="Angsana New" w:cs="Angsana New" w:hint="cs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Pr="00CA4DA1">
        <w:rPr>
          <w:rFonts w:ascii="Angsana New" w:hAnsi="Angsana New" w:cs="Angsana New"/>
          <w:lang w:val="en-US"/>
        </w:rPr>
        <w:t xml:space="preserve">10 </w:t>
      </w:r>
      <w:r w:rsidRPr="00CA4DA1">
        <w:rPr>
          <w:rFonts w:ascii="Angsana New" w:hAnsi="Angsana New" w:cs="Angsana New" w:hint="cs"/>
          <w:cs/>
          <w:lang w:val="en-US"/>
        </w:rPr>
        <w:t>ปี นับจากวันเบิกรับเงินกู้</w:t>
      </w:r>
      <w:r w:rsidR="008E0A4C" w:rsidRPr="00CA4DA1">
        <w:rPr>
          <w:rFonts w:ascii="Angsana New" w:hAnsi="Angsana New" w:cs="Angsana New"/>
          <w:lang w:val="en-US"/>
        </w:rPr>
        <w:br/>
      </w:r>
      <w:r w:rsidRPr="00CA4DA1">
        <w:rPr>
          <w:rFonts w:ascii="Angsana New" w:hAnsi="Angsana New" w:cs="Angsana New" w:hint="cs"/>
          <w:spacing w:val="-3"/>
          <w:cs/>
          <w:lang w:val="en-US"/>
        </w:rPr>
        <w:t>งวดแรก</w:t>
      </w:r>
      <w:r w:rsidRPr="00CA4DA1">
        <w:rPr>
          <w:rFonts w:ascii="Angsana New" w:hAnsi="Angsana New" w:cs="Angsana New"/>
          <w:spacing w:val="-3"/>
          <w:lang w:val="en-US"/>
        </w:rPr>
        <w:t xml:space="preserve"> </w:t>
      </w:r>
      <w:r w:rsidRPr="00CA4DA1">
        <w:rPr>
          <w:rFonts w:ascii="Angsana New" w:hAnsi="Angsana New" w:cs="Angsana New" w:hint="cs"/>
          <w:spacing w:val="-3"/>
          <w:cs/>
          <w:lang w:val="en-US"/>
        </w:rPr>
        <w:t xml:space="preserve">ณ วันที่ </w:t>
      </w:r>
      <w:r w:rsidRPr="00CA4DA1">
        <w:rPr>
          <w:rFonts w:ascii="Angsana New" w:hAnsi="Angsana New" w:cs="Angsana New"/>
          <w:spacing w:val="-3"/>
          <w:lang w:val="en-US"/>
        </w:rPr>
        <w:t>31</w:t>
      </w:r>
      <w:r w:rsidRPr="00CA4DA1">
        <w:rPr>
          <w:rFonts w:ascii="Angsana New" w:hAnsi="Angsana New" w:cs="Angsana New" w:hint="cs"/>
          <w:spacing w:val="-3"/>
          <w:cs/>
          <w:lang w:val="en-US"/>
        </w:rPr>
        <w:t xml:space="preserve"> ธันวาคม </w:t>
      </w:r>
      <w:r w:rsidR="00DC3776" w:rsidRPr="00CA4DA1">
        <w:rPr>
          <w:rFonts w:ascii="Angsana New" w:hAnsi="Angsana New" w:cs="Angsana New"/>
          <w:spacing w:val="-3"/>
          <w:lang w:val="en-US"/>
        </w:rPr>
        <w:t>256</w:t>
      </w:r>
      <w:r w:rsidR="00FA377B" w:rsidRPr="00CA4DA1">
        <w:rPr>
          <w:rFonts w:ascii="Angsana New" w:hAnsi="Angsana New" w:cs="Angsana New"/>
          <w:spacing w:val="-3"/>
          <w:lang w:val="en-US"/>
        </w:rPr>
        <w:t>2</w:t>
      </w:r>
      <w:r w:rsidRPr="00CA4DA1">
        <w:rPr>
          <w:rFonts w:ascii="Angsana New" w:hAnsi="Angsana New" w:cs="Angsana New" w:hint="cs"/>
          <w:spacing w:val="-3"/>
          <w:cs/>
          <w:lang w:val="en-US"/>
        </w:rPr>
        <w:t xml:space="preserve"> บริษัทยังมีวงเงินกู้ยืมที่ยังไม่ได้เบิกใช้จำนวน</w:t>
      </w:r>
      <w:r w:rsidRPr="00CA4DA1">
        <w:rPr>
          <w:rFonts w:ascii="Angsana New" w:hAnsi="Angsana New" w:cs="Angsana New"/>
          <w:spacing w:val="-3"/>
          <w:lang w:val="en-US"/>
        </w:rPr>
        <w:t xml:space="preserve"> </w:t>
      </w:r>
      <w:r w:rsidR="006D39C8" w:rsidRPr="00CA4DA1">
        <w:rPr>
          <w:rFonts w:ascii="Angsana New" w:hAnsi="Angsana New" w:cs="Angsana New"/>
          <w:spacing w:val="-3"/>
          <w:lang w:val="en-US"/>
        </w:rPr>
        <w:t>68.7</w:t>
      </w:r>
      <w:r w:rsidRPr="00CA4DA1">
        <w:rPr>
          <w:rFonts w:ascii="Angsana New" w:hAnsi="Angsana New" w:cs="Angsana New"/>
          <w:spacing w:val="-3"/>
          <w:lang w:val="en-US"/>
        </w:rPr>
        <w:t xml:space="preserve"> </w:t>
      </w:r>
      <w:r w:rsidRPr="00CA4DA1">
        <w:rPr>
          <w:rFonts w:ascii="Angsana New" w:hAnsi="Angsana New" w:cs="Angsana New" w:hint="cs"/>
          <w:spacing w:val="-3"/>
          <w:cs/>
          <w:lang w:val="en-US"/>
        </w:rPr>
        <w:t>ล้านบาท</w:t>
      </w:r>
      <w:r w:rsidRPr="00CA4DA1">
        <w:rPr>
          <w:rFonts w:ascii="Angsana New" w:hAnsi="Angsana New" w:cs="Angsana New"/>
          <w:spacing w:val="-3"/>
          <w:lang w:val="en-US"/>
        </w:rPr>
        <w:t xml:space="preserve"> </w:t>
      </w:r>
      <w:r w:rsidR="00DC3776" w:rsidRPr="00CA4DA1">
        <w:rPr>
          <w:rFonts w:ascii="Angsana New" w:hAnsi="Angsana New" w:cs="Angsana New" w:hint="cs"/>
          <w:i/>
          <w:iCs/>
          <w:spacing w:val="-3"/>
          <w:cs/>
          <w:lang w:val="en-US"/>
        </w:rPr>
        <w:t>(</w:t>
      </w:r>
      <w:r w:rsidR="00DC3776" w:rsidRPr="00CA4DA1">
        <w:rPr>
          <w:rFonts w:ascii="Angsana New" w:hAnsi="Angsana New" w:cs="Angsana New"/>
          <w:i/>
          <w:iCs/>
          <w:spacing w:val="-3"/>
          <w:lang w:val="en-US"/>
        </w:rPr>
        <w:t>256</w:t>
      </w:r>
      <w:r w:rsidR="00FA377B" w:rsidRPr="00CA4DA1">
        <w:rPr>
          <w:rFonts w:ascii="Angsana New" w:hAnsi="Angsana New" w:cs="Angsana New"/>
          <w:i/>
          <w:iCs/>
          <w:spacing w:val="-3"/>
          <w:lang w:val="en-US"/>
        </w:rPr>
        <w:t>1</w:t>
      </w:r>
      <w:r w:rsidR="00DC3776" w:rsidRPr="00CA4DA1">
        <w:rPr>
          <w:rFonts w:ascii="Angsana New" w:hAnsi="Angsana New" w:cs="Angsana New"/>
          <w:i/>
          <w:iCs/>
          <w:spacing w:val="-3"/>
          <w:lang w:val="en-US"/>
        </w:rPr>
        <w:t xml:space="preserve">: </w:t>
      </w:r>
      <w:r w:rsidR="00FE627F" w:rsidRPr="00CA4DA1">
        <w:rPr>
          <w:rFonts w:ascii="Angsana New" w:hAnsi="Angsana New" w:cs="Angsana New"/>
          <w:i/>
          <w:iCs/>
          <w:spacing w:val="-3"/>
          <w:lang w:val="en-US"/>
        </w:rPr>
        <w:t>68</w:t>
      </w:r>
      <w:r w:rsidR="00DC3776" w:rsidRPr="00CA4DA1">
        <w:rPr>
          <w:rFonts w:ascii="Angsana New" w:hAnsi="Angsana New" w:cs="Angsana New"/>
          <w:i/>
          <w:iCs/>
          <w:spacing w:val="-3"/>
          <w:lang w:val="en-US"/>
        </w:rPr>
        <w:t>.</w:t>
      </w:r>
      <w:r w:rsidR="00FE627F" w:rsidRPr="00CA4DA1">
        <w:rPr>
          <w:rFonts w:ascii="Angsana New" w:hAnsi="Angsana New" w:cs="Angsana New"/>
          <w:i/>
          <w:iCs/>
          <w:spacing w:val="-3"/>
          <w:lang w:val="en-US"/>
        </w:rPr>
        <w:t>7</w:t>
      </w:r>
      <w:r w:rsidR="00DC3776" w:rsidRPr="00CA4DA1">
        <w:rPr>
          <w:rFonts w:ascii="Angsana New" w:hAnsi="Angsana New" w:cs="Angsana New"/>
          <w:i/>
          <w:iCs/>
          <w:spacing w:val="-3"/>
          <w:lang w:val="en-US"/>
        </w:rPr>
        <w:t xml:space="preserve"> </w:t>
      </w:r>
      <w:r w:rsidR="00DC3776" w:rsidRPr="00CA4DA1">
        <w:rPr>
          <w:rFonts w:ascii="Angsana New" w:hAnsi="Angsana New" w:cs="Angsana New" w:hint="cs"/>
          <w:i/>
          <w:iCs/>
          <w:spacing w:val="-3"/>
          <w:cs/>
          <w:lang w:val="en-US"/>
        </w:rPr>
        <w:t>ล้านบาท)</w:t>
      </w:r>
    </w:p>
    <w:p w14:paraId="2D203E46" w14:textId="77777777" w:rsidR="009936BB" w:rsidRPr="00CA4DA1" w:rsidRDefault="009936BB" w:rsidP="006D39C8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4901D1F4" w14:textId="77777777" w:rsidR="00E04FB2" w:rsidRPr="00CA4DA1" w:rsidRDefault="00E04FB2" w:rsidP="00580A28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A4DA1">
        <w:rPr>
          <w:rFonts w:ascii="Angsana New" w:hAnsi="Angsana New" w:cs="Angsana New" w:hint="cs"/>
          <w:i/>
          <w:iCs/>
          <w:cs/>
          <w:lang w:val="en-US"/>
        </w:rPr>
        <w:t>บริษัทย่อย</w:t>
      </w:r>
    </w:p>
    <w:p w14:paraId="65E06544" w14:textId="77777777" w:rsidR="00AB6B99" w:rsidRPr="00CA4DA1" w:rsidRDefault="00AB6B99" w:rsidP="0010004F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22"/>
          <w:szCs w:val="22"/>
          <w:lang w:val="en-US"/>
        </w:rPr>
      </w:pPr>
    </w:p>
    <w:p w14:paraId="49541EDA" w14:textId="2E7D6B52" w:rsidR="001830B3" w:rsidRPr="00CA4DA1" w:rsidRDefault="00CA6B78" w:rsidP="001830B3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CA4DA1">
        <w:rPr>
          <w:rFonts w:ascii="Angsana New" w:hAnsi="Angsana New" w:cs="Angsana New" w:hint="cs"/>
          <w:cs/>
          <w:lang w:val="en-US"/>
        </w:rPr>
        <w:t>เมื่อวันที่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27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พฤศจิกายน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2557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บริษัทย่อยได้ทำสัญญากู้ยืมเงินกับสถาบันการเงินมีวงเงินกู้จำนวน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240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 xml:space="preserve">ล้านบาท      เพื่อใช้ในการซื้อเครื่องจักร ก่อสร้างอาคาร และระบบงาน เงินกู้ยืมดังกล่าวมีอัตราดอกเบี้ยขั้นต่ำสำหรับเงินกู้ยืม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2.50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สำหรับสองปีแรก 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2.00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สำหรับปีที่สามและสี่ และอัตราดอกเบี้ยขั้นต่ำสำหรับเงินกู้ยืม </w:t>
      </w:r>
      <w:r w:rsidRPr="00CA4DA1">
        <w:rPr>
          <w:rFonts w:ascii="Angsana New" w:hAnsi="Angsana New" w:cs="Angsana New"/>
          <w:lang w:val="en-US"/>
        </w:rPr>
        <w:t xml:space="preserve">(MLR) </w:t>
      </w:r>
      <w:r w:rsidRPr="00CA4DA1">
        <w:rPr>
          <w:rFonts w:ascii="Angsana New" w:hAnsi="Angsana New" w:cs="Angsana New" w:hint="cs"/>
          <w:cs/>
          <w:lang w:val="en-US"/>
        </w:rPr>
        <w:t xml:space="preserve">ลบด้วยร้อยละ </w:t>
      </w:r>
      <w:r w:rsidRPr="00CA4DA1">
        <w:rPr>
          <w:rFonts w:ascii="Angsana New" w:hAnsi="Angsana New" w:cs="Angsana New"/>
          <w:lang w:val="en-US"/>
        </w:rPr>
        <w:t xml:space="preserve">1.50 </w:t>
      </w:r>
      <w:r w:rsidRPr="00CA4DA1">
        <w:rPr>
          <w:rFonts w:ascii="Angsana New" w:hAnsi="Angsana New" w:cs="Angsana New" w:hint="cs"/>
          <w:cs/>
          <w:lang w:val="en-US"/>
        </w:rPr>
        <w:t xml:space="preserve">ต่อปี สำหรับปีที่ห้า     เป็นต้นไป มีกำหนดชำระคืนเงินต้นเป็นรายเดือนทุกเดือน เดือนละ </w:t>
      </w:r>
      <w:r w:rsidRPr="00CA4DA1">
        <w:rPr>
          <w:rFonts w:ascii="Angsana New" w:hAnsi="Angsana New" w:cs="Angsana New"/>
          <w:lang w:val="en-US"/>
        </w:rPr>
        <w:t xml:space="preserve">3.35 </w:t>
      </w:r>
      <w:r w:rsidRPr="00CA4DA1">
        <w:rPr>
          <w:rFonts w:ascii="Angsana New" w:hAnsi="Angsana New" w:cs="Angsana New" w:hint="cs"/>
          <w:cs/>
          <w:lang w:val="en-US"/>
        </w:rPr>
        <w:t xml:space="preserve">ล้านบาท เริ่มตั้งแต่เดือนธันวาคม </w:t>
      </w:r>
      <w:r w:rsidRPr="00CA4DA1">
        <w:rPr>
          <w:rFonts w:ascii="Angsana New" w:hAnsi="Angsana New" w:cs="Angsana New"/>
          <w:lang w:val="en-US"/>
        </w:rPr>
        <w:t xml:space="preserve">2559 </w:t>
      </w:r>
      <w:r w:rsidRPr="00CA4DA1">
        <w:rPr>
          <w:rFonts w:ascii="Angsana New" w:hAnsi="Angsana New" w:cs="Angsana New" w:hint="cs"/>
          <w:cs/>
          <w:lang w:val="en-US"/>
        </w:rPr>
        <w:t>และกำหนดชำระคืนเงินต้นให้เสร็จสิ้นภายใน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8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ปี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 xml:space="preserve">นับจากวันเบิกรับเงินกู้งวดแรก ในระหว่างปี </w:t>
      </w:r>
      <w:r w:rsidRPr="00CA4DA1">
        <w:rPr>
          <w:rFonts w:ascii="Angsana New" w:hAnsi="Angsana New" w:cs="Angsana New"/>
          <w:lang w:val="en-US"/>
        </w:rPr>
        <w:t>2561</w:t>
      </w:r>
      <w:r w:rsidRPr="00CA4DA1">
        <w:rPr>
          <w:rFonts w:ascii="Angsana New" w:hAnsi="Angsana New" w:cs="Angsana New" w:hint="cs"/>
          <w:cs/>
          <w:lang w:val="en-US"/>
        </w:rPr>
        <w:t xml:space="preserve"> บริษัทย่อยได้จ่ายชำระคืนเงินกู้ยืม</w:t>
      </w:r>
      <w:r w:rsidR="00EF7EB0" w:rsidRPr="00CA4DA1">
        <w:rPr>
          <w:rFonts w:ascii="Angsana New" w:hAnsi="Angsana New" w:cs="Angsana New" w:hint="cs"/>
          <w:cs/>
          <w:lang w:val="en-US"/>
        </w:rPr>
        <w:t>ที่เหลือทั้งหมดแล้ว</w:t>
      </w:r>
      <w:r w:rsidRPr="00CA4DA1">
        <w:rPr>
          <w:rFonts w:ascii="Angsana New" w:hAnsi="Angsana New" w:cs="Angsana New" w:hint="cs"/>
          <w:cs/>
          <w:lang w:val="en-US"/>
        </w:rPr>
        <w:t xml:space="preserve"> ณ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วันที่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31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 w:hint="cs"/>
          <w:cs/>
          <w:lang w:val="en-US"/>
        </w:rPr>
        <w:t>ธันวาคม</w:t>
      </w:r>
      <w:r w:rsidRPr="00CA4DA1">
        <w:rPr>
          <w:rFonts w:ascii="Angsana New" w:hAnsi="Angsana New" w:cs="Angsana New"/>
          <w:color w:val="FFFFFF"/>
          <w:lang w:val="en-US"/>
        </w:rPr>
        <w:t>/</w:t>
      </w:r>
      <w:r w:rsidRPr="00CA4DA1">
        <w:rPr>
          <w:rFonts w:ascii="Angsana New" w:hAnsi="Angsana New" w:cs="Angsana New"/>
          <w:lang w:val="en-US"/>
        </w:rPr>
        <w:t>2562</w:t>
      </w:r>
      <w:r w:rsidRPr="00CA4DA1">
        <w:rPr>
          <w:rFonts w:ascii="Angsana New" w:hAnsi="Angsana New" w:cs="Angsana New" w:hint="cs"/>
          <w:cs/>
          <w:lang w:val="en-US"/>
        </w:rPr>
        <w:t xml:space="preserve"> บริษัทย่อยมีวงเงินกู้ยืมที่ยังไม่ได้เบิกใช้จำนวน </w:t>
      </w:r>
      <w:r w:rsidRPr="00CA4DA1">
        <w:rPr>
          <w:rFonts w:ascii="Angsana New" w:hAnsi="Angsana New" w:cs="Angsana New"/>
          <w:lang w:val="en-US"/>
        </w:rPr>
        <w:t xml:space="preserve">62.7 </w:t>
      </w:r>
      <w:r w:rsidRPr="00CA4DA1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CA4DA1">
        <w:rPr>
          <w:rFonts w:ascii="Angsana New" w:hAnsi="Angsana New" w:cs="Angsana New" w:hint="cs"/>
          <w:i/>
          <w:iCs/>
          <w:cs/>
          <w:lang w:val="en-US"/>
        </w:rPr>
        <w:t>(</w:t>
      </w:r>
      <w:r w:rsidRPr="00CA4DA1">
        <w:rPr>
          <w:rFonts w:ascii="Angsana New" w:hAnsi="Angsana New" w:cs="Angsana New"/>
          <w:i/>
          <w:iCs/>
          <w:lang w:val="en-US"/>
        </w:rPr>
        <w:t>256</w:t>
      </w:r>
      <w:r w:rsidR="006E455D" w:rsidRPr="00CA4DA1">
        <w:rPr>
          <w:rFonts w:ascii="Angsana New" w:hAnsi="Angsana New" w:cs="Angsana New"/>
          <w:i/>
          <w:iCs/>
          <w:lang w:val="en-US"/>
        </w:rPr>
        <w:t>1</w:t>
      </w:r>
      <w:r w:rsidRPr="00CA4DA1">
        <w:rPr>
          <w:rFonts w:ascii="Angsana New" w:hAnsi="Angsana New" w:cs="Angsana New"/>
          <w:i/>
          <w:iCs/>
          <w:lang w:val="en-US"/>
        </w:rPr>
        <w:t xml:space="preserve">: 62.7 </w:t>
      </w:r>
      <w:r w:rsidRPr="00CA4DA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25212E30" w14:textId="77777777" w:rsidR="001830B3" w:rsidRPr="00CA4DA1" w:rsidRDefault="001830B3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14:paraId="3EDE0577" w14:textId="59CCE95B" w:rsidR="00FA377B" w:rsidRPr="00CA4DA1" w:rsidRDefault="004907C8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Pr="00CA4DA1">
        <w:rPr>
          <w:rFonts w:ascii="Angsana New" w:hAnsi="Angsana New" w:cs="Angsana New"/>
          <w:spacing w:val="-4"/>
          <w:lang w:val="en-US"/>
        </w:rPr>
        <w:t>23</w:t>
      </w:r>
      <w:r w:rsidRPr="00CA4DA1">
        <w:rPr>
          <w:rFonts w:ascii="Angsana New" w:hAnsi="Angsana New" w:cs="Angsana New"/>
          <w:spacing w:val="-4"/>
          <w:cs/>
          <w:lang w:val="en-US"/>
        </w:rPr>
        <w:t xml:space="preserve"> กุมภาพันธ์ </w:t>
      </w:r>
      <w:r w:rsidRPr="00CA4DA1">
        <w:rPr>
          <w:rFonts w:ascii="Angsana New" w:hAnsi="Angsana New" w:cs="Angsana New"/>
          <w:spacing w:val="-4"/>
          <w:lang w:val="en-US"/>
        </w:rPr>
        <w:t>2561</w:t>
      </w:r>
      <w:r w:rsidRPr="00CA4DA1">
        <w:rPr>
          <w:rFonts w:ascii="Angsana New" w:hAnsi="Angsana New" w:cs="Angsana New"/>
          <w:spacing w:val="-4"/>
          <w:cs/>
          <w:lang w:val="en-US"/>
        </w:rPr>
        <w:t xml:space="preserve"> บริษัทย่อยได้ทำสัญญากู้ยืมเงินกับสถาบันการเงินแห่งหนึ่ง</w:t>
      </w:r>
      <w:r w:rsidR="004E488A" w:rsidRPr="00CA4DA1">
        <w:rPr>
          <w:rFonts w:ascii="Angsana New" w:hAnsi="Angsana New" w:cs="Angsana New" w:hint="cs"/>
          <w:spacing w:val="-4"/>
          <w:cs/>
          <w:lang w:val="en-US"/>
        </w:rPr>
        <w:t>มีวงเงินกู้</w:t>
      </w:r>
      <w:r w:rsidRPr="00CA4DA1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CA4DA1">
        <w:rPr>
          <w:rFonts w:ascii="Angsana New" w:hAnsi="Angsana New" w:cs="Angsana New"/>
          <w:spacing w:val="-4"/>
          <w:lang w:val="en-US"/>
        </w:rPr>
        <w:t>110</w:t>
      </w:r>
      <w:r w:rsidRPr="00CA4DA1">
        <w:rPr>
          <w:rFonts w:ascii="Angsana New" w:hAnsi="Angsana New" w:cs="Angsana New"/>
          <w:spacing w:val="-4"/>
          <w:cs/>
          <w:lang w:val="en-US"/>
        </w:rPr>
        <w:t xml:space="preserve"> ล้าน</w:t>
      </w:r>
      <w:r w:rsidRPr="00CA4DA1">
        <w:rPr>
          <w:rFonts w:ascii="Angsana New" w:hAnsi="Angsana New" w:cs="Angsana New"/>
          <w:cs/>
          <w:lang w:val="en-US"/>
        </w:rPr>
        <w:t xml:space="preserve">บาท </w:t>
      </w:r>
      <w:r w:rsidR="00826066" w:rsidRPr="00CA4DA1">
        <w:rPr>
          <w:rFonts w:ascii="Angsana New" w:hAnsi="Angsana New" w:cs="Angsana New"/>
          <w:cs/>
          <w:lang w:val="en-US"/>
        </w:rPr>
        <w:t>เพื่อใช้ในการซื้อเครื่องจักร</w:t>
      </w:r>
      <w:r w:rsidR="00ED114D" w:rsidRPr="00CA4DA1">
        <w:rPr>
          <w:rFonts w:ascii="Angsana New" w:hAnsi="Angsana New" w:cs="Angsana New" w:hint="cs"/>
          <w:cs/>
          <w:lang w:val="en-US"/>
        </w:rPr>
        <w:t>และอุปกรณ์</w:t>
      </w:r>
      <w:r w:rsidR="00826066" w:rsidRPr="00CA4DA1">
        <w:rPr>
          <w:rFonts w:ascii="Angsana New" w:hAnsi="Angsana New" w:cs="Angsana New" w:hint="cs"/>
          <w:cs/>
          <w:lang w:val="en-US"/>
        </w:rPr>
        <w:t xml:space="preserve"> </w:t>
      </w:r>
      <w:r w:rsidR="00826066" w:rsidRPr="00CA4DA1">
        <w:rPr>
          <w:rFonts w:ascii="Angsana New" w:hAnsi="Angsana New" w:cs="Angsana New"/>
          <w:cs/>
          <w:lang w:val="en-US"/>
        </w:rPr>
        <w:t>เงินกู้ยืมดังกล่าว</w:t>
      </w:r>
      <w:r w:rsidRPr="00CA4DA1">
        <w:rPr>
          <w:rFonts w:ascii="Angsana New" w:hAnsi="Angsana New" w:cs="Angsana New"/>
          <w:cs/>
          <w:lang w:val="en-US"/>
        </w:rPr>
        <w:t xml:space="preserve">มีอัตราดอกเบี้ยคงที่ร้อยละ </w:t>
      </w:r>
      <w:r w:rsidRPr="00CA4DA1">
        <w:rPr>
          <w:rFonts w:ascii="Angsana New" w:hAnsi="Angsana New" w:cs="Angsana New"/>
          <w:lang w:val="en-US"/>
        </w:rPr>
        <w:t>3.5</w:t>
      </w:r>
      <w:r w:rsidRPr="00CA4DA1">
        <w:rPr>
          <w:rFonts w:ascii="Angsana New" w:hAnsi="Angsana New" w:cs="Angsana New"/>
          <w:cs/>
          <w:lang w:val="en-US"/>
        </w:rPr>
        <w:t xml:space="preserve"> ต่อปี </w:t>
      </w:r>
      <w:r w:rsidR="004E488A" w:rsidRPr="00CA4DA1">
        <w:rPr>
          <w:rFonts w:ascii="Angsana New" w:hAnsi="Angsana New" w:cs="Angsana New"/>
          <w:cs/>
          <w:lang w:val="en-US"/>
        </w:rPr>
        <w:t>มีกำหนดชำระคื</w:t>
      </w:r>
      <w:r w:rsidR="00AF12F0" w:rsidRPr="00CA4DA1">
        <w:rPr>
          <w:rFonts w:ascii="Angsana New" w:hAnsi="Angsana New" w:cs="Angsana New"/>
          <w:cs/>
          <w:lang w:val="en-US"/>
        </w:rPr>
        <w:t xml:space="preserve">นเงินต้นเป็นรายเดือนทุกเดือน เดือนละ </w:t>
      </w:r>
      <w:r w:rsidR="00CD1CF9" w:rsidRPr="00CA4DA1">
        <w:rPr>
          <w:rFonts w:ascii="Angsana New" w:hAnsi="Angsana New" w:cs="Angsana New"/>
          <w:lang w:val="en-US"/>
        </w:rPr>
        <w:t>1</w:t>
      </w:r>
      <w:r w:rsidR="00CD1CF9" w:rsidRPr="00CA4DA1">
        <w:rPr>
          <w:rFonts w:ascii="Angsana New" w:hAnsi="Angsana New" w:cs="Angsana New"/>
          <w:cs/>
          <w:lang w:val="en-US"/>
        </w:rPr>
        <w:t>.</w:t>
      </w:r>
      <w:r w:rsidR="00CD1CF9" w:rsidRPr="00CA4DA1">
        <w:rPr>
          <w:rFonts w:ascii="Angsana New" w:hAnsi="Angsana New" w:cs="Angsana New"/>
          <w:lang w:val="en-US"/>
        </w:rPr>
        <w:t>15</w:t>
      </w:r>
      <w:r w:rsidR="00AF12F0" w:rsidRPr="00CA4DA1">
        <w:rPr>
          <w:rFonts w:ascii="Angsana New" w:hAnsi="Angsana New" w:cs="Angsana New"/>
          <w:cs/>
          <w:lang w:val="en-US"/>
        </w:rPr>
        <w:t xml:space="preserve"> ล้านบาท และ</w:t>
      </w:r>
      <w:r w:rsidR="00AF12F0" w:rsidRPr="00CA4DA1">
        <w:rPr>
          <w:rFonts w:ascii="Angsana New" w:hAnsi="Angsana New" w:cs="Angsana New"/>
          <w:spacing w:val="-2"/>
          <w:cs/>
          <w:lang w:val="en-US"/>
        </w:rPr>
        <w:t>กำหนดชำระคืนเงินต้นให้เสร็จสิ้นภายใน 10 ปี นับจาก</w:t>
      </w:r>
      <w:r w:rsidR="00ED114D" w:rsidRPr="00CA4DA1">
        <w:rPr>
          <w:rFonts w:ascii="Angsana New" w:hAnsi="Angsana New" w:cs="Angsana New"/>
          <w:spacing w:val="-2"/>
          <w:cs/>
          <w:lang w:val="en-US"/>
        </w:rPr>
        <w:br/>
      </w:r>
      <w:r w:rsidR="00AF12F0" w:rsidRPr="00CA4DA1">
        <w:rPr>
          <w:rFonts w:ascii="Angsana New" w:hAnsi="Angsana New" w:cs="Angsana New"/>
          <w:spacing w:val="-2"/>
          <w:cs/>
          <w:lang w:val="en-US"/>
        </w:rPr>
        <w:t>วันเบิกรับเงินกู้งวดแรก</w:t>
      </w:r>
      <w:r w:rsidR="00CD1CF9" w:rsidRPr="00CA4DA1">
        <w:rPr>
          <w:rFonts w:ascii="Angsana New" w:hAnsi="Angsana New" w:cs="Angsana New"/>
          <w:spacing w:val="-2"/>
          <w:lang w:val="en-US"/>
        </w:rPr>
        <w:t xml:space="preserve"> </w:t>
      </w:r>
      <w:r w:rsidRPr="00CA4DA1">
        <w:rPr>
          <w:rFonts w:ascii="Angsana New" w:hAnsi="Angsana New" w:cs="Angsana New"/>
          <w:spacing w:val="-2"/>
          <w:cs/>
          <w:lang w:val="en-US"/>
        </w:rPr>
        <w:t xml:space="preserve">ณ วันที่ </w:t>
      </w:r>
      <w:r w:rsidRPr="00CA4DA1">
        <w:rPr>
          <w:rFonts w:ascii="Angsana New" w:hAnsi="Angsana New" w:cs="Angsana New"/>
          <w:spacing w:val="-2"/>
          <w:lang w:val="en-US"/>
        </w:rPr>
        <w:t>3</w:t>
      </w:r>
      <w:r w:rsidR="0092475A" w:rsidRPr="00CA4DA1">
        <w:rPr>
          <w:rFonts w:ascii="Angsana New" w:hAnsi="Angsana New" w:cs="Angsana New"/>
          <w:spacing w:val="-2"/>
          <w:lang w:val="en-US"/>
        </w:rPr>
        <w:t>1</w:t>
      </w:r>
      <w:r w:rsidRPr="00CA4DA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92475A" w:rsidRPr="00CA4DA1">
        <w:rPr>
          <w:rFonts w:ascii="Angsana New" w:hAnsi="Angsana New" w:cs="Angsana New" w:hint="cs"/>
          <w:spacing w:val="-2"/>
          <w:cs/>
          <w:lang w:val="en-US"/>
        </w:rPr>
        <w:t>ธันวาคม</w:t>
      </w:r>
      <w:r w:rsidRPr="00CA4DA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A4DA1">
        <w:rPr>
          <w:rFonts w:ascii="Angsana New" w:hAnsi="Angsana New" w:cs="Angsana New"/>
          <w:spacing w:val="-2"/>
          <w:lang w:val="en-US"/>
        </w:rPr>
        <w:t>256</w:t>
      </w:r>
      <w:r w:rsidR="00FA377B" w:rsidRPr="00CA4DA1">
        <w:rPr>
          <w:rFonts w:ascii="Angsana New" w:hAnsi="Angsana New" w:cs="Angsana New"/>
          <w:spacing w:val="-2"/>
          <w:lang w:val="en-US"/>
        </w:rPr>
        <w:t>2</w:t>
      </w:r>
      <w:r w:rsidRPr="00CA4DA1">
        <w:rPr>
          <w:rFonts w:ascii="Angsana New" w:hAnsi="Angsana New" w:cs="Angsana New"/>
          <w:spacing w:val="-2"/>
          <w:cs/>
          <w:lang w:val="en-US"/>
        </w:rPr>
        <w:t xml:space="preserve"> บริษัท</w:t>
      </w:r>
      <w:r w:rsidR="00307BC6" w:rsidRPr="00CA4DA1">
        <w:rPr>
          <w:rFonts w:ascii="Angsana New" w:hAnsi="Angsana New" w:cs="Angsana New" w:hint="cs"/>
          <w:spacing w:val="-2"/>
          <w:cs/>
          <w:lang w:val="en-US"/>
        </w:rPr>
        <w:t>ย่อย</w:t>
      </w:r>
      <w:r w:rsidRPr="00CA4DA1">
        <w:rPr>
          <w:rFonts w:ascii="Angsana New" w:hAnsi="Angsana New" w:cs="Angsana New"/>
          <w:cs/>
          <w:lang w:val="en-US"/>
        </w:rPr>
        <w:t xml:space="preserve">มีวงเงินกู้ยืมที่ยังไม่ได้เบิกใช้จำนวน </w:t>
      </w:r>
      <w:r w:rsidRPr="00CA4DA1">
        <w:rPr>
          <w:rFonts w:ascii="Angsana New" w:hAnsi="Angsana New" w:cs="Angsana New"/>
          <w:lang w:val="en-US"/>
        </w:rPr>
        <w:t xml:space="preserve">43.0 </w:t>
      </w:r>
      <w:r w:rsidRPr="00CA4DA1">
        <w:rPr>
          <w:rFonts w:ascii="Angsana New" w:hAnsi="Angsana New" w:cs="Angsana New"/>
          <w:cs/>
          <w:lang w:val="en-US"/>
        </w:rPr>
        <w:t>ล้านบาท</w:t>
      </w:r>
      <w:r w:rsidR="00FA377B" w:rsidRPr="00CA4DA1">
        <w:rPr>
          <w:rFonts w:ascii="Angsana New" w:hAnsi="Angsana New" w:cs="Angsana New" w:hint="cs"/>
          <w:i/>
          <w:iCs/>
          <w:cs/>
          <w:lang w:val="en-US"/>
        </w:rPr>
        <w:t>(</w:t>
      </w:r>
      <w:r w:rsidR="00FA377B" w:rsidRPr="00CA4DA1">
        <w:rPr>
          <w:rFonts w:ascii="Angsana New" w:hAnsi="Angsana New" w:cs="Angsana New"/>
          <w:i/>
          <w:iCs/>
          <w:lang w:val="en-US"/>
        </w:rPr>
        <w:t xml:space="preserve">2561: 43.0 </w:t>
      </w:r>
      <w:r w:rsidR="00FA377B" w:rsidRPr="00CA4DA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082BE2E3" w14:textId="1530A878" w:rsidR="009D6563" w:rsidRPr="00CA4DA1" w:rsidRDefault="00FA377B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A4DA1">
        <w:rPr>
          <w:rFonts w:ascii="Angsana New" w:hAnsi="Angsana New" w:cs="Angsana New"/>
          <w:lang w:val="en-US"/>
        </w:rPr>
        <w:t xml:space="preserve"> </w:t>
      </w:r>
      <w:r w:rsidR="008E0A4C" w:rsidRPr="00CA4DA1">
        <w:rPr>
          <w:rFonts w:ascii="Angsana New" w:hAnsi="Angsana New" w:cs="Angsana New"/>
          <w:lang w:val="en-US"/>
        </w:rPr>
        <w:br/>
      </w:r>
      <w:r w:rsidR="00580A28" w:rsidRPr="00CA4DA1">
        <w:rPr>
          <w:rFonts w:ascii="Angsana New" w:hAnsi="Angsana New" w:cs="Angsana New"/>
          <w:cs/>
          <w:lang w:val="en-US"/>
        </w:rPr>
        <w:t>ภายใต้เงื่อนไขของสัญญาเงินกู้ยืม</w:t>
      </w:r>
      <w:r w:rsidR="007B1E77" w:rsidRPr="00CA4DA1">
        <w:rPr>
          <w:rFonts w:ascii="Angsana New" w:hAnsi="Angsana New" w:cs="Angsana New" w:hint="cs"/>
          <w:cs/>
          <w:lang w:val="en-US"/>
        </w:rPr>
        <w:t>เหล่า</w:t>
      </w:r>
      <w:r w:rsidR="00580A28" w:rsidRPr="00CA4DA1">
        <w:rPr>
          <w:rFonts w:ascii="Angsana New" w:hAnsi="Angsana New" w:cs="Angsana New" w:hint="cs"/>
          <w:cs/>
          <w:lang w:val="en-US"/>
        </w:rPr>
        <w:t>นี้</w:t>
      </w:r>
      <w:r w:rsidR="00580A28" w:rsidRPr="00CA4DA1">
        <w:rPr>
          <w:rFonts w:ascii="Angsana New" w:hAnsi="Angsana New" w:cs="Angsana New"/>
          <w:cs/>
          <w:lang w:val="en-US"/>
        </w:rPr>
        <w:t xml:space="preserve"> </w:t>
      </w:r>
      <w:r w:rsidR="00580A28" w:rsidRPr="00CA4DA1">
        <w:rPr>
          <w:rFonts w:ascii="Angsana New" w:hAnsi="Angsana New" w:cs="Angsana New" w:hint="cs"/>
          <w:cs/>
          <w:lang w:val="en-US"/>
        </w:rPr>
        <w:t>กลุ่ม</w:t>
      </w:r>
      <w:r w:rsidR="00580A28" w:rsidRPr="00CA4DA1">
        <w:rPr>
          <w:rFonts w:ascii="Angsana New" w:hAnsi="Angsana New" w:cs="Angsana New"/>
          <w:cs/>
          <w:lang w:val="en-US"/>
        </w:rPr>
        <w:t xml:space="preserve">บริษัทต้องปฏิบัติตามเงื่อนไขบางประการ เช่น การรักษาอัตราส่วนของหนี้สินต่อส่วนของผู้ถือหุ้น </w:t>
      </w:r>
      <w:r w:rsidR="00580A28" w:rsidRPr="00CA4DA1">
        <w:rPr>
          <w:rFonts w:ascii="Angsana New" w:hAnsi="Angsana New" w:cs="Angsana New" w:hint="cs"/>
          <w:cs/>
          <w:lang w:val="en-US"/>
        </w:rPr>
        <w:t>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6BBBE57" w14:textId="6B81D2AA" w:rsidR="001830B3" w:rsidRPr="00CA4DA1" w:rsidRDefault="001830B3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1830B3" w:rsidRPr="00CA4DA1" w14:paraId="6663CC69" w14:textId="77777777" w:rsidTr="00C4067B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46EE4B65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4DA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61C779D7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3C9A29B6" w14:textId="4153445D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A4DA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3F0795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A129826" w14:textId="4AC04AD1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A4DA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830B3" w:rsidRPr="00CA4DA1" w14:paraId="7A3A8B46" w14:textId="77777777" w:rsidTr="00C4067B">
        <w:trPr>
          <w:tblHeader/>
        </w:trPr>
        <w:tc>
          <w:tcPr>
            <w:tcW w:w="3312" w:type="dxa"/>
            <w:vMerge/>
          </w:tcPr>
          <w:p w14:paraId="1DA5BEF3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A9B2BD8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EDE6D2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ABCC8C1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76E4C02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D66D5E6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D28A4FC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D9C24BF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0B3" w:rsidRPr="00CA4DA1" w14:paraId="00DE1176" w14:textId="77777777" w:rsidTr="00C4067B">
        <w:trPr>
          <w:tblHeader/>
        </w:trPr>
        <w:tc>
          <w:tcPr>
            <w:tcW w:w="3312" w:type="dxa"/>
          </w:tcPr>
          <w:p w14:paraId="32FDFF1B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308041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0B52876" w14:textId="2DBB4823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F3B72" w:rsidRPr="00CA4DA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A4D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30B3" w:rsidRPr="00CA4DA1" w14:paraId="7430F219" w14:textId="77777777" w:rsidTr="00C4067B">
        <w:tc>
          <w:tcPr>
            <w:tcW w:w="3312" w:type="dxa"/>
          </w:tcPr>
          <w:p w14:paraId="025BED6E" w14:textId="77777777" w:rsidR="001830B3" w:rsidRPr="00CA4DA1" w:rsidRDefault="001830B3" w:rsidP="00C40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BB04C1C" w14:textId="7C4EA9CC" w:rsidR="001830B3" w:rsidRPr="00CA4DA1" w:rsidRDefault="001830B3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DE0283"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9" w:type="dxa"/>
          </w:tcPr>
          <w:p w14:paraId="55649C06" w14:textId="5A30C893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  <w:r w:rsidR="00346C23" w:rsidRPr="00CA4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,317</w:t>
            </w:r>
          </w:p>
        </w:tc>
        <w:tc>
          <w:tcPr>
            <w:tcW w:w="269" w:type="dxa"/>
          </w:tcPr>
          <w:p w14:paraId="0FC27876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93F805" w14:textId="34D00C85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1,49</w:t>
            </w:r>
            <w:r w:rsidR="00346C23" w:rsidRPr="00CA4DA1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70" w:type="dxa"/>
          </w:tcPr>
          <w:p w14:paraId="719EB7A6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0F8415B" w14:textId="6ABE11DF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46C23" w:rsidRPr="00CA4DA1">
              <w:rPr>
                <w:rFonts w:asciiTheme="majorBidi" w:hAnsiTheme="majorBidi" w:cstheme="majorBidi"/>
                <w:sz w:val="30"/>
                <w:szCs w:val="30"/>
              </w:rPr>
              <w:t>3,964</w:t>
            </w:r>
          </w:p>
        </w:tc>
        <w:tc>
          <w:tcPr>
            <w:tcW w:w="270" w:type="dxa"/>
          </w:tcPr>
          <w:p w14:paraId="7EF0292E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E68C3EB" w14:textId="0721F605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</w:t>
            </w:r>
            <w:r w:rsidR="00346C23" w:rsidRPr="00CA4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1,905</w:t>
            </w:r>
          </w:p>
        </w:tc>
      </w:tr>
      <w:tr w:rsidR="001830B3" w:rsidRPr="00CA4DA1" w14:paraId="09110810" w14:textId="77777777" w:rsidTr="00C4067B">
        <w:tc>
          <w:tcPr>
            <w:tcW w:w="3312" w:type="dxa"/>
          </w:tcPr>
          <w:p w14:paraId="14C4A039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564356FD" w14:textId="77777777" w:rsidR="001830B3" w:rsidRPr="00CA4DA1" w:rsidRDefault="001830B3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06D0F29" w14:textId="257E7A15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  <w:r w:rsidR="00346C23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,317</w:t>
            </w:r>
          </w:p>
        </w:tc>
        <w:tc>
          <w:tcPr>
            <w:tcW w:w="269" w:type="dxa"/>
          </w:tcPr>
          <w:p w14:paraId="22EB7D46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F31B721" w14:textId="701D4152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</w:t>
            </w:r>
            <w:r w:rsidR="00346C23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2,540</w:t>
            </w:r>
          </w:p>
        </w:tc>
        <w:tc>
          <w:tcPr>
            <w:tcW w:w="270" w:type="dxa"/>
          </w:tcPr>
          <w:p w14:paraId="714B3883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DC3FD63" w14:textId="25035DC7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346C23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3,964</w:t>
            </w:r>
          </w:p>
        </w:tc>
        <w:tc>
          <w:tcPr>
            <w:tcW w:w="270" w:type="dxa"/>
          </w:tcPr>
          <w:p w14:paraId="12DCAC4A" w14:textId="77777777" w:rsidR="001830B3" w:rsidRPr="00CA4DA1" w:rsidRDefault="001830B3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6CA46F5" w14:textId="4DAFB3FC" w:rsidR="001830B3" w:rsidRPr="00CA4DA1" w:rsidRDefault="00B2019B" w:rsidP="00C406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</w:t>
            </w:r>
            <w:r w:rsidR="00346C23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1,905</w:t>
            </w:r>
          </w:p>
        </w:tc>
      </w:tr>
    </w:tbl>
    <w:p w14:paraId="6D6F063B" w14:textId="77777777" w:rsidR="001830B3" w:rsidRPr="00CA4DA1" w:rsidRDefault="001830B3" w:rsidP="001830B3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6C99F696" w14:textId="77777777" w:rsidR="0092407B" w:rsidRPr="00CA4DA1" w:rsidRDefault="0092407B" w:rsidP="00165571">
      <w:pPr>
        <w:tabs>
          <w:tab w:val="clear" w:pos="227"/>
          <w:tab w:val="clear" w:pos="454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A4DA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CA4DA1">
        <w:rPr>
          <w:rFonts w:ascii="Angsana New" w:hAnsi="Angsana New"/>
          <w:spacing w:val="-4"/>
          <w:sz w:val="30"/>
          <w:szCs w:val="30"/>
        </w:rPr>
        <w:t xml:space="preserve">31 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spacing w:val="-4"/>
          <w:sz w:val="30"/>
          <w:szCs w:val="30"/>
        </w:rPr>
        <w:t>256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CA4DA1">
        <w:rPr>
          <w:rFonts w:ascii="Angsana New" w:hAnsi="Angsana New"/>
          <w:spacing w:val="-4"/>
          <w:sz w:val="30"/>
          <w:szCs w:val="30"/>
        </w:rPr>
        <w:t xml:space="preserve"> 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CA4DA1">
        <w:rPr>
          <w:rFonts w:ascii="Angsana New" w:hAnsi="Angsana New"/>
          <w:spacing w:val="-4"/>
          <w:sz w:val="30"/>
          <w:szCs w:val="30"/>
        </w:rPr>
        <w:t xml:space="preserve"> 943.2 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A4DA1">
        <w:rPr>
          <w:rFonts w:ascii="Angsana New" w:hAnsi="Angsana New"/>
          <w:spacing w:val="-4"/>
          <w:sz w:val="30"/>
          <w:szCs w:val="30"/>
        </w:rPr>
        <w:t xml:space="preserve"> 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A4DA1">
        <w:rPr>
          <w:rFonts w:ascii="Angsana New" w:hAnsi="Angsana New"/>
          <w:spacing w:val="-4"/>
          <w:sz w:val="30"/>
          <w:szCs w:val="30"/>
        </w:rPr>
        <w:t xml:space="preserve"> 777.5 </w:t>
      </w:r>
      <w:r w:rsidRPr="00CA4DA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CA4DA1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Pr="00CA4DA1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Pr="00CA4DA1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CA4DA1">
        <w:rPr>
          <w:rFonts w:ascii="Angsana New" w:hAnsi="Angsana New" w:hint="cs"/>
          <w:i/>
          <w:iCs/>
          <w:spacing w:val="-4"/>
          <w:sz w:val="30"/>
          <w:szCs w:val="30"/>
          <w:cs/>
        </w:rPr>
        <w:t>851.8</w:t>
      </w:r>
      <w:r w:rsidRPr="00CA4DA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A4DA1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และ 686.1</w:t>
      </w:r>
      <w:r w:rsidRPr="00CA4DA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A4DA1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43CE7DFD" w14:textId="77777777" w:rsidR="001830B3" w:rsidRPr="00CA4DA1" w:rsidRDefault="001830B3" w:rsidP="00FA377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10"/>
        <w:gridCol w:w="19"/>
        <w:gridCol w:w="251"/>
        <w:gridCol w:w="1170"/>
        <w:gridCol w:w="270"/>
        <w:gridCol w:w="900"/>
        <w:gridCol w:w="251"/>
        <w:gridCol w:w="19"/>
        <w:gridCol w:w="791"/>
        <w:gridCol w:w="19"/>
        <w:gridCol w:w="251"/>
        <w:gridCol w:w="19"/>
        <w:gridCol w:w="1170"/>
      </w:tblGrid>
      <w:tr w:rsidR="00400A7E" w:rsidRPr="00CA4DA1" w14:paraId="0711414F" w14:textId="77777777" w:rsidTr="006307E8">
        <w:trPr>
          <w:cantSplit/>
        </w:trPr>
        <w:tc>
          <w:tcPr>
            <w:tcW w:w="2250" w:type="dxa"/>
          </w:tcPr>
          <w:p w14:paraId="2332CB5E" w14:textId="77777777" w:rsidR="00400A7E" w:rsidRPr="00CA4DA1" w:rsidRDefault="00400A7E" w:rsidP="00553C3F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110" w:type="dxa"/>
            <w:gridSpan w:val="15"/>
          </w:tcPr>
          <w:p w14:paraId="6EB09356" w14:textId="77777777" w:rsidR="00400A7E" w:rsidRPr="00CA4DA1" w:rsidRDefault="003C5624" w:rsidP="0001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016B71"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D4C66" w:rsidRPr="00CA4DA1" w14:paraId="2C6A8D54" w14:textId="77777777" w:rsidTr="006307E8">
        <w:trPr>
          <w:cantSplit/>
        </w:trPr>
        <w:tc>
          <w:tcPr>
            <w:tcW w:w="2250" w:type="dxa"/>
          </w:tcPr>
          <w:p w14:paraId="3C0318F0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0" w:type="dxa"/>
            <w:gridSpan w:val="6"/>
          </w:tcPr>
          <w:p w14:paraId="5DE09397" w14:textId="77777777" w:rsidR="00FD4C66" w:rsidRPr="00CA4DA1" w:rsidRDefault="00FD4C66" w:rsidP="002D194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61CE3"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B8AF0FC" w14:textId="77777777" w:rsidR="00FD4C66" w:rsidRPr="00CA4DA1" w:rsidRDefault="00FD4C66" w:rsidP="00FD4C66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8"/>
          </w:tcPr>
          <w:p w14:paraId="6C4BA0F3" w14:textId="77777777" w:rsidR="00FD4C66" w:rsidRPr="00CA4DA1" w:rsidRDefault="00FD4C66" w:rsidP="002D194C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</w:t>
            </w:r>
            <w:r w:rsidR="002D194C" w:rsidRPr="00CA4D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61CE3"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D4C66" w:rsidRPr="00CA4DA1" w14:paraId="624812CF" w14:textId="77777777" w:rsidTr="006307E8">
        <w:trPr>
          <w:cantSplit/>
        </w:trPr>
        <w:tc>
          <w:tcPr>
            <w:tcW w:w="2250" w:type="dxa"/>
          </w:tcPr>
          <w:p w14:paraId="0EBC9D8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74F3AE29" w14:textId="5F0EB819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36D5999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513226A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5A1C228F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66B0ED" w14:textId="55008A6A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มูลค่า</w:t>
            </w:r>
          </w:p>
        </w:tc>
        <w:tc>
          <w:tcPr>
            <w:tcW w:w="270" w:type="dxa"/>
          </w:tcPr>
          <w:p w14:paraId="729E39EE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214464" w14:textId="14ACCF0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06497D9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4C637B0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1F734A02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EAE461" w14:textId="3DC6C615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มูลค่า</w:t>
            </w:r>
          </w:p>
        </w:tc>
      </w:tr>
      <w:tr w:rsidR="00FD4C66" w:rsidRPr="00CA4DA1" w14:paraId="642F41F8" w14:textId="77777777" w:rsidTr="006307E8">
        <w:trPr>
          <w:cantSplit/>
        </w:trPr>
        <w:tc>
          <w:tcPr>
            <w:tcW w:w="2250" w:type="dxa"/>
          </w:tcPr>
          <w:p w14:paraId="02068A89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4FFD5C7F" w14:textId="083C8451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45D24CDB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2FDB3A70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085D9C1B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3A5AE1" w14:textId="10CAEBE9" w:rsidR="00FD4C66" w:rsidRPr="00CA4DA1" w:rsidRDefault="006307E8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ปัจจุบัน</w:t>
            </w:r>
            <w:r w:rsidR="00FD4C66" w:rsidRPr="00CA4DA1">
              <w:rPr>
                <w:rFonts w:ascii="Angsana New" w:hAnsi="Angsana New" w:cs="Angsana New" w:hint="cs"/>
                <w:cs/>
              </w:rPr>
              <w:t>ของ</w:t>
            </w:r>
          </w:p>
        </w:tc>
        <w:tc>
          <w:tcPr>
            <w:tcW w:w="270" w:type="dxa"/>
          </w:tcPr>
          <w:p w14:paraId="7BBD1D83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21823" w14:textId="01DBE545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</w:t>
            </w:r>
          </w:p>
        </w:tc>
        <w:tc>
          <w:tcPr>
            <w:tcW w:w="270" w:type="dxa"/>
            <w:gridSpan w:val="2"/>
          </w:tcPr>
          <w:p w14:paraId="3404BFC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353DC63A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1DEA7ADC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7810F4" w14:textId="0DA9D68B" w:rsidR="00FD4C66" w:rsidRPr="00CA4DA1" w:rsidRDefault="00165571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ปัจจุบัน</w:t>
            </w:r>
            <w:r w:rsidR="00FD4C66" w:rsidRPr="00CA4DA1">
              <w:rPr>
                <w:rFonts w:ascii="Angsana New" w:hAnsi="Angsana New" w:cs="Angsana New" w:hint="cs"/>
                <w:cs/>
              </w:rPr>
              <w:t>ของ</w:t>
            </w:r>
          </w:p>
        </w:tc>
      </w:tr>
      <w:tr w:rsidR="00FD4C66" w:rsidRPr="00CA4DA1" w14:paraId="7CD890CC" w14:textId="77777777" w:rsidTr="006307E8">
        <w:trPr>
          <w:cantSplit/>
        </w:trPr>
        <w:tc>
          <w:tcPr>
            <w:tcW w:w="2250" w:type="dxa"/>
          </w:tcPr>
          <w:p w14:paraId="0402C56D" w14:textId="53AC4844" w:rsidR="00FD4C66" w:rsidRPr="00CA4DA1" w:rsidRDefault="00FD4C66" w:rsidP="006307E8">
            <w:pPr>
              <w:pStyle w:val="Heading9"/>
              <w:ind w:left="-20" w:firstLine="20"/>
              <w:jc w:val="left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795CA383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14:paraId="71F9CC47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71EAB0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0E938F99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F89D93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5C1E4B2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F67C5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เงินขั้นต่ำที่</w:t>
            </w:r>
          </w:p>
        </w:tc>
        <w:tc>
          <w:tcPr>
            <w:tcW w:w="270" w:type="dxa"/>
            <w:gridSpan w:val="2"/>
          </w:tcPr>
          <w:p w14:paraId="6EECA1A4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07020FCF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75253C28" w14:textId="77777777" w:rsidR="00FD4C66" w:rsidRPr="00CA4DA1" w:rsidRDefault="00FD4C66" w:rsidP="00FD4C66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81C112" w14:textId="77777777" w:rsidR="00FD4C66" w:rsidRPr="00CA4DA1" w:rsidRDefault="00FD4C66" w:rsidP="00FD4C66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6307E8" w:rsidRPr="00CA4DA1" w14:paraId="41630C49" w14:textId="77777777" w:rsidTr="006307E8">
        <w:trPr>
          <w:cantSplit/>
        </w:trPr>
        <w:tc>
          <w:tcPr>
            <w:tcW w:w="2250" w:type="dxa"/>
          </w:tcPr>
          <w:p w14:paraId="1B37EA55" w14:textId="14D8F6D8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4B257B0C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ต้องจ่าย</w:t>
            </w:r>
          </w:p>
        </w:tc>
        <w:tc>
          <w:tcPr>
            <w:tcW w:w="270" w:type="dxa"/>
          </w:tcPr>
          <w:p w14:paraId="77EE4FBA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C7580A5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12D4E6FA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ADBEAB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ขั้นต่ำที่ต้องจ่าย</w:t>
            </w:r>
          </w:p>
        </w:tc>
        <w:tc>
          <w:tcPr>
            <w:tcW w:w="270" w:type="dxa"/>
          </w:tcPr>
          <w:p w14:paraId="0078624B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5F854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ต้องจ่าย</w:t>
            </w:r>
          </w:p>
        </w:tc>
        <w:tc>
          <w:tcPr>
            <w:tcW w:w="270" w:type="dxa"/>
            <w:gridSpan w:val="2"/>
          </w:tcPr>
          <w:p w14:paraId="5C87D65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6235E69C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48DCD686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1EA314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ขั้นต่ำที่ต้องจ่าย</w:t>
            </w:r>
          </w:p>
        </w:tc>
      </w:tr>
      <w:tr w:rsidR="006307E8" w:rsidRPr="00CA4DA1" w14:paraId="63BEA9C9" w14:textId="77777777" w:rsidTr="006307E8">
        <w:trPr>
          <w:cantSplit/>
        </w:trPr>
        <w:tc>
          <w:tcPr>
            <w:tcW w:w="2250" w:type="dxa"/>
          </w:tcPr>
          <w:p w14:paraId="0FDB1414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</w:tcPr>
          <w:p w14:paraId="629E08A6" w14:textId="77777777" w:rsidR="006307E8" w:rsidRPr="00CA4DA1" w:rsidRDefault="006307E8" w:rsidP="006307E8">
            <w:pPr>
              <w:pStyle w:val="a2"/>
              <w:tabs>
                <w:tab w:val="left" w:pos="540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307E8" w:rsidRPr="00CA4DA1" w14:paraId="5D0D02AC" w14:textId="77777777" w:rsidTr="006307E8">
        <w:trPr>
          <w:cantSplit/>
        </w:trPr>
        <w:tc>
          <w:tcPr>
            <w:tcW w:w="2250" w:type="dxa"/>
          </w:tcPr>
          <w:p w14:paraId="248469ED" w14:textId="44E17489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900" w:type="dxa"/>
          </w:tcPr>
          <w:p w14:paraId="06E05DC7" w14:textId="77777777" w:rsidR="006307E8" w:rsidRPr="00CA4DA1" w:rsidRDefault="006307E8" w:rsidP="006307E8">
            <w:pPr>
              <w:pStyle w:val="block"/>
              <w:tabs>
                <w:tab w:val="decimal" w:pos="79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7A4301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3569618B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26CFE5B8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AC7D9E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5BCB99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09E8513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2C63F13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112A61A4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F09810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26065C3B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7E8" w:rsidRPr="00CA4DA1" w14:paraId="38025885" w14:textId="77777777" w:rsidTr="006307E8">
        <w:trPr>
          <w:cantSplit/>
        </w:trPr>
        <w:tc>
          <w:tcPr>
            <w:tcW w:w="2250" w:type="dxa"/>
          </w:tcPr>
          <w:p w14:paraId="572C6603" w14:textId="5DC5140F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14:paraId="5D525FA6" w14:textId="2AF579DA" w:rsidR="006307E8" w:rsidRPr="00CA4DA1" w:rsidRDefault="006307E8" w:rsidP="006307E8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61,868</w:t>
            </w:r>
          </w:p>
        </w:tc>
        <w:tc>
          <w:tcPr>
            <w:tcW w:w="270" w:type="dxa"/>
          </w:tcPr>
          <w:p w14:paraId="3C2C45F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0985B6DB" w14:textId="78A81A28" w:rsidR="006307E8" w:rsidRPr="00CA4DA1" w:rsidRDefault="006307E8" w:rsidP="00165571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3,971</w:t>
            </w:r>
          </w:p>
        </w:tc>
        <w:tc>
          <w:tcPr>
            <w:tcW w:w="251" w:type="dxa"/>
          </w:tcPr>
          <w:p w14:paraId="69C4AF05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7B4D40" w14:textId="71E19C79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57,897</w:t>
            </w:r>
          </w:p>
        </w:tc>
        <w:tc>
          <w:tcPr>
            <w:tcW w:w="270" w:type="dxa"/>
          </w:tcPr>
          <w:p w14:paraId="4A4F6272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2809337" w14:textId="77777777" w:rsidR="006307E8" w:rsidRPr="00CA4DA1" w:rsidRDefault="006307E8" w:rsidP="006307E8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63,515</w:t>
            </w:r>
          </w:p>
        </w:tc>
        <w:tc>
          <w:tcPr>
            <w:tcW w:w="251" w:type="dxa"/>
          </w:tcPr>
          <w:p w14:paraId="799CA315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929515F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4,754</w:t>
            </w:r>
          </w:p>
        </w:tc>
        <w:tc>
          <w:tcPr>
            <w:tcW w:w="270" w:type="dxa"/>
            <w:gridSpan w:val="2"/>
          </w:tcPr>
          <w:p w14:paraId="11235CFE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14B32796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58,761</w:t>
            </w:r>
          </w:p>
        </w:tc>
      </w:tr>
      <w:tr w:rsidR="006307E8" w:rsidRPr="00CA4DA1" w14:paraId="141ED263" w14:textId="77777777" w:rsidTr="006307E8">
        <w:trPr>
          <w:cantSplit/>
        </w:trPr>
        <w:tc>
          <w:tcPr>
            <w:tcW w:w="2250" w:type="dxa"/>
          </w:tcPr>
          <w:p w14:paraId="12134C24" w14:textId="7153EAA2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ปีแต่ไม่เกิ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5CBE60" w14:textId="7B7259AD" w:rsidR="006307E8" w:rsidRPr="00CA4DA1" w:rsidRDefault="006307E8" w:rsidP="006307E8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112,991</w:t>
            </w:r>
          </w:p>
        </w:tc>
        <w:tc>
          <w:tcPr>
            <w:tcW w:w="270" w:type="dxa"/>
          </w:tcPr>
          <w:p w14:paraId="46000C51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</w:tcPr>
          <w:p w14:paraId="0AE5560C" w14:textId="4D871B8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5,090</w:t>
            </w:r>
          </w:p>
        </w:tc>
        <w:tc>
          <w:tcPr>
            <w:tcW w:w="251" w:type="dxa"/>
          </w:tcPr>
          <w:p w14:paraId="1B22BCF0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B70DF8" w14:textId="031229C2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107,901</w:t>
            </w:r>
          </w:p>
        </w:tc>
        <w:tc>
          <w:tcPr>
            <w:tcW w:w="270" w:type="dxa"/>
          </w:tcPr>
          <w:p w14:paraId="6F9FA135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F85E58" w14:textId="77777777" w:rsidR="006307E8" w:rsidRPr="00CA4DA1" w:rsidRDefault="006307E8" w:rsidP="00165571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138,519</w:t>
            </w:r>
          </w:p>
        </w:tc>
        <w:tc>
          <w:tcPr>
            <w:tcW w:w="251" w:type="dxa"/>
          </w:tcPr>
          <w:p w14:paraId="28484BF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897B93E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6,031</w:t>
            </w:r>
          </w:p>
        </w:tc>
        <w:tc>
          <w:tcPr>
            <w:tcW w:w="270" w:type="dxa"/>
            <w:gridSpan w:val="2"/>
          </w:tcPr>
          <w:p w14:paraId="6FAA704A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78A2AEF5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132,488</w:t>
            </w:r>
          </w:p>
        </w:tc>
      </w:tr>
      <w:tr w:rsidR="006307E8" w:rsidRPr="00CA4DA1" w14:paraId="44231BBD" w14:textId="77777777" w:rsidTr="006307E8">
        <w:trPr>
          <w:cantSplit/>
        </w:trPr>
        <w:tc>
          <w:tcPr>
            <w:tcW w:w="2250" w:type="dxa"/>
          </w:tcPr>
          <w:p w14:paraId="7D79CA4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52B780" w14:textId="491426D7" w:rsidR="006307E8" w:rsidRPr="00CA4DA1" w:rsidRDefault="006307E8" w:rsidP="006307E8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174,859</w:t>
            </w:r>
          </w:p>
        </w:tc>
        <w:tc>
          <w:tcPr>
            <w:tcW w:w="270" w:type="dxa"/>
          </w:tcPr>
          <w:p w14:paraId="345686F0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836C11" w14:textId="6AA9C8A3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9,061</w:t>
            </w:r>
          </w:p>
        </w:tc>
        <w:tc>
          <w:tcPr>
            <w:tcW w:w="251" w:type="dxa"/>
          </w:tcPr>
          <w:p w14:paraId="2AD5C1F0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7DCE1B" w14:textId="2FA8FDBD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165,798</w:t>
            </w:r>
          </w:p>
        </w:tc>
        <w:tc>
          <w:tcPr>
            <w:tcW w:w="270" w:type="dxa"/>
          </w:tcPr>
          <w:p w14:paraId="2658CB4F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7C65F3" w14:textId="77777777" w:rsidR="006307E8" w:rsidRPr="00CA4DA1" w:rsidRDefault="006307E8" w:rsidP="006307E8">
            <w:pPr>
              <w:pStyle w:val="block"/>
              <w:tabs>
                <w:tab w:val="decimal" w:pos="666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202,034</w:t>
            </w:r>
          </w:p>
        </w:tc>
        <w:tc>
          <w:tcPr>
            <w:tcW w:w="251" w:type="dxa"/>
          </w:tcPr>
          <w:p w14:paraId="3A5FE35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A21039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10,785</w:t>
            </w:r>
          </w:p>
        </w:tc>
        <w:tc>
          <w:tcPr>
            <w:tcW w:w="270" w:type="dxa"/>
            <w:gridSpan w:val="2"/>
          </w:tcPr>
          <w:p w14:paraId="63551F57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A03521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191,249</w:t>
            </w:r>
          </w:p>
        </w:tc>
      </w:tr>
      <w:tr w:rsidR="006307E8" w:rsidRPr="00CA4DA1" w14:paraId="65D08DD7" w14:textId="77777777" w:rsidTr="006307E8">
        <w:trPr>
          <w:cantSplit/>
        </w:trPr>
        <w:tc>
          <w:tcPr>
            <w:tcW w:w="2250" w:type="dxa"/>
          </w:tcPr>
          <w:p w14:paraId="11EBF8F4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4BA7392" w14:textId="69B40150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F07418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9" w:type="dxa"/>
            <w:gridSpan w:val="2"/>
            <w:tcBorders>
              <w:top w:val="double" w:sz="4" w:space="0" w:color="auto"/>
              <w:bottom w:val="nil"/>
            </w:tcBorders>
          </w:tcPr>
          <w:p w14:paraId="66A27E34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02D087A8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14F0E7B0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F5127E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CD36E85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0643E32D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nil"/>
            </w:tcBorders>
          </w:tcPr>
          <w:p w14:paraId="756ED663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239824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nil"/>
            </w:tcBorders>
          </w:tcPr>
          <w:p w14:paraId="48906070" w14:textId="294C8F82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07E8" w:rsidRPr="00CA4DA1" w14:paraId="14818EDC" w14:textId="77777777" w:rsidTr="006307E8">
        <w:trPr>
          <w:cantSplit/>
        </w:trPr>
        <w:tc>
          <w:tcPr>
            <w:tcW w:w="2250" w:type="dxa"/>
          </w:tcPr>
          <w:p w14:paraId="0CDE533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110" w:type="dxa"/>
            <w:gridSpan w:val="15"/>
          </w:tcPr>
          <w:p w14:paraId="482A295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7E8" w:rsidRPr="00CA4DA1" w14:paraId="7D094ECC" w14:textId="77777777" w:rsidTr="006307E8">
        <w:trPr>
          <w:cantSplit/>
        </w:trPr>
        <w:tc>
          <w:tcPr>
            <w:tcW w:w="2250" w:type="dxa"/>
          </w:tcPr>
          <w:p w14:paraId="495238A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0" w:type="dxa"/>
            <w:gridSpan w:val="6"/>
          </w:tcPr>
          <w:p w14:paraId="725366DB" w14:textId="77777777" w:rsidR="006307E8" w:rsidRPr="00CA4DA1" w:rsidRDefault="006307E8" w:rsidP="006307E8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49DCEC2" w14:textId="77777777" w:rsidR="006307E8" w:rsidRPr="00CA4DA1" w:rsidRDefault="006307E8" w:rsidP="006307E8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8"/>
          </w:tcPr>
          <w:p w14:paraId="35118ADF" w14:textId="77777777" w:rsidR="006307E8" w:rsidRPr="00CA4DA1" w:rsidRDefault="006307E8" w:rsidP="006307E8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6307E8" w:rsidRPr="00CA4DA1" w14:paraId="4FF739D1" w14:textId="77777777" w:rsidTr="006307E8">
        <w:trPr>
          <w:cantSplit/>
        </w:trPr>
        <w:tc>
          <w:tcPr>
            <w:tcW w:w="2250" w:type="dxa"/>
          </w:tcPr>
          <w:p w14:paraId="6920D46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2B807936" w14:textId="49D65F5E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AB6DCA3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43B591E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03D6B024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2FF93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มูลค่า</w:t>
            </w:r>
          </w:p>
        </w:tc>
        <w:tc>
          <w:tcPr>
            <w:tcW w:w="270" w:type="dxa"/>
          </w:tcPr>
          <w:p w14:paraId="7177BBC4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6B4EC8" w14:textId="44243EE9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44BA1CCE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32EFF5FC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3ABC94A5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9F5E7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มูลค่า</w:t>
            </w:r>
          </w:p>
        </w:tc>
      </w:tr>
      <w:tr w:rsidR="006307E8" w:rsidRPr="00CA4DA1" w14:paraId="7E97DAA6" w14:textId="77777777" w:rsidTr="006307E8">
        <w:trPr>
          <w:cantSplit/>
        </w:trPr>
        <w:tc>
          <w:tcPr>
            <w:tcW w:w="2250" w:type="dxa"/>
          </w:tcPr>
          <w:p w14:paraId="5A71F13F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6040F46C" w14:textId="7F1AD9D8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36EDBAB6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920AC09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5574BFE4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F279DF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ปัจจุบันของ</w:t>
            </w:r>
          </w:p>
        </w:tc>
        <w:tc>
          <w:tcPr>
            <w:tcW w:w="270" w:type="dxa"/>
          </w:tcPr>
          <w:p w14:paraId="433A5D5E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1CB4A5" w14:textId="77020643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</w:t>
            </w:r>
          </w:p>
        </w:tc>
        <w:tc>
          <w:tcPr>
            <w:tcW w:w="270" w:type="dxa"/>
            <w:gridSpan w:val="2"/>
          </w:tcPr>
          <w:p w14:paraId="354ADB15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13C396DD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517F54C8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E454D9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ปัจจุบันของ</w:t>
            </w:r>
          </w:p>
        </w:tc>
      </w:tr>
      <w:tr w:rsidR="006307E8" w:rsidRPr="00CA4DA1" w14:paraId="435B3BE5" w14:textId="77777777" w:rsidTr="006307E8">
        <w:trPr>
          <w:cantSplit/>
        </w:trPr>
        <w:tc>
          <w:tcPr>
            <w:tcW w:w="2250" w:type="dxa"/>
          </w:tcPr>
          <w:p w14:paraId="22AC1FFF" w14:textId="7B26EFE5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40543FB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14:paraId="7B1C632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B13F688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17E57788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2751C1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4783F8A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A7696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เงินขั้นต่ำที่</w:t>
            </w:r>
          </w:p>
        </w:tc>
        <w:tc>
          <w:tcPr>
            <w:tcW w:w="270" w:type="dxa"/>
            <w:gridSpan w:val="2"/>
          </w:tcPr>
          <w:p w14:paraId="0C143016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7D857C6D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050369E5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023940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6307E8" w:rsidRPr="00CA4DA1" w14:paraId="315434DB" w14:textId="77777777" w:rsidTr="006307E8">
        <w:trPr>
          <w:cantSplit/>
        </w:trPr>
        <w:tc>
          <w:tcPr>
            <w:tcW w:w="2250" w:type="dxa"/>
          </w:tcPr>
          <w:p w14:paraId="1E158C8C" w14:textId="549BE181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i/>
                <w:iCs/>
                <w:cs/>
              </w:rPr>
            </w:pP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3BBD8DDB" w14:textId="77777777" w:rsidR="006307E8" w:rsidRPr="008F0D3E" w:rsidRDefault="006307E8" w:rsidP="006307E8">
            <w:pPr>
              <w:pStyle w:val="Heading9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</w:rPr>
              <w:t>ต้องจ่าย</w:t>
            </w:r>
          </w:p>
        </w:tc>
        <w:tc>
          <w:tcPr>
            <w:tcW w:w="270" w:type="dxa"/>
          </w:tcPr>
          <w:p w14:paraId="71F7F0D5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FDF194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3CD8D8CF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026340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ขั้นต่ำที่ต้องจ่าย</w:t>
            </w:r>
          </w:p>
        </w:tc>
        <w:tc>
          <w:tcPr>
            <w:tcW w:w="270" w:type="dxa"/>
          </w:tcPr>
          <w:p w14:paraId="04A6773A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38B1E8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ต้องจ่าย</w:t>
            </w:r>
          </w:p>
        </w:tc>
        <w:tc>
          <w:tcPr>
            <w:tcW w:w="270" w:type="dxa"/>
            <w:gridSpan w:val="2"/>
          </w:tcPr>
          <w:p w14:paraId="770DCFD8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gridSpan w:val="2"/>
          </w:tcPr>
          <w:p w14:paraId="67EB8502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70" w:type="dxa"/>
            <w:gridSpan w:val="2"/>
          </w:tcPr>
          <w:p w14:paraId="515A868D" w14:textId="77777777" w:rsidR="006307E8" w:rsidRPr="00CA4DA1" w:rsidRDefault="006307E8" w:rsidP="006307E8">
            <w:pPr>
              <w:pStyle w:val="a4"/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E8AD7C" w14:textId="77777777" w:rsidR="006307E8" w:rsidRPr="00CA4DA1" w:rsidRDefault="006307E8" w:rsidP="006307E8">
            <w:pPr>
              <w:pStyle w:val="Heading9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ขั้นต่ำที่ต้องจ่าย</w:t>
            </w:r>
          </w:p>
        </w:tc>
      </w:tr>
      <w:tr w:rsidR="006307E8" w:rsidRPr="00CA4DA1" w14:paraId="435D6788" w14:textId="77777777" w:rsidTr="006307E8">
        <w:trPr>
          <w:cantSplit/>
        </w:trPr>
        <w:tc>
          <w:tcPr>
            <w:tcW w:w="2250" w:type="dxa"/>
          </w:tcPr>
          <w:p w14:paraId="067C81FD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5"/>
          </w:tcPr>
          <w:p w14:paraId="719384E0" w14:textId="77777777" w:rsidR="006307E8" w:rsidRPr="00CA4DA1" w:rsidRDefault="006307E8" w:rsidP="006307E8">
            <w:pPr>
              <w:pStyle w:val="a2"/>
              <w:tabs>
                <w:tab w:val="left" w:pos="540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307E8" w:rsidRPr="00CA4DA1" w14:paraId="0445D523" w14:textId="77777777" w:rsidTr="006307E8">
        <w:trPr>
          <w:cantSplit/>
        </w:trPr>
        <w:tc>
          <w:tcPr>
            <w:tcW w:w="2250" w:type="dxa"/>
          </w:tcPr>
          <w:p w14:paraId="7159A472" w14:textId="30720436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900" w:type="dxa"/>
          </w:tcPr>
          <w:p w14:paraId="170693AA" w14:textId="77777777" w:rsidR="006307E8" w:rsidRPr="00CA4DA1" w:rsidRDefault="006307E8" w:rsidP="006307E8">
            <w:pPr>
              <w:pStyle w:val="block"/>
              <w:tabs>
                <w:tab w:val="decimal" w:pos="79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BAA1C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4199EDB5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49410435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4B3BB8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73EF337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50531A4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034E1DF3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6DF9DAF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B13B70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494201A4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7E8" w:rsidRPr="00CA4DA1" w14:paraId="2CF838A1" w14:textId="77777777" w:rsidTr="006307E8">
        <w:trPr>
          <w:cantSplit/>
        </w:trPr>
        <w:tc>
          <w:tcPr>
            <w:tcW w:w="2250" w:type="dxa"/>
          </w:tcPr>
          <w:p w14:paraId="060E4A0E" w14:textId="323AF45A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1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6D3BA03F" w14:textId="704ABD24" w:rsidR="006307E8" w:rsidRPr="00CA4DA1" w:rsidRDefault="006307E8" w:rsidP="00165571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61,598</w:t>
            </w:r>
          </w:p>
        </w:tc>
        <w:tc>
          <w:tcPr>
            <w:tcW w:w="270" w:type="dxa"/>
          </w:tcPr>
          <w:p w14:paraId="237F94B0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7077EAE4" w14:textId="1150C48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3,964</w:t>
            </w:r>
          </w:p>
        </w:tc>
        <w:tc>
          <w:tcPr>
            <w:tcW w:w="251" w:type="dxa"/>
          </w:tcPr>
          <w:p w14:paraId="437B2D8E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8F7CD2" w14:textId="157DA850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57,634</w:t>
            </w:r>
          </w:p>
        </w:tc>
        <w:tc>
          <w:tcPr>
            <w:tcW w:w="270" w:type="dxa"/>
          </w:tcPr>
          <w:p w14:paraId="06B47523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3FE61F5" w14:textId="77777777" w:rsidR="006307E8" w:rsidRPr="00CA4DA1" w:rsidRDefault="006307E8" w:rsidP="00165571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63,244</w:t>
            </w:r>
          </w:p>
        </w:tc>
        <w:tc>
          <w:tcPr>
            <w:tcW w:w="251" w:type="dxa"/>
          </w:tcPr>
          <w:p w14:paraId="6100CE37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6F4087E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4,736</w:t>
            </w:r>
          </w:p>
        </w:tc>
        <w:tc>
          <w:tcPr>
            <w:tcW w:w="270" w:type="dxa"/>
            <w:gridSpan w:val="2"/>
          </w:tcPr>
          <w:p w14:paraId="0AF6B4ED" w14:textId="77777777" w:rsidR="006307E8" w:rsidRPr="00CA4DA1" w:rsidRDefault="006307E8" w:rsidP="006307E8">
            <w:pPr>
              <w:pStyle w:val="a4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</w:tcPr>
          <w:p w14:paraId="358791FC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58,508</w:t>
            </w:r>
          </w:p>
        </w:tc>
      </w:tr>
      <w:tr w:rsidR="006307E8" w:rsidRPr="00CA4DA1" w14:paraId="254306D9" w14:textId="77777777" w:rsidTr="006307E8">
        <w:trPr>
          <w:cantSplit/>
        </w:trPr>
        <w:tc>
          <w:tcPr>
            <w:tcW w:w="2250" w:type="dxa"/>
          </w:tcPr>
          <w:p w14:paraId="1B5A2A71" w14:textId="57E94763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ปีแต่ไม่เกิ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CA4DA1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CA4DA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14:paraId="6D1AEB7E" w14:textId="08C86151" w:rsidR="006307E8" w:rsidRPr="00CA4DA1" w:rsidRDefault="006307E8" w:rsidP="00165571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</w:t>
            </w: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6173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2,946</w:t>
            </w:r>
          </w:p>
        </w:tc>
        <w:tc>
          <w:tcPr>
            <w:tcW w:w="270" w:type="dxa"/>
          </w:tcPr>
          <w:p w14:paraId="3CC934B0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gridSpan w:val="2"/>
          </w:tcPr>
          <w:p w14:paraId="0DF71DC8" w14:textId="29C0303B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5,090</w:t>
            </w:r>
          </w:p>
        </w:tc>
        <w:tc>
          <w:tcPr>
            <w:tcW w:w="251" w:type="dxa"/>
          </w:tcPr>
          <w:p w14:paraId="5C3E2CF7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84FD91E" w14:textId="4D0715BC" w:rsidR="006307E8" w:rsidRPr="00CA4DA1" w:rsidRDefault="006307E8" w:rsidP="006307E8">
            <w:pPr>
              <w:pStyle w:val="block"/>
              <w:tabs>
                <w:tab w:val="decimal" w:pos="885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107,856</w:t>
            </w:r>
          </w:p>
        </w:tc>
        <w:tc>
          <w:tcPr>
            <w:tcW w:w="270" w:type="dxa"/>
          </w:tcPr>
          <w:p w14:paraId="0A49487E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86EAF2A" w14:textId="23D9A005" w:rsidR="006307E8" w:rsidRPr="00CA4DA1" w:rsidRDefault="006307E8" w:rsidP="00165571">
            <w:pPr>
              <w:pStyle w:val="block"/>
              <w:tabs>
                <w:tab w:val="decimal" w:pos="683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 w:bidi="th-TH"/>
              </w:rPr>
              <w:t>138,204</w:t>
            </w:r>
          </w:p>
        </w:tc>
        <w:tc>
          <w:tcPr>
            <w:tcW w:w="251" w:type="dxa"/>
          </w:tcPr>
          <w:p w14:paraId="0942AA3D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D89A0AD" w14:textId="6EDCA7AC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6,024</w:t>
            </w:r>
          </w:p>
        </w:tc>
        <w:tc>
          <w:tcPr>
            <w:tcW w:w="270" w:type="dxa"/>
            <w:gridSpan w:val="2"/>
          </w:tcPr>
          <w:p w14:paraId="03E607BC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</w:tcPr>
          <w:p w14:paraId="2AC36694" w14:textId="221952BE" w:rsidR="006307E8" w:rsidRPr="00CA4DA1" w:rsidRDefault="006307E8" w:rsidP="006307E8">
            <w:pPr>
              <w:pStyle w:val="block"/>
              <w:tabs>
                <w:tab w:val="decimal" w:pos="885"/>
              </w:tabs>
              <w:spacing w:after="0" w:line="240" w:lineRule="atLeast"/>
              <w:ind w:left="-108"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sz w:val="28"/>
                <w:szCs w:val="28"/>
                <w:lang w:val="en-US"/>
              </w:rPr>
              <w:t>132,180</w:t>
            </w:r>
          </w:p>
        </w:tc>
      </w:tr>
      <w:tr w:rsidR="006307E8" w:rsidRPr="00CA4DA1" w14:paraId="62B2C482" w14:textId="77777777" w:rsidTr="006307E8">
        <w:trPr>
          <w:cantSplit/>
        </w:trPr>
        <w:tc>
          <w:tcPr>
            <w:tcW w:w="2250" w:type="dxa"/>
          </w:tcPr>
          <w:p w14:paraId="28E53F18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B243B9" w14:textId="46462636" w:rsidR="006307E8" w:rsidRPr="00CA4DA1" w:rsidRDefault="006307E8" w:rsidP="00165571">
            <w:pPr>
              <w:pStyle w:val="block"/>
              <w:tabs>
                <w:tab w:val="decimal" w:pos="684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174,544</w:t>
            </w:r>
          </w:p>
        </w:tc>
        <w:tc>
          <w:tcPr>
            <w:tcW w:w="270" w:type="dxa"/>
          </w:tcPr>
          <w:p w14:paraId="3ADCFF67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EDB2C" w14:textId="6A0F3303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9,054</w:t>
            </w:r>
          </w:p>
        </w:tc>
        <w:tc>
          <w:tcPr>
            <w:tcW w:w="251" w:type="dxa"/>
          </w:tcPr>
          <w:p w14:paraId="456B0F22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077A0" w14:textId="41BABA25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165,490</w:t>
            </w:r>
          </w:p>
        </w:tc>
        <w:tc>
          <w:tcPr>
            <w:tcW w:w="270" w:type="dxa"/>
          </w:tcPr>
          <w:p w14:paraId="5969FAA8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C1EE73" w14:textId="77777777" w:rsidR="006307E8" w:rsidRPr="00CA4DA1" w:rsidRDefault="006307E8" w:rsidP="00165571">
            <w:pPr>
              <w:pStyle w:val="block"/>
              <w:tabs>
                <w:tab w:val="decimal" w:pos="666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201,448</w:t>
            </w:r>
          </w:p>
        </w:tc>
        <w:tc>
          <w:tcPr>
            <w:tcW w:w="251" w:type="dxa"/>
          </w:tcPr>
          <w:p w14:paraId="17E58F71" w14:textId="77777777" w:rsidR="006307E8" w:rsidRPr="00CA4DA1" w:rsidRDefault="006307E8" w:rsidP="0063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C9779" w14:textId="77777777" w:rsidR="006307E8" w:rsidRPr="00CA4DA1" w:rsidRDefault="006307E8" w:rsidP="006307E8">
            <w:pPr>
              <w:pStyle w:val="block"/>
              <w:tabs>
                <w:tab w:val="decimal" w:pos="61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10,760</w:t>
            </w:r>
          </w:p>
        </w:tc>
        <w:tc>
          <w:tcPr>
            <w:tcW w:w="270" w:type="dxa"/>
            <w:gridSpan w:val="2"/>
          </w:tcPr>
          <w:p w14:paraId="4A0BEA5A" w14:textId="77777777" w:rsidR="006307E8" w:rsidRPr="00CA4DA1" w:rsidRDefault="006307E8" w:rsidP="006307E8">
            <w:pPr>
              <w:pStyle w:val="a2"/>
              <w:tabs>
                <w:tab w:val="decimal" w:pos="612"/>
              </w:tabs>
              <w:spacing w:line="240" w:lineRule="atLeast"/>
              <w:ind w:left="-108" w:right="-10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A6007" w14:textId="77777777" w:rsidR="006307E8" w:rsidRPr="00CA4DA1" w:rsidRDefault="006307E8" w:rsidP="006307E8">
            <w:pPr>
              <w:pStyle w:val="block"/>
              <w:tabs>
                <w:tab w:val="decimal" w:pos="882"/>
              </w:tabs>
              <w:spacing w:after="0" w:line="240" w:lineRule="atLeast"/>
              <w:ind w:left="-108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190,688</w:t>
            </w:r>
          </w:p>
        </w:tc>
      </w:tr>
    </w:tbl>
    <w:p w14:paraId="3BE121FD" w14:textId="77777777" w:rsidR="008F4919" w:rsidRDefault="008F4919" w:rsidP="0071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8E6528D" w14:textId="633D25D4" w:rsidR="000A6F47" w:rsidRPr="00CA4DA1" w:rsidRDefault="000A6F47" w:rsidP="0071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A4DA1">
        <w:rPr>
          <w:rFonts w:ascii="Angsana New" w:hAnsi="Angsana New"/>
          <w:sz w:val="30"/>
          <w:szCs w:val="30"/>
        </w:rPr>
        <w:t>25</w:t>
      </w:r>
      <w:r w:rsidR="002D194C" w:rsidRPr="00CA4DA1">
        <w:rPr>
          <w:rFonts w:ascii="Angsana New" w:hAnsi="Angsana New"/>
          <w:sz w:val="30"/>
          <w:szCs w:val="30"/>
        </w:rPr>
        <w:t>60</w:t>
      </w:r>
      <w:r w:rsidR="00FD4C66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บริษัทได้ทำสัญญาเช่าการเงินกับบริษัท</w:t>
      </w:r>
      <w:r w:rsidR="00082EB7" w:rsidRPr="00CA4DA1">
        <w:rPr>
          <w:rFonts w:ascii="Angsana New" w:hAnsi="Angsana New" w:hint="cs"/>
          <w:sz w:val="30"/>
          <w:szCs w:val="30"/>
          <w:cs/>
        </w:rPr>
        <w:t>ในประเทศ</w:t>
      </w:r>
      <w:r w:rsidRPr="00CA4DA1">
        <w:rPr>
          <w:rFonts w:ascii="Angsana New" w:hAnsi="Angsana New" w:hint="cs"/>
          <w:sz w:val="30"/>
          <w:szCs w:val="30"/>
          <w:cs/>
        </w:rPr>
        <w:t xml:space="preserve"> เพื่อซื้อ</w:t>
      </w:r>
      <w:r w:rsidR="00082EB7" w:rsidRPr="00CA4DA1">
        <w:rPr>
          <w:rFonts w:ascii="Angsana New" w:hAnsi="Angsana New" w:hint="cs"/>
          <w:sz w:val="30"/>
          <w:szCs w:val="30"/>
          <w:cs/>
        </w:rPr>
        <w:t>คอมพิวเตอร์</w:t>
      </w:r>
      <w:r w:rsidR="003C5624" w:rsidRPr="00CA4DA1">
        <w:rPr>
          <w:rFonts w:ascii="Angsana New" w:hAnsi="Angsana New" w:hint="cs"/>
          <w:sz w:val="30"/>
          <w:szCs w:val="30"/>
          <w:cs/>
        </w:rPr>
        <w:t>และ</w:t>
      </w:r>
      <w:r w:rsidR="00082EB7" w:rsidRPr="00CA4DA1">
        <w:rPr>
          <w:rFonts w:ascii="Angsana New" w:hAnsi="Angsana New" w:hint="cs"/>
          <w:sz w:val="30"/>
          <w:szCs w:val="30"/>
          <w:cs/>
        </w:rPr>
        <w:t>อุปกรณ์</w:t>
      </w:r>
      <w:r w:rsidRPr="00CA4DA1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="00FD4C66" w:rsidRPr="00CA4DA1">
        <w:rPr>
          <w:rFonts w:ascii="Angsana New" w:hAnsi="Angsana New"/>
          <w:sz w:val="30"/>
          <w:szCs w:val="30"/>
        </w:rPr>
        <w:t xml:space="preserve"> </w:t>
      </w:r>
      <w:r w:rsidR="001433F6" w:rsidRPr="00CA4DA1">
        <w:rPr>
          <w:rFonts w:ascii="Angsana New" w:hAnsi="Angsana New" w:hint="cs"/>
          <w:sz w:val="30"/>
          <w:szCs w:val="30"/>
          <w:cs/>
        </w:rPr>
        <w:t>ระหว่าง</w:t>
      </w:r>
      <w:r w:rsidRPr="00CA4DA1">
        <w:rPr>
          <w:rFonts w:ascii="Angsana New" w:hAnsi="Angsana New" w:hint="cs"/>
          <w:sz w:val="30"/>
          <w:szCs w:val="30"/>
          <w:cs/>
        </w:rPr>
        <w:t>ร้อยละ</w:t>
      </w:r>
      <w:r w:rsidR="00AC7F00" w:rsidRPr="00CA4DA1">
        <w:rPr>
          <w:rFonts w:ascii="Angsana New" w:hAnsi="Angsana New"/>
          <w:sz w:val="30"/>
          <w:szCs w:val="30"/>
        </w:rPr>
        <w:t xml:space="preserve"> </w:t>
      </w:r>
      <w:r w:rsidR="008D1C94" w:rsidRPr="00CA4DA1">
        <w:rPr>
          <w:rFonts w:ascii="Angsana New" w:hAnsi="Angsana New"/>
          <w:sz w:val="30"/>
          <w:szCs w:val="30"/>
        </w:rPr>
        <w:t>3.07</w:t>
      </w:r>
      <w:r w:rsidR="0091001B" w:rsidRPr="00CA4DA1">
        <w:rPr>
          <w:rFonts w:ascii="Angsana New" w:hAnsi="Angsana New"/>
          <w:sz w:val="30"/>
          <w:szCs w:val="30"/>
        </w:rPr>
        <w:t xml:space="preserve"> </w:t>
      </w:r>
      <w:r w:rsidR="0091001B" w:rsidRPr="00CA4DA1">
        <w:rPr>
          <w:rFonts w:ascii="Angsana New" w:hAnsi="Angsana New" w:hint="cs"/>
          <w:sz w:val="30"/>
          <w:szCs w:val="30"/>
          <w:cs/>
        </w:rPr>
        <w:t>ต่อปี ถึง</w:t>
      </w:r>
      <w:r w:rsidR="00AC7F00" w:rsidRPr="00CA4DA1">
        <w:rPr>
          <w:rFonts w:ascii="Angsana New" w:hAnsi="Angsana New" w:hint="cs"/>
          <w:sz w:val="30"/>
          <w:szCs w:val="30"/>
          <w:cs/>
        </w:rPr>
        <w:t>ร้อยละ</w:t>
      </w:r>
      <w:r w:rsidR="00D17807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8D1C94" w:rsidRPr="00CA4DA1">
        <w:rPr>
          <w:rFonts w:ascii="Angsana New" w:hAnsi="Angsana New"/>
          <w:sz w:val="30"/>
          <w:szCs w:val="30"/>
        </w:rPr>
        <w:t>5.25</w:t>
      </w:r>
      <w:r w:rsidRPr="00CA4DA1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CA53DF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และมีกำหนดการจ่ายชำระ</w:t>
      </w:r>
      <w:r w:rsidR="00862FC8" w:rsidRPr="00CA4DA1">
        <w:rPr>
          <w:rFonts w:ascii="Angsana New" w:hAnsi="Angsana New" w:hint="cs"/>
          <w:sz w:val="30"/>
          <w:szCs w:val="30"/>
          <w:cs/>
        </w:rPr>
        <w:t>คืนเป็นรายเดือน</w:t>
      </w:r>
      <w:r w:rsidR="002E5809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ซึ่งจะสิ้นสุดในเดือน</w:t>
      </w:r>
      <w:r w:rsidR="00C54190" w:rsidRPr="00CA4DA1">
        <w:rPr>
          <w:rFonts w:ascii="Angsana New" w:hAnsi="Angsana New" w:hint="cs"/>
          <w:sz w:val="30"/>
          <w:szCs w:val="30"/>
          <w:cs/>
        </w:rPr>
        <w:t>มิถุนายน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3C5624" w:rsidRPr="00CA4DA1">
        <w:rPr>
          <w:rFonts w:ascii="Angsana New" w:hAnsi="Angsana New"/>
          <w:sz w:val="30"/>
          <w:szCs w:val="30"/>
        </w:rPr>
        <w:t>2563</w:t>
      </w:r>
    </w:p>
    <w:p w14:paraId="36F9D672" w14:textId="77777777" w:rsidR="000A6F47" w:rsidRPr="00CA4DA1" w:rsidRDefault="000A6F47" w:rsidP="0071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9A4AA8F" w14:textId="0E9A0303" w:rsidR="000A6F47" w:rsidRPr="00CA4DA1" w:rsidRDefault="00136F1E" w:rsidP="0071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นอกจากนี้</w:t>
      </w:r>
      <w:r w:rsidR="000A6F47" w:rsidRPr="00CA4DA1">
        <w:rPr>
          <w:rFonts w:ascii="Angsana New" w:hAnsi="Angsana New" w:hint="cs"/>
          <w:sz w:val="30"/>
          <w:szCs w:val="30"/>
          <w:cs/>
        </w:rPr>
        <w:t>บริษัทได้ทำสัญญาเช่าก</w:t>
      </w:r>
      <w:r w:rsidR="008E2423" w:rsidRPr="00CA4DA1">
        <w:rPr>
          <w:rFonts w:ascii="Angsana New" w:hAnsi="Angsana New" w:hint="cs"/>
          <w:sz w:val="30"/>
          <w:szCs w:val="30"/>
          <w:cs/>
        </w:rPr>
        <w:t>ารเงินกับบริษัทในประเทศหลายแห่ง</w:t>
      </w:r>
      <w:r w:rsidR="000A6F47" w:rsidRPr="00CA4DA1">
        <w:rPr>
          <w:rFonts w:ascii="Angsana New" w:hAnsi="Angsana New" w:hint="cs"/>
          <w:sz w:val="30"/>
          <w:szCs w:val="30"/>
          <w:cs/>
        </w:rPr>
        <w:t xml:space="preserve"> เพื่อซื้อ</w:t>
      </w:r>
      <w:r w:rsidR="00D17807" w:rsidRPr="00CA4DA1">
        <w:rPr>
          <w:rFonts w:ascii="Angsana New" w:hAnsi="Angsana New" w:hint="cs"/>
          <w:sz w:val="30"/>
          <w:szCs w:val="30"/>
          <w:cs/>
        </w:rPr>
        <w:t>ยานพาหนะ</w:t>
      </w:r>
      <w:r w:rsidR="000A6F47" w:rsidRPr="00CA4DA1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="00142E53" w:rsidRPr="00CA4DA1">
        <w:rPr>
          <w:rFonts w:ascii="Angsana New" w:hAnsi="Angsana New"/>
          <w:sz w:val="30"/>
          <w:szCs w:val="30"/>
        </w:rPr>
        <w:t xml:space="preserve">               </w:t>
      </w:r>
      <w:r w:rsidR="00CA53DF" w:rsidRPr="00CA4DA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42E53" w:rsidRPr="00CA4DA1">
        <w:rPr>
          <w:rFonts w:ascii="Angsana New" w:hAnsi="Angsana New"/>
          <w:sz w:val="30"/>
          <w:szCs w:val="30"/>
        </w:rPr>
        <w:t>25</w:t>
      </w:r>
      <w:r w:rsidR="00FD4C66" w:rsidRPr="00CA4DA1">
        <w:rPr>
          <w:rFonts w:ascii="Angsana New" w:hAnsi="Angsana New"/>
          <w:sz w:val="30"/>
          <w:szCs w:val="30"/>
        </w:rPr>
        <w:t>6</w:t>
      </w:r>
      <w:r w:rsidR="00361CE3" w:rsidRPr="00CA4DA1">
        <w:rPr>
          <w:rFonts w:ascii="Angsana New" w:hAnsi="Angsana New" w:hint="cs"/>
          <w:sz w:val="30"/>
          <w:szCs w:val="30"/>
          <w:cs/>
        </w:rPr>
        <w:t>2</w:t>
      </w:r>
      <w:r w:rsidR="00FD4C66" w:rsidRPr="00CA4DA1">
        <w:rPr>
          <w:rFonts w:ascii="Angsana New" w:hAnsi="Angsana New"/>
          <w:sz w:val="30"/>
          <w:szCs w:val="30"/>
        </w:rPr>
        <w:t xml:space="preserve"> </w:t>
      </w:r>
      <w:r w:rsidR="00142E53" w:rsidRPr="00CA4DA1">
        <w:rPr>
          <w:rFonts w:ascii="Angsana New" w:hAnsi="Angsana New" w:hint="cs"/>
          <w:sz w:val="30"/>
          <w:szCs w:val="30"/>
          <w:cs/>
        </w:rPr>
        <w:t xml:space="preserve">ระหว่างร้อยละ </w:t>
      </w:r>
      <w:r w:rsidR="001158F0" w:rsidRPr="00CA4DA1">
        <w:rPr>
          <w:rFonts w:ascii="Angsana New" w:hAnsi="Angsana New"/>
          <w:sz w:val="30"/>
          <w:szCs w:val="30"/>
        </w:rPr>
        <w:t>0.94</w:t>
      </w:r>
      <w:r w:rsidR="00142E53" w:rsidRPr="00CA4DA1">
        <w:rPr>
          <w:rFonts w:ascii="Angsana New" w:hAnsi="Angsana New" w:hint="cs"/>
          <w:sz w:val="30"/>
          <w:szCs w:val="30"/>
          <w:cs/>
        </w:rPr>
        <w:t xml:space="preserve"> ต่อปี ถึงร้อยละ</w:t>
      </w:r>
      <w:r w:rsidR="00D02B6C" w:rsidRPr="00CA4DA1">
        <w:rPr>
          <w:rFonts w:ascii="Angsana New" w:hAnsi="Angsana New"/>
          <w:sz w:val="30"/>
          <w:szCs w:val="30"/>
        </w:rPr>
        <w:t xml:space="preserve"> </w:t>
      </w:r>
      <w:r w:rsidR="001158F0" w:rsidRPr="00CA4DA1">
        <w:rPr>
          <w:rFonts w:ascii="Angsana New" w:hAnsi="Angsana New"/>
          <w:sz w:val="30"/>
          <w:szCs w:val="30"/>
        </w:rPr>
        <w:t>5.</w:t>
      </w:r>
      <w:r w:rsidR="00421AEF" w:rsidRPr="00CA4DA1">
        <w:rPr>
          <w:rFonts w:ascii="Angsana New" w:hAnsi="Angsana New"/>
          <w:sz w:val="30"/>
          <w:szCs w:val="30"/>
        </w:rPr>
        <w:t>01</w:t>
      </w:r>
      <w:r w:rsidR="00142E53" w:rsidRPr="00CA4DA1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142E53" w:rsidRPr="00CA4DA1">
        <w:rPr>
          <w:rFonts w:ascii="Angsana New" w:hAnsi="Angsana New"/>
          <w:sz w:val="30"/>
          <w:szCs w:val="30"/>
        </w:rPr>
        <w:t xml:space="preserve"> </w:t>
      </w:r>
      <w:r w:rsidR="00142E53" w:rsidRPr="00CA4DA1">
        <w:rPr>
          <w:rFonts w:ascii="Angsana New" w:hAnsi="Angsana New"/>
          <w:i/>
          <w:iCs/>
          <w:sz w:val="30"/>
          <w:szCs w:val="30"/>
        </w:rPr>
        <w:t>(25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6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142E53" w:rsidRPr="00CA4DA1">
        <w:rPr>
          <w:rFonts w:ascii="Angsana New" w:hAnsi="Angsana New"/>
          <w:i/>
          <w:iCs/>
          <w:sz w:val="30"/>
          <w:szCs w:val="30"/>
        </w:rPr>
        <w:t xml:space="preserve">: </w:t>
      </w:r>
      <w:r w:rsidR="000A6F47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ระหว่างร้อยละ 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0.94</w:t>
      </w:r>
      <w:r w:rsidR="000A6F47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 ต่อปี ถึง</w:t>
      </w:r>
      <w:r w:rsidR="007349DE" w:rsidRPr="00CA4DA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A6F47" w:rsidRPr="00CA4DA1">
        <w:rPr>
          <w:rFonts w:ascii="Angsana New" w:hAnsi="Angsana New"/>
          <w:i/>
          <w:iCs/>
          <w:sz w:val="30"/>
          <w:szCs w:val="30"/>
        </w:rPr>
        <w:t xml:space="preserve"> </w:t>
      </w:r>
      <w:r w:rsidR="002D194C" w:rsidRPr="00CA4DA1">
        <w:rPr>
          <w:rFonts w:ascii="Angsana New" w:hAnsi="Angsana New"/>
          <w:i/>
          <w:iCs/>
          <w:sz w:val="30"/>
          <w:szCs w:val="30"/>
        </w:rPr>
        <w:t>1.</w:t>
      </w:r>
      <w:r w:rsidR="00361CE3" w:rsidRPr="00CA4DA1">
        <w:rPr>
          <w:rFonts w:ascii="Angsana New" w:hAnsi="Angsana New" w:hint="cs"/>
          <w:i/>
          <w:iCs/>
          <w:sz w:val="30"/>
          <w:szCs w:val="30"/>
          <w:cs/>
        </w:rPr>
        <w:t>74</w:t>
      </w:r>
      <w:r w:rsidR="000A6F47" w:rsidRPr="00CA4DA1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="00142E53" w:rsidRPr="00CA4DA1">
        <w:rPr>
          <w:rFonts w:ascii="Angsana New" w:hAnsi="Angsana New"/>
          <w:i/>
          <w:iCs/>
          <w:sz w:val="30"/>
          <w:szCs w:val="30"/>
        </w:rPr>
        <w:t>)</w:t>
      </w:r>
      <w:r w:rsidR="000A6F47" w:rsidRPr="00CA4DA1">
        <w:rPr>
          <w:rFonts w:ascii="Angsana New" w:hAnsi="Angsana New" w:hint="cs"/>
          <w:sz w:val="30"/>
          <w:szCs w:val="30"/>
          <w:cs/>
        </w:rPr>
        <w:t xml:space="preserve"> และมีกำหนดการจ่ายชำระ</w:t>
      </w:r>
      <w:r w:rsidR="00022A62" w:rsidRPr="00CA4DA1">
        <w:rPr>
          <w:rFonts w:ascii="Angsana New" w:hAnsi="Angsana New" w:hint="cs"/>
          <w:sz w:val="30"/>
          <w:szCs w:val="30"/>
          <w:cs/>
        </w:rPr>
        <w:t>คืนเป็นรายเดือน</w:t>
      </w:r>
      <w:r w:rsidR="00584630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0A6F47" w:rsidRPr="00CA4DA1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7349DE" w:rsidRPr="00CA4DA1">
        <w:rPr>
          <w:rFonts w:ascii="Angsana New" w:hAnsi="Angsana New" w:hint="cs"/>
          <w:sz w:val="30"/>
          <w:szCs w:val="30"/>
          <w:cs/>
        </w:rPr>
        <w:t>ระยะเวลาต่างๆกันจนถึง</w:t>
      </w:r>
      <w:r w:rsidR="000A6F47" w:rsidRPr="00CA4DA1">
        <w:rPr>
          <w:rFonts w:ascii="Angsana New" w:hAnsi="Angsana New" w:hint="cs"/>
          <w:sz w:val="30"/>
          <w:szCs w:val="30"/>
          <w:cs/>
        </w:rPr>
        <w:t>เดือน</w:t>
      </w:r>
      <w:r w:rsidR="00C3333C" w:rsidRPr="00CA4DA1">
        <w:rPr>
          <w:rFonts w:ascii="Angsana New" w:hAnsi="Angsana New" w:hint="cs"/>
          <w:sz w:val="30"/>
          <w:szCs w:val="30"/>
          <w:cs/>
        </w:rPr>
        <w:t>พฤศจิกายน</w:t>
      </w:r>
      <w:r w:rsidR="00B76364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037F30" w:rsidRPr="00CA4DA1">
        <w:rPr>
          <w:rFonts w:ascii="Angsana New" w:hAnsi="Angsana New"/>
          <w:sz w:val="30"/>
          <w:szCs w:val="30"/>
        </w:rPr>
        <w:t>256</w:t>
      </w:r>
      <w:r w:rsidR="00FF54AF" w:rsidRPr="00CA4DA1">
        <w:rPr>
          <w:rFonts w:ascii="Angsana New" w:hAnsi="Angsana New"/>
          <w:sz w:val="30"/>
          <w:szCs w:val="30"/>
        </w:rPr>
        <w:t>7</w:t>
      </w:r>
      <w:r w:rsidR="000A6F47" w:rsidRPr="00CA4DA1">
        <w:rPr>
          <w:rFonts w:ascii="Angsana New" w:hAnsi="Angsana New" w:hint="cs"/>
          <w:sz w:val="30"/>
          <w:szCs w:val="30"/>
          <w:cs/>
        </w:rPr>
        <w:t xml:space="preserve"> ทั้งนี้ กรรมสิทธิ์ใน</w:t>
      </w:r>
      <w:r w:rsidR="002D2DFC" w:rsidRPr="00CA4DA1">
        <w:rPr>
          <w:rFonts w:ascii="Angsana New" w:hAnsi="Angsana New" w:hint="cs"/>
          <w:sz w:val="30"/>
          <w:szCs w:val="30"/>
          <w:cs/>
        </w:rPr>
        <w:t>ยานพาหนะ</w:t>
      </w:r>
      <w:r w:rsidR="000A6F47" w:rsidRPr="00CA4DA1">
        <w:rPr>
          <w:rFonts w:ascii="Angsana New" w:hAnsi="Angsana New" w:hint="cs"/>
          <w:sz w:val="30"/>
          <w:szCs w:val="30"/>
          <w:cs/>
        </w:rPr>
        <w:t>ดังกล่าวจะโอนเป็นของบริษัท เมื่อบริษัทใช้สิทธิเลือกซื้อและจ่ายชำระเงินค่าสิทธิในการซื้อดังกล่าวแล้ว</w:t>
      </w:r>
    </w:p>
    <w:p w14:paraId="2D2FECF1" w14:textId="46E1B6EF" w:rsidR="0026466E" w:rsidRPr="00CA4DA1" w:rsidRDefault="00C53357" w:rsidP="0026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A4DA1">
        <w:rPr>
          <w:rFonts w:ascii="Angsana New" w:hAnsi="Angsana New"/>
          <w:sz w:val="30"/>
          <w:szCs w:val="30"/>
        </w:rPr>
        <w:t xml:space="preserve">2559 </w:t>
      </w:r>
      <w:r w:rsidRPr="00CA4DA1">
        <w:rPr>
          <w:rFonts w:ascii="Angsana New" w:hAnsi="Angsana New" w:hint="cs"/>
          <w:sz w:val="30"/>
          <w:szCs w:val="30"/>
          <w:cs/>
        </w:rPr>
        <w:t>บริษัทย่อยได้ทำสัญญาเช่าการเงินกับบริษัทในประเทศ</w:t>
      </w:r>
      <w:r w:rsidR="0026466E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เพื่อซื้อ</w:t>
      </w:r>
      <w:r w:rsidR="00D17807" w:rsidRPr="00CA4DA1">
        <w:rPr>
          <w:rFonts w:ascii="Angsana New" w:hAnsi="Angsana New" w:hint="cs"/>
          <w:sz w:val="30"/>
          <w:szCs w:val="30"/>
          <w:cs/>
        </w:rPr>
        <w:t>ยานพาหนะ</w:t>
      </w:r>
      <w:r w:rsidRPr="00CA4DA1">
        <w:rPr>
          <w:rFonts w:ascii="Angsana New" w:hAnsi="Angsana New" w:hint="cs"/>
          <w:sz w:val="30"/>
          <w:szCs w:val="30"/>
          <w:cs/>
        </w:rPr>
        <w:t>โดยมีอัตร</w:t>
      </w:r>
      <w:r w:rsidR="00072B29" w:rsidRPr="00CA4DA1">
        <w:rPr>
          <w:rFonts w:ascii="Angsana New" w:hAnsi="Angsana New" w:hint="cs"/>
          <w:sz w:val="30"/>
          <w:szCs w:val="30"/>
          <w:cs/>
        </w:rPr>
        <w:t>า</w:t>
      </w:r>
      <w:r w:rsidRPr="00CA4DA1">
        <w:rPr>
          <w:rFonts w:ascii="Angsana New" w:hAnsi="Angsana New" w:hint="cs"/>
          <w:sz w:val="30"/>
          <w:szCs w:val="30"/>
          <w:cs/>
        </w:rPr>
        <w:t xml:space="preserve">ดอกเบี้ยร้อยละ </w:t>
      </w:r>
      <w:r w:rsidRPr="00CA4DA1">
        <w:rPr>
          <w:rFonts w:ascii="Angsana New" w:hAnsi="Angsana New"/>
          <w:sz w:val="30"/>
          <w:szCs w:val="30"/>
        </w:rPr>
        <w:t xml:space="preserve">3 </w:t>
      </w:r>
      <w:r w:rsidR="00FA374D" w:rsidRPr="00CA4DA1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CA4DA1">
        <w:rPr>
          <w:rFonts w:ascii="Angsana New" w:hAnsi="Angsana New" w:hint="cs"/>
          <w:sz w:val="30"/>
          <w:szCs w:val="30"/>
          <w:cs/>
        </w:rPr>
        <w:t xml:space="preserve">และมีกำหนดการจ่ายชำระคืนเป็นรายเดือน </w:t>
      </w:r>
      <w:r w:rsidR="00FA374D" w:rsidRPr="00CA4DA1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Pr="00CA4DA1">
        <w:rPr>
          <w:rFonts w:ascii="Angsana New" w:hAnsi="Angsana New" w:hint="cs"/>
          <w:sz w:val="30"/>
          <w:szCs w:val="30"/>
          <w:cs/>
        </w:rPr>
        <w:t xml:space="preserve">เดือนกุมภาพันธ์ </w:t>
      </w:r>
      <w:r w:rsidRPr="00CA4DA1">
        <w:rPr>
          <w:rFonts w:ascii="Angsana New" w:hAnsi="Angsana New"/>
          <w:sz w:val="30"/>
          <w:szCs w:val="30"/>
        </w:rPr>
        <w:t>2564</w:t>
      </w:r>
      <w:r w:rsidRPr="00CA4DA1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26466E" w:rsidRPr="00CA4DA1">
        <w:rPr>
          <w:rFonts w:ascii="Angsana New" w:hAnsi="Angsana New" w:hint="cs"/>
          <w:sz w:val="30"/>
          <w:szCs w:val="30"/>
          <w:cs/>
        </w:rPr>
        <w:t xml:space="preserve"> กรรมสิทธิ์</w:t>
      </w:r>
      <w:r w:rsidR="00C64A68" w:rsidRPr="00CA4DA1">
        <w:rPr>
          <w:rFonts w:ascii="Angsana New" w:hAnsi="Angsana New" w:hint="cs"/>
          <w:sz w:val="30"/>
          <w:szCs w:val="30"/>
          <w:cs/>
        </w:rPr>
        <w:t>ในยานพาหนะ</w:t>
      </w:r>
      <w:r w:rsidR="0026466E" w:rsidRPr="00CA4DA1">
        <w:rPr>
          <w:rFonts w:ascii="Angsana New" w:hAnsi="Angsana New" w:hint="cs"/>
          <w:sz w:val="30"/>
          <w:szCs w:val="30"/>
          <w:cs/>
        </w:rPr>
        <w:t>ดังกล่าวจะโอนเป็นของบริษัท</w:t>
      </w:r>
      <w:r w:rsidR="00B072A4" w:rsidRPr="00CA4DA1">
        <w:rPr>
          <w:rFonts w:ascii="Angsana New" w:hAnsi="Angsana New" w:hint="cs"/>
          <w:sz w:val="30"/>
          <w:szCs w:val="30"/>
          <w:cs/>
        </w:rPr>
        <w:t>ย่อย</w:t>
      </w:r>
      <w:r w:rsidR="0026466E" w:rsidRPr="00CA4DA1">
        <w:rPr>
          <w:rFonts w:ascii="Angsana New" w:hAnsi="Angsana New" w:hint="cs"/>
          <w:sz w:val="30"/>
          <w:szCs w:val="30"/>
          <w:cs/>
        </w:rPr>
        <w:t xml:space="preserve"> เมื่อบริษัท</w:t>
      </w:r>
      <w:r w:rsidR="00B072A4" w:rsidRPr="00CA4DA1">
        <w:rPr>
          <w:rFonts w:ascii="Angsana New" w:hAnsi="Angsana New" w:hint="cs"/>
          <w:sz w:val="30"/>
          <w:szCs w:val="30"/>
          <w:cs/>
        </w:rPr>
        <w:t>ย่อย</w:t>
      </w:r>
      <w:r w:rsidR="0026466E" w:rsidRPr="00CA4DA1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0D5DF88D" w14:textId="77777777" w:rsidR="0068306E" w:rsidRPr="00CA4DA1" w:rsidRDefault="0068306E" w:rsidP="00FC533D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cs/>
        </w:rPr>
      </w:pPr>
    </w:p>
    <w:p w14:paraId="0D1EDBD5" w14:textId="15690BE3" w:rsidR="00FC533D" w:rsidRPr="00CA4DA1" w:rsidRDefault="0057160D" w:rsidP="00E5309D">
      <w:pPr>
        <w:tabs>
          <w:tab w:val="clear" w:pos="454"/>
          <w:tab w:val="left" w:pos="45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3E42396" w14:textId="77777777" w:rsidR="00FC533D" w:rsidRPr="00CA4DA1" w:rsidRDefault="00FC533D" w:rsidP="00FC5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7160D" w:rsidRPr="00CA4DA1" w14:paraId="29222CF9" w14:textId="77777777" w:rsidTr="00022292">
        <w:trPr>
          <w:cantSplit/>
          <w:tblHeader/>
        </w:trPr>
        <w:tc>
          <w:tcPr>
            <w:tcW w:w="4140" w:type="dxa"/>
          </w:tcPr>
          <w:p w14:paraId="12362DF4" w14:textId="77777777" w:rsidR="0057160D" w:rsidRPr="00CA4DA1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438D91E1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7160D" w:rsidRPr="00CA4DA1" w14:paraId="4198EF17" w14:textId="77777777" w:rsidTr="00022292">
        <w:trPr>
          <w:cantSplit/>
          <w:tblHeader/>
        </w:trPr>
        <w:tc>
          <w:tcPr>
            <w:tcW w:w="4140" w:type="dxa"/>
          </w:tcPr>
          <w:p w14:paraId="1F2403D5" w14:textId="77777777" w:rsidR="0057160D" w:rsidRPr="00CA4DA1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B3BEC5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CA4DA1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70" w:type="dxa"/>
          </w:tcPr>
          <w:p w14:paraId="61AA74D7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513DCF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  <w:t>ระยะยาว</w:t>
            </w:r>
          </w:p>
        </w:tc>
        <w:tc>
          <w:tcPr>
            <w:tcW w:w="270" w:type="dxa"/>
            <w:vAlign w:val="bottom"/>
          </w:tcPr>
          <w:p w14:paraId="3EBD2902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DB0066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14:paraId="61AB3E9E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8E0D17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7160D" w:rsidRPr="00CA4DA1" w14:paraId="7F36C5F8" w14:textId="77777777" w:rsidTr="00022292">
        <w:trPr>
          <w:cantSplit/>
          <w:tblHeader/>
        </w:trPr>
        <w:tc>
          <w:tcPr>
            <w:tcW w:w="4140" w:type="dxa"/>
          </w:tcPr>
          <w:p w14:paraId="231926FE" w14:textId="77777777" w:rsidR="0057160D" w:rsidRPr="00CA4DA1" w:rsidRDefault="0057160D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F990DA" w14:textId="77777777" w:rsidR="0057160D" w:rsidRPr="00CA4DA1" w:rsidRDefault="0057160D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0F55" w:rsidRPr="00CA4DA1" w14:paraId="62DA9BDE" w14:textId="77777777" w:rsidTr="00022292">
        <w:trPr>
          <w:cantSplit/>
        </w:trPr>
        <w:tc>
          <w:tcPr>
            <w:tcW w:w="4140" w:type="dxa"/>
          </w:tcPr>
          <w:p w14:paraId="3415ECF0" w14:textId="0272A42F" w:rsidR="00A20F55" w:rsidRPr="00CA4DA1" w:rsidRDefault="00A20F55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130" w:type="dxa"/>
            <w:gridSpan w:val="7"/>
          </w:tcPr>
          <w:p w14:paraId="482F8A54" w14:textId="77777777" w:rsidR="00A20F55" w:rsidRPr="00CA4DA1" w:rsidRDefault="00A20F55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152A4" w:rsidRPr="00CA4DA1" w14:paraId="68159397" w14:textId="77777777" w:rsidTr="00022292">
        <w:trPr>
          <w:cantSplit/>
        </w:trPr>
        <w:tc>
          <w:tcPr>
            <w:tcW w:w="4140" w:type="dxa"/>
          </w:tcPr>
          <w:p w14:paraId="7355C5EF" w14:textId="7634083D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C9751FE" w14:textId="1AF0151E" w:rsidR="00D152A4" w:rsidRPr="00CA4DA1" w:rsidRDefault="00D152A4" w:rsidP="006F11F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43153F8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6F0AA4" w14:textId="0766D660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446,500</w:t>
            </w:r>
          </w:p>
        </w:tc>
        <w:tc>
          <w:tcPr>
            <w:tcW w:w="270" w:type="dxa"/>
            <w:vAlign w:val="bottom"/>
          </w:tcPr>
          <w:p w14:paraId="15F7FC3D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46EA6" w14:textId="35A8BDB1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191,249</w:t>
            </w:r>
          </w:p>
        </w:tc>
        <w:tc>
          <w:tcPr>
            <w:tcW w:w="270" w:type="dxa"/>
            <w:vAlign w:val="bottom"/>
          </w:tcPr>
          <w:p w14:paraId="0A65C2E1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F1ECC7" w14:textId="54B6E09C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837,749</w:t>
            </w:r>
          </w:p>
        </w:tc>
      </w:tr>
      <w:tr w:rsidR="00D152A4" w:rsidRPr="00CA4DA1" w14:paraId="31B486D1" w14:textId="77777777" w:rsidTr="00022292">
        <w:trPr>
          <w:cantSplit/>
        </w:trPr>
        <w:tc>
          <w:tcPr>
            <w:tcW w:w="4140" w:type="dxa"/>
          </w:tcPr>
          <w:p w14:paraId="1ECBE717" w14:textId="77777777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0F6D3207" w14:textId="0C5EE49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(90,000)</w:t>
            </w:r>
          </w:p>
        </w:tc>
        <w:tc>
          <w:tcPr>
            <w:tcW w:w="270" w:type="dxa"/>
            <w:vAlign w:val="bottom"/>
          </w:tcPr>
          <w:p w14:paraId="6B24F3C2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A842AE" w14:textId="2F7426D5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(91,140)</w:t>
            </w:r>
          </w:p>
        </w:tc>
        <w:tc>
          <w:tcPr>
            <w:tcW w:w="270" w:type="dxa"/>
            <w:vAlign w:val="bottom"/>
          </w:tcPr>
          <w:p w14:paraId="6912C195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997010" w14:textId="79342C08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(62,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6CBDC1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B84179" w14:textId="48A7627B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(24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152A4" w:rsidRPr="00CA4DA1" w14:paraId="20CF1E58" w14:textId="77777777" w:rsidTr="00022292">
        <w:trPr>
          <w:cantSplit/>
        </w:trPr>
        <w:tc>
          <w:tcPr>
            <w:tcW w:w="4140" w:type="dxa"/>
          </w:tcPr>
          <w:p w14:paraId="75A4BAD1" w14:textId="77777777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FDB49" w14:textId="7B0D2934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AC66FF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F8188E" w14:textId="42F29BB6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2EA36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46FDF4D" w14:textId="3A9F1E5E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62D663F6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C5D026" w14:textId="2144BDA1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0F5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D152A4" w:rsidRPr="00CA4DA1" w14:paraId="66012DC3" w14:textId="77777777" w:rsidTr="00022292">
        <w:trPr>
          <w:cantSplit/>
        </w:trPr>
        <w:tc>
          <w:tcPr>
            <w:tcW w:w="4140" w:type="dxa"/>
          </w:tcPr>
          <w:p w14:paraId="44CBD5F5" w14:textId="1AD0A3B0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BF67D" w14:textId="6F769EF4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14:paraId="438BF51F" w14:textId="77777777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478CB0" w14:textId="34BCF5DF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355,360</w:t>
            </w:r>
          </w:p>
        </w:tc>
        <w:tc>
          <w:tcPr>
            <w:tcW w:w="270" w:type="dxa"/>
          </w:tcPr>
          <w:p w14:paraId="32ED2164" w14:textId="77777777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6D112" w14:textId="5D2721BF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165,</w:t>
            </w:r>
            <w:r w:rsidR="00A20F55"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</w:tcPr>
          <w:p w14:paraId="422F6DEA" w14:textId="77777777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83B3" w14:textId="5F924B64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631,1</w:t>
            </w:r>
            <w:r w:rsidR="00A20F55"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  <w:tr w:rsidR="00667C3B" w:rsidRPr="00CA4DA1" w14:paraId="2482E2B9" w14:textId="77777777" w:rsidTr="00022292">
        <w:trPr>
          <w:cantSplit/>
        </w:trPr>
        <w:tc>
          <w:tcPr>
            <w:tcW w:w="4140" w:type="dxa"/>
          </w:tcPr>
          <w:p w14:paraId="61D419D1" w14:textId="355D921E" w:rsidR="00022292" w:rsidRPr="00CA4DA1" w:rsidRDefault="00022292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F4E2E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96F9BA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72532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5AB3B9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DA1C4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23A2B5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25F709" w14:textId="77777777" w:rsidR="00667C3B" w:rsidRPr="00CA4DA1" w:rsidRDefault="00667C3B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395" w:rsidRPr="00CA4DA1" w14:paraId="29DBE222" w14:textId="77777777" w:rsidTr="00022292">
        <w:trPr>
          <w:cantSplit/>
        </w:trPr>
        <w:tc>
          <w:tcPr>
            <w:tcW w:w="4140" w:type="dxa"/>
          </w:tcPr>
          <w:p w14:paraId="60E4D991" w14:textId="77777777" w:rsidR="00E22395" w:rsidRPr="00CA4DA1" w:rsidRDefault="00E22395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467B7341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16DD1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E9F4E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922589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6ED70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BF8E1F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BC0A16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395" w:rsidRPr="00CA4DA1" w14:paraId="2A59BA8D" w14:textId="77777777" w:rsidTr="00022292">
        <w:trPr>
          <w:cantSplit/>
        </w:trPr>
        <w:tc>
          <w:tcPr>
            <w:tcW w:w="4140" w:type="dxa"/>
          </w:tcPr>
          <w:p w14:paraId="737EFAA8" w14:textId="77777777" w:rsidR="00E22395" w:rsidRPr="00CA4DA1" w:rsidRDefault="00E22395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962E3BC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C781EF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0711C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479,790</w:t>
            </w:r>
          </w:p>
        </w:tc>
        <w:tc>
          <w:tcPr>
            <w:tcW w:w="270" w:type="dxa"/>
            <w:vAlign w:val="bottom"/>
          </w:tcPr>
          <w:p w14:paraId="30901D5C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C31243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160,707</w:t>
            </w:r>
          </w:p>
        </w:tc>
        <w:tc>
          <w:tcPr>
            <w:tcW w:w="270" w:type="dxa"/>
            <w:vAlign w:val="bottom"/>
          </w:tcPr>
          <w:p w14:paraId="0DA064E4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4B3C6B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640,497</w:t>
            </w:r>
          </w:p>
        </w:tc>
      </w:tr>
      <w:tr w:rsidR="00E22395" w:rsidRPr="00CA4DA1" w14:paraId="4DA4A666" w14:textId="77777777" w:rsidTr="00022292">
        <w:trPr>
          <w:cantSplit/>
        </w:trPr>
        <w:tc>
          <w:tcPr>
            <w:tcW w:w="4140" w:type="dxa"/>
          </w:tcPr>
          <w:p w14:paraId="4F56795B" w14:textId="77777777" w:rsidR="00E22395" w:rsidRPr="00CA4DA1" w:rsidRDefault="00E22395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437A727F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  <w:vAlign w:val="bottom"/>
          </w:tcPr>
          <w:p w14:paraId="4B875531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DC1796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(33,290)</w:t>
            </w:r>
          </w:p>
        </w:tc>
        <w:tc>
          <w:tcPr>
            <w:tcW w:w="270" w:type="dxa"/>
            <w:vAlign w:val="bottom"/>
          </w:tcPr>
          <w:p w14:paraId="1381A6B8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E5906C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(58,484)</w:t>
            </w:r>
          </w:p>
        </w:tc>
        <w:tc>
          <w:tcPr>
            <w:tcW w:w="270" w:type="dxa"/>
            <w:vAlign w:val="bottom"/>
          </w:tcPr>
          <w:p w14:paraId="54E2662F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770918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108,226</w:t>
            </w:r>
          </w:p>
        </w:tc>
      </w:tr>
      <w:tr w:rsidR="00E22395" w:rsidRPr="00CA4DA1" w14:paraId="74B39013" w14:textId="77777777" w:rsidTr="00022292">
        <w:trPr>
          <w:cantSplit/>
        </w:trPr>
        <w:tc>
          <w:tcPr>
            <w:tcW w:w="4140" w:type="dxa"/>
          </w:tcPr>
          <w:p w14:paraId="4090783D" w14:textId="77777777" w:rsidR="00E22395" w:rsidRPr="00CA4DA1" w:rsidRDefault="00E22395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18632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65CAF6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280BF1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5F1A52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817E1A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89,026</w:t>
            </w:r>
          </w:p>
        </w:tc>
        <w:tc>
          <w:tcPr>
            <w:tcW w:w="270" w:type="dxa"/>
          </w:tcPr>
          <w:p w14:paraId="35CF7BC5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CC039D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89,026</w:t>
            </w:r>
          </w:p>
        </w:tc>
      </w:tr>
      <w:tr w:rsidR="00E22395" w:rsidRPr="00CA4DA1" w14:paraId="4FEFBD04" w14:textId="77777777" w:rsidTr="00022292">
        <w:trPr>
          <w:cantSplit/>
        </w:trPr>
        <w:tc>
          <w:tcPr>
            <w:tcW w:w="4140" w:type="dxa"/>
          </w:tcPr>
          <w:p w14:paraId="27AB146D" w14:textId="77777777" w:rsidR="00E22395" w:rsidRPr="00CA4DA1" w:rsidRDefault="00E22395" w:rsidP="004877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3B663F" w14:textId="77777777" w:rsidR="00E22395" w:rsidRPr="00CA4DA1" w:rsidRDefault="00E22395" w:rsidP="004877A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26CE781F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3130E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446,500</w:t>
            </w:r>
          </w:p>
        </w:tc>
        <w:tc>
          <w:tcPr>
            <w:tcW w:w="270" w:type="dxa"/>
          </w:tcPr>
          <w:p w14:paraId="775ED919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B8C32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191,249</w:t>
            </w:r>
          </w:p>
        </w:tc>
        <w:tc>
          <w:tcPr>
            <w:tcW w:w="270" w:type="dxa"/>
          </w:tcPr>
          <w:p w14:paraId="11FE143D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B12DE" w14:textId="77777777" w:rsidR="00E22395" w:rsidRPr="00CA4DA1" w:rsidRDefault="00E22395" w:rsidP="004877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837,749</w:t>
            </w:r>
          </w:p>
        </w:tc>
      </w:tr>
    </w:tbl>
    <w:p w14:paraId="6C4833F6" w14:textId="6CCBE8B4" w:rsidR="001F7F3C" w:rsidRDefault="001F7F3C" w:rsidP="00FC5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AB27AA" w14:textId="721DA2B6" w:rsidR="00326683" w:rsidRDefault="00326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9"/>
        <w:gridCol w:w="1080"/>
        <w:gridCol w:w="270"/>
        <w:gridCol w:w="1080"/>
        <w:gridCol w:w="270"/>
        <w:gridCol w:w="1080"/>
        <w:gridCol w:w="270"/>
        <w:gridCol w:w="1080"/>
      </w:tblGrid>
      <w:tr w:rsidR="0057160D" w:rsidRPr="00CA4DA1" w14:paraId="0EF2C10C" w14:textId="77777777" w:rsidTr="00667C3B">
        <w:trPr>
          <w:cantSplit/>
          <w:tblHeader/>
        </w:trPr>
        <w:tc>
          <w:tcPr>
            <w:tcW w:w="4129" w:type="dxa"/>
          </w:tcPr>
          <w:p w14:paraId="7E839B5C" w14:textId="77777777" w:rsidR="0057160D" w:rsidRPr="00CA4DA1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EC07C5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160D" w:rsidRPr="00CA4DA1" w14:paraId="6C6FA307" w14:textId="77777777" w:rsidTr="00667C3B">
        <w:trPr>
          <w:cantSplit/>
          <w:tblHeader/>
        </w:trPr>
        <w:tc>
          <w:tcPr>
            <w:tcW w:w="4129" w:type="dxa"/>
          </w:tcPr>
          <w:p w14:paraId="11E4B0D8" w14:textId="77777777" w:rsidR="0057160D" w:rsidRPr="00CA4DA1" w:rsidRDefault="0057160D" w:rsidP="006B317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10CE3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CA4DA1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70" w:type="dxa"/>
          </w:tcPr>
          <w:p w14:paraId="5F381FB4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72521EC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br/>
              <w:t>ระยะยาว</w:t>
            </w:r>
          </w:p>
        </w:tc>
        <w:tc>
          <w:tcPr>
            <w:tcW w:w="270" w:type="dxa"/>
            <w:vAlign w:val="bottom"/>
          </w:tcPr>
          <w:p w14:paraId="369312EE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34A1724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14:paraId="0C66A263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706F6E" w14:textId="77777777" w:rsidR="0057160D" w:rsidRPr="00CA4DA1" w:rsidRDefault="0057160D" w:rsidP="006B317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7160D" w:rsidRPr="00CA4DA1" w14:paraId="6F416FDC" w14:textId="77777777" w:rsidTr="00667C3B">
        <w:trPr>
          <w:cantSplit/>
          <w:tblHeader/>
        </w:trPr>
        <w:tc>
          <w:tcPr>
            <w:tcW w:w="4129" w:type="dxa"/>
          </w:tcPr>
          <w:p w14:paraId="11CE3C1B" w14:textId="77777777" w:rsidR="0057160D" w:rsidRPr="00CA4DA1" w:rsidRDefault="0057160D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FE49553" w14:textId="77777777" w:rsidR="0057160D" w:rsidRPr="00CA4DA1" w:rsidRDefault="0057160D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3BFF" w:rsidRPr="00CA4DA1" w14:paraId="2EC9F475" w14:textId="77777777" w:rsidTr="00667C3B">
        <w:trPr>
          <w:cantSplit/>
        </w:trPr>
        <w:tc>
          <w:tcPr>
            <w:tcW w:w="4129" w:type="dxa"/>
          </w:tcPr>
          <w:p w14:paraId="7EF3B14B" w14:textId="051CC7E0" w:rsidR="004B3BFF" w:rsidRPr="00CA4DA1" w:rsidRDefault="004B3BFF" w:rsidP="006B317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130" w:type="dxa"/>
            <w:gridSpan w:val="7"/>
          </w:tcPr>
          <w:p w14:paraId="65E57518" w14:textId="77777777" w:rsidR="004B3BFF" w:rsidRPr="00CA4DA1" w:rsidRDefault="004B3BFF" w:rsidP="006B317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152A4" w:rsidRPr="00CA4DA1" w14:paraId="23E4BA44" w14:textId="77777777" w:rsidTr="00667C3B">
        <w:trPr>
          <w:cantSplit/>
        </w:trPr>
        <w:tc>
          <w:tcPr>
            <w:tcW w:w="4129" w:type="dxa"/>
          </w:tcPr>
          <w:p w14:paraId="3C6D3B8A" w14:textId="1709BF35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591F746" w14:textId="76E939B2" w:rsidR="00D152A4" w:rsidRPr="00CA4DA1" w:rsidRDefault="00D152A4" w:rsidP="006F11F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0BC7FF9D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2A5F2F2" w14:textId="6C575BDF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379,500</w:t>
            </w:r>
          </w:p>
        </w:tc>
        <w:tc>
          <w:tcPr>
            <w:tcW w:w="270" w:type="dxa"/>
            <w:vAlign w:val="bottom"/>
          </w:tcPr>
          <w:p w14:paraId="0365D747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07C75" w14:textId="20E23542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190,687</w:t>
            </w:r>
          </w:p>
        </w:tc>
        <w:tc>
          <w:tcPr>
            <w:tcW w:w="270" w:type="dxa"/>
            <w:vAlign w:val="bottom"/>
          </w:tcPr>
          <w:p w14:paraId="2EB38127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E7755" w14:textId="29CB153A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770,187</w:t>
            </w:r>
          </w:p>
        </w:tc>
      </w:tr>
      <w:tr w:rsidR="00D152A4" w:rsidRPr="00CA4DA1" w14:paraId="7E88FADD" w14:textId="77777777" w:rsidTr="00667C3B">
        <w:trPr>
          <w:cantSplit/>
        </w:trPr>
        <w:tc>
          <w:tcPr>
            <w:tcW w:w="4129" w:type="dxa"/>
          </w:tcPr>
          <w:p w14:paraId="18CA99FF" w14:textId="77777777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2F829691" w14:textId="30C1CE8D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(90,000)</w:t>
            </w:r>
          </w:p>
        </w:tc>
        <w:tc>
          <w:tcPr>
            <w:tcW w:w="270" w:type="dxa"/>
          </w:tcPr>
          <w:p w14:paraId="3FD704BA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DD3B6C" w14:textId="161DD363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(91,140)</w:t>
            </w:r>
          </w:p>
        </w:tc>
        <w:tc>
          <w:tcPr>
            <w:tcW w:w="270" w:type="dxa"/>
            <w:vAlign w:val="bottom"/>
          </w:tcPr>
          <w:p w14:paraId="603D6EA1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CA12DF" w14:textId="41552F5F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(62,</w:t>
            </w:r>
            <w:r w:rsidR="004B3BFF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42BC91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48F26B" w14:textId="5F1B8355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(243,</w:t>
            </w:r>
            <w:r w:rsidR="004B3BFF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152A4" w:rsidRPr="00CA4DA1" w14:paraId="3718F11E" w14:textId="77777777" w:rsidTr="00667C3B">
        <w:trPr>
          <w:cantSplit/>
        </w:trPr>
        <w:tc>
          <w:tcPr>
            <w:tcW w:w="4129" w:type="dxa"/>
          </w:tcPr>
          <w:p w14:paraId="680CE432" w14:textId="77777777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9B525E" w14:textId="06848734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B3B1D2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EB99EAD" w14:textId="25438133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094770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065F72" w14:textId="76A9EB4D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B3BFF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3BFF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  <w:vAlign w:val="bottom"/>
          </w:tcPr>
          <w:p w14:paraId="54883E07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C0736E" w14:textId="4EB7622C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B3BFF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6,961</w:t>
            </w:r>
          </w:p>
        </w:tc>
      </w:tr>
      <w:tr w:rsidR="00D152A4" w:rsidRPr="00CA4DA1" w14:paraId="18E1B698" w14:textId="77777777" w:rsidTr="00667C3B">
        <w:trPr>
          <w:cantSplit/>
        </w:trPr>
        <w:tc>
          <w:tcPr>
            <w:tcW w:w="4129" w:type="dxa"/>
          </w:tcPr>
          <w:p w14:paraId="52E6E18A" w14:textId="7F28152F" w:rsidR="00D152A4" w:rsidRPr="00CA4DA1" w:rsidRDefault="00D152A4" w:rsidP="00D152A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675C92" w14:textId="0CCC345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14:paraId="5E574D64" w14:textId="77777777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0D503" w14:textId="11009339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288,360</w:t>
            </w:r>
          </w:p>
        </w:tc>
        <w:tc>
          <w:tcPr>
            <w:tcW w:w="270" w:type="dxa"/>
            <w:vAlign w:val="bottom"/>
          </w:tcPr>
          <w:p w14:paraId="1038AC35" w14:textId="77777777" w:rsidR="00D152A4" w:rsidRPr="00CA4DA1" w:rsidRDefault="00D152A4" w:rsidP="00D152A4">
            <w:pPr>
              <w:pStyle w:val="acctfourfigures"/>
              <w:tabs>
                <w:tab w:val="decimal" w:pos="80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3381B" w14:textId="28FBD950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165,490</w:t>
            </w:r>
          </w:p>
        </w:tc>
        <w:tc>
          <w:tcPr>
            <w:tcW w:w="270" w:type="dxa"/>
            <w:vAlign w:val="bottom"/>
          </w:tcPr>
          <w:p w14:paraId="6CFC4F41" w14:textId="77777777" w:rsidR="00D152A4" w:rsidRPr="00CA4DA1" w:rsidRDefault="00D152A4" w:rsidP="00D152A4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95C96" w14:textId="1A0E7A42" w:rsidR="00D152A4" w:rsidRPr="00CA4DA1" w:rsidRDefault="00D152A4" w:rsidP="00D152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563,850</w:t>
            </w:r>
          </w:p>
        </w:tc>
      </w:tr>
      <w:tr w:rsidR="005F2967" w:rsidRPr="00CA4DA1" w14:paraId="57A1A27C" w14:textId="77777777" w:rsidTr="00667C3B">
        <w:trPr>
          <w:cantSplit/>
        </w:trPr>
        <w:tc>
          <w:tcPr>
            <w:tcW w:w="4129" w:type="dxa"/>
          </w:tcPr>
          <w:p w14:paraId="2ADCEF82" w14:textId="77777777" w:rsidR="005F2967" w:rsidRPr="00E51B1E" w:rsidRDefault="005F2967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78DD2A03" w14:textId="77777777" w:rsidR="005F2967" w:rsidRPr="00E51B1E" w:rsidRDefault="005F2967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18"/>
                <w:szCs w:val="18"/>
                <w:cs/>
                <w:lang w:bidi="th-TH"/>
              </w:rPr>
            </w:pPr>
          </w:p>
        </w:tc>
      </w:tr>
      <w:tr w:rsidR="008B35F4" w:rsidRPr="00CA4DA1" w14:paraId="7ADC68D2" w14:textId="77777777" w:rsidTr="00667C3B">
        <w:trPr>
          <w:cantSplit/>
        </w:trPr>
        <w:tc>
          <w:tcPr>
            <w:tcW w:w="4129" w:type="dxa"/>
          </w:tcPr>
          <w:p w14:paraId="010C9BDA" w14:textId="1C9380D0" w:rsidR="008B35F4" w:rsidRPr="00CA4DA1" w:rsidRDefault="008B35F4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130" w:type="dxa"/>
            <w:gridSpan w:val="7"/>
          </w:tcPr>
          <w:p w14:paraId="5BC39FF5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8B35F4" w:rsidRPr="00CA4DA1" w14:paraId="5824B085" w14:textId="77777777" w:rsidTr="00667C3B">
        <w:trPr>
          <w:cantSplit/>
        </w:trPr>
        <w:tc>
          <w:tcPr>
            <w:tcW w:w="4129" w:type="dxa"/>
          </w:tcPr>
          <w:p w14:paraId="49D962F2" w14:textId="2CE672F5" w:rsidR="008B35F4" w:rsidRPr="00CA4DA1" w:rsidRDefault="008B35F4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3B5C9E3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0ED97D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4BA69F3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449,340</w:t>
            </w:r>
          </w:p>
        </w:tc>
        <w:tc>
          <w:tcPr>
            <w:tcW w:w="270" w:type="dxa"/>
            <w:vAlign w:val="bottom"/>
          </w:tcPr>
          <w:p w14:paraId="6E7F6B70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499190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159,900</w:t>
            </w:r>
          </w:p>
        </w:tc>
        <w:tc>
          <w:tcPr>
            <w:tcW w:w="270" w:type="dxa"/>
            <w:vAlign w:val="bottom"/>
          </w:tcPr>
          <w:p w14:paraId="06620E1E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44F57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609,240</w:t>
            </w:r>
          </w:p>
        </w:tc>
      </w:tr>
      <w:tr w:rsidR="008B35F4" w:rsidRPr="00CA4DA1" w14:paraId="2D890261" w14:textId="77777777" w:rsidTr="00667C3B">
        <w:trPr>
          <w:cantSplit/>
        </w:trPr>
        <w:tc>
          <w:tcPr>
            <w:tcW w:w="4129" w:type="dxa"/>
          </w:tcPr>
          <w:p w14:paraId="1294B829" w14:textId="77777777" w:rsidR="008B35F4" w:rsidRPr="00CA4DA1" w:rsidRDefault="008B35F4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br/>
              <w:t>การจัดหาเงิน</w:t>
            </w:r>
          </w:p>
        </w:tc>
        <w:tc>
          <w:tcPr>
            <w:tcW w:w="1080" w:type="dxa"/>
            <w:vAlign w:val="bottom"/>
          </w:tcPr>
          <w:p w14:paraId="6E69A833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6666AC47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EC1476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(69,840)</w:t>
            </w:r>
          </w:p>
        </w:tc>
        <w:tc>
          <w:tcPr>
            <w:tcW w:w="270" w:type="dxa"/>
            <w:vAlign w:val="bottom"/>
          </w:tcPr>
          <w:p w14:paraId="7AD99F39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BE3BEE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(58,239)</w:t>
            </w:r>
          </w:p>
        </w:tc>
        <w:tc>
          <w:tcPr>
            <w:tcW w:w="270" w:type="dxa"/>
            <w:vAlign w:val="bottom"/>
          </w:tcPr>
          <w:p w14:paraId="620DD46E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9B57ED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71,921</w:t>
            </w:r>
          </w:p>
        </w:tc>
      </w:tr>
      <w:tr w:rsidR="008B35F4" w:rsidRPr="00CA4DA1" w14:paraId="3561C5EC" w14:textId="77777777" w:rsidTr="00667C3B">
        <w:trPr>
          <w:cantSplit/>
        </w:trPr>
        <w:tc>
          <w:tcPr>
            <w:tcW w:w="4129" w:type="dxa"/>
          </w:tcPr>
          <w:p w14:paraId="7C2D1090" w14:textId="77777777" w:rsidR="008B35F4" w:rsidRPr="00CA4DA1" w:rsidRDefault="008B35F4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14F88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B511E9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7CFB00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6034B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A93B5A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89,026</w:t>
            </w:r>
          </w:p>
        </w:tc>
        <w:tc>
          <w:tcPr>
            <w:tcW w:w="270" w:type="dxa"/>
            <w:vAlign w:val="bottom"/>
          </w:tcPr>
          <w:p w14:paraId="3B569CC6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left="-79" w:right="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C930CC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89,026</w:t>
            </w:r>
          </w:p>
        </w:tc>
      </w:tr>
      <w:tr w:rsidR="008B35F4" w:rsidRPr="00CA4DA1" w14:paraId="02656AD7" w14:textId="77777777" w:rsidTr="00667C3B">
        <w:trPr>
          <w:cantSplit/>
        </w:trPr>
        <w:tc>
          <w:tcPr>
            <w:tcW w:w="4129" w:type="dxa"/>
          </w:tcPr>
          <w:p w14:paraId="02F2B0FA" w14:textId="08D659F1" w:rsidR="008B35F4" w:rsidRPr="00CA4DA1" w:rsidRDefault="008B35F4" w:rsidP="00C4067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7C09D0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</w:tcPr>
          <w:p w14:paraId="389143BC" w14:textId="77777777" w:rsidR="008B35F4" w:rsidRPr="00CA4DA1" w:rsidRDefault="008B35F4" w:rsidP="00C406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0659B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379,500</w:t>
            </w:r>
          </w:p>
        </w:tc>
        <w:tc>
          <w:tcPr>
            <w:tcW w:w="270" w:type="dxa"/>
            <w:vAlign w:val="bottom"/>
          </w:tcPr>
          <w:p w14:paraId="36A6AAC6" w14:textId="77777777" w:rsidR="008B35F4" w:rsidRPr="00CA4DA1" w:rsidRDefault="008B35F4" w:rsidP="00C4067B">
            <w:pPr>
              <w:pStyle w:val="acctfourfigures"/>
              <w:tabs>
                <w:tab w:val="decimal" w:pos="80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24200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190,687</w:t>
            </w:r>
          </w:p>
        </w:tc>
        <w:tc>
          <w:tcPr>
            <w:tcW w:w="270" w:type="dxa"/>
            <w:vAlign w:val="bottom"/>
          </w:tcPr>
          <w:p w14:paraId="12DACC33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decimal" w:pos="802"/>
                <w:tab w:val="decimal" w:pos="1271"/>
              </w:tabs>
              <w:spacing w:line="240" w:lineRule="atLeast"/>
              <w:ind w:right="1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87DF7" w14:textId="77777777" w:rsidR="008B35F4" w:rsidRPr="00CA4DA1" w:rsidRDefault="008B35F4" w:rsidP="00C4067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770,187</w:t>
            </w:r>
          </w:p>
        </w:tc>
      </w:tr>
    </w:tbl>
    <w:p w14:paraId="47E32566" w14:textId="77777777" w:rsidR="008F4919" w:rsidRPr="00E51B1E" w:rsidRDefault="0069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E51B1E">
        <w:rPr>
          <w:rFonts w:ascii="Angsana New" w:hAnsi="Angsana New"/>
          <w:b/>
          <w:bCs/>
          <w:sz w:val="22"/>
          <w:szCs w:val="22"/>
        </w:rPr>
        <w:t xml:space="preserve">   </w:t>
      </w:r>
    </w:p>
    <w:p w14:paraId="66DF073B" w14:textId="3EDC4726" w:rsidR="008B5A89" w:rsidRPr="00CA4DA1" w:rsidRDefault="008B5A89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 w:rsidR="002D33A0" w:rsidRPr="00CA4DA1">
        <w:rPr>
          <w:rFonts w:ascii="Angsana New" w:hAnsi="Angsana New"/>
          <w:b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254D36" w14:textId="77777777" w:rsidR="008B5A89" w:rsidRPr="00E51B1E" w:rsidRDefault="008B5A89" w:rsidP="008B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74220" w:rsidRPr="00CA4DA1" w14:paraId="70F33AAA" w14:textId="77777777" w:rsidTr="005C6395">
        <w:trPr>
          <w:cantSplit/>
        </w:trPr>
        <w:tc>
          <w:tcPr>
            <w:tcW w:w="4050" w:type="dxa"/>
          </w:tcPr>
          <w:p w14:paraId="530FBDDF" w14:textId="77777777" w:rsidR="00B74220" w:rsidRPr="00CA4DA1" w:rsidRDefault="00B74220" w:rsidP="00553C3F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DF40921" w14:textId="77777777" w:rsidR="00B74220" w:rsidRPr="00CA4DA1" w:rsidRDefault="00B74220" w:rsidP="00553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0EE6CB" w14:textId="77777777" w:rsidR="00B74220" w:rsidRPr="00CA4DA1" w:rsidRDefault="00B74220" w:rsidP="00553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B8CF3D" w14:textId="77777777" w:rsidR="00B74220" w:rsidRPr="00CA4DA1" w:rsidRDefault="00B74220" w:rsidP="00553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CE3" w:rsidRPr="00CA4DA1" w14:paraId="71C6F7ED" w14:textId="77777777" w:rsidTr="005C6395">
        <w:trPr>
          <w:cantSplit/>
        </w:trPr>
        <w:tc>
          <w:tcPr>
            <w:tcW w:w="4050" w:type="dxa"/>
          </w:tcPr>
          <w:p w14:paraId="3E1E6DFD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6E61D8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5AC7AA1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E94031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53505923" w14:textId="77777777" w:rsidR="00361CE3" w:rsidRPr="00CA4DA1" w:rsidRDefault="00361CE3" w:rsidP="00361C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87C8A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54E9865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39217F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361CE3" w:rsidRPr="00CA4DA1" w14:paraId="379819F3" w14:textId="77777777" w:rsidTr="005C6395">
        <w:trPr>
          <w:cantSplit/>
        </w:trPr>
        <w:tc>
          <w:tcPr>
            <w:tcW w:w="4050" w:type="dxa"/>
          </w:tcPr>
          <w:p w14:paraId="7922236C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DB5EED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61CE3" w:rsidRPr="00CA4DA1" w14:paraId="72CDDBEF" w14:textId="77777777" w:rsidTr="005C6395">
        <w:trPr>
          <w:cantSplit/>
        </w:trPr>
        <w:tc>
          <w:tcPr>
            <w:tcW w:w="4050" w:type="dxa"/>
          </w:tcPr>
          <w:p w14:paraId="61285E6F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left="-126" w:firstLine="108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ค่าใช้จ่ายการส่งเสริมการขาย</w:t>
            </w:r>
          </w:p>
        </w:tc>
        <w:tc>
          <w:tcPr>
            <w:tcW w:w="1080" w:type="dxa"/>
          </w:tcPr>
          <w:p w14:paraId="64BBBC6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709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AA796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BDD6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90C2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3672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8B46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CE3" w:rsidRPr="00CA4DA1" w14:paraId="1EB79C7F" w14:textId="77777777" w:rsidTr="005C6395">
        <w:trPr>
          <w:cantSplit/>
        </w:trPr>
        <w:tc>
          <w:tcPr>
            <w:tcW w:w="4050" w:type="dxa"/>
          </w:tcPr>
          <w:p w14:paraId="5E7B5E3A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left="-126" w:firstLine="108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 xml:space="preserve">   และการตลาดค้างจ่าย</w:t>
            </w:r>
          </w:p>
        </w:tc>
        <w:tc>
          <w:tcPr>
            <w:tcW w:w="1080" w:type="dxa"/>
          </w:tcPr>
          <w:p w14:paraId="3DDAC165" w14:textId="5CE0632A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129,359</w:t>
            </w:r>
          </w:p>
        </w:tc>
        <w:tc>
          <w:tcPr>
            <w:tcW w:w="270" w:type="dxa"/>
          </w:tcPr>
          <w:p w14:paraId="0C3A0FDE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F78C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79,325</w:t>
            </w:r>
          </w:p>
        </w:tc>
        <w:tc>
          <w:tcPr>
            <w:tcW w:w="270" w:type="dxa"/>
          </w:tcPr>
          <w:p w14:paraId="7748A4C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5911A" w14:textId="6E8F5670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129,359</w:t>
            </w:r>
          </w:p>
        </w:tc>
        <w:tc>
          <w:tcPr>
            <w:tcW w:w="270" w:type="dxa"/>
          </w:tcPr>
          <w:p w14:paraId="59FC583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0A0D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79,325</w:t>
            </w:r>
          </w:p>
        </w:tc>
      </w:tr>
      <w:tr w:rsidR="00361CE3" w:rsidRPr="00CA4DA1" w14:paraId="1F0EF39E" w14:textId="77777777" w:rsidTr="005C6395">
        <w:trPr>
          <w:cantSplit/>
        </w:trPr>
        <w:tc>
          <w:tcPr>
            <w:tcW w:w="4050" w:type="dxa"/>
          </w:tcPr>
          <w:p w14:paraId="04FB6AB0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080" w:type="dxa"/>
          </w:tcPr>
          <w:p w14:paraId="3C389E68" w14:textId="391FDEF0" w:rsidR="00361CE3" w:rsidRPr="00CA4DA1" w:rsidRDefault="00173598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123,547</w:t>
            </w:r>
          </w:p>
        </w:tc>
        <w:tc>
          <w:tcPr>
            <w:tcW w:w="270" w:type="dxa"/>
          </w:tcPr>
          <w:p w14:paraId="6321C5A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8C1FB" w14:textId="6A253B11" w:rsidR="00361CE3" w:rsidRPr="00CA4DA1" w:rsidRDefault="00173598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123,123</w:t>
            </w:r>
          </w:p>
        </w:tc>
        <w:tc>
          <w:tcPr>
            <w:tcW w:w="270" w:type="dxa"/>
          </w:tcPr>
          <w:p w14:paraId="62268F0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8E483" w14:textId="32915485" w:rsidR="00361CE3" w:rsidRPr="00CA4DA1" w:rsidRDefault="00173598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122,047</w:t>
            </w:r>
          </w:p>
        </w:tc>
        <w:tc>
          <w:tcPr>
            <w:tcW w:w="270" w:type="dxa"/>
          </w:tcPr>
          <w:p w14:paraId="13737CE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BD248" w14:textId="3E64ED21" w:rsidR="00361CE3" w:rsidRPr="00CA4DA1" w:rsidRDefault="00173598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121,344</w:t>
            </w:r>
          </w:p>
        </w:tc>
      </w:tr>
      <w:tr w:rsidR="00173598" w:rsidRPr="00CA4DA1" w14:paraId="6781282D" w14:textId="77777777" w:rsidTr="005C6395">
        <w:trPr>
          <w:cantSplit/>
        </w:trPr>
        <w:tc>
          <w:tcPr>
            <w:tcW w:w="4050" w:type="dxa"/>
          </w:tcPr>
          <w:p w14:paraId="5308181D" w14:textId="05DE3DB6" w:rsidR="00173598" w:rsidRPr="00CA4DA1" w:rsidRDefault="00173598" w:rsidP="00173598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โบนัสค้างจ่าย</w:t>
            </w:r>
          </w:p>
        </w:tc>
        <w:tc>
          <w:tcPr>
            <w:tcW w:w="1080" w:type="dxa"/>
          </w:tcPr>
          <w:p w14:paraId="7891FADB" w14:textId="39F22F1B" w:rsidR="00173598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137,704</w:t>
            </w:r>
          </w:p>
        </w:tc>
        <w:tc>
          <w:tcPr>
            <w:tcW w:w="270" w:type="dxa"/>
          </w:tcPr>
          <w:p w14:paraId="13519A19" w14:textId="77777777" w:rsidR="00173598" w:rsidRPr="00CA4DA1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17258" w14:textId="1B05FD4C" w:rsidR="00173598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44,058</w:t>
            </w:r>
          </w:p>
        </w:tc>
        <w:tc>
          <w:tcPr>
            <w:tcW w:w="270" w:type="dxa"/>
          </w:tcPr>
          <w:p w14:paraId="32DC7BD4" w14:textId="77777777" w:rsidR="00173598" w:rsidRPr="00CA4DA1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73008" w14:textId="4FD301F5" w:rsidR="00173598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3598">
              <w:rPr>
                <w:rFonts w:ascii="Angsana New" w:hAnsi="Angsana New"/>
                <w:sz w:val="30"/>
                <w:szCs w:val="30"/>
              </w:rPr>
              <w:t>136,866</w:t>
            </w:r>
          </w:p>
        </w:tc>
        <w:tc>
          <w:tcPr>
            <w:tcW w:w="270" w:type="dxa"/>
          </w:tcPr>
          <w:p w14:paraId="104A8FB5" w14:textId="77777777" w:rsidR="00173598" w:rsidRPr="00CA4DA1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7BC58" w14:textId="6CFEFA6E" w:rsidR="00173598" w:rsidRDefault="00173598" w:rsidP="0017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43,756</w:t>
            </w:r>
          </w:p>
        </w:tc>
      </w:tr>
      <w:tr w:rsidR="00361CE3" w:rsidRPr="00CA4DA1" w14:paraId="3751D9D8" w14:textId="77777777" w:rsidTr="005C6395">
        <w:trPr>
          <w:cantSplit/>
        </w:trPr>
        <w:tc>
          <w:tcPr>
            <w:tcW w:w="4050" w:type="dxa"/>
          </w:tcPr>
          <w:p w14:paraId="1BA4B79D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เจ้าหนี้อื่น</w:t>
            </w:r>
          </w:p>
        </w:tc>
        <w:tc>
          <w:tcPr>
            <w:tcW w:w="1080" w:type="dxa"/>
          </w:tcPr>
          <w:p w14:paraId="1924B2E4" w14:textId="23D24133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173,113</w:t>
            </w:r>
          </w:p>
        </w:tc>
        <w:tc>
          <w:tcPr>
            <w:tcW w:w="270" w:type="dxa"/>
          </w:tcPr>
          <w:p w14:paraId="2FEF98CA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14:paraId="15C54D8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174,162</w:t>
            </w:r>
          </w:p>
        </w:tc>
        <w:tc>
          <w:tcPr>
            <w:tcW w:w="270" w:type="dxa"/>
          </w:tcPr>
          <w:p w14:paraId="4D3D281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6C1BC" w14:textId="77BF9DE9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169,182</w:t>
            </w:r>
          </w:p>
        </w:tc>
        <w:tc>
          <w:tcPr>
            <w:tcW w:w="270" w:type="dxa"/>
          </w:tcPr>
          <w:p w14:paraId="55B30D8E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ECA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158,567</w:t>
            </w:r>
          </w:p>
        </w:tc>
      </w:tr>
      <w:tr w:rsidR="00361CE3" w:rsidRPr="00CA4DA1" w14:paraId="73A75AD9" w14:textId="77777777" w:rsidTr="005C6395">
        <w:trPr>
          <w:cantSplit/>
        </w:trPr>
        <w:tc>
          <w:tcPr>
            <w:tcW w:w="4050" w:type="dxa"/>
          </w:tcPr>
          <w:p w14:paraId="5A1F08E3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ค่าขนส่งค้างจ่าย</w:t>
            </w:r>
          </w:p>
        </w:tc>
        <w:tc>
          <w:tcPr>
            <w:tcW w:w="1080" w:type="dxa"/>
          </w:tcPr>
          <w:p w14:paraId="73A4C900" w14:textId="0503D914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10,613</w:t>
            </w:r>
          </w:p>
        </w:tc>
        <w:tc>
          <w:tcPr>
            <w:tcW w:w="270" w:type="dxa"/>
          </w:tcPr>
          <w:p w14:paraId="13BFEB5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4BA5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10,633</w:t>
            </w:r>
          </w:p>
        </w:tc>
        <w:tc>
          <w:tcPr>
            <w:tcW w:w="270" w:type="dxa"/>
          </w:tcPr>
          <w:p w14:paraId="645D122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EB371" w14:textId="1AC6D1F4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10,613</w:t>
            </w:r>
          </w:p>
        </w:tc>
        <w:tc>
          <w:tcPr>
            <w:tcW w:w="270" w:type="dxa"/>
          </w:tcPr>
          <w:p w14:paraId="3A86DC4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C7A2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10,633</w:t>
            </w:r>
          </w:p>
        </w:tc>
      </w:tr>
      <w:tr w:rsidR="00361CE3" w:rsidRPr="00CA4DA1" w14:paraId="0EE1A1BC" w14:textId="77777777" w:rsidTr="005C6395">
        <w:trPr>
          <w:cantSplit/>
        </w:trPr>
        <w:tc>
          <w:tcPr>
            <w:tcW w:w="4050" w:type="dxa"/>
          </w:tcPr>
          <w:p w14:paraId="76551C82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ind w:hanging="18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เจ้าหนี้ภาษีมูลค่าเพิ่ม</w:t>
            </w:r>
          </w:p>
        </w:tc>
        <w:tc>
          <w:tcPr>
            <w:tcW w:w="1080" w:type="dxa"/>
          </w:tcPr>
          <w:p w14:paraId="3A3393CC" w14:textId="39A91AF3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22,574</w:t>
            </w:r>
          </w:p>
        </w:tc>
        <w:tc>
          <w:tcPr>
            <w:tcW w:w="270" w:type="dxa"/>
          </w:tcPr>
          <w:p w14:paraId="67B9DA9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03B8C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18,231</w:t>
            </w:r>
          </w:p>
        </w:tc>
        <w:tc>
          <w:tcPr>
            <w:tcW w:w="270" w:type="dxa"/>
          </w:tcPr>
          <w:p w14:paraId="09D3C58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D2708" w14:textId="44979B81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22,574</w:t>
            </w:r>
          </w:p>
        </w:tc>
        <w:tc>
          <w:tcPr>
            <w:tcW w:w="270" w:type="dxa"/>
          </w:tcPr>
          <w:p w14:paraId="56DF1BB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75C6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18,231</w:t>
            </w:r>
          </w:p>
        </w:tc>
      </w:tr>
      <w:tr w:rsidR="00361CE3" w:rsidRPr="00CA4DA1" w14:paraId="6A0511F6" w14:textId="77777777" w:rsidTr="005C6395">
        <w:trPr>
          <w:cantSplit/>
        </w:trPr>
        <w:tc>
          <w:tcPr>
            <w:tcW w:w="4050" w:type="dxa"/>
          </w:tcPr>
          <w:p w14:paraId="01065E8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6406A0" w14:textId="1C295A5D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13,24</w:t>
            </w:r>
            <w:r w:rsidR="00D12B6E" w:rsidRPr="00CA4D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5F15D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4FB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7,495</w:t>
            </w:r>
          </w:p>
        </w:tc>
        <w:tc>
          <w:tcPr>
            <w:tcW w:w="270" w:type="dxa"/>
          </w:tcPr>
          <w:p w14:paraId="2BC7BBE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80F652" w14:textId="0362A76D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270" w:type="dxa"/>
          </w:tcPr>
          <w:p w14:paraId="76767A5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40FBB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7,393</w:t>
            </w:r>
          </w:p>
        </w:tc>
      </w:tr>
      <w:tr w:rsidR="00361CE3" w:rsidRPr="00CA4DA1" w14:paraId="3DFA2F52" w14:textId="77777777" w:rsidTr="005C6395">
        <w:trPr>
          <w:cantSplit/>
        </w:trPr>
        <w:tc>
          <w:tcPr>
            <w:tcW w:w="4050" w:type="dxa"/>
          </w:tcPr>
          <w:p w14:paraId="5F8F07F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0B93E" w14:textId="319D9FFD" w:rsidR="00361CE3" w:rsidRPr="00CA4DA1" w:rsidRDefault="00E258E0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610,15</w:t>
            </w:r>
            <w:r w:rsidR="00D12B6E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3F2956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21895C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457,027</w:t>
            </w:r>
          </w:p>
        </w:tc>
        <w:tc>
          <w:tcPr>
            <w:tcW w:w="270" w:type="dxa"/>
          </w:tcPr>
          <w:p w14:paraId="149F3BF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CD072" w14:textId="3A029727" w:rsidR="00361CE3" w:rsidRPr="00CA4DA1" w:rsidRDefault="00E258E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603,835</w:t>
            </w:r>
          </w:p>
        </w:tc>
        <w:tc>
          <w:tcPr>
            <w:tcW w:w="270" w:type="dxa"/>
          </w:tcPr>
          <w:p w14:paraId="3B656B1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A751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439,249</w:t>
            </w:r>
          </w:p>
        </w:tc>
      </w:tr>
    </w:tbl>
    <w:p w14:paraId="1E020B82" w14:textId="77777777" w:rsidR="00B27B2E" w:rsidRPr="00CA4DA1" w:rsidRDefault="009A6DD2" w:rsidP="00B2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CA4DA1">
        <w:rPr>
          <w:rFonts w:ascii="Angsana New" w:hAnsi="Angsana New" w:hint="cs"/>
          <w:color w:val="000000"/>
          <w:sz w:val="30"/>
          <w:szCs w:val="30"/>
          <w:cs/>
        </w:rPr>
        <w:t>รายได้จาก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การขาย</w:t>
      </w:r>
      <w:r w:rsidRPr="00CA4DA1">
        <w:rPr>
          <w:rFonts w:ascii="Angsana New" w:hAnsi="Angsana New" w:hint="cs"/>
          <w:color w:val="000000"/>
          <w:sz w:val="30"/>
          <w:szCs w:val="30"/>
          <w:cs/>
        </w:rPr>
        <w:t>ผ่าน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ช่องทางร้านค้า</w:t>
      </w:r>
      <w:r w:rsidR="002349B9" w:rsidRPr="00CA4DA1">
        <w:rPr>
          <w:rFonts w:ascii="Angsana New" w:hAnsi="Angsana New" w:hint="cs"/>
          <w:color w:val="000000"/>
          <w:sz w:val="30"/>
          <w:szCs w:val="30"/>
          <w:cs/>
        </w:rPr>
        <w:t>ส่งค้าปลีกสมัยใหม่มี</w:t>
      </w:r>
      <w:r w:rsidR="00B27B2E" w:rsidRPr="00CA4DA1">
        <w:rPr>
          <w:rFonts w:ascii="Angsana New" w:hAnsi="Angsana New"/>
          <w:color w:val="000000"/>
          <w:sz w:val="30"/>
          <w:szCs w:val="30"/>
          <w:cs/>
        </w:rPr>
        <w:t>การให้ผลตอบแทนจากการขาย</w:t>
      </w:r>
      <w:r w:rsidR="002349B9" w:rsidRPr="00CA4DA1">
        <w:rPr>
          <w:rFonts w:ascii="Angsana New" w:hAnsi="Angsana New" w:hint="cs"/>
          <w:color w:val="000000"/>
          <w:sz w:val="30"/>
          <w:szCs w:val="30"/>
          <w:cs/>
        </w:rPr>
        <w:t>หลายรูปแบบ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 xml:space="preserve"> เช่น </w:t>
      </w:r>
      <w:r w:rsidR="00B27B2E" w:rsidRPr="00CA4DA1">
        <w:rPr>
          <w:rFonts w:ascii="Angsana New" w:hAnsi="Angsana New"/>
          <w:color w:val="000000"/>
          <w:sz w:val="30"/>
          <w:szCs w:val="30"/>
          <w:cs/>
        </w:rPr>
        <w:t xml:space="preserve">ส่วนลด เงินคืน 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ค่าใช้จ่าย</w:t>
      </w:r>
      <w:r w:rsidR="00282213" w:rsidRPr="00CA4DA1">
        <w:rPr>
          <w:rFonts w:ascii="Angsana New" w:hAnsi="Angsana New" w:hint="cs"/>
          <w:color w:val="000000"/>
          <w:sz w:val="30"/>
          <w:szCs w:val="30"/>
          <w:cs/>
        </w:rPr>
        <w:t>สนับสนุน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ทางการตลาด</w:t>
      </w:r>
      <w:r w:rsidR="00B27B2E" w:rsidRPr="00CA4DA1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การส่งเสริมการขาย</w:t>
      </w:r>
      <w:r w:rsidR="00B27B2E" w:rsidRPr="00CA4DA1">
        <w:rPr>
          <w:rFonts w:ascii="Angsana New" w:hAnsi="Angsana New"/>
          <w:color w:val="000000"/>
          <w:sz w:val="30"/>
          <w:szCs w:val="30"/>
        </w:rPr>
        <w:t xml:space="preserve"> 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ส่วนลดและเงินคืนบันทึกสุทธิจากรายได้</w:t>
      </w:r>
      <w:r w:rsidRPr="00CA4DA1">
        <w:rPr>
          <w:rFonts w:ascii="Angsana New" w:hAnsi="Angsana New"/>
          <w:color w:val="000000"/>
          <w:sz w:val="30"/>
          <w:szCs w:val="30"/>
          <w:cs/>
        </w:rPr>
        <w:br/>
      </w:r>
      <w:r w:rsidRPr="00CA4DA1">
        <w:rPr>
          <w:rFonts w:ascii="Angsana New" w:hAnsi="Angsana New" w:hint="cs"/>
          <w:color w:val="000000"/>
          <w:sz w:val="30"/>
          <w:szCs w:val="30"/>
          <w:cs/>
        </w:rPr>
        <w:t>จากการขาย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 xml:space="preserve"> ค่าใช้จ่ายทางการตลาด</w:t>
      </w:r>
      <w:r w:rsidR="00B27B2E" w:rsidRPr="00CA4DA1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B27B2E" w:rsidRPr="00CA4DA1">
        <w:rPr>
          <w:rFonts w:ascii="Angsana New" w:hAnsi="Angsana New" w:hint="cs"/>
          <w:color w:val="000000"/>
          <w:sz w:val="30"/>
          <w:szCs w:val="30"/>
          <w:cs/>
        </w:rPr>
        <w:t>การส่งเสริมการขายบันทึกเป็นค่าใช้จ่าย</w:t>
      </w:r>
      <w:r w:rsidR="00B27B2E" w:rsidRPr="00CA4DA1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443B4241" w14:textId="30697E46" w:rsidR="0068306E" w:rsidRPr="008F4919" w:rsidRDefault="0068306E" w:rsidP="0009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4185C0C" w14:textId="47BF3B39" w:rsidR="000061BA" w:rsidRPr="00CA4DA1" w:rsidRDefault="00F14BD8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hint="cs"/>
          <w:b/>
          <w:bCs/>
          <w:szCs w:val="30"/>
          <w:cs/>
        </w:rPr>
        <w:t>ประมาณการหนี้สินไม่หมุนเวียนสำหรับ</w:t>
      </w:r>
      <w:r w:rsidR="00FE0D79" w:rsidRPr="00CA4DA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58FF86D" w14:textId="77777777" w:rsidR="00204BD2" w:rsidRPr="008F4919" w:rsidRDefault="00204BD2" w:rsidP="0020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5B2A8EB" w14:textId="6B1F8943" w:rsidR="005219BB" w:rsidRPr="00CA4DA1" w:rsidRDefault="00FE0D79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7E77C1" w:rsidRPr="00CA4DA1">
        <w:rPr>
          <w:rFonts w:hint="cs"/>
          <w:sz w:val="30"/>
          <w:szCs w:val="30"/>
          <w:cs/>
        </w:rPr>
        <w:t>ผลประโยชน์ที่กำหนดไว้</w:t>
      </w:r>
      <w:r w:rsidRPr="00CA4DA1">
        <w:rPr>
          <w:rFonts w:ascii="Angsana New" w:hAnsi="Angsana New"/>
          <w:sz w:val="30"/>
          <w:szCs w:val="30"/>
          <w:cs/>
        </w:rPr>
        <w:t>ตามข้อกำหน</w:t>
      </w:r>
      <w:r w:rsidR="00862FC8" w:rsidRPr="00CA4DA1">
        <w:rPr>
          <w:rFonts w:ascii="Angsana New" w:hAnsi="Angsana New"/>
          <w:sz w:val="30"/>
          <w:szCs w:val="30"/>
          <w:cs/>
        </w:rPr>
        <w:t>ดของพระราชบัญญัติคุ้มครองแรงงาน</w:t>
      </w:r>
      <w:r w:rsidR="00D12B6E" w:rsidRPr="00CA4DA1">
        <w:rPr>
          <w:rFonts w:ascii="Angsana New" w:hAnsi="Angsana New"/>
          <w:color w:val="FFFFFF"/>
          <w:sz w:val="30"/>
          <w:szCs w:val="30"/>
        </w:rPr>
        <w:br/>
      </w:r>
      <w:r w:rsidR="00862FC8" w:rsidRPr="00CA4DA1">
        <w:rPr>
          <w:rFonts w:ascii="Angsana New" w:hAnsi="Angsana New"/>
          <w:sz w:val="30"/>
          <w:szCs w:val="30"/>
          <w:cs/>
        </w:rPr>
        <w:t>พ.ศ.</w:t>
      </w:r>
      <w:r w:rsidR="00862FC8" w:rsidRPr="00CA4DA1">
        <w:rPr>
          <w:rFonts w:ascii="Angsana New" w:hAnsi="Angsana New"/>
          <w:color w:val="FFFFFF"/>
          <w:sz w:val="30"/>
          <w:szCs w:val="30"/>
        </w:rPr>
        <w:t>/</w:t>
      </w:r>
      <w:r w:rsidR="00903F6A" w:rsidRPr="00CA4DA1">
        <w:rPr>
          <w:rFonts w:ascii="Angsana New" w:hAnsi="Angsana New"/>
          <w:sz w:val="30"/>
          <w:szCs w:val="30"/>
        </w:rPr>
        <w:t>254</w:t>
      </w:r>
      <w:r w:rsidR="00862FC8" w:rsidRPr="00CA4DA1">
        <w:rPr>
          <w:rFonts w:ascii="Angsana New" w:hAnsi="Angsana New"/>
          <w:sz w:val="30"/>
          <w:szCs w:val="30"/>
        </w:rPr>
        <w:t>1</w:t>
      </w:r>
      <w:r w:rsidR="00862FC8"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="00C4067B" w:rsidRPr="00CA4DA1">
        <w:rPr>
          <w:rFonts w:ascii="Angsana New" w:hAnsi="Angsana New" w:hint="cs"/>
          <w:sz w:val="30"/>
          <w:szCs w:val="30"/>
          <w:cs/>
        </w:rPr>
        <w:t>น</w:t>
      </w:r>
      <w:r w:rsidR="00D9477F" w:rsidRPr="00CA4DA1">
        <w:rPr>
          <w:rFonts w:ascii="Angsana New" w:hAnsi="Angsana New"/>
          <w:sz w:val="30"/>
          <w:szCs w:val="30"/>
        </w:rPr>
        <w:t xml:space="preserve"> </w:t>
      </w:r>
      <w:r w:rsidR="004C01C6" w:rsidRPr="00CA4DA1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="004C01C6" w:rsidRPr="00CA4DA1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="004C01C6" w:rsidRPr="00CA4DA1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</w:t>
      </w:r>
      <w:r w:rsidR="00016B71" w:rsidRPr="00CA4DA1">
        <w:rPr>
          <w:rFonts w:ascii="Angsana New" w:hAnsi="Angsana New"/>
          <w:spacing w:val="-4"/>
          <w:sz w:val="30"/>
          <w:szCs w:val="30"/>
          <w:cs/>
        </w:rPr>
        <w:t>มหลักคณิตศาสตร์ประกันภัย ได้แก่</w:t>
      </w:r>
      <w:r w:rsidR="00DE5E0F" w:rsidRPr="00CA4DA1">
        <w:rPr>
          <w:rFonts w:ascii="Angsana New" w:hAnsi="Angsana New"/>
          <w:spacing w:val="-4"/>
          <w:sz w:val="30"/>
          <w:szCs w:val="30"/>
        </w:rPr>
        <w:t xml:space="preserve">  </w:t>
      </w:r>
      <w:r w:rsidR="004C01C6" w:rsidRPr="00CA4DA1">
        <w:rPr>
          <w:rFonts w:ascii="Angsana New" w:hAnsi="Angsana New"/>
          <w:spacing w:val="-4"/>
          <w:sz w:val="30"/>
          <w:szCs w:val="30"/>
          <w:cs/>
        </w:rPr>
        <w:t>ความเสี่ยงของช่วงชีวิต</w:t>
      </w:r>
      <w:r w:rsidR="004C01C6" w:rsidRPr="00CA4DA1">
        <w:rPr>
          <w:rFonts w:ascii="Angsana New" w:hAnsi="Angsana New"/>
          <w:sz w:val="30"/>
          <w:szCs w:val="30"/>
          <w:cs/>
        </w:rPr>
        <w:t xml:space="preserve"> </w:t>
      </w:r>
      <w:r w:rsidR="00046414" w:rsidRPr="00CA4DA1">
        <w:rPr>
          <w:rFonts w:ascii="Angsana New" w:hAnsi="Angsana New" w:hint="cs"/>
          <w:sz w:val="30"/>
          <w:szCs w:val="30"/>
          <w:cs/>
        </w:rPr>
        <w:t>และ</w:t>
      </w:r>
      <w:r w:rsidR="004C01C6" w:rsidRPr="00CA4DA1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725BB1DF" w14:textId="77777777" w:rsidR="001A6C39" w:rsidRPr="008F4919" w:rsidRDefault="001A6C3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828"/>
        <w:gridCol w:w="270"/>
        <w:gridCol w:w="1080"/>
        <w:gridCol w:w="270"/>
        <w:gridCol w:w="1080"/>
        <w:gridCol w:w="270"/>
        <w:gridCol w:w="1080"/>
      </w:tblGrid>
      <w:tr w:rsidR="0068306E" w:rsidRPr="00CA4DA1" w14:paraId="37C7EE27" w14:textId="77777777" w:rsidTr="00611AD9">
        <w:trPr>
          <w:tblHeader/>
        </w:trPr>
        <w:tc>
          <w:tcPr>
            <w:tcW w:w="4068" w:type="dxa"/>
            <w:vAlign w:val="bottom"/>
          </w:tcPr>
          <w:p w14:paraId="3A82F341" w14:textId="6BD38A03" w:rsidR="0068306E" w:rsidRPr="00CA4DA1" w:rsidRDefault="0068306E" w:rsidP="000D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2" w:type="dxa"/>
          </w:tcPr>
          <w:p w14:paraId="4CBAD084" w14:textId="449AC5B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35DE31DE" w14:textId="793F6731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       </w:t>
            </w:r>
            <w:r w:rsidRPr="00CA4D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A4DA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282BEA4A" w14:textId="523258C2" w:rsidR="0068306E" w:rsidRPr="00CA4DA1" w:rsidRDefault="0068306E" w:rsidP="00683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06E" w:rsidRPr="00CA4DA1" w14:paraId="4130F802" w14:textId="77777777" w:rsidTr="00611AD9">
        <w:trPr>
          <w:tblHeader/>
        </w:trPr>
        <w:tc>
          <w:tcPr>
            <w:tcW w:w="4068" w:type="dxa"/>
          </w:tcPr>
          <w:p w14:paraId="0C081CC5" w14:textId="36A79F34" w:rsidR="0068306E" w:rsidRPr="00CA4DA1" w:rsidRDefault="0068306E" w:rsidP="000D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43F3"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gridSpan w:val="2"/>
          </w:tcPr>
          <w:p w14:paraId="2E4479CC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40164D9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6953A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A1794FC" w14:textId="77777777" w:rsidR="0068306E" w:rsidRPr="00CA4DA1" w:rsidRDefault="0068306E" w:rsidP="00683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B42E4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C01F946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C4C11B" w14:textId="77777777" w:rsidR="0068306E" w:rsidRPr="00CA4DA1" w:rsidRDefault="0068306E" w:rsidP="0068306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68306E" w:rsidRPr="00CA4DA1" w14:paraId="08B17C0E" w14:textId="77777777" w:rsidTr="00611AD9">
        <w:trPr>
          <w:trHeight w:val="281"/>
          <w:tblHeader/>
        </w:trPr>
        <w:tc>
          <w:tcPr>
            <w:tcW w:w="4068" w:type="dxa"/>
          </w:tcPr>
          <w:p w14:paraId="0EA73E5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410F72BC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06E" w:rsidRPr="00CA4DA1" w14:paraId="0C022044" w14:textId="77777777" w:rsidTr="00611AD9">
        <w:tc>
          <w:tcPr>
            <w:tcW w:w="4068" w:type="dxa"/>
          </w:tcPr>
          <w:p w14:paraId="1BF0CBD4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gridSpan w:val="2"/>
          </w:tcPr>
          <w:p w14:paraId="7FC833F7" w14:textId="01F7AC7F" w:rsidR="0068306E" w:rsidRPr="00CA4DA1" w:rsidRDefault="00894EC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174,011</w:t>
            </w:r>
          </w:p>
        </w:tc>
        <w:tc>
          <w:tcPr>
            <w:tcW w:w="270" w:type="dxa"/>
          </w:tcPr>
          <w:p w14:paraId="3E7E9486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4B405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160,187</w:t>
            </w:r>
          </w:p>
        </w:tc>
        <w:tc>
          <w:tcPr>
            <w:tcW w:w="270" w:type="dxa"/>
          </w:tcPr>
          <w:p w14:paraId="4A4AE76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C2E1D" w14:textId="33F960D6" w:rsidR="0068306E" w:rsidRPr="00CA4DA1" w:rsidRDefault="00894EC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173,363</w:t>
            </w:r>
          </w:p>
        </w:tc>
        <w:tc>
          <w:tcPr>
            <w:tcW w:w="270" w:type="dxa"/>
          </w:tcPr>
          <w:p w14:paraId="20A1E441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E63A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159,630</w:t>
            </w:r>
          </w:p>
        </w:tc>
      </w:tr>
      <w:tr w:rsidR="0068306E" w:rsidRPr="008F4919" w14:paraId="0906F028" w14:textId="77777777" w:rsidTr="00611AD9">
        <w:tc>
          <w:tcPr>
            <w:tcW w:w="4068" w:type="dxa"/>
          </w:tcPr>
          <w:p w14:paraId="489C8A79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8791F85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9BB09CF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741188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D1653F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260FBB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365DDD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BBB476" w14:textId="77777777" w:rsidR="0068306E" w:rsidRPr="008F4919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306E" w:rsidRPr="00CA4DA1" w14:paraId="35DDA4BD" w14:textId="77777777" w:rsidTr="00611AD9">
        <w:tc>
          <w:tcPr>
            <w:tcW w:w="4068" w:type="dxa"/>
          </w:tcPr>
          <w:p w14:paraId="6A37E779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  <w:gridSpan w:val="2"/>
          </w:tcPr>
          <w:p w14:paraId="7DB80EF4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AC7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F149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5CA03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390CE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72620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53B2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06E" w:rsidRPr="00CA4DA1" w14:paraId="0537310C" w14:textId="77777777" w:rsidTr="00611AD9">
        <w:tc>
          <w:tcPr>
            <w:tcW w:w="4068" w:type="dxa"/>
          </w:tcPr>
          <w:p w14:paraId="1305AEAB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gridSpan w:val="2"/>
          </w:tcPr>
          <w:p w14:paraId="5C0A9EF3" w14:textId="64921994" w:rsidR="0068306E" w:rsidRPr="00CA4DA1" w:rsidRDefault="00D13F24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11,97</w:t>
            </w:r>
            <w:r w:rsidR="00F73893" w:rsidRPr="00CA4DA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80BF66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B6DD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10,076</w:t>
            </w:r>
          </w:p>
        </w:tc>
        <w:tc>
          <w:tcPr>
            <w:tcW w:w="270" w:type="dxa"/>
          </w:tcPr>
          <w:p w14:paraId="1EF1BD61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AF7C6" w14:textId="7C4D8F22" w:rsidR="0068306E" w:rsidRPr="00CA4DA1" w:rsidRDefault="00994A53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11,757</w:t>
            </w:r>
          </w:p>
        </w:tc>
        <w:tc>
          <w:tcPr>
            <w:tcW w:w="270" w:type="dxa"/>
          </w:tcPr>
          <w:p w14:paraId="49002FFC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DB436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10,030</w:t>
            </w:r>
          </w:p>
        </w:tc>
      </w:tr>
      <w:tr w:rsidR="00894ECE" w:rsidRPr="00CA4DA1" w14:paraId="6A6FFB6B" w14:textId="77777777" w:rsidTr="00611AD9">
        <w:tc>
          <w:tcPr>
            <w:tcW w:w="4068" w:type="dxa"/>
          </w:tcPr>
          <w:p w14:paraId="60E68AE2" w14:textId="1F30DDCB" w:rsidR="00894ECE" w:rsidRPr="00CA4DA1" w:rsidRDefault="00894ECE" w:rsidP="0068306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  <w:gridSpan w:val="2"/>
          </w:tcPr>
          <w:p w14:paraId="076ADA78" w14:textId="337A8F4A" w:rsidR="00894ECE" w:rsidRPr="00CA4DA1" w:rsidRDefault="00D13F24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66,767</w:t>
            </w:r>
          </w:p>
        </w:tc>
        <w:tc>
          <w:tcPr>
            <w:tcW w:w="270" w:type="dxa"/>
          </w:tcPr>
          <w:p w14:paraId="294BE352" w14:textId="77777777" w:rsidR="00894ECE" w:rsidRPr="00CA4DA1" w:rsidRDefault="00894EC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C7D54" w14:textId="7AEF03B9" w:rsidR="00894ECE" w:rsidRPr="00CA4DA1" w:rsidRDefault="00737BEA" w:rsidP="00737BEA">
            <w:pPr>
              <w:pStyle w:val="3"/>
              <w:tabs>
                <w:tab w:val="clear" w:pos="360"/>
                <w:tab w:val="clear" w:pos="720"/>
                <w:tab w:val="decimal" w:pos="590"/>
              </w:tabs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40F6B9" w14:textId="77777777" w:rsidR="00894ECE" w:rsidRPr="00CA4DA1" w:rsidRDefault="00894EC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61709" w14:textId="1CE64314" w:rsidR="00894ECE" w:rsidRPr="00CA4DA1" w:rsidRDefault="00994A53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66,509</w:t>
            </w:r>
          </w:p>
        </w:tc>
        <w:tc>
          <w:tcPr>
            <w:tcW w:w="270" w:type="dxa"/>
          </w:tcPr>
          <w:p w14:paraId="00EE899E" w14:textId="77777777" w:rsidR="00894ECE" w:rsidRPr="00CA4DA1" w:rsidRDefault="00894EC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2219A" w14:textId="3E6ECF36" w:rsidR="00894ECE" w:rsidRPr="00CA4DA1" w:rsidRDefault="00737BEA" w:rsidP="00737BEA">
            <w:pPr>
              <w:pStyle w:val="3"/>
              <w:tabs>
                <w:tab w:val="clear" w:pos="360"/>
                <w:tab w:val="clear" w:pos="720"/>
                <w:tab w:val="decimal" w:pos="590"/>
              </w:tabs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8306E" w:rsidRPr="00CA4DA1" w14:paraId="69CC3DB6" w14:textId="77777777" w:rsidTr="00611AD9">
        <w:tc>
          <w:tcPr>
            <w:tcW w:w="4068" w:type="dxa"/>
          </w:tcPr>
          <w:p w14:paraId="31613A08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gridSpan w:val="2"/>
          </w:tcPr>
          <w:p w14:paraId="79FBFFDF" w14:textId="52D69849" w:rsidR="0068306E" w:rsidRPr="00CA4DA1" w:rsidRDefault="00D13F24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  <w:tc>
          <w:tcPr>
            <w:tcW w:w="270" w:type="dxa"/>
          </w:tcPr>
          <w:p w14:paraId="53940C5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A490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4,165</w:t>
            </w:r>
          </w:p>
        </w:tc>
        <w:tc>
          <w:tcPr>
            <w:tcW w:w="270" w:type="dxa"/>
          </w:tcPr>
          <w:p w14:paraId="2CC0B989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A7989" w14:textId="343F30AB" w:rsidR="0068306E" w:rsidRPr="00CA4DA1" w:rsidRDefault="00994A53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270" w:type="dxa"/>
          </w:tcPr>
          <w:p w14:paraId="59356285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17BEE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</w:tr>
      <w:tr w:rsidR="0069712F" w:rsidRPr="00CA4DA1" w14:paraId="67557487" w14:textId="77777777" w:rsidTr="007F49EA">
        <w:tc>
          <w:tcPr>
            <w:tcW w:w="4068" w:type="dxa"/>
          </w:tcPr>
          <w:p w14:paraId="32A925E0" w14:textId="3EDD3188" w:rsidR="0069712F" w:rsidRPr="00CA4DA1" w:rsidRDefault="00C4067B" w:rsidP="0068306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1ED2ED" w14:textId="7A9A0337" w:rsidR="0069712F" w:rsidRPr="00CA4DA1" w:rsidRDefault="0069712F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9,679</w:t>
            </w:r>
          </w:p>
        </w:tc>
        <w:tc>
          <w:tcPr>
            <w:tcW w:w="270" w:type="dxa"/>
          </w:tcPr>
          <w:p w14:paraId="1F8E8BB1" w14:textId="77777777" w:rsidR="0069712F" w:rsidRPr="00CA4DA1" w:rsidRDefault="0069712F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1C49E" w14:textId="51A6F5EF" w:rsidR="0069712F" w:rsidRPr="00CA4DA1" w:rsidRDefault="00737BEA" w:rsidP="00737BEA">
            <w:pPr>
              <w:pStyle w:val="3"/>
              <w:tabs>
                <w:tab w:val="clear" w:pos="360"/>
                <w:tab w:val="clear" w:pos="720"/>
                <w:tab w:val="decimal" w:pos="590"/>
              </w:tabs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30A789" w14:textId="77777777" w:rsidR="0069712F" w:rsidRPr="00CA4DA1" w:rsidRDefault="0069712F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7E6D8" w14:textId="7391D1FE" w:rsidR="0069712F" w:rsidRPr="00CA4DA1" w:rsidRDefault="00994A53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9,505</w:t>
            </w:r>
          </w:p>
        </w:tc>
        <w:tc>
          <w:tcPr>
            <w:tcW w:w="270" w:type="dxa"/>
          </w:tcPr>
          <w:p w14:paraId="7C7FCF85" w14:textId="77777777" w:rsidR="0069712F" w:rsidRPr="00CA4DA1" w:rsidRDefault="0069712F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492677" w14:textId="3C101FF6" w:rsidR="0069712F" w:rsidRPr="00CA4DA1" w:rsidRDefault="00737BEA" w:rsidP="00737BEA">
            <w:pPr>
              <w:pStyle w:val="3"/>
              <w:tabs>
                <w:tab w:val="clear" w:pos="360"/>
                <w:tab w:val="clear" w:pos="720"/>
                <w:tab w:val="decimal" w:pos="590"/>
              </w:tabs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8306E" w:rsidRPr="00CA4DA1" w14:paraId="1169EAF4" w14:textId="77777777" w:rsidTr="007F49EA">
        <w:tc>
          <w:tcPr>
            <w:tcW w:w="4068" w:type="dxa"/>
          </w:tcPr>
          <w:p w14:paraId="5B6870D1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CEBE0" w14:textId="5BBF819F" w:rsidR="0068306E" w:rsidRPr="00CA4DA1" w:rsidRDefault="0069712F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92,768</w:t>
            </w:r>
          </w:p>
        </w:tc>
        <w:tc>
          <w:tcPr>
            <w:tcW w:w="270" w:type="dxa"/>
          </w:tcPr>
          <w:p w14:paraId="7AB1C411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BBBC43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14,241</w:t>
            </w:r>
          </w:p>
        </w:tc>
        <w:tc>
          <w:tcPr>
            <w:tcW w:w="270" w:type="dxa"/>
          </w:tcPr>
          <w:p w14:paraId="0D32020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4760C" w14:textId="1DB58560" w:rsidR="0068306E" w:rsidRPr="00CA4DA1" w:rsidRDefault="00013B38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92,043</w:t>
            </w:r>
          </w:p>
        </w:tc>
        <w:tc>
          <w:tcPr>
            <w:tcW w:w="270" w:type="dxa"/>
          </w:tcPr>
          <w:p w14:paraId="3EB18A5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151F98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14,176</w:t>
            </w:r>
          </w:p>
        </w:tc>
      </w:tr>
      <w:tr w:rsidR="0068306E" w:rsidRPr="00CA4DA1" w14:paraId="201E13BD" w14:textId="77777777" w:rsidTr="007F49EA">
        <w:tc>
          <w:tcPr>
            <w:tcW w:w="4068" w:type="dxa"/>
            <w:shd w:val="clear" w:color="auto" w:fill="auto"/>
          </w:tcPr>
          <w:p w14:paraId="2767593A" w14:textId="7E44A386" w:rsidR="0068306E" w:rsidRPr="00CA4DA1" w:rsidRDefault="0068306E" w:rsidP="004553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2D6BD9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43A8C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6EDE4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12649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B68BEC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2A88F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96F43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306E" w:rsidRPr="00CA4DA1" w14:paraId="0BFFC945" w14:textId="77777777" w:rsidTr="00611AD9">
        <w:tc>
          <w:tcPr>
            <w:tcW w:w="4068" w:type="dxa"/>
            <w:shd w:val="clear" w:color="auto" w:fill="auto"/>
          </w:tcPr>
          <w:p w14:paraId="3CE80E8E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</w:tc>
        <w:tc>
          <w:tcPr>
            <w:tcW w:w="1080" w:type="dxa"/>
            <w:gridSpan w:val="2"/>
          </w:tcPr>
          <w:p w14:paraId="2D832FB5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A0F9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EFB9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D33D8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AC2AE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B658E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3B1FB" w14:textId="77777777" w:rsidR="0068306E" w:rsidRPr="00CA4DA1" w:rsidRDefault="0068306E" w:rsidP="0068306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06E" w:rsidRPr="00CA4DA1" w14:paraId="765824E8" w14:textId="77777777" w:rsidTr="00611AD9">
        <w:tc>
          <w:tcPr>
            <w:tcW w:w="4068" w:type="dxa"/>
            <w:shd w:val="clear" w:color="auto" w:fill="auto"/>
          </w:tcPr>
          <w:p w14:paraId="6ED922CC" w14:textId="77777777" w:rsidR="0068306E" w:rsidRPr="00CA4DA1" w:rsidRDefault="0068306E" w:rsidP="0068306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gridSpan w:val="2"/>
          </w:tcPr>
          <w:p w14:paraId="1B18D7EF" w14:textId="23640F7A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0ADFD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F854C" w14:textId="14051E32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8BE7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8E7D8" w14:textId="59B51C22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33BE2" w14:textId="77777777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D3508" w14:textId="7FB4E4A9" w:rsidR="0068306E" w:rsidRPr="00CA4DA1" w:rsidRDefault="0068306E" w:rsidP="00683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67B" w:rsidRPr="00CA4DA1" w14:paraId="75427AA6" w14:textId="77777777" w:rsidTr="00611AD9">
        <w:tc>
          <w:tcPr>
            <w:tcW w:w="4068" w:type="dxa"/>
            <w:shd w:val="clear" w:color="auto" w:fill="auto"/>
          </w:tcPr>
          <w:p w14:paraId="2E8CD08B" w14:textId="12B87A34" w:rsidR="00C4067B" w:rsidRPr="00CA4DA1" w:rsidRDefault="00C4067B" w:rsidP="00C4067B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1020"/>
              </w:tabs>
              <w:ind w:hanging="84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  <w:gridSpan w:val="2"/>
          </w:tcPr>
          <w:p w14:paraId="6B292C80" w14:textId="716CE2E3" w:rsidR="00C4067B" w:rsidRPr="00CA4DA1" w:rsidRDefault="00C4067B" w:rsidP="00D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D19B2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F8A6C" w14:textId="794908A3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7E9E1305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C9317" w14:textId="01DD3DE5" w:rsidR="00C4067B" w:rsidRPr="00CA4DA1" w:rsidRDefault="00C4067B" w:rsidP="00D947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B39EF7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639C2" w14:textId="1F9C243A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</w:p>
        </w:tc>
      </w:tr>
      <w:tr w:rsidR="00C4067B" w:rsidRPr="00CA4DA1" w14:paraId="077F7C5B" w14:textId="77777777" w:rsidTr="00611AD9">
        <w:tc>
          <w:tcPr>
            <w:tcW w:w="4068" w:type="dxa"/>
            <w:shd w:val="clear" w:color="auto" w:fill="auto"/>
          </w:tcPr>
          <w:p w14:paraId="644E3389" w14:textId="2C1CAB85" w:rsidR="00C4067B" w:rsidRPr="00CA4DA1" w:rsidRDefault="00C4067B" w:rsidP="00C4067B">
            <w:pPr>
              <w:pStyle w:val="ListParagraph"/>
              <w:numPr>
                <w:ilvl w:val="2"/>
                <w:numId w:val="17"/>
              </w:numPr>
              <w:ind w:hanging="84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80" w:type="dxa"/>
            <w:gridSpan w:val="2"/>
          </w:tcPr>
          <w:p w14:paraId="271C0708" w14:textId="44269B1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18,457</w:t>
            </w:r>
          </w:p>
        </w:tc>
        <w:tc>
          <w:tcPr>
            <w:tcW w:w="270" w:type="dxa"/>
          </w:tcPr>
          <w:p w14:paraId="794685D6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94AF8" w14:textId="18189FEB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270" w:type="dxa"/>
          </w:tcPr>
          <w:p w14:paraId="2B0DD90C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C69BD" w14:textId="03BBB6B1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18,439</w:t>
            </w:r>
          </w:p>
        </w:tc>
        <w:tc>
          <w:tcPr>
            <w:tcW w:w="270" w:type="dxa"/>
          </w:tcPr>
          <w:p w14:paraId="07816356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C8E65" w14:textId="535C603E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1,411</w:t>
            </w:r>
          </w:p>
        </w:tc>
      </w:tr>
      <w:tr w:rsidR="00C4067B" w:rsidRPr="00CA4DA1" w14:paraId="29FE22B0" w14:textId="77777777" w:rsidTr="00D9477F">
        <w:tc>
          <w:tcPr>
            <w:tcW w:w="4068" w:type="dxa"/>
            <w:shd w:val="clear" w:color="auto" w:fill="auto"/>
          </w:tcPr>
          <w:p w14:paraId="0F20E6CA" w14:textId="79452F78" w:rsidR="00C4067B" w:rsidRPr="00CA4DA1" w:rsidRDefault="00C4067B" w:rsidP="00C4067B">
            <w:pPr>
              <w:pStyle w:val="ListParagraph"/>
              <w:numPr>
                <w:ilvl w:val="2"/>
                <w:numId w:val="17"/>
              </w:numPr>
              <w:ind w:hanging="84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428F66" w14:textId="19E5105B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31,676</w:t>
            </w:r>
          </w:p>
        </w:tc>
        <w:tc>
          <w:tcPr>
            <w:tcW w:w="270" w:type="dxa"/>
          </w:tcPr>
          <w:p w14:paraId="208428DA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200326" w14:textId="03B120C5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2C257504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6D460" w14:textId="3D42D166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31,647</w:t>
            </w:r>
          </w:p>
        </w:tc>
        <w:tc>
          <w:tcPr>
            <w:tcW w:w="270" w:type="dxa"/>
          </w:tcPr>
          <w:p w14:paraId="050E2A04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6E8557" w14:textId="476819DC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1,489</w:t>
            </w:r>
          </w:p>
        </w:tc>
      </w:tr>
      <w:tr w:rsidR="00D9477F" w:rsidRPr="00CA4DA1" w14:paraId="6410948B" w14:textId="77777777" w:rsidTr="00D9477F">
        <w:tc>
          <w:tcPr>
            <w:tcW w:w="4068" w:type="dxa"/>
            <w:shd w:val="clear" w:color="auto" w:fill="auto"/>
          </w:tcPr>
          <w:p w14:paraId="1562932C" w14:textId="77777777" w:rsidR="00D9477F" w:rsidRPr="00CA4DA1" w:rsidRDefault="00D9477F" w:rsidP="00C4067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4B995" w14:textId="61A8BE07" w:rsidR="00D9477F" w:rsidRPr="00CA4DA1" w:rsidRDefault="00D9477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50,133</w:t>
            </w:r>
          </w:p>
        </w:tc>
        <w:tc>
          <w:tcPr>
            <w:tcW w:w="270" w:type="dxa"/>
          </w:tcPr>
          <w:p w14:paraId="0D403E42" w14:textId="77777777" w:rsidR="00D9477F" w:rsidRPr="00CA4DA1" w:rsidRDefault="00D9477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11522" w14:textId="7F463C73" w:rsidR="00D9477F" w:rsidRPr="00CA4DA1" w:rsidRDefault="00D9477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3,535</w:t>
            </w:r>
          </w:p>
        </w:tc>
        <w:tc>
          <w:tcPr>
            <w:tcW w:w="270" w:type="dxa"/>
          </w:tcPr>
          <w:p w14:paraId="62B4C229" w14:textId="77777777" w:rsidR="00D9477F" w:rsidRPr="00CA4DA1" w:rsidRDefault="00D9477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898386" w14:textId="0503D766" w:rsidR="00D9477F" w:rsidRPr="00CA4DA1" w:rsidRDefault="00D9477F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50,086</w:t>
            </w:r>
          </w:p>
        </w:tc>
        <w:tc>
          <w:tcPr>
            <w:tcW w:w="270" w:type="dxa"/>
          </w:tcPr>
          <w:p w14:paraId="75878358" w14:textId="77777777" w:rsidR="00D9477F" w:rsidRPr="00CA4DA1" w:rsidRDefault="00D9477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C6B4BD" w14:textId="1B97F3D9" w:rsidR="00D9477F" w:rsidRPr="00CA4DA1" w:rsidRDefault="00D9477F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3,509</w:t>
            </w:r>
          </w:p>
        </w:tc>
      </w:tr>
      <w:tr w:rsidR="00C4067B" w:rsidRPr="008F4919" w14:paraId="42C165D6" w14:textId="77777777" w:rsidTr="008F4919">
        <w:trPr>
          <w:trHeight w:val="217"/>
        </w:trPr>
        <w:tc>
          <w:tcPr>
            <w:tcW w:w="4068" w:type="dxa"/>
            <w:shd w:val="clear" w:color="auto" w:fill="auto"/>
          </w:tcPr>
          <w:p w14:paraId="126834D5" w14:textId="36C9CE8B" w:rsidR="00C4067B" w:rsidRPr="008F4919" w:rsidRDefault="00C4067B" w:rsidP="00C4067B">
            <w:pPr>
              <w:ind w:left="342" w:hanging="34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2BF930A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A78C14C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9C5236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0A8DAD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E9F832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EE3618A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21E0FF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C4067B" w:rsidRPr="00CA4DA1" w14:paraId="0673AEA2" w14:textId="77777777" w:rsidTr="00611AD9">
        <w:tc>
          <w:tcPr>
            <w:tcW w:w="4068" w:type="dxa"/>
            <w:shd w:val="clear" w:color="auto" w:fill="auto"/>
          </w:tcPr>
          <w:p w14:paraId="106C9C5C" w14:textId="77777777" w:rsidR="00C4067B" w:rsidRPr="00CA4DA1" w:rsidRDefault="00C4067B" w:rsidP="00C4067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1B73231" w14:textId="327599C5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(29,767)</w:t>
            </w:r>
          </w:p>
        </w:tc>
        <w:tc>
          <w:tcPr>
            <w:tcW w:w="270" w:type="dxa"/>
          </w:tcPr>
          <w:p w14:paraId="5C0D4130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AC1E8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(3,952)</w:t>
            </w:r>
          </w:p>
        </w:tc>
        <w:tc>
          <w:tcPr>
            <w:tcW w:w="270" w:type="dxa"/>
          </w:tcPr>
          <w:p w14:paraId="7D3D913B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F98E3A" w14:textId="0DC6B9C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(28,614)</w:t>
            </w:r>
          </w:p>
        </w:tc>
        <w:tc>
          <w:tcPr>
            <w:tcW w:w="270" w:type="dxa"/>
          </w:tcPr>
          <w:p w14:paraId="29D22269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7ED9BA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(3,952)</w:t>
            </w:r>
          </w:p>
        </w:tc>
      </w:tr>
      <w:tr w:rsidR="00C4067B" w:rsidRPr="008F4919" w14:paraId="076EBE6C" w14:textId="77777777" w:rsidTr="00611AD9">
        <w:tc>
          <w:tcPr>
            <w:tcW w:w="4068" w:type="dxa"/>
          </w:tcPr>
          <w:p w14:paraId="1EFF2C49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E529F2C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2B12CBC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DE24A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9AF215A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F5CD3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2B8F068" w14:textId="77777777" w:rsidR="00C4067B" w:rsidRPr="008F4919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B92E2" w14:textId="77777777" w:rsidR="00C4067B" w:rsidRPr="008F4919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4067B" w:rsidRPr="00CA4DA1" w14:paraId="701A9501" w14:textId="77777777" w:rsidTr="00611AD9">
        <w:tc>
          <w:tcPr>
            <w:tcW w:w="4068" w:type="dxa"/>
          </w:tcPr>
          <w:p w14:paraId="3E8BF24D" w14:textId="77777777" w:rsidR="00C4067B" w:rsidRPr="00CA4DA1" w:rsidRDefault="00C4067B" w:rsidP="00C4067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9DB4F3D" w14:textId="369BA02E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287,145</w:t>
            </w:r>
          </w:p>
        </w:tc>
        <w:tc>
          <w:tcPr>
            <w:tcW w:w="270" w:type="dxa"/>
          </w:tcPr>
          <w:p w14:paraId="0D7B93C8" w14:textId="77777777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E1111C" w14:textId="77777777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174,011</w:t>
            </w:r>
          </w:p>
        </w:tc>
        <w:tc>
          <w:tcPr>
            <w:tcW w:w="270" w:type="dxa"/>
          </w:tcPr>
          <w:p w14:paraId="4D5A3484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9D8186" w14:textId="61A928FB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286,878</w:t>
            </w:r>
          </w:p>
        </w:tc>
        <w:tc>
          <w:tcPr>
            <w:tcW w:w="270" w:type="dxa"/>
          </w:tcPr>
          <w:p w14:paraId="6D7EB5C9" w14:textId="77777777" w:rsidR="00C4067B" w:rsidRPr="00CA4DA1" w:rsidRDefault="00C4067B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10E47E" w14:textId="77777777" w:rsidR="00C4067B" w:rsidRPr="00CA4DA1" w:rsidRDefault="00C4067B" w:rsidP="00C4067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173,363</w:t>
            </w:r>
          </w:p>
        </w:tc>
      </w:tr>
    </w:tbl>
    <w:p w14:paraId="1180B0DC" w14:textId="6CD4761E" w:rsidR="0068306E" w:rsidRPr="00CA4DA1" w:rsidRDefault="0068306E" w:rsidP="00CE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A4DA1">
        <w:rPr>
          <w:rFonts w:ascii="Angsana New" w:hAnsi="Angsana New" w:hint="cs"/>
          <w:sz w:val="30"/>
          <w:szCs w:val="30"/>
        </w:rPr>
        <w:t xml:space="preserve"> 5 </w:t>
      </w:r>
      <w:r w:rsidRPr="00CA4DA1">
        <w:rPr>
          <w:rFonts w:ascii="Angsana New" w:hAnsi="Angsana New" w:hint="cs"/>
          <w:sz w:val="30"/>
          <w:szCs w:val="30"/>
          <w:cs/>
        </w:rPr>
        <w:t>เมษายน</w:t>
      </w:r>
      <w:r w:rsidRPr="00CA4DA1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</w:rPr>
        <w:t xml:space="preserve">2562 </w:t>
      </w:r>
      <w:r w:rsidRPr="00CA4DA1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A4DA1">
        <w:rPr>
          <w:rFonts w:ascii="Angsana New" w:hAnsi="Angsana New" w:hint="cs"/>
          <w:sz w:val="30"/>
          <w:szCs w:val="30"/>
        </w:rPr>
        <w:t>20</w:t>
      </w:r>
      <w:r w:rsidRPr="00CA4DA1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A4DA1">
        <w:rPr>
          <w:rFonts w:ascii="Angsana New" w:hAnsi="Angsana New" w:hint="cs"/>
          <w:sz w:val="30"/>
          <w:szCs w:val="30"/>
        </w:rPr>
        <w:t>400</w:t>
      </w:r>
      <w:r w:rsidRPr="00CA4DA1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CA4DA1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CA4DA1">
        <w:rPr>
          <w:rFonts w:ascii="Angsana New" w:hAnsi="Angsana New" w:hint="cs"/>
          <w:sz w:val="30"/>
          <w:szCs w:val="30"/>
          <w:rtl/>
          <w:cs/>
        </w:rPr>
        <w:t>ปี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</w:rPr>
        <w:t>2562</w:t>
      </w:r>
      <w:r w:rsidRPr="00CA4DA1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="00894ECE" w:rsidRPr="00CA4D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E70F2" w:rsidRPr="00CA4DA1">
        <w:rPr>
          <w:rFonts w:ascii="Angsana New" w:hAnsi="Angsana New" w:hint="cs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312F88E" w14:textId="77777777" w:rsidR="001A6C39" w:rsidRPr="00326683" w:rsidRDefault="001A6C39" w:rsidP="00FE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2"/>
          <w:szCs w:val="22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515EFE" w:rsidRPr="00CA4DA1" w14:paraId="5AC2BEC5" w14:textId="77777777" w:rsidTr="00A6030F">
        <w:tc>
          <w:tcPr>
            <w:tcW w:w="4230" w:type="dxa"/>
            <w:vMerge w:val="restart"/>
          </w:tcPr>
          <w:p w14:paraId="6A896676" w14:textId="77777777" w:rsidR="00515EFE" w:rsidRPr="00CA4DA1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  <w:p w14:paraId="4FB0E58D" w14:textId="7AFA2C7B" w:rsidR="00515EFE" w:rsidRPr="00CA4DA1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515EFE" w:rsidRPr="00CA4DA1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CA4DA1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CA4DA1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EFE" w:rsidRPr="00CA4DA1" w14:paraId="5C52D964" w14:textId="77777777" w:rsidTr="00A6030F">
        <w:tc>
          <w:tcPr>
            <w:tcW w:w="4230" w:type="dxa"/>
            <w:vMerge/>
          </w:tcPr>
          <w:p w14:paraId="7C1D6600" w14:textId="77777777" w:rsidR="00515EFE" w:rsidRPr="00CA4DA1" w:rsidRDefault="00515EFE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EDF176C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56" w:type="dxa"/>
          </w:tcPr>
          <w:p w14:paraId="1F9242CF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19B7FF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7AB47F56" w14:textId="77777777" w:rsidR="00515EFE" w:rsidRPr="00CA4DA1" w:rsidRDefault="00515EFE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5EDF1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2061F61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FEE8435" w14:textId="77777777" w:rsidR="00515EFE" w:rsidRPr="00CA4DA1" w:rsidRDefault="00515EFE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361CE3" w:rsidRPr="00CA4DA1" w14:paraId="6F7FAE3D" w14:textId="77777777" w:rsidTr="00A6030F">
        <w:tc>
          <w:tcPr>
            <w:tcW w:w="4230" w:type="dxa"/>
          </w:tcPr>
          <w:p w14:paraId="716ABFFF" w14:textId="77777777" w:rsidR="00361CE3" w:rsidRPr="00CA4DA1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361CE3" w:rsidRPr="00CA4DA1" w14:paraId="388DF95B" w14:textId="77777777" w:rsidTr="00A6030F">
        <w:tc>
          <w:tcPr>
            <w:tcW w:w="4230" w:type="dxa"/>
          </w:tcPr>
          <w:p w14:paraId="104C43D0" w14:textId="77777777" w:rsidR="00361CE3" w:rsidRPr="00CA4DA1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079D14B6" w:rsidR="00361CE3" w:rsidRPr="00CA4DA1" w:rsidRDefault="009957A1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56" w:type="dxa"/>
          </w:tcPr>
          <w:p w14:paraId="141C678C" w14:textId="77777777" w:rsidR="00361CE3" w:rsidRPr="00CA4DA1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2E2B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270" w:type="dxa"/>
          </w:tcPr>
          <w:p w14:paraId="14A0E5F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2ED00" w14:textId="2991374D" w:rsidR="00361CE3" w:rsidRPr="00CA4DA1" w:rsidRDefault="009957A1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70" w:type="dxa"/>
          </w:tcPr>
          <w:p w14:paraId="346B02A6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178A5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2.6</w:t>
            </w:r>
          </w:p>
        </w:tc>
      </w:tr>
      <w:tr w:rsidR="00361CE3" w:rsidRPr="00CA4DA1" w14:paraId="304BE988" w14:textId="77777777" w:rsidTr="00A6030F">
        <w:tc>
          <w:tcPr>
            <w:tcW w:w="4230" w:type="dxa"/>
          </w:tcPr>
          <w:p w14:paraId="39A3E05D" w14:textId="77777777" w:rsidR="00361CE3" w:rsidRPr="00CA4DA1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094" w:type="dxa"/>
          </w:tcPr>
          <w:p w14:paraId="5EE3347D" w14:textId="301B1787" w:rsidR="00361CE3" w:rsidRPr="00CA4DA1" w:rsidRDefault="009957A1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56" w:type="dxa"/>
          </w:tcPr>
          <w:p w14:paraId="4D617E0B" w14:textId="77777777" w:rsidR="00361CE3" w:rsidRPr="00CA4DA1" w:rsidRDefault="00361CE3" w:rsidP="00361C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D55A5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563B792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2A6D4" w14:textId="100602E0" w:rsidR="00361CE3" w:rsidRPr="00CA4DA1" w:rsidRDefault="009957A1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74E6E39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B4EF44" w14:textId="77777777" w:rsidR="00361CE3" w:rsidRPr="00CA4DA1" w:rsidRDefault="00361CE3" w:rsidP="00361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</w:tbl>
    <w:p w14:paraId="6B4ADA79" w14:textId="77777777" w:rsidR="00FE0D79" w:rsidRPr="00326683" w:rsidRDefault="00FE0D7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1AC4C85" w14:textId="77777777" w:rsidR="00B438F8" w:rsidRPr="00CA4DA1" w:rsidRDefault="002572A6" w:rsidP="0030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CA4DA1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3A0047D5" w14:textId="77777777" w:rsidR="00993A79" w:rsidRPr="00326683" w:rsidRDefault="00993A79" w:rsidP="0073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7F45D9C" w14:textId="17EE3876" w:rsidR="00AD3C59" w:rsidRPr="00326683" w:rsidRDefault="00993A79" w:rsidP="0045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2668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326683">
        <w:rPr>
          <w:rFonts w:ascii="Angsana New" w:hAnsi="Angsana New"/>
          <w:spacing w:val="-4"/>
          <w:sz w:val="30"/>
          <w:szCs w:val="30"/>
        </w:rPr>
        <w:t xml:space="preserve">31 </w:t>
      </w:r>
      <w:r w:rsidRPr="0032668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326683">
        <w:rPr>
          <w:rFonts w:ascii="Angsana New" w:hAnsi="Angsana New"/>
          <w:spacing w:val="-4"/>
          <w:sz w:val="30"/>
          <w:szCs w:val="30"/>
        </w:rPr>
        <w:t>25</w:t>
      </w:r>
      <w:r w:rsidR="00FD4C66" w:rsidRPr="00326683">
        <w:rPr>
          <w:rFonts w:ascii="Angsana New" w:hAnsi="Angsana New"/>
          <w:spacing w:val="-4"/>
          <w:sz w:val="30"/>
          <w:szCs w:val="30"/>
        </w:rPr>
        <w:t>6</w:t>
      </w:r>
      <w:r w:rsidR="00361CE3" w:rsidRPr="00326683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FD4C66" w:rsidRPr="00326683">
        <w:rPr>
          <w:rFonts w:ascii="Angsana New" w:hAnsi="Angsana New"/>
          <w:spacing w:val="-4"/>
          <w:sz w:val="30"/>
          <w:szCs w:val="30"/>
        </w:rPr>
        <w:t xml:space="preserve"> </w:t>
      </w:r>
      <w:r w:rsidRPr="00326683">
        <w:rPr>
          <w:rFonts w:ascii="Angsana New" w:hAnsi="Angsana New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957A1" w:rsidRPr="00326683">
        <w:rPr>
          <w:rFonts w:ascii="Angsana New" w:hAnsi="Angsana New"/>
          <w:spacing w:val="-4"/>
          <w:sz w:val="30"/>
          <w:szCs w:val="30"/>
        </w:rPr>
        <w:t xml:space="preserve"> 8</w:t>
      </w:r>
      <w:r w:rsidR="008F1C20" w:rsidRPr="00326683">
        <w:rPr>
          <w:rFonts w:ascii="Angsana New" w:hAnsi="Angsana New"/>
          <w:spacing w:val="-4"/>
          <w:sz w:val="30"/>
          <w:szCs w:val="30"/>
        </w:rPr>
        <w:t xml:space="preserve"> </w:t>
      </w:r>
      <w:r w:rsidRPr="00326683">
        <w:rPr>
          <w:rFonts w:ascii="Angsana New" w:hAnsi="Angsana New"/>
          <w:spacing w:val="-4"/>
          <w:sz w:val="30"/>
          <w:szCs w:val="30"/>
          <w:cs/>
        </w:rPr>
        <w:t>ปี</w:t>
      </w:r>
      <w:r w:rsidRPr="0032668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Pr="00326683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2D194C" w:rsidRPr="00326683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61CE3" w:rsidRPr="00326683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Pr="0032668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61CE3" w:rsidRPr="00326683">
        <w:rPr>
          <w:rFonts w:ascii="Angsana New" w:hAnsi="Angsana New" w:hint="cs"/>
          <w:i/>
          <w:iCs/>
          <w:spacing w:val="-4"/>
          <w:sz w:val="30"/>
          <w:szCs w:val="30"/>
          <w:cs/>
        </w:rPr>
        <w:t>9</w:t>
      </w:r>
      <w:r w:rsidRPr="0032668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26683">
        <w:rPr>
          <w:rFonts w:ascii="Angsana New" w:hAnsi="Angsana New"/>
          <w:i/>
          <w:iCs/>
          <w:spacing w:val="-4"/>
          <w:sz w:val="30"/>
          <w:szCs w:val="30"/>
          <w:cs/>
        </w:rPr>
        <w:t>ปี)</w:t>
      </w:r>
    </w:p>
    <w:p w14:paraId="03D8A0A8" w14:textId="77777777" w:rsidR="00611AD9" w:rsidRPr="00326683" w:rsidRDefault="00611AD9" w:rsidP="0045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4B803BC" w14:textId="77777777" w:rsidR="00993A79" w:rsidRPr="00CA4DA1" w:rsidRDefault="00993A79" w:rsidP="00CB4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27429E0" w14:textId="77777777" w:rsidR="00CB4246" w:rsidRPr="00326683" w:rsidRDefault="00CB4246" w:rsidP="00CB4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color w:val="0000FF"/>
          <w:sz w:val="22"/>
          <w:szCs w:val="22"/>
        </w:rPr>
      </w:pPr>
    </w:p>
    <w:p w14:paraId="63EDC05B" w14:textId="77777777" w:rsidR="00515EFE" w:rsidRPr="00CA4DA1" w:rsidRDefault="00515EFE" w:rsidP="005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9A52457" w14:textId="5F6FF798" w:rsidR="009E3161" w:rsidRPr="00326683" w:rsidRDefault="009E3161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CA4DA1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CA4DA1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453B0" w:rsidRPr="00CA4DA1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CA4DA1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59012ABD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794C4D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0B82F445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9E1BA62" w14:textId="251E6C40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94C4D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551170" w:rsidRPr="00CA4DA1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77777777" w:rsidR="00A453B0" w:rsidRPr="00CA4DA1" w:rsidRDefault="00A453B0" w:rsidP="000F7D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319CBC5A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4F2A77A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0FEAE8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19B39C3A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7D1DA9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4CE7A5E6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D449A9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A453B0" w:rsidRPr="00CA4DA1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A453B0" w:rsidRPr="00CA4DA1" w:rsidRDefault="00A453B0" w:rsidP="000F7D53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59A8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1170" w:rsidRPr="00CA4DA1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A453B0" w:rsidRPr="00CA4DA1" w:rsidRDefault="00A453B0" w:rsidP="000F7D5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F763A75" w14:textId="5B7C7B86" w:rsidR="00A453B0" w:rsidRPr="00CA4DA1" w:rsidRDefault="00D0075E" w:rsidP="00551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(11,484</w:t>
            </w:r>
            <w:r w:rsidR="00551170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5AD9323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EF290A4" w14:textId="0367BB26" w:rsidR="00A453B0" w:rsidRPr="00CA4DA1" w:rsidRDefault="00B333D2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</w:t>
            </w:r>
            <w:r w:rsidR="007C5010" w:rsidRPr="00CA4DA1">
              <w:rPr>
                <w:rFonts w:ascii="Angsana New" w:hAnsi="Angsana New"/>
                <w:sz w:val="30"/>
                <w:szCs w:val="30"/>
              </w:rPr>
              <w:t>6,912</w:t>
            </w:r>
            <w:r w:rsidRPr="00CA4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AA39ED8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11B84F" w14:textId="755E8D76" w:rsidR="00A453B0" w:rsidRPr="00CA4DA1" w:rsidRDefault="00D0075E" w:rsidP="006957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12,371</w:t>
            </w:r>
          </w:p>
        </w:tc>
        <w:tc>
          <w:tcPr>
            <w:tcW w:w="235" w:type="dxa"/>
            <w:vAlign w:val="center"/>
          </w:tcPr>
          <w:p w14:paraId="0CD88180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8ECB3F6" w14:textId="0F676AA1" w:rsidR="00A453B0" w:rsidRPr="00CA4DA1" w:rsidRDefault="007C5010" w:rsidP="00B333D2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</w:tr>
      <w:tr w:rsidR="00551170" w:rsidRPr="00CA4DA1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A453B0" w:rsidRPr="00CA4DA1" w:rsidRDefault="00A453B0" w:rsidP="000F7D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706069A1" w:rsidR="00A453B0" w:rsidRPr="00CA4DA1" w:rsidRDefault="00D0075E" w:rsidP="005511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11,872</w:t>
            </w:r>
          </w:p>
        </w:tc>
        <w:tc>
          <w:tcPr>
            <w:tcW w:w="233" w:type="dxa"/>
          </w:tcPr>
          <w:p w14:paraId="08572390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FBEF35" w14:textId="4431FC5D" w:rsidR="00A453B0" w:rsidRPr="00CA4DA1" w:rsidRDefault="007C5010" w:rsidP="00B333D2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7,204</w:t>
            </w:r>
          </w:p>
        </w:tc>
        <w:tc>
          <w:tcPr>
            <w:tcW w:w="233" w:type="dxa"/>
          </w:tcPr>
          <w:p w14:paraId="091477F5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14AB237" w14:textId="08C75E96" w:rsidR="00A453B0" w:rsidRPr="00CA4DA1" w:rsidRDefault="00CC1224" w:rsidP="00C9697B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0075E" w:rsidRPr="00CA4DA1">
              <w:rPr>
                <w:rFonts w:ascii="Angsana New" w:hAnsi="Angsana New"/>
                <w:sz w:val="30"/>
                <w:szCs w:val="30"/>
                <w:lang w:bidi="th-TH"/>
              </w:rPr>
              <w:t>11,155</w:t>
            </w: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59A3DB5E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39ADB" w14:textId="11C9222E" w:rsidR="00A453B0" w:rsidRPr="00CA4DA1" w:rsidRDefault="00B333D2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C5010" w:rsidRPr="00CA4DA1">
              <w:rPr>
                <w:rFonts w:ascii="Angsana New" w:hAnsi="Angsana New"/>
                <w:sz w:val="30"/>
                <w:szCs w:val="30"/>
                <w:lang w:bidi="th-TH"/>
              </w:rPr>
              <w:t>6,784</w:t>
            </w: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3D87B8AE" w14:textId="77777777" w:rsidR="00A453B0" w:rsidRPr="00326683" w:rsidRDefault="00A453B0" w:rsidP="00065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CA4DA1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CA4DA1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A4DA1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A4DA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453B0" w:rsidRPr="00CA4DA1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CA4DA1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5605AA12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B333D2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0EFB9194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40C9642" w14:textId="153D9672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B333D2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A453B0" w:rsidRPr="00CA4DA1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77777777" w:rsidR="00A453B0" w:rsidRPr="00CA4DA1" w:rsidRDefault="00A453B0" w:rsidP="000F7D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F8BF882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57C965CC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532364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64819CD3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6A4143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165695C9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BD0FD2" w14:textId="77777777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A453B0" w:rsidRPr="00CA4DA1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A453B0" w:rsidRPr="00CA4DA1" w:rsidRDefault="00A453B0" w:rsidP="000F7D53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A453B0" w:rsidRPr="00CA4DA1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333D2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53B0" w:rsidRPr="00CA4DA1" w14:paraId="228B334B" w14:textId="77777777" w:rsidTr="00A6030F">
        <w:trPr>
          <w:trHeight w:val="20"/>
        </w:trPr>
        <w:tc>
          <w:tcPr>
            <w:tcW w:w="4320" w:type="dxa"/>
          </w:tcPr>
          <w:p w14:paraId="78B65C61" w14:textId="77777777" w:rsidR="00A453B0" w:rsidRPr="00CA4DA1" w:rsidRDefault="00A453B0" w:rsidP="000F7D5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702F42C" w14:textId="250229EB" w:rsidR="00A453B0" w:rsidRPr="00CA4DA1" w:rsidRDefault="00C9697B" w:rsidP="00C9697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(11,484)</w:t>
            </w:r>
          </w:p>
        </w:tc>
        <w:tc>
          <w:tcPr>
            <w:tcW w:w="233" w:type="dxa"/>
            <w:vAlign w:val="center"/>
          </w:tcPr>
          <w:p w14:paraId="175DE413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08036733" w14:textId="6CB48F4A" w:rsidR="00A453B0" w:rsidRPr="00CA4DA1" w:rsidRDefault="00B333D2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(6,</w:t>
            </w:r>
            <w:r w:rsidR="007C5010" w:rsidRPr="00CA4DA1">
              <w:rPr>
                <w:rFonts w:ascii="Angsana New" w:hAnsi="Angsana New"/>
                <w:sz w:val="30"/>
                <w:szCs w:val="30"/>
              </w:rPr>
              <w:t>912</w:t>
            </w:r>
            <w:r w:rsidRPr="00CA4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059ACF25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F097A16" w14:textId="11FDB2A5" w:rsidR="00A453B0" w:rsidRPr="00CA4DA1" w:rsidRDefault="00695797" w:rsidP="006957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12,371</w:t>
            </w:r>
          </w:p>
        </w:tc>
        <w:tc>
          <w:tcPr>
            <w:tcW w:w="235" w:type="dxa"/>
            <w:vAlign w:val="center"/>
          </w:tcPr>
          <w:p w14:paraId="499D67F2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6A99378" w14:textId="1DCB25FB" w:rsidR="00A453B0" w:rsidRPr="00CA4DA1" w:rsidRDefault="007C5010" w:rsidP="00B333D2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</w:tr>
      <w:tr w:rsidR="00A453B0" w:rsidRPr="00CA4DA1" w14:paraId="550ED2B0" w14:textId="77777777" w:rsidTr="00A6030F">
        <w:trPr>
          <w:trHeight w:val="20"/>
        </w:trPr>
        <w:tc>
          <w:tcPr>
            <w:tcW w:w="4320" w:type="dxa"/>
          </w:tcPr>
          <w:p w14:paraId="513B8FC6" w14:textId="77777777" w:rsidR="00A453B0" w:rsidRPr="00CA4DA1" w:rsidRDefault="00A453B0" w:rsidP="000F7D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5077C5D" w14:textId="44CA6E9C" w:rsidR="00A453B0" w:rsidRPr="00CA4DA1" w:rsidRDefault="00C9697B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11,872</w:t>
            </w:r>
          </w:p>
        </w:tc>
        <w:tc>
          <w:tcPr>
            <w:tcW w:w="233" w:type="dxa"/>
          </w:tcPr>
          <w:p w14:paraId="3B3AE908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E0AAB73" w14:textId="6C2F81B5" w:rsidR="00A453B0" w:rsidRPr="00CA4DA1" w:rsidRDefault="007C5010" w:rsidP="00B333D2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7,204</w:t>
            </w:r>
          </w:p>
        </w:tc>
        <w:tc>
          <w:tcPr>
            <w:tcW w:w="233" w:type="dxa"/>
          </w:tcPr>
          <w:p w14:paraId="5A6048EC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ADA6006" w14:textId="51886302" w:rsidR="00A453B0" w:rsidRPr="00CA4DA1" w:rsidRDefault="00695797" w:rsidP="00695797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(11,155)</w:t>
            </w:r>
          </w:p>
        </w:tc>
        <w:tc>
          <w:tcPr>
            <w:tcW w:w="235" w:type="dxa"/>
          </w:tcPr>
          <w:p w14:paraId="66A29B4C" w14:textId="77777777" w:rsidR="00A453B0" w:rsidRPr="00CA4DA1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2C99A4" w14:textId="66A44478" w:rsidR="00A453B0" w:rsidRPr="00CA4DA1" w:rsidRDefault="00B333D2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(6,</w:t>
            </w:r>
            <w:r w:rsidR="007C5010" w:rsidRPr="00CA4DA1">
              <w:rPr>
                <w:rFonts w:ascii="Angsana New" w:hAnsi="Angsana New"/>
                <w:sz w:val="30"/>
                <w:szCs w:val="30"/>
                <w:lang w:bidi="th-TH"/>
              </w:rPr>
              <w:t>784</w:t>
            </w: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7FF2884C" w14:textId="39D665B6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663B590" w14:textId="77777777" w:rsidR="000A10DE" w:rsidRPr="00CA4DA1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270"/>
        <w:gridCol w:w="990"/>
        <w:gridCol w:w="270"/>
        <w:gridCol w:w="990"/>
        <w:gridCol w:w="272"/>
        <w:gridCol w:w="990"/>
        <w:gridCol w:w="270"/>
        <w:gridCol w:w="990"/>
      </w:tblGrid>
      <w:tr w:rsidR="00DA55FE" w:rsidRPr="00CA4DA1" w14:paraId="59F49E80" w14:textId="77777777" w:rsidTr="00531F96">
        <w:trPr>
          <w:cantSplit/>
          <w:tblHeader/>
        </w:trPr>
        <w:tc>
          <w:tcPr>
            <w:tcW w:w="3330" w:type="dxa"/>
          </w:tcPr>
          <w:p w14:paraId="0A3902CC" w14:textId="0AA47B25" w:rsidR="00DA55FE" w:rsidRPr="00CA4DA1" w:rsidRDefault="00DA55FE" w:rsidP="00611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2D0967" w14:textId="77777777" w:rsidR="00DA55FE" w:rsidRPr="00CA4DA1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2CE7E3A" w14:textId="77777777" w:rsidR="00DA55FE" w:rsidRPr="00CA4DA1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</w:tcPr>
          <w:p w14:paraId="46CD2753" w14:textId="77777777" w:rsidR="00DA55FE" w:rsidRPr="00CA4DA1" w:rsidRDefault="00EE5EF4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882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4C66"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361CE3"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76A7418" w14:textId="77777777" w:rsidR="00DA55FE" w:rsidRPr="00CA4DA1" w:rsidRDefault="00FD4C66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</w:t>
            </w:r>
            <w:r w:rsidR="002D194C" w:rsidRPr="00CA4DA1">
              <w:rPr>
                <w:rFonts w:ascii="Angsana New" w:hAnsi="Angsana New"/>
                <w:sz w:val="30"/>
                <w:szCs w:val="30"/>
              </w:rPr>
              <w:t>6</w:t>
            </w:r>
            <w:r w:rsidR="00361CE3"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A55FE" w:rsidRPr="00CA4DA1" w14:paraId="690AD88A" w14:textId="77777777" w:rsidTr="00531F96">
        <w:trPr>
          <w:cantSplit/>
          <w:tblHeader/>
        </w:trPr>
        <w:tc>
          <w:tcPr>
            <w:tcW w:w="3330" w:type="dxa"/>
          </w:tcPr>
          <w:p w14:paraId="18716FEA" w14:textId="77777777" w:rsidR="00DA55FE" w:rsidRPr="00CA4DA1" w:rsidRDefault="00DA55FE" w:rsidP="00B345C9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52DF2E90" w14:textId="77777777" w:rsidR="00DA55FE" w:rsidRPr="00CA4DA1" w:rsidRDefault="00DA55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70A19E3" w14:textId="77777777" w:rsidR="00DA55FE" w:rsidRPr="00CA4DA1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8FEF8F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E60F79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EC7C95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2" w:type="dxa"/>
          </w:tcPr>
          <w:p w14:paraId="787441FB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442EE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586AF7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C8303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A55FE" w:rsidRPr="00CA4DA1" w14:paraId="78E006A2" w14:textId="77777777" w:rsidTr="00531F96">
        <w:trPr>
          <w:cantSplit/>
          <w:tblHeader/>
        </w:trPr>
        <w:tc>
          <w:tcPr>
            <w:tcW w:w="3330" w:type="dxa"/>
          </w:tcPr>
          <w:p w14:paraId="602206CA" w14:textId="77777777" w:rsidR="00DA55FE" w:rsidRPr="00CA4DA1" w:rsidRDefault="00DA55FE" w:rsidP="00B345C9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6B595D" w14:textId="77777777" w:rsidR="00DA55FE" w:rsidRPr="00CA4DA1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7550006D" w14:textId="77777777" w:rsidR="00DA55FE" w:rsidRPr="00CA4DA1" w:rsidRDefault="00DA55FE" w:rsidP="00B345C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192D45EB" w14:textId="77777777" w:rsidR="00DA55FE" w:rsidRPr="00CA4DA1" w:rsidRDefault="00DA55FE" w:rsidP="00F010E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(พันหุ้น / พันบาท)</w:t>
            </w:r>
          </w:p>
        </w:tc>
      </w:tr>
      <w:tr w:rsidR="00361CE3" w:rsidRPr="00CA4DA1" w14:paraId="3EBED4B9" w14:textId="77777777" w:rsidTr="00531F96">
        <w:trPr>
          <w:cantSplit/>
        </w:trPr>
        <w:tc>
          <w:tcPr>
            <w:tcW w:w="3330" w:type="dxa"/>
          </w:tcPr>
          <w:p w14:paraId="4A580D33" w14:textId="1BDC394A" w:rsidR="00361CE3" w:rsidRPr="00CA4DA1" w:rsidRDefault="000B25B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EFF400F" w14:textId="7B05380A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4953D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2166FF" w14:textId="637F21D3" w:rsidR="00361CE3" w:rsidRPr="00CA4DA1" w:rsidRDefault="00D5458D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334CAF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34CAF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2D7917F5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98EB3F" w14:textId="0B42B70F" w:rsidR="00361CE3" w:rsidRPr="00CA4DA1" w:rsidRDefault="00D5458D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334CAF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34CAF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2" w:type="dxa"/>
          </w:tcPr>
          <w:p w14:paraId="1A85902E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F8E258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199,218</w:t>
            </w:r>
          </w:p>
        </w:tc>
        <w:tc>
          <w:tcPr>
            <w:tcW w:w="270" w:type="dxa"/>
          </w:tcPr>
          <w:p w14:paraId="37101533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0A0716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199,218</w:t>
            </w:r>
          </w:p>
        </w:tc>
      </w:tr>
      <w:tr w:rsidR="000B25B0" w:rsidRPr="00CA4DA1" w14:paraId="5414CB85" w14:textId="77777777" w:rsidTr="00360B91">
        <w:trPr>
          <w:cantSplit/>
          <w:trHeight w:val="170"/>
        </w:trPr>
        <w:tc>
          <w:tcPr>
            <w:tcW w:w="3330" w:type="dxa"/>
          </w:tcPr>
          <w:p w14:paraId="21E0E226" w14:textId="77777777" w:rsidR="000B25B0" w:rsidRPr="00CA4DA1" w:rsidRDefault="000B25B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B508008" w14:textId="77777777" w:rsidR="000B25B0" w:rsidRPr="00CA4DA1" w:rsidRDefault="000B25B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A4C9489" w14:textId="77777777" w:rsidR="000B25B0" w:rsidRPr="00CA4DA1" w:rsidRDefault="000B25B0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EB3F9D" w14:textId="77777777" w:rsidR="000B25B0" w:rsidRPr="00CA4DA1" w:rsidRDefault="000B25B0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9F41677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0EC86C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2" w:type="dxa"/>
          </w:tcPr>
          <w:p w14:paraId="462B8E02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F3B41A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5106F7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684EA14" w14:textId="77777777" w:rsidR="000B25B0" w:rsidRPr="00CA4DA1" w:rsidRDefault="000B25B0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361CE3" w:rsidRPr="00CA4DA1" w14:paraId="62B506E0" w14:textId="77777777" w:rsidTr="00531F96">
        <w:trPr>
          <w:cantSplit/>
        </w:trPr>
        <w:tc>
          <w:tcPr>
            <w:tcW w:w="3330" w:type="dxa"/>
          </w:tcPr>
          <w:p w14:paraId="7DF9F62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810" w:type="dxa"/>
          </w:tcPr>
          <w:p w14:paraId="79661E9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FBB8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AFB72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D1B7B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41A13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608FCF5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DD035E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D7081C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5F07A5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1CE3" w:rsidRPr="00CA4DA1" w14:paraId="4A25635B" w14:textId="77777777" w:rsidTr="00531F96">
        <w:trPr>
          <w:cantSplit/>
        </w:trPr>
        <w:tc>
          <w:tcPr>
            <w:tcW w:w="3330" w:type="dxa"/>
          </w:tcPr>
          <w:p w14:paraId="55D5B99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33D6CC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324D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88945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270C02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0490CC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933EDC6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35B4F2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6B9709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8DF60E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B91" w:rsidRPr="00CA4DA1" w14:paraId="1A461D71" w14:textId="77777777" w:rsidTr="00531F96">
        <w:trPr>
          <w:cantSplit/>
        </w:trPr>
        <w:tc>
          <w:tcPr>
            <w:tcW w:w="3330" w:type="dxa"/>
          </w:tcPr>
          <w:p w14:paraId="17618608" w14:textId="77777777" w:rsidR="00360B91" w:rsidRPr="00CA4DA1" w:rsidRDefault="00360B91" w:rsidP="003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5FB0EF" w14:textId="77777777" w:rsidR="00360B91" w:rsidRPr="00CA4DA1" w:rsidRDefault="00360B91" w:rsidP="003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137400" w14:textId="77777777" w:rsidR="00360B91" w:rsidRPr="00CA4DA1" w:rsidRDefault="00360B91" w:rsidP="003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60029" w14:textId="18CF3FEF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199,218</w:t>
            </w:r>
          </w:p>
        </w:tc>
        <w:tc>
          <w:tcPr>
            <w:tcW w:w="270" w:type="dxa"/>
          </w:tcPr>
          <w:p w14:paraId="30510EC5" w14:textId="77777777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B0684B" w14:textId="30547B10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199,218</w:t>
            </w:r>
          </w:p>
        </w:tc>
        <w:tc>
          <w:tcPr>
            <w:tcW w:w="272" w:type="dxa"/>
          </w:tcPr>
          <w:p w14:paraId="7A9DDF15" w14:textId="77777777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8420AB" w14:textId="77777777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199,218</w:t>
            </w:r>
          </w:p>
        </w:tc>
        <w:tc>
          <w:tcPr>
            <w:tcW w:w="270" w:type="dxa"/>
          </w:tcPr>
          <w:p w14:paraId="08E5F34D" w14:textId="77777777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B386C5" w14:textId="77777777" w:rsidR="00360B91" w:rsidRPr="00CA4DA1" w:rsidRDefault="00360B91" w:rsidP="00360B9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199,218</w:t>
            </w:r>
          </w:p>
        </w:tc>
      </w:tr>
      <w:tr w:rsidR="00360B91" w:rsidRPr="00CA4DA1" w14:paraId="0C362B93" w14:textId="77777777" w:rsidTr="00531F96">
        <w:trPr>
          <w:cantSplit/>
        </w:trPr>
        <w:tc>
          <w:tcPr>
            <w:tcW w:w="3330" w:type="dxa"/>
          </w:tcPr>
          <w:p w14:paraId="6693D484" w14:textId="2D714F19" w:rsidR="00360B91" w:rsidRPr="00CA4DA1" w:rsidRDefault="00360B91" w:rsidP="003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ออกหุ้นใหม่</w:t>
            </w:r>
          </w:p>
        </w:tc>
        <w:tc>
          <w:tcPr>
            <w:tcW w:w="810" w:type="dxa"/>
          </w:tcPr>
          <w:p w14:paraId="504CAAE3" w14:textId="5AD1A2E4" w:rsidR="00360B91" w:rsidRPr="00CA4DA1" w:rsidRDefault="00277CCF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44A5A0" w14:textId="77777777" w:rsidR="00360B91" w:rsidRPr="00CA4DA1" w:rsidRDefault="00360B91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2B8D3" w14:textId="2B9B43DD" w:rsidR="00360B91" w:rsidRPr="00CA4DA1" w:rsidRDefault="00360B91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1,743</w:t>
            </w:r>
          </w:p>
        </w:tc>
        <w:tc>
          <w:tcPr>
            <w:tcW w:w="270" w:type="dxa"/>
          </w:tcPr>
          <w:p w14:paraId="53C95E5A" w14:textId="77777777" w:rsidR="00360B91" w:rsidRPr="00CA4DA1" w:rsidRDefault="00360B91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358B84" w14:textId="7E8747A1" w:rsidR="00360B91" w:rsidRPr="00CA4DA1" w:rsidRDefault="00360B91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1,743</w:t>
            </w:r>
          </w:p>
        </w:tc>
        <w:tc>
          <w:tcPr>
            <w:tcW w:w="272" w:type="dxa"/>
          </w:tcPr>
          <w:p w14:paraId="74364B93" w14:textId="77777777" w:rsidR="00360B91" w:rsidRPr="00CA4DA1" w:rsidRDefault="00360B91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FE33B9" w14:textId="3762ECC1" w:rsidR="00360B91" w:rsidRPr="00CA4DA1" w:rsidRDefault="00277CCF" w:rsidP="00277CCF">
            <w:pPr>
              <w:pStyle w:val="30"/>
              <w:tabs>
                <w:tab w:val="clear" w:pos="360"/>
                <w:tab w:val="clear" w:pos="720"/>
                <w:tab w:val="decimal" w:pos="52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131AA5" w14:textId="77777777" w:rsidR="00360B91" w:rsidRPr="00CA4DA1" w:rsidRDefault="00360B91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F20F00" w14:textId="69217F7A" w:rsidR="00360B91" w:rsidRPr="00CA4DA1" w:rsidRDefault="00277CCF" w:rsidP="00277CCF">
            <w:pPr>
              <w:pStyle w:val="30"/>
              <w:tabs>
                <w:tab w:val="clear" w:pos="360"/>
                <w:tab w:val="clear" w:pos="720"/>
                <w:tab w:val="decimal" w:pos="52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1CE3" w:rsidRPr="00CA4DA1" w14:paraId="70E41143" w14:textId="77777777" w:rsidTr="00531F96">
        <w:trPr>
          <w:cantSplit/>
        </w:trPr>
        <w:tc>
          <w:tcPr>
            <w:tcW w:w="3330" w:type="dxa"/>
          </w:tcPr>
          <w:p w14:paraId="0EE444D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632400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33E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AA71C5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B83A2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5BB70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048C82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8F2261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26C431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418DA6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1CE3" w:rsidRPr="00CA4DA1" w14:paraId="2FC14E8D" w14:textId="77777777" w:rsidTr="00531F96">
        <w:trPr>
          <w:cantSplit/>
        </w:trPr>
        <w:tc>
          <w:tcPr>
            <w:tcW w:w="3330" w:type="dxa"/>
          </w:tcPr>
          <w:p w14:paraId="7877301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F7E0DF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EAD4E8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8F6C51C" w14:textId="5A8EF2F1" w:rsidR="00361CE3" w:rsidRPr="00CA4DA1" w:rsidRDefault="00D5458D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200,961</w:t>
            </w:r>
          </w:p>
        </w:tc>
        <w:tc>
          <w:tcPr>
            <w:tcW w:w="270" w:type="dxa"/>
          </w:tcPr>
          <w:p w14:paraId="0DF4B4B1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C4A4E4" w14:textId="390AF95F" w:rsidR="00361CE3" w:rsidRPr="00CA4DA1" w:rsidRDefault="00D5458D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200,961</w:t>
            </w:r>
          </w:p>
        </w:tc>
        <w:tc>
          <w:tcPr>
            <w:tcW w:w="272" w:type="dxa"/>
          </w:tcPr>
          <w:p w14:paraId="35F6C0AE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4AA4CF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199,218</w:t>
            </w:r>
          </w:p>
        </w:tc>
        <w:tc>
          <w:tcPr>
            <w:tcW w:w="270" w:type="dxa"/>
          </w:tcPr>
          <w:p w14:paraId="08A16BA0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AA851C" w14:textId="77777777" w:rsidR="00361CE3" w:rsidRPr="00CA4DA1" w:rsidRDefault="00361CE3" w:rsidP="00361CE3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199,218</w:t>
            </w:r>
          </w:p>
        </w:tc>
      </w:tr>
    </w:tbl>
    <w:p w14:paraId="6B7F45AB" w14:textId="77777777" w:rsidR="00DF127D" w:rsidRPr="00CA4DA1" w:rsidRDefault="00DF127D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3A470A73" w14:textId="7EF3D6AA" w:rsidR="00591232" w:rsidRPr="00CA4DA1" w:rsidRDefault="00591232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4DA1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การออกหุ้นสามัญ</w:t>
      </w:r>
    </w:p>
    <w:p w14:paraId="5268C34E" w14:textId="77777777" w:rsidR="00591232" w:rsidRPr="00CA4DA1" w:rsidRDefault="00591232" w:rsidP="0059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p w14:paraId="49C2A14D" w14:textId="0CA0B287" w:rsidR="005546CE" w:rsidRPr="00CA4DA1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CA4DA1">
        <w:rPr>
          <w:rFonts w:ascii="Angsana New" w:hAnsi="Angsana New"/>
          <w:sz w:val="30"/>
          <w:szCs w:val="30"/>
        </w:rPr>
        <w:t xml:space="preserve">1/2562 </w:t>
      </w:r>
      <w:r w:rsidRPr="00CA4D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>21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ตุลาคม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</w:rPr>
        <w:t>2562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</w:t>
      </w:r>
      <w:r w:rsidRPr="00CA4DA1">
        <w:rPr>
          <w:rFonts w:ascii="Angsana New" w:hAnsi="Angsana New"/>
          <w:sz w:val="30"/>
          <w:szCs w:val="30"/>
          <w:cs/>
        </w:rPr>
        <w:t>เพิ่มทุนจดทะเบียนของบริษัท</w:t>
      </w:r>
      <w:r w:rsidRPr="00CA4DA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A4DA1">
        <w:rPr>
          <w:rFonts w:ascii="Angsana New" w:hAnsi="Angsana New"/>
          <w:sz w:val="30"/>
          <w:szCs w:val="30"/>
        </w:rPr>
        <w:t xml:space="preserve">1,992,180 </w:t>
      </w:r>
      <w:r w:rsidRPr="00CA4DA1">
        <w:rPr>
          <w:rFonts w:ascii="Angsana New" w:hAnsi="Angsana New" w:hint="cs"/>
          <w:sz w:val="30"/>
          <w:szCs w:val="30"/>
          <w:cs/>
        </w:rPr>
        <w:t>บาท</w:t>
      </w:r>
      <w:r w:rsidRPr="00CA4DA1">
        <w:rPr>
          <w:rFonts w:ascii="Angsana New" w:hAnsi="Angsana New"/>
          <w:sz w:val="30"/>
          <w:szCs w:val="30"/>
          <w:cs/>
        </w:rPr>
        <w:t xml:space="preserve"> โดยการออกหุ้นสามัญเพิ่มทุนจำนวน </w:t>
      </w:r>
      <w:r w:rsidRPr="00CA4DA1">
        <w:rPr>
          <w:rFonts w:ascii="Angsana New" w:hAnsi="Angsana New"/>
          <w:sz w:val="30"/>
          <w:szCs w:val="30"/>
        </w:rPr>
        <w:t>1,992,180</w:t>
      </w:r>
      <w:r w:rsidRPr="00CA4DA1">
        <w:rPr>
          <w:rFonts w:ascii="Angsana New" w:hAnsi="Angsana New"/>
          <w:sz w:val="30"/>
          <w:szCs w:val="30"/>
          <w:cs/>
        </w:rPr>
        <w:t xml:space="preserve"> หุ้น ซึ่งมีมูลค่าที่ตราไว้หุ้นละ </w:t>
      </w:r>
      <w:r w:rsidR="00DF127D" w:rsidRPr="00CA4DA1">
        <w:rPr>
          <w:rFonts w:ascii="Angsana New" w:hAnsi="Angsana New"/>
          <w:sz w:val="30"/>
          <w:szCs w:val="30"/>
        </w:rPr>
        <w:br/>
      </w:r>
      <w:r w:rsidRPr="00CA4DA1">
        <w:rPr>
          <w:rFonts w:ascii="Angsana New" w:hAnsi="Angsana New"/>
          <w:sz w:val="30"/>
          <w:szCs w:val="30"/>
        </w:rPr>
        <w:t xml:space="preserve">1 </w:t>
      </w:r>
      <w:r w:rsidRPr="00CA4DA1">
        <w:rPr>
          <w:rFonts w:ascii="Angsana New" w:hAnsi="Angsana New"/>
          <w:sz w:val="30"/>
          <w:szCs w:val="30"/>
          <w:cs/>
        </w:rPr>
        <w:t>บาท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ทั้งนี้การออกหุ้นดังกล่าว เพื่อรองรับการให้สิทธิซื้อหุ้นแก่</w:t>
      </w:r>
      <w:r w:rsidRPr="00CA4DA1">
        <w:rPr>
          <w:rFonts w:ascii="Angsana New" w:hAnsi="Angsana New" w:hint="cs"/>
          <w:sz w:val="30"/>
          <w:szCs w:val="30"/>
          <w:cs/>
        </w:rPr>
        <w:t>ผู้บริหารและพนักงาน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ในราคาใช้สิทธิ</w:t>
      </w:r>
      <w:r w:rsidRPr="00CA4DA1">
        <w:rPr>
          <w:rFonts w:ascii="Angsana New" w:hAnsi="Angsana New"/>
          <w:sz w:val="30"/>
          <w:szCs w:val="30"/>
        </w:rPr>
        <w:t xml:space="preserve"> 11.33 </w:t>
      </w:r>
      <w:r w:rsidRPr="00CA4DA1">
        <w:rPr>
          <w:rFonts w:ascii="Angsana New" w:hAnsi="Angsana New"/>
          <w:sz w:val="30"/>
          <w:szCs w:val="30"/>
          <w:cs/>
        </w:rPr>
        <w:t>บาทต่อหุ้น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color w:val="000000"/>
          <w:sz w:val="30"/>
          <w:szCs w:val="30"/>
          <w:cs/>
        </w:rPr>
        <w:t>รายการดังกล่าวถือเป็นรายการจ่ายโดยใช้หุ้นเป็นเกณฑ์ ดังนั้นบริษัทจึงต้อง</w:t>
      </w:r>
      <w:r w:rsidRPr="00CA4DA1">
        <w:rPr>
          <w:color w:val="000000"/>
          <w:spacing w:val="-4"/>
          <w:sz w:val="30"/>
          <w:szCs w:val="30"/>
          <w:cs/>
        </w:rPr>
        <w:t>วัดมูลค่ายุติธรรมของสิทธิในการซื้อหุ้นให้แก่กลุ่มบุคคลดังกล่าว ณ วันที่ให้สิทธิโดยอ้างอิงจากมูลค่ายุติธรรมของหุ้น</w:t>
      </w:r>
      <w:r w:rsidRPr="00CA4DA1">
        <w:rPr>
          <w:color w:val="000000"/>
          <w:sz w:val="30"/>
          <w:szCs w:val="30"/>
          <w:cs/>
        </w:rPr>
        <w:t>ที่กำหนดไว้และสิ่งตอบแทนที่ต้องจ่ายและบันทึก</w:t>
      </w:r>
      <w:r w:rsidRPr="00CA4DA1">
        <w:rPr>
          <w:color w:val="000000"/>
          <w:spacing w:val="-4"/>
          <w:sz w:val="30"/>
          <w:szCs w:val="30"/>
          <w:cs/>
        </w:rPr>
        <w:t>ค่าใช้จ่ายที่เกี่ยวข้อง พร้อม</w:t>
      </w:r>
      <w:r w:rsidRPr="00CA4DA1">
        <w:rPr>
          <w:color w:val="000000"/>
          <w:spacing w:val="-4"/>
          <w:sz w:val="30"/>
          <w:szCs w:val="30"/>
        </w:rPr>
        <w:t xml:space="preserve"> </w:t>
      </w:r>
      <w:r w:rsidRPr="00CA4DA1">
        <w:rPr>
          <w:color w:val="000000"/>
          <w:spacing w:val="-4"/>
          <w:sz w:val="30"/>
          <w:szCs w:val="30"/>
          <w:cs/>
        </w:rPr>
        <w:t>ๆ</w:t>
      </w:r>
      <w:r w:rsidRPr="00CA4DA1">
        <w:rPr>
          <w:color w:val="000000"/>
          <w:spacing w:val="-4"/>
          <w:sz w:val="30"/>
          <w:szCs w:val="30"/>
        </w:rPr>
        <w:t xml:space="preserve"> </w:t>
      </w:r>
      <w:r w:rsidRPr="00CA4DA1">
        <w:rPr>
          <w:color w:val="000000"/>
          <w:spacing w:val="-4"/>
          <w:sz w:val="30"/>
          <w:szCs w:val="30"/>
          <w:cs/>
        </w:rPr>
        <w:t>ไปกับรับรู้การเพิ่มขึ้นของส่วนของผู้ถือหุ้นตามที่กำหนดไว้ในมาตรฐานการรายงานทางการเงินฉบับท</w:t>
      </w:r>
      <w:r w:rsidRPr="00CA4DA1">
        <w:rPr>
          <w:rFonts w:hint="cs"/>
          <w:color w:val="000000"/>
          <w:spacing w:val="-4"/>
          <w:sz w:val="30"/>
          <w:szCs w:val="30"/>
          <w:cs/>
        </w:rPr>
        <w:t xml:space="preserve">ี่ </w:t>
      </w:r>
      <w:r w:rsidRPr="00CA4DA1">
        <w:rPr>
          <w:rFonts w:ascii="Angsana New" w:hAnsi="Angsana New"/>
          <w:sz w:val="30"/>
          <w:szCs w:val="30"/>
        </w:rPr>
        <w:t>2</w:t>
      </w:r>
    </w:p>
    <w:p w14:paraId="4AB2DA5E" w14:textId="77777777" w:rsidR="005546CE" w:rsidRPr="00CA4DA1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A70285B" w14:textId="77777777" w:rsidR="005546CE" w:rsidRPr="00CA4DA1" w:rsidRDefault="005546CE" w:rsidP="005546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 xml:space="preserve">26 </w:t>
      </w:r>
      <w:r w:rsidRPr="00CA4DA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CA4DA1">
        <w:rPr>
          <w:rFonts w:ascii="Angsana New" w:hAnsi="Angsana New"/>
          <w:sz w:val="30"/>
          <w:szCs w:val="30"/>
        </w:rPr>
        <w:t xml:space="preserve">2562 </w:t>
      </w:r>
      <w:r w:rsidRPr="00CA4DA1">
        <w:rPr>
          <w:rFonts w:ascii="Angsana New" w:hAnsi="Angsana New" w:hint="cs"/>
          <w:sz w:val="30"/>
          <w:szCs w:val="30"/>
          <w:cs/>
        </w:rPr>
        <w:t xml:space="preserve">ผู้บริหารและพนักงานใช้สิทธิซื้อหุ้นจำนวน </w:t>
      </w:r>
      <w:r w:rsidRPr="00CA4DA1">
        <w:rPr>
          <w:rFonts w:ascii="Angsana New" w:hAnsi="Angsana New"/>
          <w:sz w:val="30"/>
          <w:szCs w:val="30"/>
        </w:rPr>
        <w:t xml:space="preserve">1,742,500 </w:t>
      </w:r>
      <w:r w:rsidRPr="00CA4DA1">
        <w:rPr>
          <w:rFonts w:ascii="Angsana New" w:hAnsi="Angsana New" w:hint="cs"/>
          <w:sz w:val="30"/>
          <w:szCs w:val="30"/>
          <w:cs/>
        </w:rPr>
        <w:t xml:space="preserve">หุ้น ที่ราคาใช้สิทธิ </w:t>
      </w:r>
      <w:r w:rsidRPr="00CA4DA1">
        <w:rPr>
          <w:rFonts w:ascii="Angsana New" w:hAnsi="Angsana New"/>
          <w:sz w:val="30"/>
          <w:szCs w:val="30"/>
        </w:rPr>
        <w:t xml:space="preserve">11.33 </w:t>
      </w:r>
      <w:r w:rsidRPr="00CA4DA1">
        <w:rPr>
          <w:rFonts w:ascii="Angsana New" w:hAnsi="Angsana New" w:hint="cs"/>
          <w:sz w:val="30"/>
          <w:szCs w:val="30"/>
          <w:cs/>
        </w:rPr>
        <w:t xml:space="preserve">บาทต่อหุ้น ค่าใช้จ่ายที่เกิดจากการรายการจ่ายโดยใช้หุ้นเป็นเกณฑ์สำหรับปีสิ้นสุดวันที่ </w:t>
      </w:r>
      <w:r w:rsidRPr="00CA4DA1">
        <w:rPr>
          <w:rFonts w:ascii="Angsana New" w:hAnsi="Angsana New"/>
          <w:sz w:val="30"/>
          <w:szCs w:val="30"/>
        </w:rPr>
        <w:t xml:space="preserve">31 </w:t>
      </w:r>
      <w:r w:rsidRPr="00CA4DA1">
        <w:rPr>
          <w:rFonts w:ascii="Angsana New" w:hAnsi="Angsana New" w:hint="cs"/>
          <w:sz w:val="30"/>
          <w:szCs w:val="30"/>
          <w:cs/>
        </w:rPr>
        <w:t>ธันวาคม 25</w:t>
      </w:r>
      <w:r w:rsidRPr="00CA4DA1">
        <w:rPr>
          <w:rFonts w:ascii="Angsana New" w:hAnsi="Angsana New"/>
          <w:sz w:val="30"/>
          <w:szCs w:val="30"/>
        </w:rPr>
        <w:t xml:space="preserve">62 </w:t>
      </w:r>
      <w:r w:rsidRPr="00CA4DA1">
        <w:rPr>
          <w:rFonts w:ascii="Angsana New" w:hAnsi="Angsana New" w:hint="cs"/>
          <w:sz w:val="30"/>
          <w:szCs w:val="30"/>
          <w:cs/>
        </w:rPr>
        <w:t>มี</w:t>
      </w:r>
      <w:r w:rsidRPr="00CA4DA1">
        <w:rPr>
          <w:rFonts w:ascii="Angsana New" w:hAnsi="Angsana New"/>
          <w:sz w:val="30"/>
          <w:szCs w:val="30"/>
          <w:cs/>
        </w:rPr>
        <w:t xml:space="preserve">จำนวน </w:t>
      </w:r>
      <w:r w:rsidRPr="00CA4DA1">
        <w:rPr>
          <w:rFonts w:ascii="Angsana New" w:hAnsi="Angsana New"/>
          <w:sz w:val="30"/>
          <w:szCs w:val="30"/>
        </w:rPr>
        <w:t xml:space="preserve">20.89 </w:t>
      </w:r>
      <w:r w:rsidRPr="00CA4DA1">
        <w:rPr>
          <w:rFonts w:ascii="Angsana New" w:hAnsi="Angsana New"/>
          <w:sz w:val="30"/>
          <w:szCs w:val="30"/>
          <w:cs/>
        </w:rPr>
        <w:t>ล้านบาท สำหรับงบการเงินรวม</w:t>
      </w:r>
      <w:r w:rsidRPr="00CA4DA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14:paraId="52435316" w14:textId="77777777" w:rsidR="00DF127D" w:rsidRPr="00CA4DA1" w:rsidRDefault="00DF127D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6778F654" w14:textId="39531937" w:rsidR="000A10DE" w:rsidRPr="00CA4DA1" w:rsidRDefault="000A10DE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ส่วนเกินมูลค่าหุ้นสามัญ</w:t>
      </w:r>
    </w:p>
    <w:p w14:paraId="43FB1272" w14:textId="77777777" w:rsidR="00B26D56" w:rsidRPr="00CA4DA1" w:rsidRDefault="00B26D56" w:rsidP="00DF1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both"/>
        <w:rPr>
          <w:rFonts w:ascii="Angsana New" w:hAnsi="Angsana New"/>
          <w:i/>
          <w:iCs/>
          <w:sz w:val="28"/>
          <w:szCs w:val="28"/>
          <w:cs/>
        </w:rPr>
      </w:pPr>
    </w:p>
    <w:p w14:paraId="704BCB8A" w14:textId="26CC69F7" w:rsidR="00B26D56" w:rsidRPr="00CA4DA1" w:rsidRDefault="000A10DE" w:rsidP="00B2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A4DA1">
        <w:rPr>
          <w:rFonts w:ascii="Angsana New" w:hAnsi="Angsana New"/>
          <w:sz w:val="30"/>
          <w:szCs w:val="30"/>
        </w:rPr>
        <w:t xml:space="preserve">2535 </w:t>
      </w:r>
      <w:r w:rsidRPr="00CA4DA1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A4DA1">
        <w:rPr>
          <w:rFonts w:ascii="Angsana New" w:hAnsi="Angsana New"/>
          <w:sz w:val="30"/>
          <w:szCs w:val="30"/>
        </w:rPr>
        <w:t xml:space="preserve">51 </w:t>
      </w:r>
      <w:r w:rsidRPr="00CA4DA1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A4DA1">
        <w:rPr>
          <w:rFonts w:ascii="Angsana New" w:hAnsi="Angsana New"/>
          <w:sz w:val="30"/>
          <w:szCs w:val="30"/>
        </w:rPr>
        <w:t>“</w:t>
      </w:r>
      <w:r w:rsidRPr="00CA4DA1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 w:hint="cs"/>
          <w:sz w:val="30"/>
          <w:szCs w:val="30"/>
          <w:cs/>
        </w:rPr>
        <w:t>) ส่วนเกินมูลค่าหุ้น</w:t>
      </w:r>
      <w:r w:rsidR="00EE5EF4" w:rsidRPr="00CA4DA1">
        <w:rPr>
          <w:rFonts w:ascii="Angsana New" w:hAnsi="Angsana New" w:hint="cs"/>
          <w:sz w:val="30"/>
          <w:szCs w:val="30"/>
          <w:cs/>
        </w:rPr>
        <w:t>นี้จะนำไปจ่ายเป็นเงินปันผลไม่ได้</w:t>
      </w:r>
      <w:r w:rsidR="00B26D56" w:rsidRPr="00CA4DA1">
        <w:rPr>
          <w:rFonts w:ascii="Angsana New" w:hAnsi="Angsana New"/>
          <w:sz w:val="30"/>
          <w:szCs w:val="30"/>
          <w:cs/>
        </w:rPr>
        <w:br w:type="page"/>
      </w:r>
    </w:p>
    <w:p w14:paraId="5D31AFBA" w14:textId="362DBFD3" w:rsidR="00C6091F" w:rsidRPr="00CA4DA1" w:rsidRDefault="00C6091F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72228C54" w14:textId="77777777" w:rsidR="00C6091F" w:rsidRPr="00CA4DA1" w:rsidRDefault="00C6091F" w:rsidP="0004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สำรองประกอบด้วยการจัดสรรกำไร และ/หรือกำไรสะสม</w:t>
      </w:r>
    </w:p>
    <w:p w14:paraId="326E5F63" w14:textId="77777777" w:rsidR="004616A6" w:rsidRPr="00CA4DA1" w:rsidRDefault="0046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4E2FF5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5929F6D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64FACEC5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A4DA1">
        <w:rPr>
          <w:rFonts w:ascii="Angsana New" w:hAnsi="Angsana New"/>
          <w:sz w:val="30"/>
          <w:szCs w:val="30"/>
        </w:rPr>
        <w:t>2535</w:t>
      </w:r>
      <w:r w:rsidRPr="00CA4DA1">
        <w:rPr>
          <w:rFonts w:ascii="Angsana New" w:hAnsi="Angsana New"/>
          <w:sz w:val="30"/>
          <w:szCs w:val="30"/>
          <w:cs/>
        </w:rPr>
        <w:t xml:space="preserve"> มาตรา </w:t>
      </w:r>
      <w:r w:rsidRPr="00CA4DA1">
        <w:rPr>
          <w:rFonts w:ascii="Angsana New" w:hAnsi="Angsana New"/>
          <w:sz w:val="30"/>
          <w:szCs w:val="30"/>
        </w:rPr>
        <w:t>116</w:t>
      </w:r>
      <w:r w:rsidRPr="00CA4DA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CA4DA1">
        <w:rPr>
          <w:rFonts w:ascii="Angsana New" w:hAnsi="Angsana New"/>
          <w:sz w:val="30"/>
          <w:szCs w:val="30"/>
        </w:rPr>
        <w:t>“</w:t>
      </w:r>
      <w:r w:rsidRPr="00CA4DA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A4DA1">
        <w:rPr>
          <w:rFonts w:ascii="Angsana New" w:hAnsi="Angsana New"/>
          <w:sz w:val="30"/>
          <w:szCs w:val="30"/>
        </w:rPr>
        <w:t>5</w:t>
      </w:r>
      <w:r w:rsidRPr="00CA4DA1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A4DA1">
        <w:rPr>
          <w:rFonts w:ascii="Angsana New" w:hAnsi="Angsana New"/>
          <w:sz w:val="30"/>
          <w:szCs w:val="30"/>
        </w:rPr>
        <w:t xml:space="preserve">10 </w:t>
      </w:r>
      <w:r w:rsidRPr="00CA4DA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BCDDF81" w14:textId="032DDBAA" w:rsidR="009E3161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A7CB2DA" w14:textId="77777777" w:rsidR="00C6091F" w:rsidRPr="00CA4DA1" w:rsidRDefault="00C424A1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6091F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สำรองทั่วไป</w:t>
      </w:r>
    </w:p>
    <w:p w14:paraId="4CE65745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  <w:cs/>
        </w:rPr>
      </w:pPr>
    </w:p>
    <w:p w14:paraId="3BAED87E" w14:textId="31E7D3CA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CA4DA1">
        <w:rPr>
          <w:rFonts w:ascii="Angsana New" w:hAnsi="Angsana New"/>
          <w:sz w:val="30"/>
          <w:szCs w:val="30"/>
        </w:rPr>
        <w:t>31</w:t>
      </w:r>
      <w:r w:rsidRPr="00CA4DA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A4DA1">
        <w:rPr>
          <w:rFonts w:ascii="Angsana New" w:hAnsi="Angsana New"/>
          <w:sz w:val="30"/>
          <w:szCs w:val="30"/>
        </w:rPr>
        <w:t>25</w:t>
      </w:r>
      <w:r w:rsidR="00FD4C66" w:rsidRPr="00CA4DA1">
        <w:rPr>
          <w:rFonts w:ascii="Angsana New" w:hAnsi="Angsana New"/>
          <w:sz w:val="30"/>
          <w:szCs w:val="30"/>
        </w:rPr>
        <w:t>6</w:t>
      </w:r>
      <w:r w:rsidR="00CB20FE" w:rsidRPr="00CA4DA1">
        <w:rPr>
          <w:rFonts w:ascii="Angsana New" w:hAnsi="Angsana New"/>
          <w:sz w:val="30"/>
          <w:szCs w:val="30"/>
        </w:rPr>
        <w:t>2</w:t>
      </w:r>
      <w:r w:rsidR="00FD4C66"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สำรองทั่วไปของบริษัทมีจำนวน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="00B20CC1" w:rsidRPr="00CA4DA1">
        <w:rPr>
          <w:rFonts w:ascii="Angsana New" w:hAnsi="Angsana New"/>
          <w:sz w:val="30"/>
          <w:szCs w:val="30"/>
        </w:rPr>
        <w:t>35</w:t>
      </w:r>
      <w:r w:rsidRPr="00CA4DA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A4DA1">
        <w:rPr>
          <w:rFonts w:ascii="Angsana New" w:hAnsi="Angsana New"/>
          <w:i/>
          <w:iCs/>
          <w:sz w:val="30"/>
          <w:szCs w:val="30"/>
          <w:cs/>
        </w:rPr>
        <w:t>(</w:t>
      </w:r>
      <w:r w:rsidR="00F87487" w:rsidRPr="00CA4DA1">
        <w:rPr>
          <w:rFonts w:ascii="Angsana New" w:hAnsi="Angsana New"/>
          <w:i/>
          <w:iCs/>
          <w:sz w:val="30"/>
          <w:szCs w:val="30"/>
        </w:rPr>
        <w:t>256</w:t>
      </w:r>
      <w:r w:rsidR="0023506A" w:rsidRPr="00CA4DA1">
        <w:rPr>
          <w:rFonts w:ascii="Angsana New" w:hAnsi="Angsana New"/>
          <w:i/>
          <w:iCs/>
          <w:sz w:val="30"/>
          <w:szCs w:val="30"/>
        </w:rPr>
        <w:t>1</w:t>
      </w:r>
      <w:r w:rsidRPr="00CA4DA1">
        <w:rPr>
          <w:rFonts w:ascii="Angsana New" w:hAnsi="Angsana New"/>
          <w:i/>
          <w:iCs/>
          <w:sz w:val="30"/>
          <w:szCs w:val="30"/>
        </w:rPr>
        <w:t>: 35</w:t>
      </w:r>
      <w:r w:rsidRPr="00CA4DA1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3DB43F3A" w14:textId="77777777" w:rsidR="00AC2D3F" w:rsidRPr="00CA4DA1" w:rsidRDefault="00AC2D3F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38A07519" w14:textId="77777777" w:rsidR="00C6091F" w:rsidRPr="00CA4DA1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EB90310" w14:textId="3BF88DA7" w:rsidR="00C6091F" w:rsidRPr="00CA4DA1" w:rsidRDefault="00C6091F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4"/>
          <w:szCs w:val="24"/>
        </w:rPr>
      </w:pPr>
      <w:r w:rsidRPr="00CA4DA1">
        <w:rPr>
          <w:rFonts w:ascii="Angsana New" w:hAnsi="Angsana New" w:hint="cs"/>
          <w:sz w:val="24"/>
          <w:szCs w:val="24"/>
          <w:cs/>
        </w:rPr>
        <w:t xml:space="preserve"> </w:t>
      </w:r>
    </w:p>
    <w:p w14:paraId="5E2C1B60" w14:textId="77777777" w:rsidR="00B3589F" w:rsidRPr="00CA4DA1" w:rsidRDefault="00B3589F" w:rsidP="00B35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68F6ED0" w14:textId="77777777" w:rsidR="00A77045" w:rsidRPr="00CA4DA1" w:rsidRDefault="00A77045" w:rsidP="00B35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3117B" w14:textId="48559705" w:rsidR="00B3589F" w:rsidRPr="00CA4DA1" w:rsidRDefault="00B3589F" w:rsidP="00B35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95F0ABF" w14:textId="77777777" w:rsidR="00B3589F" w:rsidRPr="00CA4DA1" w:rsidRDefault="00B3589F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1AB78BDA" w14:textId="77777777" w:rsidR="00C6091F" w:rsidRPr="00CA4DA1" w:rsidRDefault="00C6091F" w:rsidP="00B96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ผลต่างจากการเปลี่ยนแปลงในการตีราคาสินทรัพย์</w:t>
      </w:r>
      <w:r w:rsidR="005F2B5A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</w:p>
    <w:p w14:paraId="2D7AE94F" w14:textId="77777777" w:rsidR="00A77045" w:rsidRPr="00CA4DA1" w:rsidRDefault="00A77045" w:rsidP="00F2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BA66F3C" w14:textId="179AECCB" w:rsidR="00B965A6" w:rsidRPr="00CA4DA1" w:rsidRDefault="00C6091F" w:rsidP="00F2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ผลต่างจากการเปลี่ยนแปลงในการตีร</w:t>
      </w:r>
      <w:r w:rsidR="00410B77" w:rsidRPr="00CA4DA1">
        <w:rPr>
          <w:rFonts w:ascii="Angsana New" w:hAnsi="Angsana New" w:hint="cs"/>
          <w:sz w:val="30"/>
          <w:szCs w:val="30"/>
          <w:cs/>
        </w:rPr>
        <w:t>าคาสินทรัพย์</w:t>
      </w:r>
      <w:r w:rsidR="004B0BF8" w:rsidRPr="00CA4DA1">
        <w:rPr>
          <w:rFonts w:ascii="Angsana New" w:hAnsi="Angsana New" w:hint="cs"/>
          <w:sz w:val="30"/>
          <w:szCs w:val="30"/>
          <w:cs/>
        </w:rPr>
        <w:t>ใหม่</w:t>
      </w:r>
      <w:r w:rsidR="00410B77" w:rsidRPr="00CA4DA1">
        <w:rPr>
          <w:rFonts w:ascii="Angsana New" w:hAnsi="Angsana New" w:hint="cs"/>
          <w:sz w:val="30"/>
          <w:szCs w:val="30"/>
          <w:cs/>
        </w:rPr>
        <w:t>แสดงในส่วนของผู้ถือหุ้น</w:t>
      </w:r>
      <w:r w:rsidRPr="00CA4DA1">
        <w:rPr>
          <w:rFonts w:ascii="Angsana New" w:hAnsi="Angsana New" w:hint="cs"/>
          <w:sz w:val="30"/>
          <w:szCs w:val="30"/>
          <w:cs/>
        </w:rPr>
        <w:t>ประกอบด้วยผลรวมของการเปลี่ยนแปลงสุทธิขอ</w:t>
      </w:r>
      <w:r w:rsidR="007349DE" w:rsidRPr="00CA4DA1">
        <w:rPr>
          <w:rFonts w:ascii="Angsana New" w:hAnsi="Angsana New" w:hint="cs"/>
          <w:sz w:val="30"/>
          <w:szCs w:val="30"/>
          <w:cs/>
        </w:rPr>
        <w:t>งการตีราคาที่ดิน</w:t>
      </w:r>
      <w:r w:rsidRPr="00CA4DA1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50AB7D51" w14:textId="77777777" w:rsidR="004553AD" w:rsidRPr="00CA4DA1" w:rsidRDefault="0045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9A0DE4D" w14:textId="224C15F4" w:rsidR="009E570B" w:rsidRPr="00CA4DA1" w:rsidRDefault="00FF5CF1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5079B6" w:rsidRPr="00CA4DA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7D187F" w14:textId="77777777" w:rsidR="009E570B" w:rsidRPr="00CA4DA1" w:rsidRDefault="009E570B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6921A8E2" w14:textId="6AD457C7" w:rsidR="009E570B" w:rsidRPr="00CA4DA1" w:rsidRDefault="009E570B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ธุรกิจผลิตและจำหน่ายเครื่องดื่ม ดังนั้นฝ่ายบริหารจึงพิจารณาว่า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บริษัทมีส่วนงานธุรกิจเพียงส่วนงานเดียวและ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บริษัทจัดจำหน่ายภายในเขต 14 จังหวัดภาคใต้ของประเทศไทยเท่านั้น ดังนั้น ฝ่ายบริหารจึงพิจารณาว่ากลุ่มบริษัทมีส่วนงานทางภูมิศาสตร์เพียงส่วนงานเดียว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78"/>
        <w:gridCol w:w="260"/>
        <w:gridCol w:w="1078"/>
        <w:gridCol w:w="270"/>
        <w:gridCol w:w="1087"/>
        <w:gridCol w:w="237"/>
        <w:gridCol w:w="18"/>
        <w:gridCol w:w="1005"/>
        <w:gridCol w:w="270"/>
        <w:gridCol w:w="1074"/>
      </w:tblGrid>
      <w:tr w:rsidR="00FB2655" w:rsidRPr="00CA4DA1" w14:paraId="6F3CB895" w14:textId="77777777" w:rsidTr="00ED22CD">
        <w:trPr>
          <w:tblHeader/>
        </w:trPr>
        <w:tc>
          <w:tcPr>
            <w:tcW w:w="2252" w:type="pct"/>
            <w:gridSpan w:val="3"/>
          </w:tcPr>
          <w:p w14:paraId="76DA5B0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31E24CF2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1AEA512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4"/>
          </w:tcPr>
          <w:p w14:paraId="33FF967B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2655" w:rsidRPr="00CA4DA1" w14:paraId="35D562A0" w14:textId="77777777" w:rsidTr="00ED22CD">
        <w:trPr>
          <w:trHeight w:val="308"/>
          <w:tblHeader/>
        </w:trPr>
        <w:tc>
          <w:tcPr>
            <w:tcW w:w="2252" w:type="pct"/>
            <w:gridSpan w:val="3"/>
          </w:tcPr>
          <w:p w14:paraId="27EE6A6C" w14:textId="005D375B" w:rsidR="00FB2655" w:rsidRPr="00CA4DA1" w:rsidRDefault="00FB2655" w:rsidP="005B054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346B6"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346B6"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346B6"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37B5D177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55318A76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83F8E9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14:paraId="1DF10193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5169B5DA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5F72522C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88313A" w14:textId="77777777" w:rsidR="00FB2655" w:rsidRPr="00CA4DA1" w:rsidRDefault="00FB2655" w:rsidP="00FA3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FB2655" w:rsidRPr="00CA4DA1" w14:paraId="48B1C825" w14:textId="77777777" w:rsidTr="008C2D14">
        <w:trPr>
          <w:trHeight w:val="83"/>
          <w:tblHeader/>
        </w:trPr>
        <w:tc>
          <w:tcPr>
            <w:tcW w:w="2252" w:type="pct"/>
            <w:gridSpan w:val="3"/>
          </w:tcPr>
          <w:p w14:paraId="563564D2" w14:textId="77777777" w:rsidR="00FB2655" w:rsidRPr="00CA4DA1" w:rsidRDefault="00FB2655" w:rsidP="00FA377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8"/>
          </w:tcPr>
          <w:p w14:paraId="5969BE2E" w14:textId="77777777" w:rsidR="00FB2655" w:rsidRPr="00CA4DA1" w:rsidRDefault="00FB2655" w:rsidP="00FA37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A4DA1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CA4DA1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8C2D14" w:rsidRPr="00CA4DA1" w14:paraId="5C915F3A" w14:textId="77777777" w:rsidTr="008C2D14">
        <w:trPr>
          <w:trHeight w:val="83"/>
          <w:tblHeader/>
        </w:trPr>
        <w:tc>
          <w:tcPr>
            <w:tcW w:w="2252" w:type="pct"/>
            <w:gridSpan w:val="3"/>
          </w:tcPr>
          <w:p w14:paraId="496935A3" w14:textId="6631CC38" w:rsidR="008C2D14" w:rsidRPr="00CA4DA1" w:rsidRDefault="008C2D14" w:rsidP="00FA377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48" w:type="pct"/>
            <w:gridSpan w:val="8"/>
          </w:tcPr>
          <w:p w14:paraId="643B935E" w14:textId="77777777" w:rsidR="008C2D14" w:rsidRPr="00CA4DA1" w:rsidRDefault="008C2D14" w:rsidP="00FA37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FB2655" w:rsidRPr="00CA4DA1" w14:paraId="5DBA4416" w14:textId="77777777" w:rsidTr="008C2D14">
        <w:trPr>
          <w:tblHeader/>
        </w:trPr>
        <w:tc>
          <w:tcPr>
            <w:tcW w:w="2252" w:type="pct"/>
            <w:gridSpan w:val="3"/>
          </w:tcPr>
          <w:p w14:paraId="675820AF" w14:textId="77777777" w:rsidR="00FB2655" w:rsidRPr="00CA4DA1" w:rsidRDefault="00FB2655" w:rsidP="00FA37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ประเภทของผลิตภัณฑ์หลัก</w:t>
            </w:r>
          </w:p>
        </w:tc>
        <w:tc>
          <w:tcPr>
            <w:tcW w:w="2748" w:type="pct"/>
            <w:gridSpan w:val="8"/>
          </w:tcPr>
          <w:p w14:paraId="3AEAD355" w14:textId="77777777" w:rsidR="00FB2655" w:rsidRPr="00CA4DA1" w:rsidRDefault="00FB2655" w:rsidP="00FA37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FB2655" w:rsidRPr="00CA4DA1" w14:paraId="49A026E9" w14:textId="77777777" w:rsidTr="00ED22CD">
        <w:trPr>
          <w:trHeight w:val="87"/>
        </w:trPr>
        <w:tc>
          <w:tcPr>
            <w:tcW w:w="1522" w:type="pct"/>
          </w:tcPr>
          <w:p w14:paraId="4DD2E286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ผลิตภัณฑ์อัดลม</w:t>
            </w:r>
          </w:p>
        </w:tc>
        <w:tc>
          <w:tcPr>
            <w:tcW w:w="588" w:type="pct"/>
          </w:tcPr>
          <w:p w14:paraId="2E49030D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206D16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9D3C49" w14:textId="68F52772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6,382,818</w:t>
            </w:r>
          </w:p>
        </w:tc>
        <w:tc>
          <w:tcPr>
            <w:tcW w:w="147" w:type="pct"/>
          </w:tcPr>
          <w:p w14:paraId="1D1E6F66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14:paraId="33A45C58" w14:textId="399948D2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5,400,703</w:t>
            </w:r>
          </w:p>
        </w:tc>
        <w:tc>
          <w:tcPr>
            <w:tcW w:w="129" w:type="pct"/>
          </w:tcPr>
          <w:p w14:paraId="43776FF7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580F21F5" w14:textId="65360E15" w:rsidR="00FB2655" w:rsidRPr="00CA4DA1" w:rsidRDefault="00F83B5C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6,375,163</w:t>
            </w:r>
          </w:p>
        </w:tc>
        <w:tc>
          <w:tcPr>
            <w:tcW w:w="147" w:type="pct"/>
          </w:tcPr>
          <w:p w14:paraId="57969BE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47E8D0D4" w14:textId="3F4C6361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5,400,703</w:t>
            </w:r>
          </w:p>
        </w:tc>
      </w:tr>
      <w:tr w:rsidR="00FB2655" w:rsidRPr="00CA4DA1" w14:paraId="77EA185F" w14:textId="77777777" w:rsidTr="00ED22CD">
        <w:tc>
          <w:tcPr>
            <w:tcW w:w="1522" w:type="pct"/>
          </w:tcPr>
          <w:p w14:paraId="2001A6F1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ผลิตภัณฑ์ไม่อัดลม</w:t>
            </w:r>
          </w:p>
        </w:tc>
        <w:tc>
          <w:tcPr>
            <w:tcW w:w="588" w:type="pct"/>
          </w:tcPr>
          <w:p w14:paraId="7A6E2D69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D1086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13B7F87" w14:textId="067AE0AA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392,683</w:t>
            </w:r>
          </w:p>
        </w:tc>
        <w:tc>
          <w:tcPr>
            <w:tcW w:w="147" w:type="pct"/>
          </w:tcPr>
          <w:p w14:paraId="2298357D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48AEE9" w14:textId="7937D27D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303,306</w:t>
            </w:r>
          </w:p>
        </w:tc>
        <w:tc>
          <w:tcPr>
            <w:tcW w:w="129" w:type="pct"/>
          </w:tcPr>
          <w:p w14:paraId="336B0AD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2C8ADC87" w14:textId="55E0CE73" w:rsidR="00FB2655" w:rsidRPr="00CA4DA1" w:rsidRDefault="00F83B5C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392,683</w:t>
            </w:r>
          </w:p>
        </w:tc>
        <w:tc>
          <w:tcPr>
            <w:tcW w:w="147" w:type="pct"/>
          </w:tcPr>
          <w:p w14:paraId="663AF065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E254C39" w14:textId="4FA25C6F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303,306</w:t>
            </w:r>
          </w:p>
        </w:tc>
      </w:tr>
      <w:tr w:rsidR="00FB2655" w:rsidRPr="00CA4DA1" w14:paraId="61F5F3B3" w14:textId="77777777" w:rsidTr="00ED22CD">
        <w:tc>
          <w:tcPr>
            <w:tcW w:w="1522" w:type="pct"/>
          </w:tcPr>
          <w:p w14:paraId="6AB5E37A" w14:textId="240BCB03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C2D14"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88" w:type="pct"/>
          </w:tcPr>
          <w:p w14:paraId="5EE4BFF8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A58894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175566E" w14:textId="29009115" w:rsidR="00FB2655" w:rsidRPr="00CA4DA1" w:rsidRDefault="00A24E72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</w:t>
            </w:r>
            <w:r w:rsidR="00E51A11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1604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47" w:type="pct"/>
          </w:tcPr>
          <w:p w14:paraId="1D818A70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DA8A150" w14:textId="1197F160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  <w:tc>
          <w:tcPr>
            <w:tcW w:w="129" w:type="pct"/>
          </w:tcPr>
          <w:p w14:paraId="19413D80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11D41" w14:textId="7A70F1F5" w:rsidR="00FB2655" w:rsidRPr="00CA4DA1" w:rsidRDefault="00A24E72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6,767,846</w:t>
            </w:r>
          </w:p>
        </w:tc>
        <w:tc>
          <w:tcPr>
            <w:tcW w:w="147" w:type="pct"/>
          </w:tcPr>
          <w:p w14:paraId="352C4AF0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F43AAA2" w14:textId="21A6BFA7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</w:tr>
      <w:tr w:rsidR="00FB2655" w:rsidRPr="00CA4DA1" w14:paraId="55A016D6" w14:textId="77777777" w:rsidTr="00ED22CD">
        <w:tc>
          <w:tcPr>
            <w:tcW w:w="1522" w:type="pct"/>
          </w:tcPr>
          <w:p w14:paraId="3392F4C4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C4DBC5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2FE2D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61F315F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B5D15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B2DE469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A03AC7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</w:tcPr>
          <w:p w14:paraId="6FFBCBB1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9C2389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B02CDDB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2655" w:rsidRPr="00CA4DA1" w14:paraId="55613697" w14:textId="77777777" w:rsidTr="00ED22CD">
        <w:trPr>
          <w:trHeight w:val="87"/>
        </w:trPr>
        <w:tc>
          <w:tcPr>
            <w:tcW w:w="1522" w:type="pct"/>
          </w:tcPr>
          <w:p w14:paraId="7998E62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88" w:type="pct"/>
          </w:tcPr>
          <w:p w14:paraId="79C190BF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1DAECE5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BECA43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62213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14:paraId="3FA20424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" w:type="pct"/>
            <w:gridSpan w:val="2"/>
          </w:tcPr>
          <w:p w14:paraId="4585B0E5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34E01689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D5B57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4835DCB7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B2655" w:rsidRPr="00CA4DA1" w14:paraId="5DBBF8E5" w14:textId="77777777" w:rsidTr="00ED22CD">
        <w:trPr>
          <w:trHeight w:val="87"/>
        </w:trPr>
        <w:tc>
          <w:tcPr>
            <w:tcW w:w="1522" w:type="pct"/>
          </w:tcPr>
          <w:p w14:paraId="0D781E18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88" w:type="pct"/>
          </w:tcPr>
          <w:p w14:paraId="54272D06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DF722C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FD55AE" w14:textId="3E53781C" w:rsidR="00FB2655" w:rsidRPr="00CA4DA1" w:rsidRDefault="00A24E72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6,7</w:t>
            </w:r>
            <w:r w:rsidR="00E61604" w:rsidRPr="00CA4DA1">
              <w:rPr>
                <w:rFonts w:ascii="Angsana New" w:hAnsi="Angsana New"/>
                <w:sz w:val="30"/>
                <w:szCs w:val="30"/>
              </w:rPr>
              <w:t>75</w:t>
            </w:r>
            <w:r w:rsidRPr="00CA4DA1">
              <w:rPr>
                <w:rFonts w:ascii="Angsana New" w:hAnsi="Angsana New"/>
                <w:sz w:val="30"/>
                <w:szCs w:val="30"/>
              </w:rPr>
              <w:t>,</w:t>
            </w:r>
            <w:r w:rsidR="00E61604" w:rsidRPr="00CA4DA1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7" w:type="pct"/>
          </w:tcPr>
          <w:p w14:paraId="6DCCA895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C5B0E" w14:textId="0F80FE80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5,704,009</w:t>
            </w:r>
          </w:p>
        </w:tc>
        <w:tc>
          <w:tcPr>
            <w:tcW w:w="139" w:type="pct"/>
            <w:gridSpan w:val="2"/>
          </w:tcPr>
          <w:p w14:paraId="5AEE1CE6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BD78435" w14:textId="18AEF08F" w:rsidR="00FB2655" w:rsidRPr="00CA4DA1" w:rsidRDefault="00A24E72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6,767,846</w:t>
            </w:r>
          </w:p>
        </w:tc>
        <w:tc>
          <w:tcPr>
            <w:tcW w:w="147" w:type="pct"/>
          </w:tcPr>
          <w:p w14:paraId="15F7F199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63FC364C" w14:textId="37C3CAFC" w:rsidR="00FB2655" w:rsidRPr="00CA4DA1" w:rsidRDefault="00D2089B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5,704,009</w:t>
            </w:r>
          </w:p>
        </w:tc>
      </w:tr>
      <w:tr w:rsidR="00FB2655" w:rsidRPr="00CA4DA1" w14:paraId="374E0529" w14:textId="77777777" w:rsidTr="00ED22CD">
        <w:tc>
          <w:tcPr>
            <w:tcW w:w="1522" w:type="pct"/>
          </w:tcPr>
          <w:p w14:paraId="0F4849A1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88" w:type="pct"/>
          </w:tcPr>
          <w:p w14:paraId="633D5032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3A7C89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8C85C99" w14:textId="77777777" w:rsidR="00FB2655" w:rsidRPr="00CA4DA1" w:rsidRDefault="00FB2655" w:rsidP="00FA377B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9548B4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F12E32E" w14:textId="77777777" w:rsidR="00FB2655" w:rsidRPr="00CA4DA1" w:rsidRDefault="00FB2655" w:rsidP="00FA377B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14:paraId="62A2219E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0F0964D" w14:textId="77777777" w:rsidR="00FB2655" w:rsidRPr="00CA4DA1" w:rsidRDefault="00FB2655" w:rsidP="00FA377B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left="-190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8C2AAAB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F1A196B" w14:textId="77777777" w:rsidR="00FB2655" w:rsidRPr="00CA4DA1" w:rsidRDefault="00FB2655" w:rsidP="00FA377B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2655" w:rsidRPr="00CA4DA1" w14:paraId="7B7085EE" w14:textId="77777777" w:rsidTr="00ED22CD">
        <w:tc>
          <w:tcPr>
            <w:tcW w:w="1522" w:type="pct"/>
          </w:tcPr>
          <w:p w14:paraId="4728CB9D" w14:textId="5A8D32E0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C2D14"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88" w:type="pct"/>
          </w:tcPr>
          <w:p w14:paraId="03181816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E60B37F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ED2EF1F" w14:textId="53F89021" w:rsidR="00FB2655" w:rsidRPr="00CA4DA1" w:rsidRDefault="00B7574D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6,775,501</w:t>
            </w:r>
          </w:p>
        </w:tc>
        <w:tc>
          <w:tcPr>
            <w:tcW w:w="147" w:type="pct"/>
          </w:tcPr>
          <w:p w14:paraId="2D2C5CE4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9F46E92" w14:textId="78A9F0C0" w:rsidR="00FB2655" w:rsidRPr="00CA4DA1" w:rsidRDefault="00B7574D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  <w:tc>
          <w:tcPr>
            <w:tcW w:w="139" w:type="pct"/>
            <w:gridSpan w:val="2"/>
          </w:tcPr>
          <w:p w14:paraId="5142A56A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4D0AD33" w14:textId="7D317B93" w:rsidR="00FB2655" w:rsidRPr="00CA4DA1" w:rsidRDefault="00B7574D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90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6,767,846</w:t>
            </w:r>
          </w:p>
        </w:tc>
        <w:tc>
          <w:tcPr>
            <w:tcW w:w="147" w:type="pct"/>
          </w:tcPr>
          <w:p w14:paraId="54914143" w14:textId="77777777" w:rsidR="00FB2655" w:rsidRPr="00CA4DA1" w:rsidRDefault="00FB2655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38188F8" w14:textId="0FB3E3F9" w:rsidR="00FB2655" w:rsidRPr="00CA4DA1" w:rsidRDefault="00B7574D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</w:tr>
    </w:tbl>
    <w:p w14:paraId="6CC90539" w14:textId="3622A580" w:rsidR="00FB2655" w:rsidRPr="00CA4DA1" w:rsidRDefault="00FB2655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4"/>
          <w:szCs w:val="24"/>
        </w:rPr>
      </w:pPr>
    </w:p>
    <w:p w14:paraId="6A33ECC0" w14:textId="3D540866" w:rsidR="00FB2655" w:rsidRPr="00CA4DA1" w:rsidRDefault="00593A0E" w:rsidP="0059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2CB8CFE7" w14:textId="5BD30499" w:rsidR="003D10DD" w:rsidRPr="00CA4DA1" w:rsidRDefault="003D10DD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4"/>
          <w:szCs w:val="24"/>
        </w:rPr>
      </w:pPr>
    </w:p>
    <w:p w14:paraId="49644FBA" w14:textId="679F491C" w:rsidR="00593A0E" w:rsidRPr="00CA4DA1" w:rsidRDefault="00A8185A" w:rsidP="00C5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937B9A" w:rsidRPr="00CA4DA1">
        <w:rPr>
          <w:rFonts w:ascii="Angsana New" w:hAnsi="Angsana New" w:hint="cs"/>
          <w:sz w:val="30"/>
          <w:szCs w:val="30"/>
          <w:cs/>
        </w:rPr>
        <w:t>สำหรับ</w:t>
      </w:r>
      <w:r w:rsidR="00937B9A" w:rsidRPr="00CA4DA1">
        <w:rPr>
          <w:rFonts w:ascii="Angsana New" w:hAnsi="Angsana New"/>
          <w:sz w:val="30"/>
          <w:szCs w:val="30"/>
          <w:cs/>
        </w:rPr>
        <w:t xml:space="preserve">กิจการผลิตขวดพลาสติกกึ่งสำเร็จรูป </w:t>
      </w:r>
      <w:r w:rsidR="00937B9A" w:rsidRPr="00CA4DA1">
        <w:rPr>
          <w:rFonts w:ascii="Angsana New" w:hAnsi="Angsana New"/>
          <w:sz w:val="30"/>
          <w:szCs w:val="30"/>
        </w:rPr>
        <w:t xml:space="preserve">(Preform) </w:t>
      </w:r>
      <w:r w:rsidR="00937B9A" w:rsidRPr="00CA4DA1">
        <w:rPr>
          <w:rFonts w:ascii="Angsana New" w:hAnsi="Angsana New"/>
          <w:sz w:val="30"/>
          <w:szCs w:val="30"/>
          <w:cs/>
        </w:rPr>
        <w:t xml:space="preserve">และขวดพลาสติก </w:t>
      </w:r>
      <w:r w:rsidR="00937B9A" w:rsidRPr="00CA4DA1">
        <w:rPr>
          <w:rFonts w:ascii="Angsana New" w:hAnsi="Angsana New"/>
          <w:sz w:val="30"/>
          <w:szCs w:val="30"/>
        </w:rPr>
        <w:t>(PET)</w:t>
      </w:r>
      <w:r w:rsidR="00937B9A"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384090B" w14:textId="77777777" w:rsidR="00593A0E" w:rsidRPr="00CA4DA1" w:rsidRDefault="00593A0E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62"/>
        <w:gridCol w:w="971"/>
        <w:gridCol w:w="262"/>
        <w:gridCol w:w="991"/>
        <w:gridCol w:w="262"/>
        <w:gridCol w:w="954"/>
        <w:gridCol w:w="278"/>
        <w:gridCol w:w="1033"/>
      </w:tblGrid>
      <w:tr w:rsidR="00A8185A" w:rsidRPr="00CA4DA1" w14:paraId="61097D47" w14:textId="77777777" w:rsidTr="004E7A79">
        <w:trPr>
          <w:trHeight w:val="418"/>
          <w:tblHeader/>
        </w:trPr>
        <w:tc>
          <w:tcPr>
            <w:tcW w:w="1953" w:type="dxa"/>
          </w:tcPr>
          <w:p w14:paraId="5A60DB77" w14:textId="17F6440A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50D04590" w14:textId="617A59E0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185A" w:rsidRPr="00CA4DA1" w14:paraId="6E0CC799" w14:textId="77777777" w:rsidTr="004E7A79">
        <w:trPr>
          <w:trHeight w:val="418"/>
          <w:tblHeader/>
        </w:trPr>
        <w:tc>
          <w:tcPr>
            <w:tcW w:w="1953" w:type="dxa"/>
          </w:tcPr>
          <w:p w14:paraId="4417F013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8" w:type="dxa"/>
            <w:gridSpan w:val="5"/>
          </w:tcPr>
          <w:p w14:paraId="6561D63A" w14:textId="4A831006" w:rsidR="00A8185A" w:rsidRPr="00CA4DA1" w:rsidRDefault="00C56529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75645A4A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25E8C651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A8185A" w:rsidRPr="00CA4DA1" w14:paraId="1B2E3C74" w14:textId="77777777" w:rsidTr="004E7A79">
        <w:trPr>
          <w:trHeight w:val="1055"/>
          <w:tblHeader/>
        </w:trPr>
        <w:tc>
          <w:tcPr>
            <w:tcW w:w="1953" w:type="dxa"/>
            <w:vAlign w:val="center"/>
          </w:tcPr>
          <w:p w14:paraId="385AE094" w14:textId="77777777" w:rsidR="00A2536E" w:rsidRPr="00CA4DA1" w:rsidRDefault="00A2536E" w:rsidP="0053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521EEE" w14:textId="70639BBF" w:rsidR="00A8185A" w:rsidRPr="00CA4DA1" w:rsidRDefault="00A8185A" w:rsidP="0053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8799576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0B67933B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F87FD3A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2" w:type="dxa"/>
            <w:vAlign w:val="bottom"/>
          </w:tcPr>
          <w:p w14:paraId="3F0A55CA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0A89F74F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E14BC4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032495A5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8D7C96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27F14F54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F7D02E8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A4D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29E583BB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64FB63BD" w14:textId="77777777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8185A" w:rsidRPr="00CA4DA1" w14:paraId="7694409E" w14:textId="77777777" w:rsidTr="004E7A79">
        <w:trPr>
          <w:trHeight w:val="418"/>
          <w:tblHeader/>
        </w:trPr>
        <w:tc>
          <w:tcPr>
            <w:tcW w:w="1953" w:type="dxa"/>
            <w:vAlign w:val="center"/>
          </w:tcPr>
          <w:p w14:paraId="57D1EC1B" w14:textId="77777777" w:rsidR="00A8185A" w:rsidRPr="00CA4DA1" w:rsidRDefault="00A8185A" w:rsidP="0053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2B5BA9F7" w14:textId="2085D95C" w:rsidR="00A8185A" w:rsidRPr="00CA4DA1" w:rsidRDefault="00A8185A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9576F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185A" w:rsidRPr="00CA4DA1" w14:paraId="2FBE4FB6" w14:textId="77777777" w:rsidTr="004E7A79">
        <w:trPr>
          <w:trHeight w:val="418"/>
        </w:trPr>
        <w:tc>
          <w:tcPr>
            <w:tcW w:w="1953" w:type="dxa"/>
            <w:vAlign w:val="center"/>
          </w:tcPr>
          <w:p w14:paraId="307FF013" w14:textId="602170C3" w:rsidR="00A8185A" w:rsidRPr="00CA4DA1" w:rsidRDefault="00A8185A" w:rsidP="0053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6F1D31" w:rsidRPr="00CA4DA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990" w:type="dxa"/>
          </w:tcPr>
          <w:p w14:paraId="3729DA5A" w14:textId="0C86CC3B" w:rsidR="00A8185A" w:rsidRPr="00CA4DA1" w:rsidRDefault="00D027CB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721,976</w:t>
            </w:r>
          </w:p>
        </w:tc>
        <w:tc>
          <w:tcPr>
            <w:tcW w:w="261" w:type="dxa"/>
          </w:tcPr>
          <w:p w14:paraId="5BAA732E" w14:textId="77777777" w:rsidR="00A8185A" w:rsidRPr="00CA4DA1" w:rsidRDefault="00A8185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11864D" w14:textId="2E904EFE" w:rsidR="00A8185A" w:rsidRPr="00CA4DA1" w:rsidRDefault="00D027CB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6,767,846</w:t>
            </w:r>
          </w:p>
        </w:tc>
        <w:tc>
          <w:tcPr>
            <w:tcW w:w="262" w:type="dxa"/>
          </w:tcPr>
          <w:p w14:paraId="7C5A0299" w14:textId="77777777" w:rsidR="00A8185A" w:rsidRPr="00CA4DA1" w:rsidRDefault="00A8185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422A47D" w14:textId="1DEEC7E8" w:rsidR="00A8185A" w:rsidRPr="00CA4DA1" w:rsidRDefault="00D027CB" w:rsidP="00BF3E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7,489,822</w:t>
            </w:r>
          </w:p>
        </w:tc>
        <w:tc>
          <w:tcPr>
            <w:tcW w:w="262" w:type="dxa"/>
          </w:tcPr>
          <w:p w14:paraId="600D2174" w14:textId="77777777" w:rsidR="00A8185A" w:rsidRPr="00CA4DA1" w:rsidRDefault="00A8185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2C95B5E" w14:textId="138C0716" w:rsidR="00A8185A" w:rsidRPr="00CA4DA1" w:rsidRDefault="00AB2C88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480,07</w:t>
            </w:r>
            <w:r w:rsidR="00437250" w:rsidRPr="00CA4DA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31C32B7F" w14:textId="77777777" w:rsidR="00A8185A" w:rsidRPr="00CA4DA1" w:rsidRDefault="00A8185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6874D7" w14:textId="56833829" w:rsidR="00A8185A" w:rsidRPr="00CA4DA1" w:rsidRDefault="00AB2C88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5,704,009</w:t>
            </w:r>
          </w:p>
        </w:tc>
        <w:tc>
          <w:tcPr>
            <w:tcW w:w="278" w:type="dxa"/>
          </w:tcPr>
          <w:p w14:paraId="6D571D71" w14:textId="77777777" w:rsidR="00A8185A" w:rsidRPr="00CA4DA1" w:rsidRDefault="00A8185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21160E0" w14:textId="193B4510" w:rsidR="00A8185A" w:rsidRPr="00CA4DA1" w:rsidRDefault="0036076D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6,184,08</w:t>
            </w:r>
            <w:r w:rsidR="00437250" w:rsidRPr="00CA4DA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1604" w:rsidRPr="00CA4DA1" w14:paraId="1C6A76B8" w14:textId="77777777" w:rsidTr="00D53BA2">
        <w:trPr>
          <w:trHeight w:val="418"/>
        </w:trPr>
        <w:tc>
          <w:tcPr>
            <w:tcW w:w="1953" w:type="dxa"/>
            <w:vAlign w:val="center"/>
          </w:tcPr>
          <w:p w14:paraId="44C61365" w14:textId="03701EE1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E2DCC9" w14:textId="30F1AF4D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(714,321)</w:t>
            </w:r>
          </w:p>
        </w:tc>
        <w:tc>
          <w:tcPr>
            <w:tcW w:w="261" w:type="dxa"/>
            <w:vAlign w:val="bottom"/>
          </w:tcPr>
          <w:p w14:paraId="033CF5B9" w14:textId="77777777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4AB607F" w14:textId="55CDAE9A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4DA1BB02" w14:textId="77777777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0902886" w14:textId="3C37A9A4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(714,321)</w:t>
            </w:r>
          </w:p>
        </w:tc>
        <w:tc>
          <w:tcPr>
            <w:tcW w:w="262" w:type="dxa"/>
            <w:vAlign w:val="bottom"/>
          </w:tcPr>
          <w:p w14:paraId="456F6CA1" w14:textId="77777777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EA72F0F" w14:textId="42AE51B9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(480,07</w:t>
            </w:r>
            <w:r w:rsidR="00437250" w:rsidRPr="00CA4DA1">
              <w:rPr>
                <w:rFonts w:ascii="Angsana New" w:hAnsi="Angsana New"/>
                <w:sz w:val="30"/>
                <w:szCs w:val="30"/>
              </w:rPr>
              <w:t>2</w:t>
            </w:r>
            <w:r w:rsidRPr="00CA4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4EC532BB" w14:textId="77777777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E38196E" w14:textId="05D940E2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9348792" w14:textId="77777777" w:rsidR="00E61604" w:rsidRPr="00CA4DA1" w:rsidRDefault="00E61604" w:rsidP="00E6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F41DA8E" w14:textId="3B699F28" w:rsidR="00E61604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ind w:left="98" w:right="-108" w:hanging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(480,072)</w:t>
            </w:r>
          </w:p>
        </w:tc>
      </w:tr>
      <w:tr w:rsidR="00437250" w:rsidRPr="00CA4DA1" w14:paraId="0528FE27" w14:textId="77777777" w:rsidTr="004E7A79">
        <w:trPr>
          <w:trHeight w:val="418"/>
        </w:trPr>
        <w:tc>
          <w:tcPr>
            <w:tcW w:w="1953" w:type="dxa"/>
            <w:vAlign w:val="center"/>
          </w:tcPr>
          <w:p w14:paraId="3B593182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D18B3" w14:textId="0727569E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7,655</w:t>
            </w:r>
          </w:p>
        </w:tc>
        <w:tc>
          <w:tcPr>
            <w:tcW w:w="261" w:type="dxa"/>
          </w:tcPr>
          <w:p w14:paraId="42396803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F5824E4" w14:textId="6B097269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6,767,846</w:t>
            </w:r>
          </w:p>
        </w:tc>
        <w:tc>
          <w:tcPr>
            <w:tcW w:w="262" w:type="dxa"/>
          </w:tcPr>
          <w:p w14:paraId="638C0496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0D98CC75" w14:textId="0E12095E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6,775,501</w:t>
            </w:r>
          </w:p>
        </w:tc>
        <w:tc>
          <w:tcPr>
            <w:tcW w:w="262" w:type="dxa"/>
          </w:tcPr>
          <w:p w14:paraId="39E84F70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3C589A" w14:textId="7BAE7D5E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61FC86A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C585463" w14:textId="0FFADE4C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  <w:tc>
          <w:tcPr>
            <w:tcW w:w="278" w:type="dxa"/>
          </w:tcPr>
          <w:p w14:paraId="73AA378C" w14:textId="77777777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6421F10A" w14:textId="75CF1D50" w:rsidR="00437250" w:rsidRPr="00CA4DA1" w:rsidRDefault="00437250" w:rsidP="0043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</w:tr>
    </w:tbl>
    <w:p w14:paraId="052DCF98" w14:textId="68A36E59" w:rsidR="003D10DD" w:rsidRPr="00CA4DA1" w:rsidRDefault="003D10DD" w:rsidP="0042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41"/>
        <w:gridCol w:w="974"/>
        <w:gridCol w:w="262"/>
        <w:gridCol w:w="998"/>
        <w:gridCol w:w="262"/>
        <w:gridCol w:w="954"/>
        <w:gridCol w:w="278"/>
        <w:gridCol w:w="1026"/>
      </w:tblGrid>
      <w:tr w:rsidR="009D503F" w:rsidRPr="00CA4DA1" w14:paraId="4AE7A1DE" w14:textId="77777777" w:rsidTr="004E7A79">
        <w:trPr>
          <w:trHeight w:val="418"/>
          <w:tblHeader/>
        </w:trPr>
        <w:tc>
          <w:tcPr>
            <w:tcW w:w="1953" w:type="dxa"/>
          </w:tcPr>
          <w:p w14:paraId="4C54FCD4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73742CCD" w14:textId="06188E9F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503F" w:rsidRPr="00CA4DA1" w14:paraId="1CDFABA7" w14:textId="77777777" w:rsidTr="004E7A79">
        <w:trPr>
          <w:trHeight w:val="418"/>
          <w:tblHeader/>
        </w:trPr>
        <w:tc>
          <w:tcPr>
            <w:tcW w:w="1953" w:type="dxa"/>
          </w:tcPr>
          <w:p w14:paraId="3339A2FB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452E4F26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1C9F4816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259D4152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8123B9" w:rsidRPr="00CA4DA1" w14:paraId="69263E84" w14:textId="77777777" w:rsidTr="004E7A79">
        <w:trPr>
          <w:trHeight w:val="1055"/>
          <w:tblHeader/>
        </w:trPr>
        <w:tc>
          <w:tcPr>
            <w:tcW w:w="1953" w:type="dxa"/>
            <w:vAlign w:val="center"/>
          </w:tcPr>
          <w:p w14:paraId="22A76B8A" w14:textId="77777777" w:rsidR="002227D0" w:rsidRPr="00CA4DA1" w:rsidRDefault="002227D0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BC8D65F" w14:textId="11BD3503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D4D6E5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6A450DF8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635C9D1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088C5841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0B227CE0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1D46E3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0F353E12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089AF695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3BF274E4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F7B2299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A4DA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11EB2445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4DB38FF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503F" w:rsidRPr="00CA4DA1" w14:paraId="032B2483" w14:textId="77777777" w:rsidTr="004E7A79">
        <w:trPr>
          <w:trHeight w:val="418"/>
          <w:tblHeader/>
        </w:trPr>
        <w:tc>
          <w:tcPr>
            <w:tcW w:w="1953" w:type="dxa"/>
            <w:vAlign w:val="center"/>
          </w:tcPr>
          <w:p w14:paraId="7B392A69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5B1D03E4" w14:textId="6D10F4CA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B2C88"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23B9" w:rsidRPr="00CA4DA1" w14:paraId="064A5D95" w14:textId="77777777" w:rsidTr="004E7A79">
        <w:trPr>
          <w:trHeight w:val="418"/>
        </w:trPr>
        <w:tc>
          <w:tcPr>
            <w:tcW w:w="1953" w:type="dxa"/>
            <w:vAlign w:val="center"/>
          </w:tcPr>
          <w:p w14:paraId="29247189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7624543C" w14:textId="0BDED2F5" w:rsidR="009D503F" w:rsidRPr="00CA4DA1" w:rsidRDefault="00EA454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AC06CDE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31D7037" w14:textId="03A8CCF8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6,767,846</w:t>
            </w:r>
          </w:p>
        </w:tc>
        <w:tc>
          <w:tcPr>
            <w:tcW w:w="241" w:type="dxa"/>
          </w:tcPr>
          <w:p w14:paraId="4B66D994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3B5D650" w14:textId="41FB47CD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6,767,846</w:t>
            </w:r>
          </w:p>
        </w:tc>
        <w:tc>
          <w:tcPr>
            <w:tcW w:w="262" w:type="dxa"/>
          </w:tcPr>
          <w:p w14:paraId="31EB82D8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30772C2" w14:textId="2C89D300" w:rsidR="009D503F" w:rsidRPr="00CA4DA1" w:rsidRDefault="00EA454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CA5198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FA91B3F" w14:textId="7A59C601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5,704,009</w:t>
            </w:r>
          </w:p>
        </w:tc>
        <w:tc>
          <w:tcPr>
            <w:tcW w:w="278" w:type="dxa"/>
          </w:tcPr>
          <w:p w14:paraId="2587105D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98B7668" w14:textId="7760D807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5,704,009</w:t>
            </w:r>
          </w:p>
        </w:tc>
      </w:tr>
      <w:tr w:rsidR="008123B9" w:rsidRPr="00CA4DA1" w14:paraId="52022858" w14:textId="77777777" w:rsidTr="004E7A79">
        <w:trPr>
          <w:trHeight w:val="418"/>
        </w:trPr>
        <w:tc>
          <w:tcPr>
            <w:tcW w:w="1953" w:type="dxa"/>
            <w:vAlign w:val="center"/>
          </w:tcPr>
          <w:p w14:paraId="6301CBE4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7DC64" w14:textId="534CFE89" w:rsidR="009D503F" w:rsidRPr="00CA4DA1" w:rsidRDefault="00EA454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DCEDE1D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42BED0F" w14:textId="5AAD0921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6,767,846</w:t>
            </w:r>
          </w:p>
        </w:tc>
        <w:tc>
          <w:tcPr>
            <w:tcW w:w="241" w:type="dxa"/>
          </w:tcPr>
          <w:p w14:paraId="243208EE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2E8D59F2" w14:textId="58E27CA0" w:rsidR="009D503F" w:rsidRPr="00CA4DA1" w:rsidRDefault="0042087D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6,767,846</w:t>
            </w:r>
          </w:p>
        </w:tc>
        <w:tc>
          <w:tcPr>
            <w:tcW w:w="262" w:type="dxa"/>
          </w:tcPr>
          <w:p w14:paraId="7FC05753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0E3171F" w14:textId="3E70699D" w:rsidR="009D503F" w:rsidRPr="00CA4DA1" w:rsidRDefault="00EA454A" w:rsidP="0098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2FABF6C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88E9729" w14:textId="15C08C74" w:rsidR="009D503F" w:rsidRPr="00CA4DA1" w:rsidRDefault="00EA454A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  <w:tc>
          <w:tcPr>
            <w:tcW w:w="278" w:type="dxa"/>
          </w:tcPr>
          <w:p w14:paraId="3149BC5D" w14:textId="77777777" w:rsidR="009D503F" w:rsidRPr="00CA4DA1" w:rsidRDefault="009D503F" w:rsidP="00FA3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4CC05A9" w14:textId="18D42730" w:rsidR="009D503F" w:rsidRPr="00CA4DA1" w:rsidRDefault="0013795C" w:rsidP="0015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5,704,009</w:t>
            </w:r>
          </w:p>
        </w:tc>
      </w:tr>
    </w:tbl>
    <w:p w14:paraId="60CD2D5D" w14:textId="3314DEED" w:rsidR="009D503F" w:rsidRPr="00CA4DA1" w:rsidRDefault="009D503F" w:rsidP="0074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p w14:paraId="77392804" w14:textId="43F5AD02" w:rsidR="0093468E" w:rsidRPr="00CA4DA1" w:rsidRDefault="0093468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AA7796" w:rsidRPr="00CA4DA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CA4DA1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6C10A47" w14:textId="77777777" w:rsidR="0093468E" w:rsidRPr="00CA4DA1" w:rsidRDefault="0093468E" w:rsidP="00B32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36"/>
        <w:gridCol w:w="270"/>
        <w:gridCol w:w="1152"/>
        <w:gridCol w:w="270"/>
        <w:gridCol w:w="1152"/>
        <w:gridCol w:w="270"/>
        <w:gridCol w:w="1080"/>
      </w:tblGrid>
      <w:tr w:rsidR="00B345C9" w:rsidRPr="00CA4DA1" w14:paraId="250ECA19" w14:textId="77777777" w:rsidTr="00E138DC">
        <w:tc>
          <w:tcPr>
            <w:tcW w:w="3870" w:type="dxa"/>
          </w:tcPr>
          <w:p w14:paraId="16B42421" w14:textId="77777777" w:rsidR="00B345C9" w:rsidRPr="00CA4DA1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17DAD3C4" w14:textId="77777777" w:rsidR="00B345C9" w:rsidRPr="00CA4DA1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FACE82" w14:textId="77777777" w:rsidR="00B345C9" w:rsidRPr="00CA4DA1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70D135ED" w14:textId="77777777" w:rsidR="00B345C9" w:rsidRPr="00CA4DA1" w:rsidRDefault="00B345C9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CE3" w:rsidRPr="00CA4DA1" w14:paraId="33D96780" w14:textId="77777777" w:rsidTr="00E138DC">
        <w:tc>
          <w:tcPr>
            <w:tcW w:w="3870" w:type="dxa"/>
          </w:tcPr>
          <w:p w14:paraId="436BE47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D27A835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56CB4FA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667856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C74BAAC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2A298F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D891AF5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DBF1D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61CE3" w:rsidRPr="00CA4DA1" w14:paraId="1CBEFA2C" w14:textId="77777777" w:rsidTr="00E138DC">
        <w:tc>
          <w:tcPr>
            <w:tcW w:w="3870" w:type="dxa"/>
          </w:tcPr>
          <w:p w14:paraId="36645B5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4311CBA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1CE3" w:rsidRPr="00CA4DA1" w14:paraId="5ACF05F8" w14:textId="77777777" w:rsidTr="00E138DC">
        <w:tc>
          <w:tcPr>
            <w:tcW w:w="3870" w:type="dxa"/>
          </w:tcPr>
          <w:p w14:paraId="6590336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62" w:type="dxa"/>
          </w:tcPr>
          <w:p w14:paraId="681143A5" w14:textId="6A87C9F5" w:rsidR="00361CE3" w:rsidRPr="00CA4DA1" w:rsidRDefault="00F93A34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855,964</w:t>
            </w:r>
          </w:p>
        </w:tc>
        <w:tc>
          <w:tcPr>
            <w:tcW w:w="306" w:type="dxa"/>
            <w:gridSpan w:val="2"/>
          </w:tcPr>
          <w:p w14:paraId="795CFE7C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9BCA5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650,600</w:t>
            </w:r>
          </w:p>
        </w:tc>
        <w:tc>
          <w:tcPr>
            <w:tcW w:w="270" w:type="dxa"/>
          </w:tcPr>
          <w:p w14:paraId="16AD553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AB56C8" w14:textId="76B80E70" w:rsidR="00361CE3" w:rsidRPr="00CA4DA1" w:rsidRDefault="00272AE1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848,653</w:t>
            </w:r>
          </w:p>
        </w:tc>
        <w:tc>
          <w:tcPr>
            <w:tcW w:w="270" w:type="dxa"/>
          </w:tcPr>
          <w:p w14:paraId="522CFFC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DA6A6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644,725</w:t>
            </w:r>
          </w:p>
        </w:tc>
      </w:tr>
      <w:tr w:rsidR="00361CE3" w:rsidRPr="00CA4DA1" w14:paraId="4ED2BF22" w14:textId="77777777" w:rsidTr="00E138DC">
        <w:tc>
          <w:tcPr>
            <w:tcW w:w="3870" w:type="dxa"/>
          </w:tcPr>
          <w:p w14:paraId="5324E8D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สมทบเข้า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กองทุนสำรองเลี้ยงชีพ</w:t>
            </w:r>
          </w:p>
          <w:p w14:paraId="4A064418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ค่าสนับสนุนพนักงานขาย</w:t>
            </w:r>
          </w:p>
        </w:tc>
        <w:tc>
          <w:tcPr>
            <w:tcW w:w="1062" w:type="dxa"/>
          </w:tcPr>
          <w:p w14:paraId="73E71241" w14:textId="77777777" w:rsidR="00361CE3" w:rsidRPr="00CA4DA1" w:rsidRDefault="00F93A34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15,313</w:t>
            </w:r>
          </w:p>
          <w:p w14:paraId="6D6F3671" w14:textId="2393642B" w:rsidR="00F93A34" w:rsidRPr="00CA4DA1" w:rsidRDefault="00F93A34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51,307</w:t>
            </w:r>
          </w:p>
        </w:tc>
        <w:tc>
          <w:tcPr>
            <w:tcW w:w="306" w:type="dxa"/>
            <w:gridSpan w:val="2"/>
          </w:tcPr>
          <w:p w14:paraId="5E88723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92171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14,250</w:t>
            </w:r>
          </w:p>
          <w:p w14:paraId="068DDF2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37,139</w:t>
            </w:r>
          </w:p>
        </w:tc>
        <w:tc>
          <w:tcPr>
            <w:tcW w:w="270" w:type="dxa"/>
          </w:tcPr>
          <w:p w14:paraId="0BB5807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53B60" w14:textId="77777777" w:rsidR="00361CE3" w:rsidRPr="00CA4DA1" w:rsidRDefault="00272AE1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15,206</w:t>
            </w:r>
          </w:p>
          <w:p w14:paraId="4D0DB3F6" w14:textId="73990C7B" w:rsidR="00272AE1" w:rsidRPr="00CA4DA1" w:rsidRDefault="00272AE1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51,307</w:t>
            </w:r>
          </w:p>
        </w:tc>
        <w:tc>
          <w:tcPr>
            <w:tcW w:w="270" w:type="dxa"/>
          </w:tcPr>
          <w:p w14:paraId="21BDCBB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1A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14,146</w:t>
            </w:r>
          </w:p>
          <w:p w14:paraId="654979CE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37,139</w:t>
            </w:r>
          </w:p>
        </w:tc>
      </w:tr>
      <w:tr w:rsidR="00361CE3" w:rsidRPr="00CA4DA1" w14:paraId="7EE4C8B2" w14:textId="77777777" w:rsidTr="00E138DC">
        <w:tc>
          <w:tcPr>
            <w:tcW w:w="3870" w:type="dxa"/>
          </w:tcPr>
          <w:p w14:paraId="05FB596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จ่ายสมทบเข้ากองทุนประกันสังคม</w:t>
            </w:r>
          </w:p>
        </w:tc>
        <w:tc>
          <w:tcPr>
            <w:tcW w:w="1062" w:type="dxa"/>
          </w:tcPr>
          <w:p w14:paraId="16A1033C" w14:textId="572B4A45" w:rsidR="00361CE3" w:rsidRPr="00CA4DA1" w:rsidRDefault="00F93A34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18,066</w:t>
            </w:r>
          </w:p>
        </w:tc>
        <w:tc>
          <w:tcPr>
            <w:tcW w:w="306" w:type="dxa"/>
            <w:gridSpan w:val="2"/>
          </w:tcPr>
          <w:p w14:paraId="3A05C73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AB8B8E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17,877</w:t>
            </w:r>
          </w:p>
        </w:tc>
        <w:tc>
          <w:tcPr>
            <w:tcW w:w="270" w:type="dxa"/>
          </w:tcPr>
          <w:p w14:paraId="6B9AAF5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467221" w14:textId="7C29A097" w:rsidR="00361CE3" w:rsidRPr="00CA4DA1" w:rsidRDefault="00272AE1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17,882</w:t>
            </w:r>
          </w:p>
        </w:tc>
        <w:tc>
          <w:tcPr>
            <w:tcW w:w="270" w:type="dxa"/>
          </w:tcPr>
          <w:p w14:paraId="319532D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BDCDC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</w:tr>
      <w:tr w:rsidR="002F5782" w:rsidRPr="00CA4DA1" w14:paraId="5A171F2B" w14:textId="77777777" w:rsidTr="00E138DC">
        <w:tc>
          <w:tcPr>
            <w:tcW w:w="3870" w:type="dxa"/>
          </w:tcPr>
          <w:p w14:paraId="4FC87754" w14:textId="77777777" w:rsidR="002F5782" w:rsidRPr="00CA4DA1" w:rsidRDefault="002F5782" w:rsidP="00105AE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ส่วนของผู้ถือหุ้น - จ่ายชำระหนี้ธุรกรรมการ</w:t>
            </w:r>
          </w:p>
          <w:p w14:paraId="4B0F108E" w14:textId="49D38749" w:rsidR="002F5782" w:rsidRPr="00CA4DA1" w:rsidRDefault="002F5782" w:rsidP="00105AE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54"/>
              <w:rPr>
                <w:rFonts w:ascii="Angsana New" w:hAnsi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จ่ายโดยใช้หุ้นเป็นเกณฑ์</w:t>
            </w:r>
          </w:p>
        </w:tc>
        <w:tc>
          <w:tcPr>
            <w:tcW w:w="1062" w:type="dxa"/>
          </w:tcPr>
          <w:p w14:paraId="55B47982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FAFB8B" w14:textId="01EA1C1C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20,893</w:t>
            </w:r>
          </w:p>
        </w:tc>
        <w:tc>
          <w:tcPr>
            <w:tcW w:w="306" w:type="dxa"/>
            <w:gridSpan w:val="2"/>
          </w:tcPr>
          <w:p w14:paraId="0690C2D0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5E17FF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7A8E6BB1" w14:textId="6ACB634C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6661A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F13504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0A47D694" w14:textId="6F8BD3D6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20,893</w:t>
            </w:r>
          </w:p>
        </w:tc>
        <w:tc>
          <w:tcPr>
            <w:tcW w:w="270" w:type="dxa"/>
          </w:tcPr>
          <w:p w14:paraId="00FFAB29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A9C78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B55EAA1" w14:textId="1739F3D6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 w:firstLine="24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2F5782" w:rsidRPr="00CA4DA1" w14:paraId="566389DF" w14:textId="77777777" w:rsidTr="00E138DC">
        <w:tc>
          <w:tcPr>
            <w:tcW w:w="3870" w:type="dxa"/>
          </w:tcPr>
          <w:p w14:paraId="29F460A2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F2BE605" w14:textId="06679630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83,078</w:t>
            </w:r>
          </w:p>
        </w:tc>
        <w:tc>
          <w:tcPr>
            <w:tcW w:w="306" w:type="dxa"/>
            <w:gridSpan w:val="2"/>
          </w:tcPr>
          <w:p w14:paraId="72240603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0783C5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61,652</w:t>
            </w:r>
          </w:p>
        </w:tc>
        <w:tc>
          <w:tcPr>
            <w:tcW w:w="270" w:type="dxa"/>
          </w:tcPr>
          <w:p w14:paraId="1A56FEF3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7F76CA" w14:textId="167F84B9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81,505</w:t>
            </w:r>
          </w:p>
        </w:tc>
        <w:tc>
          <w:tcPr>
            <w:tcW w:w="270" w:type="dxa"/>
          </w:tcPr>
          <w:p w14:paraId="32FCD3F0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B6CA4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61,567</w:t>
            </w:r>
          </w:p>
        </w:tc>
      </w:tr>
      <w:tr w:rsidR="002F5782" w:rsidRPr="00CA4DA1" w14:paraId="3BC431A5" w14:textId="77777777" w:rsidTr="00E138DC">
        <w:tc>
          <w:tcPr>
            <w:tcW w:w="3870" w:type="dxa"/>
          </w:tcPr>
          <w:p w14:paraId="43AD15FD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2316CEA" w14:textId="6EA9127B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1,044,621</w:t>
            </w:r>
          </w:p>
        </w:tc>
        <w:tc>
          <w:tcPr>
            <w:tcW w:w="306" w:type="dxa"/>
            <w:gridSpan w:val="2"/>
          </w:tcPr>
          <w:p w14:paraId="1D2C3D54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97DB5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781,518</w:t>
            </w:r>
          </w:p>
        </w:tc>
        <w:tc>
          <w:tcPr>
            <w:tcW w:w="270" w:type="dxa"/>
          </w:tcPr>
          <w:p w14:paraId="49985974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C82AA" w14:textId="1160E3CA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1,035,446</w:t>
            </w:r>
          </w:p>
        </w:tc>
        <w:tc>
          <w:tcPr>
            <w:tcW w:w="270" w:type="dxa"/>
          </w:tcPr>
          <w:p w14:paraId="191DB78F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17AFE9" w14:textId="77777777" w:rsidR="002F5782" w:rsidRPr="00CA4DA1" w:rsidRDefault="002F5782" w:rsidP="002F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775,279</w:t>
            </w:r>
          </w:p>
        </w:tc>
      </w:tr>
    </w:tbl>
    <w:p w14:paraId="1A9AA369" w14:textId="77777777" w:rsidR="00DC6E5F" w:rsidRPr="00CA4DA1" w:rsidRDefault="00DC6E5F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30E672" w14:textId="7650F381" w:rsidR="00B345C9" w:rsidRPr="00CA4DA1" w:rsidRDefault="00B345C9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059AA0" w14:textId="77777777" w:rsidR="00B345C9" w:rsidRPr="00CA4DA1" w:rsidRDefault="00B345C9" w:rsidP="00B32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24"/>
          <w:szCs w:val="24"/>
        </w:rPr>
      </w:pPr>
      <w:r w:rsidRPr="00CA4DA1">
        <w:rPr>
          <w:rFonts w:ascii="Angsana New" w:hAnsi="Angsana New"/>
          <w:sz w:val="30"/>
          <w:szCs w:val="30"/>
          <w:cs/>
        </w:rPr>
        <w:tab/>
      </w:r>
    </w:p>
    <w:p w14:paraId="2509C597" w14:textId="6D8D2644" w:rsidR="00003906" w:rsidRPr="00CA4DA1" w:rsidRDefault="00B345C9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</w:t>
      </w:r>
      <w:r w:rsidR="00D818B5" w:rsidRPr="00CA4DA1">
        <w:rPr>
          <w:rFonts w:ascii="Angsana New" w:hAnsi="Angsana New" w:hint="cs"/>
          <w:sz w:val="30"/>
          <w:szCs w:val="30"/>
          <w:cs/>
        </w:rPr>
        <w:t>ไว้ได้</w:t>
      </w:r>
      <w:r w:rsidRPr="00CA4DA1">
        <w:rPr>
          <w:rFonts w:ascii="Angsana New" w:hAnsi="Angsana New"/>
          <w:sz w:val="30"/>
          <w:szCs w:val="30"/>
          <w:cs/>
        </w:rPr>
        <w:t>เปิดเผยในหมายเหตุประกอบงบการเงิน</w:t>
      </w:r>
      <w:r w:rsidR="00D538D2" w:rsidRPr="00CA4DA1">
        <w:rPr>
          <w:rFonts w:ascii="Angsana New" w:hAnsi="Angsana New" w:hint="cs"/>
          <w:sz w:val="30"/>
          <w:szCs w:val="30"/>
          <w:cs/>
        </w:rPr>
        <w:t>ข้อ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="001B7A04" w:rsidRPr="00CA4DA1">
        <w:rPr>
          <w:rFonts w:ascii="Angsana New" w:hAnsi="Angsana New"/>
          <w:sz w:val="30"/>
          <w:szCs w:val="30"/>
        </w:rPr>
        <w:t>1</w:t>
      </w:r>
      <w:r w:rsidR="00A13E87" w:rsidRPr="00CA4DA1">
        <w:rPr>
          <w:rFonts w:ascii="Angsana New" w:hAnsi="Angsana New"/>
          <w:sz w:val="30"/>
          <w:szCs w:val="30"/>
        </w:rPr>
        <w:t>4</w:t>
      </w:r>
    </w:p>
    <w:p w14:paraId="331E8EF8" w14:textId="77777777" w:rsidR="001D2E0F" w:rsidRPr="00CA4DA1" w:rsidRDefault="001D2E0F" w:rsidP="00B3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5F8C39" w14:textId="77777777" w:rsidR="00EE5EF4" w:rsidRPr="00CA4DA1" w:rsidRDefault="00C424A1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A932F2B" w14:textId="5733C026" w:rsidR="00EE5EF4" w:rsidRPr="00CA4DA1" w:rsidRDefault="00EE5EF4" w:rsidP="00EE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B9050AD" w14:textId="1E2C8256" w:rsidR="00D65FB3" w:rsidRPr="00CA4DA1" w:rsidRDefault="00EE5EF4" w:rsidP="00D6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CA4DA1">
        <w:rPr>
          <w:rFonts w:ascii="Angsana New" w:hAnsi="Angsana New"/>
          <w:sz w:val="30"/>
          <w:szCs w:val="30"/>
        </w:rPr>
        <w:t> 3 </w:t>
      </w:r>
      <w:r w:rsidRPr="00CA4DA1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CA4DA1">
        <w:rPr>
          <w:rFonts w:ascii="Angsana New" w:hAnsi="Angsana New"/>
          <w:sz w:val="30"/>
          <w:szCs w:val="30"/>
        </w:rPr>
        <w:t> 3 </w:t>
      </w:r>
      <w:r w:rsidRPr="00CA4DA1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DC6E5F" w:rsidRPr="00CA4DA1">
        <w:rPr>
          <w:rFonts w:ascii="Angsana New" w:hAnsi="Angsana New"/>
          <w:sz w:val="30"/>
          <w:szCs w:val="30"/>
        </w:rPr>
        <w:t xml:space="preserve">   </w:t>
      </w:r>
      <w:r w:rsidR="00D65FB3" w:rsidRPr="00CA4DA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B62F4B" w14:textId="007AA172" w:rsidR="00B345C9" w:rsidRPr="00CA4DA1" w:rsidRDefault="00B345C9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7412762" w14:textId="77777777" w:rsidR="00B345C9" w:rsidRPr="00CA4DA1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7"/>
        <w:gridCol w:w="990"/>
        <w:gridCol w:w="990"/>
        <w:gridCol w:w="236"/>
        <w:gridCol w:w="1024"/>
        <w:gridCol w:w="270"/>
        <w:gridCol w:w="972"/>
        <w:gridCol w:w="243"/>
        <w:gridCol w:w="1035"/>
      </w:tblGrid>
      <w:tr w:rsidR="008440CD" w:rsidRPr="00CA4DA1" w14:paraId="406FE304" w14:textId="77777777" w:rsidTr="00386E47">
        <w:tc>
          <w:tcPr>
            <w:tcW w:w="3537" w:type="dxa"/>
          </w:tcPr>
          <w:p w14:paraId="54C0B678" w14:textId="77777777" w:rsidR="008440CD" w:rsidRPr="00CA4DA1" w:rsidRDefault="008440CD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50F29" w14:textId="77777777" w:rsidR="008440CD" w:rsidRPr="00CA4DA1" w:rsidRDefault="008440CD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8C34B26" w14:textId="77777777" w:rsidR="008440CD" w:rsidRPr="00CA4DA1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8440CD" w:rsidRPr="00CA4DA1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1DDAE2D" w14:textId="77777777" w:rsidR="008440CD" w:rsidRPr="00CA4DA1" w:rsidRDefault="008440CD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CE3" w:rsidRPr="00CA4DA1" w14:paraId="2FA5746A" w14:textId="77777777" w:rsidTr="00386E47">
        <w:trPr>
          <w:trHeight w:val="380"/>
        </w:trPr>
        <w:tc>
          <w:tcPr>
            <w:tcW w:w="3537" w:type="dxa"/>
          </w:tcPr>
          <w:p w14:paraId="1F64F529" w14:textId="77777777" w:rsidR="00361CE3" w:rsidRPr="00CA4DA1" w:rsidRDefault="00361CE3" w:rsidP="0036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DDE2A" w14:textId="77777777" w:rsidR="00361CE3" w:rsidRPr="00CA4DA1" w:rsidRDefault="00361CE3" w:rsidP="0036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37E0DAE8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483AD49E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3FB7F2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24AA9A8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5B505E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B272B25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8AF142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61CE3" w:rsidRPr="00CA4DA1" w14:paraId="042733D5" w14:textId="77777777" w:rsidTr="00386E47">
        <w:trPr>
          <w:trHeight w:val="70"/>
        </w:trPr>
        <w:tc>
          <w:tcPr>
            <w:tcW w:w="3537" w:type="dxa"/>
          </w:tcPr>
          <w:p w14:paraId="796FC239" w14:textId="77777777" w:rsidR="00361CE3" w:rsidRPr="00CA4DA1" w:rsidRDefault="00361CE3" w:rsidP="0036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AFBFE" w14:textId="77777777" w:rsidR="00361CE3" w:rsidRPr="00CA4DA1" w:rsidRDefault="00361CE3" w:rsidP="0036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C221FB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1CE3" w:rsidRPr="00CA4DA1" w14:paraId="0707BF8A" w14:textId="77777777" w:rsidTr="00386E47">
        <w:tc>
          <w:tcPr>
            <w:tcW w:w="3537" w:type="dxa"/>
          </w:tcPr>
          <w:p w14:paraId="6EFC140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14:paraId="5798F30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AF82D9" w14:textId="392926BC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2,135,918</w:t>
            </w:r>
          </w:p>
        </w:tc>
        <w:tc>
          <w:tcPr>
            <w:tcW w:w="236" w:type="dxa"/>
            <w:shd w:val="clear" w:color="auto" w:fill="auto"/>
          </w:tcPr>
          <w:p w14:paraId="653B809E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C219AC" w14:textId="0E8283B0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1,875,465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2B105E0" w14:textId="505683CC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2,503,304</w:t>
            </w:r>
          </w:p>
        </w:tc>
        <w:tc>
          <w:tcPr>
            <w:tcW w:w="243" w:type="dxa"/>
            <w:shd w:val="clear" w:color="auto" w:fill="auto"/>
          </w:tcPr>
          <w:p w14:paraId="7C3B19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254B747" w14:textId="73E8010D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2,053,276</w:t>
            </w:r>
          </w:p>
        </w:tc>
      </w:tr>
      <w:tr w:rsidR="00361CE3" w:rsidRPr="00CA4DA1" w14:paraId="3779330A" w14:textId="77777777" w:rsidTr="00386E47">
        <w:tc>
          <w:tcPr>
            <w:tcW w:w="3537" w:type="dxa"/>
          </w:tcPr>
          <w:p w14:paraId="4F4BD312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990" w:type="dxa"/>
          </w:tcPr>
          <w:p w14:paraId="2AED446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65088A" w14:textId="15E3379D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1,307,934</w:t>
            </w:r>
          </w:p>
        </w:tc>
        <w:tc>
          <w:tcPr>
            <w:tcW w:w="236" w:type="dxa"/>
          </w:tcPr>
          <w:p w14:paraId="1E05850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CD30CA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1,071,491</w:t>
            </w:r>
          </w:p>
        </w:tc>
        <w:tc>
          <w:tcPr>
            <w:tcW w:w="270" w:type="dxa"/>
          </w:tcPr>
          <w:p w14:paraId="5ED587A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C1FC71" w14:textId="5B75E5EB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1,307,934</w:t>
            </w:r>
          </w:p>
        </w:tc>
        <w:tc>
          <w:tcPr>
            <w:tcW w:w="243" w:type="dxa"/>
          </w:tcPr>
          <w:p w14:paraId="6CFE4E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1CEB3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1,071,491</w:t>
            </w:r>
          </w:p>
        </w:tc>
      </w:tr>
      <w:tr w:rsidR="00361CE3" w:rsidRPr="00CA4DA1" w14:paraId="6C3A88DF" w14:textId="77777777" w:rsidTr="00386E47">
        <w:tc>
          <w:tcPr>
            <w:tcW w:w="3537" w:type="dxa"/>
          </w:tcPr>
          <w:p w14:paraId="3FA7E32B" w14:textId="34EF5B46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CA4DA1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 w:rsidR="00D514AA" w:rsidRPr="00CA4DA1"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Pr="00CA4DA1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990" w:type="dxa"/>
          </w:tcPr>
          <w:p w14:paraId="26C2CEFA" w14:textId="4F8FAD95" w:rsidR="00361CE3" w:rsidRPr="00CA4DA1" w:rsidRDefault="00D514AA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990" w:type="dxa"/>
          </w:tcPr>
          <w:p w14:paraId="1A8B04F2" w14:textId="2593CF67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1,044,62</w:t>
            </w:r>
            <w:r w:rsidR="00755538"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62496D4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F189C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781,518</w:t>
            </w:r>
          </w:p>
        </w:tc>
        <w:tc>
          <w:tcPr>
            <w:tcW w:w="270" w:type="dxa"/>
          </w:tcPr>
          <w:p w14:paraId="0E3F09A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36249A0" w14:textId="247315BA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1,035,446</w:t>
            </w:r>
          </w:p>
        </w:tc>
        <w:tc>
          <w:tcPr>
            <w:tcW w:w="243" w:type="dxa"/>
          </w:tcPr>
          <w:p w14:paraId="0CAF3F9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A26593F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775,279</w:t>
            </w:r>
          </w:p>
        </w:tc>
      </w:tr>
      <w:tr w:rsidR="00361CE3" w:rsidRPr="00CA4DA1" w14:paraId="16EC3734" w14:textId="77777777" w:rsidTr="00386E47">
        <w:tc>
          <w:tcPr>
            <w:tcW w:w="3537" w:type="dxa"/>
          </w:tcPr>
          <w:p w14:paraId="1CA1BBB0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CA4DA1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990" w:type="dxa"/>
          </w:tcPr>
          <w:p w14:paraId="03AA1F5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80FC43" w14:textId="0EB53DB7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296,413</w:t>
            </w:r>
          </w:p>
        </w:tc>
        <w:tc>
          <w:tcPr>
            <w:tcW w:w="236" w:type="dxa"/>
          </w:tcPr>
          <w:p w14:paraId="5F5A5DE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D105F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287,736</w:t>
            </w:r>
          </w:p>
        </w:tc>
        <w:tc>
          <w:tcPr>
            <w:tcW w:w="270" w:type="dxa"/>
          </w:tcPr>
          <w:p w14:paraId="75DDA9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3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53C2EB06" w14:textId="390A915D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259,102</w:t>
            </w:r>
          </w:p>
        </w:tc>
        <w:tc>
          <w:tcPr>
            <w:tcW w:w="243" w:type="dxa"/>
          </w:tcPr>
          <w:p w14:paraId="77BF203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3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43D26A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257,777</w:t>
            </w:r>
          </w:p>
        </w:tc>
      </w:tr>
      <w:tr w:rsidR="00361CE3" w:rsidRPr="00CA4DA1" w14:paraId="65D8A9A2" w14:textId="77777777" w:rsidTr="00386E47">
        <w:tc>
          <w:tcPr>
            <w:tcW w:w="3537" w:type="dxa"/>
          </w:tcPr>
          <w:p w14:paraId="7F0E81C1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6A94CE55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990" w:type="dxa"/>
          </w:tcPr>
          <w:p w14:paraId="0229E0E4" w14:textId="56030CD0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F676AE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  <w:p w14:paraId="1BA5438D" w14:textId="01B18E7E" w:rsidR="0033624C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579,94</w:t>
            </w:r>
            <w:r w:rsidR="00755538" w:rsidRPr="00CA4DA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2E1D3EF5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05197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  <w:p w14:paraId="65AEC99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469,358</w:t>
            </w:r>
          </w:p>
        </w:tc>
        <w:tc>
          <w:tcPr>
            <w:tcW w:w="270" w:type="dxa"/>
          </w:tcPr>
          <w:p w14:paraId="7D796EA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FAD70BA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9664EB" w14:textId="0419AED7" w:rsidR="000B1A1D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579,94</w:t>
            </w:r>
            <w:r w:rsidR="00755538"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43" w:type="dxa"/>
          </w:tcPr>
          <w:p w14:paraId="42AA4F08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A6C092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A3672A4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469,358</w:t>
            </w:r>
          </w:p>
        </w:tc>
      </w:tr>
      <w:tr w:rsidR="00361CE3" w:rsidRPr="00CA4DA1" w14:paraId="67114727" w14:textId="77777777" w:rsidTr="00386E47">
        <w:tc>
          <w:tcPr>
            <w:tcW w:w="3537" w:type="dxa"/>
          </w:tcPr>
          <w:p w14:paraId="43F0A490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990" w:type="dxa"/>
          </w:tcPr>
          <w:p w14:paraId="01E5F3B2" w14:textId="4E0F5FAD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C29CCC" w14:textId="4C5A1C9E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219,917</w:t>
            </w:r>
          </w:p>
        </w:tc>
        <w:tc>
          <w:tcPr>
            <w:tcW w:w="236" w:type="dxa"/>
          </w:tcPr>
          <w:p w14:paraId="5E06339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F65E4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203,644</w:t>
            </w:r>
          </w:p>
        </w:tc>
        <w:tc>
          <w:tcPr>
            <w:tcW w:w="270" w:type="dxa"/>
          </w:tcPr>
          <w:p w14:paraId="3C8CBB7D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E018C7D" w14:textId="048B6C83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219,917</w:t>
            </w:r>
          </w:p>
        </w:tc>
        <w:tc>
          <w:tcPr>
            <w:tcW w:w="243" w:type="dxa"/>
          </w:tcPr>
          <w:p w14:paraId="1C778EB3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AA2319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203,644</w:t>
            </w:r>
          </w:p>
        </w:tc>
      </w:tr>
      <w:tr w:rsidR="00361CE3" w:rsidRPr="00CA4DA1" w14:paraId="4F4268EA" w14:textId="77777777" w:rsidTr="00386E47">
        <w:tc>
          <w:tcPr>
            <w:tcW w:w="3537" w:type="dxa"/>
          </w:tcPr>
          <w:p w14:paraId="1CE3918A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615323F6" w14:textId="3ED66111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97837C" w14:textId="329A8FDC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71,789</w:t>
            </w:r>
          </w:p>
        </w:tc>
        <w:tc>
          <w:tcPr>
            <w:tcW w:w="236" w:type="dxa"/>
          </w:tcPr>
          <w:p w14:paraId="489C143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BFAE7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62,450</w:t>
            </w:r>
          </w:p>
        </w:tc>
        <w:tc>
          <w:tcPr>
            <w:tcW w:w="270" w:type="dxa"/>
          </w:tcPr>
          <w:p w14:paraId="2293C43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DB87C4" w14:textId="2FFCB54B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70,6</w:t>
            </w:r>
            <w:r w:rsidR="00204645" w:rsidRPr="00CA4DA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15F4218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B60749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60,646</w:t>
            </w:r>
          </w:p>
        </w:tc>
      </w:tr>
      <w:tr w:rsidR="00361CE3" w:rsidRPr="00CA4DA1" w14:paraId="3AED2054" w14:textId="77777777" w:rsidTr="00386E47">
        <w:tc>
          <w:tcPr>
            <w:tcW w:w="3537" w:type="dxa"/>
          </w:tcPr>
          <w:p w14:paraId="41BFBA57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735C739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CA8B52" w14:textId="31CE1F46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173,900</w:t>
            </w:r>
          </w:p>
        </w:tc>
        <w:tc>
          <w:tcPr>
            <w:tcW w:w="236" w:type="dxa"/>
          </w:tcPr>
          <w:p w14:paraId="414F963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41A1A1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160,887</w:t>
            </w:r>
          </w:p>
        </w:tc>
        <w:tc>
          <w:tcPr>
            <w:tcW w:w="270" w:type="dxa"/>
          </w:tcPr>
          <w:p w14:paraId="61E2706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7002F16" w14:textId="7748CF6F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166,692</w:t>
            </w:r>
          </w:p>
        </w:tc>
        <w:tc>
          <w:tcPr>
            <w:tcW w:w="243" w:type="dxa"/>
          </w:tcPr>
          <w:p w14:paraId="6D1B33E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7A25D96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155,471</w:t>
            </w:r>
          </w:p>
        </w:tc>
      </w:tr>
      <w:tr w:rsidR="00361CE3" w:rsidRPr="00CA4DA1" w14:paraId="757B98AE" w14:textId="77777777" w:rsidTr="00386E47">
        <w:tc>
          <w:tcPr>
            <w:tcW w:w="3537" w:type="dxa"/>
          </w:tcPr>
          <w:p w14:paraId="35FE1261" w14:textId="77777777" w:rsidR="00361CE3" w:rsidRPr="00CA4DA1" w:rsidRDefault="00361CE3" w:rsidP="00361CE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F13E13C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B4BE5E" w14:textId="37B2318E" w:rsidR="00361CE3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460,51</w:t>
            </w:r>
            <w:r w:rsidR="00755538" w:rsidRPr="00CA4DA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78F81AD9" w14:textId="556E0D70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0076B4B6" w:rsidR="00361CE3" w:rsidRPr="00CA4DA1" w:rsidRDefault="000B1A1D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510,</w:t>
            </w:r>
            <w:r w:rsidR="006E3FF5" w:rsidRPr="00CA4DA1"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  <w:r w:rsidRPr="00CA4D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36FBE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D69950B" w14:textId="626DE15A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402,18</w:t>
            </w:r>
            <w:r w:rsidR="00755538"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14:paraId="3687AA9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DA7B29B" w14:textId="65625BE1" w:rsidR="00361CE3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left="-108" w:right="-1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476,30</w:t>
            </w:r>
            <w:r w:rsidR="000F72E6" w:rsidRPr="00CA4DA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61CE3" w:rsidRPr="00CA4DA1" w14:paraId="755F49A5" w14:textId="77777777" w:rsidTr="00386E47">
        <w:trPr>
          <w:trHeight w:val="60"/>
        </w:trPr>
        <w:tc>
          <w:tcPr>
            <w:tcW w:w="3537" w:type="dxa"/>
          </w:tcPr>
          <w:p w14:paraId="219D4A24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</w:tcPr>
          <w:p w14:paraId="2A321588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C218F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1D863213" w:rsidR="0033624C" w:rsidRPr="00CA4DA1" w:rsidRDefault="0033624C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6,290,954</w:t>
            </w:r>
          </w:p>
        </w:tc>
        <w:tc>
          <w:tcPr>
            <w:tcW w:w="236" w:type="dxa"/>
          </w:tcPr>
          <w:p w14:paraId="26040502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340D960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5,422,645</w:t>
            </w:r>
          </w:p>
        </w:tc>
        <w:tc>
          <w:tcPr>
            <w:tcW w:w="270" w:type="dxa"/>
          </w:tcPr>
          <w:p w14:paraId="4BF348C9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70751E2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F3C2EB8" w14:textId="774119F4" w:rsidR="000B1A1D" w:rsidRPr="00CA4DA1" w:rsidRDefault="000B1A1D" w:rsidP="00361CE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6,545,173</w:t>
            </w:r>
          </w:p>
        </w:tc>
        <w:tc>
          <w:tcPr>
            <w:tcW w:w="243" w:type="dxa"/>
          </w:tcPr>
          <w:p w14:paraId="52D931AB" w14:textId="77777777" w:rsidR="00361CE3" w:rsidRPr="00CA4DA1" w:rsidRDefault="00361CE3" w:rsidP="0036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1534B61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37FB569" w14:textId="77777777" w:rsidR="00361CE3" w:rsidRPr="00CA4DA1" w:rsidRDefault="00361CE3" w:rsidP="00361CE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792"/>
              </w:tabs>
              <w:ind w:right="-1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5,523,247</w:t>
            </w:r>
          </w:p>
        </w:tc>
      </w:tr>
    </w:tbl>
    <w:p w14:paraId="63992A3D" w14:textId="63C9A5B9" w:rsidR="00304410" w:rsidRPr="00CA4DA1" w:rsidRDefault="00304410" w:rsidP="0091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115237B" w14:textId="168D5EF1" w:rsidR="003C2181" w:rsidRPr="00CA4DA1" w:rsidRDefault="00304410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3C2181" w:rsidRPr="00CA4DA1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32FF17E0" w14:textId="77777777" w:rsidR="006F0833" w:rsidRPr="00CA4DA1" w:rsidRDefault="006F0833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990"/>
        <w:gridCol w:w="1024"/>
        <w:gridCol w:w="236"/>
        <w:gridCol w:w="990"/>
        <w:gridCol w:w="270"/>
        <w:gridCol w:w="990"/>
        <w:gridCol w:w="270"/>
        <w:gridCol w:w="990"/>
      </w:tblGrid>
      <w:tr w:rsidR="003C2181" w:rsidRPr="00CA4DA1" w14:paraId="3654C9CE" w14:textId="77777777" w:rsidTr="00107DAC">
        <w:trPr>
          <w:tblHeader/>
        </w:trPr>
        <w:tc>
          <w:tcPr>
            <w:tcW w:w="3465" w:type="dxa"/>
          </w:tcPr>
          <w:p w14:paraId="201CBB45" w14:textId="6B4C5D01" w:rsidR="003C2181" w:rsidRPr="00CA4DA1" w:rsidRDefault="004D5F8C" w:rsidP="004D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90" w:type="dxa"/>
          </w:tcPr>
          <w:p w14:paraId="0948FFC4" w14:textId="77777777" w:rsidR="003C2181" w:rsidRPr="00CA4DA1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088B06F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E56EF0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ADDB425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52" w:rsidRPr="00CA4DA1" w14:paraId="270DA812" w14:textId="77777777" w:rsidTr="00107DAC">
        <w:trPr>
          <w:tblHeader/>
        </w:trPr>
        <w:tc>
          <w:tcPr>
            <w:tcW w:w="3465" w:type="dxa"/>
          </w:tcPr>
          <w:p w14:paraId="6DCEBFEC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A5A3A4" w14:textId="6B98EB24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0839B6E" w14:textId="77777777" w:rsidR="00BB3652" w:rsidRPr="00CA4DA1" w:rsidRDefault="00BB3652" w:rsidP="00BB3652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53EE7E10" w14:textId="77777777" w:rsidR="00BB3652" w:rsidRPr="00CA4DA1" w:rsidRDefault="00BB3652" w:rsidP="00BB3652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67010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D9E7CD3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76F10" w14:textId="77777777" w:rsidR="00BB3652" w:rsidRPr="00CA4DA1" w:rsidRDefault="00BB3652" w:rsidP="00BB3652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67DC8C6E" w14:textId="77777777" w:rsidR="00BB3652" w:rsidRPr="00CA4DA1" w:rsidRDefault="00BB3652" w:rsidP="00BB3652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044D14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B3652" w:rsidRPr="00CA4DA1" w14:paraId="648DBDBB" w14:textId="77777777" w:rsidTr="00107DAC">
        <w:trPr>
          <w:tblHeader/>
        </w:trPr>
        <w:tc>
          <w:tcPr>
            <w:tcW w:w="3465" w:type="dxa"/>
          </w:tcPr>
          <w:p w14:paraId="51F5900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A36669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9CAC6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652" w:rsidRPr="00CA4DA1" w14:paraId="61320E61" w14:textId="77777777" w:rsidTr="00107DAC">
        <w:tc>
          <w:tcPr>
            <w:tcW w:w="3465" w:type="dxa"/>
          </w:tcPr>
          <w:p w14:paraId="2CB4AD7D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14:paraId="2A70663C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0ECCC3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21AD3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5BDD27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00C78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2B0F44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57BF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1E3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4E3" w:rsidRPr="00CA4DA1" w14:paraId="12C2B73E" w14:textId="77777777" w:rsidTr="00107DAC">
        <w:tc>
          <w:tcPr>
            <w:tcW w:w="3465" w:type="dxa"/>
          </w:tcPr>
          <w:p w14:paraId="585E92ED" w14:textId="77777777" w:rsidR="003424E3" w:rsidRPr="00CA4DA1" w:rsidRDefault="003424E3" w:rsidP="00342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F377952" w14:textId="77777777" w:rsidR="003424E3" w:rsidRPr="00CA4DA1" w:rsidRDefault="003424E3" w:rsidP="00342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3615DB" w14:textId="39C96239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944D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944DF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36" w:type="dxa"/>
          </w:tcPr>
          <w:p w14:paraId="0BF14EF3" w14:textId="77777777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6E7254" w14:textId="77777777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23,890</w:t>
            </w:r>
          </w:p>
        </w:tc>
        <w:tc>
          <w:tcPr>
            <w:tcW w:w="270" w:type="dxa"/>
          </w:tcPr>
          <w:p w14:paraId="7F24E73D" w14:textId="77777777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C8107D" w14:textId="3521F3F4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944D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944DF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272D52AB" w14:textId="77777777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C939FF" w14:textId="77777777" w:rsidR="003424E3" w:rsidRPr="00CA4DA1" w:rsidRDefault="003424E3" w:rsidP="003424E3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23,890</w:t>
            </w:r>
          </w:p>
        </w:tc>
      </w:tr>
      <w:tr w:rsidR="004D5136" w:rsidRPr="00CA4DA1" w14:paraId="4E4D08B5" w14:textId="77777777" w:rsidTr="00107DAC">
        <w:tc>
          <w:tcPr>
            <w:tcW w:w="3465" w:type="dxa"/>
          </w:tcPr>
          <w:p w14:paraId="52FC8390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C501470" w14:textId="77777777" w:rsidR="004D5136" w:rsidRPr="00CA4DA1" w:rsidRDefault="004D513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72CE075" w14:textId="12FE16F4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55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ABC531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B8B6BA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3846D3D0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38AF07" w14:textId="14B886EC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57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9F5890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156EEC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4D5136" w:rsidRPr="00CA4DA1" w14:paraId="55362308" w14:textId="77777777" w:rsidTr="00107DAC">
        <w:tc>
          <w:tcPr>
            <w:tcW w:w="3465" w:type="dxa"/>
          </w:tcPr>
          <w:p w14:paraId="7C53F1B3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6C5A16" w14:textId="77777777" w:rsidR="004D5136" w:rsidRPr="00CA4DA1" w:rsidRDefault="004D513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6C8D3C9" w14:textId="2A2FBC03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A5A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A5A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236" w:type="dxa"/>
          </w:tcPr>
          <w:p w14:paraId="21719F09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EEEE05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24,307</w:t>
            </w:r>
          </w:p>
        </w:tc>
        <w:tc>
          <w:tcPr>
            <w:tcW w:w="270" w:type="dxa"/>
          </w:tcPr>
          <w:p w14:paraId="4F2DEFCF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55C8AB" w14:textId="037940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A5A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A5A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6600143F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15A3B5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24,307</w:t>
            </w:r>
          </w:p>
        </w:tc>
      </w:tr>
      <w:tr w:rsidR="004D5136" w:rsidRPr="00CA4DA1" w14:paraId="017E4478" w14:textId="77777777" w:rsidTr="00107DAC">
        <w:tc>
          <w:tcPr>
            <w:tcW w:w="3465" w:type="dxa"/>
          </w:tcPr>
          <w:p w14:paraId="18EAC04D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0E00E03" w14:textId="77777777" w:rsidR="004D5136" w:rsidRPr="00CA4DA1" w:rsidRDefault="004D513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8639DF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66DD01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394F28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9EA764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889CE4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F7B072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38C22F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5136" w:rsidRPr="00CA4DA1" w14:paraId="5D10F4E1" w14:textId="77777777" w:rsidTr="00107DAC">
        <w:tc>
          <w:tcPr>
            <w:tcW w:w="3465" w:type="dxa"/>
          </w:tcPr>
          <w:p w14:paraId="64155654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14:paraId="219DD133" w14:textId="6481C6FA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E6F5A0F" w14:textId="57D3CA51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(12,578)</w:t>
            </w:r>
          </w:p>
        </w:tc>
        <w:tc>
          <w:tcPr>
            <w:tcW w:w="236" w:type="dxa"/>
          </w:tcPr>
          <w:p w14:paraId="50DEC4B2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2CB2F0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(3,741)</w:t>
            </w:r>
          </w:p>
        </w:tc>
        <w:tc>
          <w:tcPr>
            <w:tcW w:w="270" w:type="dxa"/>
          </w:tcPr>
          <w:p w14:paraId="06D9659A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1B7233" w14:textId="1B3C628D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(12,664)</w:t>
            </w:r>
          </w:p>
        </w:tc>
        <w:tc>
          <w:tcPr>
            <w:tcW w:w="270" w:type="dxa"/>
          </w:tcPr>
          <w:p w14:paraId="00F903A5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0D80BE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(3,728)</w:t>
            </w:r>
          </w:p>
        </w:tc>
      </w:tr>
      <w:tr w:rsidR="004D5136" w:rsidRPr="00CA4DA1" w14:paraId="002D8EE2" w14:textId="77777777" w:rsidTr="00107DAC">
        <w:tc>
          <w:tcPr>
            <w:tcW w:w="3465" w:type="dxa"/>
          </w:tcPr>
          <w:p w14:paraId="6E8F4ADB" w14:textId="77777777" w:rsidR="004D5136" w:rsidRPr="00CA4DA1" w:rsidRDefault="004D5136" w:rsidP="004D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0A379BB6" w14:textId="77777777" w:rsidR="004D5136" w:rsidRPr="00CA4DA1" w:rsidRDefault="004D513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D5B2E" w14:textId="5F38B92C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51944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944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36" w:type="dxa"/>
          </w:tcPr>
          <w:p w14:paraId="227FA0D2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9591B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80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20,566</w:t>
            </w:r>
          </w:p>
        </w:tc>
        <w:tc>
          <w:tcPr>
            <w:tcW w:w="270" w:type="dxa"/>
          </w:tcPr>
          <w:p w14:paraId="39EC18DB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5E4E" w14:textId="020D1B51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51944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944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</w:tcPr>
          <w:p w14:paraId="71689A85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C565" w14:textId="77777777" w:rsidR="004D5136" w:rsidRPr="00CA4DA1" w:rsidRDefault="004D5136" w:rsidP="004D513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20,579</w:t>
            </w:r>
          </w:p>
        </w:tc>
      </w:tr>
    </w:tbl>
    <w:p w14:paraId="6ECF29BF" w14:textId="77777777" w:rsidR="00FD7B2A" w:rsidRPr="00CA4DA1" w:rsidRDefault="00FD7B2A" w:rsidP="00E3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14:paraId="23566E74" w14:textId="77777777" w:rsidR="003C2181" w:rsidRPr="00CA4DA1" w:rsidRDefault="003C2181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A4DA1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45D80FF6" w14:textId="77777777" w:rsidR="00E31812" w:rsidRPr="00CA4DA1" w:rsidRDefault="00E31812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4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897"/>
        <w:gridCol w:w="268"/>
        <w:gridCol w:w="993"/>
        <w:gridCol w:w="266"/>
        <w:gridCol w:w="907"/>
        <w:gridCol w:w="268"/>
        <w:gridCol w:w="903"/>
        <w:gridCol w:w="268"/>
        <w:gridCol w:w="810"/>
        <w:gridCol w:w="268"/>
        <w:gridCol w:w="891"/>
      </w:tblGrid>
      <w:tr w:rsidR="006F0833" w:rsidRPr="00CA4DA1" w14:paraId="36FD1173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0CE93693" w14:textId="77777777" w:rsidR="006F0833" w:rsidRPr="00CA4DA1" w:rsidRDefault="006F0833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9" w:type="pct"/>
            <w:gridSpan w:val="11"/>
            <w:shd w:val="clear" w:color="auto" w:fill="auto"/>
          </w:tcPr>
          <w:p w14:paraId="69DF4F96" w14:textId="77777777" w:rsidR="006F0833" w:rsidRPr="00CA4DA1" w:rsidRDefault="006F0833" w:rsidP="00AC1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553E" w:rsidRPr="00CA4DA1" w14:paraId="55B17311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25932818" w14:textId="77777777" w:rsidR="003C2181" w:rsidRPr="00CA4DA1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4" w:type="pct"/>
            <w:gridSpan w:val="5"/>
            <w:shd w:val="clear" w:color="auto" w:fill="auto"/>
          </w:tcPr>
          <w:p w14:paraId="1975E6DB" w14:textId="77777777" w:rsidR="003C2181" w:rsidRPr="00CA4DA1" w:rsidRDefault="00FD4C66" w:rsidP="002D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256</w:t>
            </w:r>
            <w:r w:rsidR="00BB3652" w:rsidRPr="00CA4DA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B2613A2" w14:textId="77777777" w:rsidR="003C2181" w:rsidRPr="00CA4DA1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pct"/>
            <w:gridSpan w:val="5"/>
            <w:shd w:val="clear" w:color="auto" w:fill="auto"/>
          </w:tcPr>
          <w:p w14:paraId="5ECC10E8" w14:textId="77777777" w:rsidR="003C2181" w:rsidRPr="00CA4DA1" w:rsidRDefault="00FD4C66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25</w:t>
            </w:r>
            <w:r w:rsidR="002D194C" w:rsidRPr="00CA4DA1">
              <w:rPr>
                <w:rFonts w:ascii="Angsana New" w:hAnsi="Angsana New"/>
                <w:sz w:val="28"/>
                <w:szCs w:val="28"/>
              </w:rPr>
              <w:t>6</w:t>
            </w:r>
            <w:r w:rsidR="00BB3652" w:rsidRPr="00CA4D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16C25" w:rsidRPr="00CA4DA1" w14:paraId="0CA11B34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13982467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4EB932FF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1E64797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A55355C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" w:type="pct"/>
          </w:tcPr>
          <w:p w14:paraId="61ECEB87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59148377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3045BE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</w:tcPr>
          <w:p w14:paraId="59456C93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763393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</w:tcPr>
          <w:p w14:paraId="1495EBF6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" w:type="pct"/>
          </w:tcPr>
          <w:p w14:paraId="568A0A1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" w:type="pct"/>
          </w:tcPr>
          <w:p w14:paraId="08B115E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16C25" w:rsidRPr="00CA4DA1" w14:paraId="35929401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1B9D51CA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7D577930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2" w:type="pct"/>
            <w:shd w:val="clear" w:color="auto" w:fill="auto"/>
          </w:tcPr>
          <w:p w14:paraId="1FD1193B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3C1AA66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41" w:type="pct"/>
          </w:tcPr>
          <w:p w14:paraId="27B2ED36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16430883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42" w:type="pct"/>
            <w:shd w:val="clear" w:color="auto" w:fill="auto"/>
          </w:tcPr>
          <w:p w14:paraId="24AA3F8A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</w:tcPr>
          <w:p w14:paraId="32546295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2" w:type="pct"/>
            <w:shd w:val="clear" w:color="auto" w:fill="auto"/>
          </w:tcPr>
          <w:p w14:paraId="6A56B29C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</w:tcPr>
          <w:p w14:paraId="1B0F0BA0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42" w:type="pct"/>
          </w:tcPr>
          <w:p w14:paraId="2B3DC3C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" w:type="pct"/>
          </w:tcPr>
          <w:p w14:paraId="7B8B99A7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จากภาษี</w:t>
            </w:r>
          </w:p>
        </w:tc>
      </w:tr>
      <w:tr w:rsidR="00A16C25" w:rsidRPr="00CA4DA1" w14:paraId="389C242D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5344B969" w14:textId="4B025C2D" w:rsidR="006F0833" w:rsidRPr="00CA4DA1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75" w:type="pct"/>
            <w:shd w:val="clear" w:color="auto" w:fill="auto"/>
          </w:tcPr>
          <w:p w14:paraId="0E89E330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2" w:type="pct"/>
            <w:shd w:val="clear" w:color="auto" w:fill="auto"/>
          </w:tcPr>
          <w:p w14:paraId="5ADD6D72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BBC936A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" w:type="pct"/>
          </w:tcPr>
          <w:p w14:paraId="0C704405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49EE26B1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  <w:shd w:val="clear" w:color="auto" w:fill="auto"/>
          </w:tcPr>
          <w:p w14:paraId="504F3AF4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</w:tcPr>
          <w:p w14:paraId="0A9576A4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2" w:type="pct"/>
            <w:shd w:val="clear" w:color="auto" w:fill="auto"/>
          </w:tcPr>
          <w:p w14:paraId="22F51672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</w:tcPr>
          <w:p w14:paraId="2F6AD4FA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30795230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" w:type="pct"/>
          </w:tcPr>
          <w:p w14:paraId="3952CD56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</w:tr>
      <w:tr w:rsidR="006F0833" w:rsidRPr="00CA4DA1" w14:paraId="768AD18C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59249435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69" w:type="pct"/>
            <w:gridSpan w:val="11"/>
            <w:shd w:val="clear" w:color="auto" w:fill="auto"/>
          </w:tcPr>
          <w:p w14:paraId="6B56A87E" w14:textId="77777777" w:rsidR="006F0833" w:rsidRPr="00CA4DA1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6CE1" w:rsidRPr="00CA4DA1" w14:paraId="29EDBE0F" w14:textId="77777777" w:rsidTr="004D5136">
        <w:trPr>
          <w:tblHeader/>
        </w:trPr>
        <w:tc>
          <w:tcPr>
            <w:tcW w:w="1431" w:type="pct"/>
            <w:shd w:val="clear" w:color="auto" w:fill="auto"/>
          </w:tcPr>
          <w:p w14:paraId="2C68DC3F" w14:textId="353BFEDC" w:rsidR="00AD6CE1" w:rsidRPr="00CA4DA1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569" w:type="pct"/>
            <w:gridSpan w:val="11"/>
            <w:shd w:val="clear" w:color="auto" w:fill="auto"/>
          </w:tcPr>
          <w:p w14:paraId="4DD61B9A" w14:textId="77777777" w:rsidR="00AD6CE1" w:rsidRPr="00CA4DA1" w:rsidRDefault="00AD6CE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16C25" w:rsidRPr="00CA4DA1" w14:paraId="068CCD4D" w14:textId="77777777" w:rsidTr="004D5136">
        <w:tc>
          <w:tcPr>
            <w:tcW w:w="1431" w:type="pct"/>
            <w:shd w:val="clear" w:color="auto" w:fill="auto"/>
          </w:tcPr>
          <w:p w14:paraId="4695D7BA" w14:textId="118D608A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7D81DBC0" w14:textId="79FCC890" w:rsidR="00BB3652" w:rsidRPr="00CA4DA1" w:rsidRDefault="00375E36" w:rsidP="008B4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(50,13</w:t>
            </w:r>
            <w:r w:rsidR="00674328" w:rsidRPr="00CA4DA1">
              <w:rPr>
                <w:rFonts w:ascii="Angsana New" w:hAnsi="Angsana New"/>
                <w:sz w:val="28"/>
                <w:szCs w:val="28"/>
              </w:rPr>
              <w:t>3</w:t>
            </w:r>
            <w:r w:rsidRPr="00CA4D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9D84524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78E16199" w14:textId="6BD5F28A" w:rsidR="00BB3652" w:rsidRPr="00CA4DA1" w:rsidRDefault="00375E36" w:rsidP="00B5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10,02</w:t>
            </w:r>
            <w:r w:rsidR="00527D5D" w:rsidRPr="00CA4DA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pct"/>
            <w:vAlign w:val="bottom"/>
          </w:tcPr>
          <w:p w14:paraId="796A1D9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6FE4986" w14:textId="3D3ECED7" w:rsidR="00BB3652" w:rsidRPr="00CA4DA1" w:rsidRDefault="00375E36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(40,106)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4579CE2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02A3FAE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(3,535)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FD9A4D0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0B94BF05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42" w:type="pct"/>
            <w:vAlign w:val="bottom"/>
          </w:tcPr>
          <w:p w14:paraId="6470E3A1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" w:type="pct"/>
            <w:vAlign w:val="bottom"/>
          </w:tcPr>
          <w:p w14:paraId="59D975E6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</w:tr>
      <w:tr w:rsidR="00375E36" w:rsidRPr="00CA4DA1" w14:paraId="29D032BF" w14:textId="77777777" w:rsidTr="004D5136">
        <w:tc>
          <w:tcPr>
            <w:tcW w:w="1431" w:type="pct"/>
            <w:shd w:val="clear" w:color="auto" w:fill="auto"/>
          </w:tcPr>
          <w:p w14:paraId="62ACC728" w14:textId="1FB36684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กำไรจาก</w:t>
            </w:r>
            <w:r w:rsidR="00786777" w:rsidRPr="00CA4DA1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19612E9D" w14:textId="08702DCC" w:rsidR="00375E36" w:rsidRPr="00CA4DA1" w:rsidRDefault="00375E36" w:rsidP="004D513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    340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045F1C9" w14:textId="77777777" w:rsidR="00375E36" w:rsidRPr="00CA4DA1" w:rsidRDefault="00375E36" w:rsidP="0037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56598110" w14:textId="52999E36" w:rsidR="00375E36" w:rsidRPr="00CA4DA1" w:rsidRDefault="00375E36" w:rsidP="00B56E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(68)</w:t>
            </w:r>
          </w:p>
        </w:tc>
        <w:tc>
          <w:tcPr>
            <w:tcW w:w="141" w:type="pct"/>
            <w:vAlign w:val="bottom"/>
          </w:tcPr>
          <w:p w14:paraId="42B922DF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537B999B" w14:textId="6A5752CF" w:rsidR="00375E36" w:rsidRPr="00CA4DA1" w:rsidRDefault="00375E36" w:rsidP="004D513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272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7C0ABEB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459043B1" w14:textId="2436F385" w:rsidR="00375E36" w:rsidRPr="00CA4DA1" w:rsidRDefault="00375E36" w:rsidP="00375E3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A81B7AA" w14:textId="77777777" w:rsidR="00375E36" w:rsidRPr="00CA4DA1" w:rsidRDefault="00375E36" w:rsidP="0037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D6FD0D8" w14:textId="1BFE9F58" w:rsidR="00375E36" w:rsidRPr="00CA4DA1" w:rsidRDefault="00375E36" w:rsidP="00375E3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75ABD15F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" w:type="pct"/>
            <w:vAlign w:val="bottom"/>
          </w:tcPr>
          <w:p w14:paraId="5B8C20B9" w14:textId="622EF8F7" w:rsidR="00375E36" w:rsidRPr="00CA4DA1" w:rsidRDefault="00375E36" w:rsidP="00375E3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75E36" w:rsidRPr="00CA4DA1" w14:paraId="7AA912B4" w14:textId="77777777" w:rsidTr="004D5136">
        <w:trPr>
          <w:trHeight w:val="299"/>
        </w:trPr>
        <w:tc>
          <w:tcPr>
            <w:tcW w:w="1431" w:type="pct"/>
            <w:shd w:val="clear" w:color="auto" w:fill="auto"/>
          </w:tcPr>
          <w:p w14:paraId="3337A58D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6D5BB" w14:textId="4CFA0C13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(49,79</w:t>
            </w:r>
            <w:r w:rsidR="00ED22CD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4D25A06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7204" w14:textId="1FACF100" w:rsidR="00375E36" w:rsidRPr="00CA4DA1" w:rsidRDefault="00375E36" w:rsidP="00B5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9,95</w:t>
            </w:r>
            <w:r w:rsidR="00527D5D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" w:type="pct"/>
            <w:vAlign w:val="bottom"/>
          </w:tcPr>
          <w:p w14:paraId="1526FB7E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AC3F4" w14:textId="1DFC37DF" w:rsidR="00375E36" w:rsidRPr="00CA4DA1" w:rsidRDefault="008F0D3E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75E36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39,834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D8C1D70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23B90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(3,535)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C3D00A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E978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142" w:type="pct"/>
            <w:vAlign w:val="bottom"/>
          </w:tcPr>
          <w:p w14:paraId="5ED998A1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3207" w14:textId="77777777" w:rsidR="00375E36" w:rsidRPr="00CA4DA1" w:rsidRDefault="00375E36" w:rsidP="00375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(2,828)</w:t>
            </w:r>
          </w:p>
        </w:tc>
      </w:tr>
    </w:tbl>
    <w:p w14:paraId="433F6D44" w14:textId="77777777" w:rsidR="00EA610B" w:rsidRPr="00CA4DA1" w:rsidRDefault="00EA610B" w:rsidP="0089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08"/>
        <w:gridCol w:w="271"/>
        <w:gridCol w:w="992"/>
        <w:gridCol w:w="254"/>
        <w:gridCol w:w="1011"/>
        <w:gridCol w:w="271"/>
        <w:gridCol w:w="900"/>
        <w:gridCol w:w="271"/>
        <w:gridCol w:w="896"/>
        <w:gridCol w:w="271"/>
        <w:gridCol w:w="890"/>
      </w:tblGrid>
      <w:tr w:rsidR="00AC13B7" w:rsidRPr="00CA4DA1" w14:paraId="72F29B08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734F9680" w14:textId="77777777" w:rsidR="00AC13B7" w:rsidRPr="00CA4DA1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82" w:type="pct"/>
            <w:gridSpan w:val="11"/>
            <w:shd w:val="clear" w:color="auto" w:fill="auto"/>
          </w:tcPr>
          <w:p w14:paraId="4F4DB3AC" w14:textId="77777777" w:rsidR="00AC13B7" w:rsidRPr="00CA4DA1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652" w:rsidRPr="00CA4DA1" w14:paraId="6D619497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6032820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48" w:type="pct"/>
            <w:gridSpan w:val="5"/>
            <w:shd w:val="clear" w:color="auto" w:fill="auto"/>
          </w:tcPr>
          <w:p w14:paraId="0CB35E20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256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82EB6B5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gridSpan w:val="5"/>
            <w:shd w:val="clear" w:color="auto" w:fill="auto"/>
          </w:tcPr>
          <w:p w14:paraId="132429BB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256</w:t>
            </w:r>
            <w:r w:rsidRPr="00CA4D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16C25" w:rsidRPr="00CA4DA1" w14:paraId="4FBBA61A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538E64C2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18BC42B7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095830F6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175B15FA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33" w:type="pct"/>
          </w:tcPr>
          <w:p w14:paraId="1C66CBAC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2EA053A3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7B558FF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63242519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7CB01096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14:paraId="097948E6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" w:type="pct"/>
          </w:tcPr>
          <w:p w14:paraId="0CEE6385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</w:tcPr>
          <w:p w14:paraId="306C8F21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A16C25" w:rsidRPr="00CA4DA1" w14:paraId="256188D4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6CE0075D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69876568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2" w:type="pct"/>
            <w:shd w:val="clear" w:color="auto" w:fill="auto"/>
          </w:tcPr>
          <w:p w14:paraId="0A4A32E8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5B8FA5E0" w14:textId="77777777" w:rsidR="00FD4C66" w:rsidRPr="00CA4DA1" w:rsidRDefault="00FD4C6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33" w:type="pct"/>
          </w:tcPr>
          <w:p w14:paraId="30DB7A09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6EE5882E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2" w:type="pct"/>
            <w:shd w:val="clear" w:color="auto" w:fill="auto"/>
          </w:tcPr>
          <w:p w14:paraId="76A62F8A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607AB173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2" w:type="pct"/>
            <w:shd w:val="clear" w:color="auto" w:fill="auto"/>
          </w:tcPr>
          <w:p w14:paraId="5DF66D68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14:paraId="51D00672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42" w:type="pct"/>
          </w:tcPr>
          <w:p w14:paraId="3494312F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</w:tcPr>
          <w:p w14:paraId="342FB5E3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จากภาษี</w:t>
            </w:r>
          </w:p>
        </w:tc>
      </w:tr>
      <w:tr w:rsidR="00A16C25" w:rsidRPr="00CA4DA1" w14:paraId="57199D0D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29CAEBCF" w14:textId="26555EFD" w:rsidR="00FD4C66" w:rsidRPr="00CA4DA1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24" w:type="pct"/>
            <w:shd w:val="clear" w:color="auto" w:fill="auto"/>
          </w:tcPr>
          <w:p w14:paraId="68C51FEA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2" w:type="pct"/>
            <w:shd w:val="clear" w:color="auto" w:fill="auto"/>
          </w:tcPr>
          <w:p w14:paraId="6D664B4B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08635CAF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3" w:type="pct"/>
          </w:tcPr>
          <w:p w14:paraId="66E7505B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5302A865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" w:type="pct"/>
            <w:shd w:val="clear" w:color="auto" w:fill="auto"/>
          </w:tcPr>
          <w:p w14:paraId="280315C4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1966C956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2" w:type="pct"/>
            <w:shd w:val="clear" w:color="auto" w:fill="auto"/>
          </w:tcPr>
          <w:p w14:paraId="1746A683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14:paraId="0C6EA0E5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0B1F389A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</w:tcPr>
          <w:p w14:paraId="47CB2364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FD4C66" w:rsidRPr="00CA4DA1" w14:paraId="199A006E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0CAAE0E1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82" w:type="pct"/>
            <w:gridSpan w:val="11"/>
            <w:shd w:val="clear" w:color="auto" w:fill="auto"/>
          </w:tcPr>
          <w:p w14:paraId="1281D376" w14:textId="77777777" w:rsidR="00FD4C66" w:rsidRPr="00CA4DA1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6CE1" w:rsidRPr="00CA4DA1" w14:paraId="65FD6AF4" w14:textId="77777777" w:rsidTr="004D5136">
        <w:trPr>
          <w:tblHeader/>
        </w:trPr>
        <w:tc>
          <w:tcPr>
            <w:tcW w:w="1416" w:type="pct"/>
            <w:shd w:val="clear" w:color="auto" w:fill="auto"/>
          </w:tcPr>
          <w:p w14:paraId="4FCAB8C7" w14:textId="173C0BFE" w:rsidR="00AD6CE1" w:rsidRPr="00CA4DA1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582" w:type="pct"/>
            <w:gridSpan w:val="11"/>
            <w:shd w:val="clear" w:color="auto" w:fill="auto"/>
          </w:tcPr>
          <w:p w14:paraId="2F1F7CA4" w14:textId="77777777" w:rsidR="00AD6CE1" w:rsidRPr="00CA4DA1" w:rsidRDefault="00AD6CE1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16C25" w:rsidRPr="00CA4DA1" w14:paraId="08F8C342" w14:textId="77777777" w:rsidTr="004D5136">
        <w:tc>
          <w:tcPr>
            <w:tcW w:w="1416" w:type="pct"/>
            <w:shd w:val="clear" w:color="auto" w:fill="auto"/>
          </w:tcPr>
          <w:p w14:paraId="440F360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698A1FB" w14:textId="291783F0" w:rsidR="00BB3652" w:rsidRPr="00CA4DA1" w:rsidRDefault="001475A4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(5</w:t>
            </w:r>
            <w:r w:rsidR="00AB71AD" w:rsidRPr="00CA4DA1">
              <w:rPr>
                <w:rFonts w:ascii="Angsana New" w:hAnsi="Angsana New"/>
                <w:sz w:val="28"/>
                <w:szCs w:val="28"/>
              </w:rPr>
              <w:t>0,</w:t>
            </w:r>
            <w:r w:rsidR="003B388D" w:rsidRPr="00CA4DA1">
              <w:rPr>
                <w:rFonts w:ascii="Angsana New" w:hAnsi="Angsana New"/>
                <w:sz w:val="28"/>
                <w:szCs w:val="28"/>
              </w:rPr>
              <w:t>086)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8AE230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  <w:vAlign w:val="bottom"/>
          </w:tcPr>
          <w:p w14:paraId="03143AA3" w14:textId="2D5A4EDE" w:rsidR="00BB3652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10,017</w:t>
            </w:r>
          </w:p>
        </w:tc>
        <w:tc>
          <w:tcPr>
            <w:tcW w:w="133" w:type="pct"/>
            <w:vAlign w:val="bottom"/>
          </w:tcPr>
          <w:p w14:paraId="3A1A219C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17881F77" w14:textId="40FED45E" w:rsidR="00BB3652" w:rsidRPr="00CA4DA1" w:rsidRDefault="003B388D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(40,069)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2BCEC7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17A88B20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(3,509)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7EE1481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43957673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42" w:type="pct"/>
            <w:vAlign w:val="bottom"/>
          </w:tcPr>
          <w:p w14:paraId="57EDEE9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9" w:type="pct"/>
            <w:vAlign w:val="bottom"/>
          </w:tcPr>
          <w:p w14:paraId="5DE72EBC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>(2,807)</w:t>
            </w:r>
          </w:p>
        </w:tc>
      </w:tr>
      <w:tr w:rsidR="00375E36" w:rsidRPr="00CA4DA1" w14:paraId="394D4E51" w14:textId="77777777" w:rsidTr="004D5136">
        <w:tc>
          <w:tcPr>
            <w:tcW w:w="1416" w:type="pct"/>
            <w:shd w:val="clear" w:color="auto" w:fill="auto"/>
          </w:tcPr>
          <w:p w14:paraId="4A67701A" w14:textId="54D3BB14" w:rsidR="003B388D" w:rsidRPr="00CA4DA1" w:rsidRDefault="006C0443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กำไรจาก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D4466F7" w14:textId="64DD1707" w:rsidR="003B388D" w:rsidRPr="00CA4DA1" w:rsidRDefault="003B388D" w:rsidP="003B388D">
            <w:pPr>
              <w:pStyle w:val="acctfourfigures"/>
              <w:tabs>
                <w:tab w:val="clear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    340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42F038C" w14:textId="77777777" w:rsidR="003B388D" w:rsidRPr="00CA4DA1" w:rsidRDefault="003B388D" w:rsidP="003B388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0" w:type="pct"/>
            <w:vAlign w:val="bottom"/>
          </w:tcPr>
          <w:p w14:paraId="5AA7E866" w14:textId="228DA8B8" w:rsidR="003B388D" w:rsidRPr="00CA4DA1" w:rsidRDefault="003B388D" w:rsidP="004D513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  (68)</w:t>
            </w:r>
          </w:p>
        </w:tc>
        <w:tc>
          <w:tcPr>
            <w:tcW w:w="133" w:type="pct"/>
            <w:vAlign w:val="bottom"/>
          </w:tcPr>
          <w:p w14:paraId="768B8963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6222903A" w14:textId="36694109" w:rsidR="003B388D" w:rsidRPr="00CA4DA1" w:rsidRDefault="001773EB" w:rsidP="004D51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A4DA1">
              <w:rPr>
                <w:rFonts w:ascii="Angsana New" w:hAnsi="Angsana New"/>
                <w:sz w:val="28"/>
                <w:szCs w:val="28"/>
              </w:rPr>
              <w:t xml:space="preserve">  272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303E53F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77E9C79" w14:textId="10A67AB1" w:rsidR="003B388D" w:rsidRPr="00CA4DA1" w:rsidRDefault="003B388D" w:rsidP="003B388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F4587BA" w14:textId="77777777" w:rsidR="003B388D" w:rsidRPr="00CA4DA1" w:rsidRDefault="003B388D" w:rsidP="003B388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974C621" w14:textId="4C06FEB2" w:rsidR="003B388D" w:rsidRPr="00CA4DA1" w:rsidRDefault="003B388D" w:rsidP="003B388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3FE1DED8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9" w:type="pct"/>
            <w:vAlign w:val="bottom"/>
          </w:tcPr>
          <w:p w14:paraId="572ECBCD" w14:textId="35EFC52E" w:rsidR="003B388D" w:rsidRPr="00CA4DA1" w:rsidRDefault="003B388D" w:rsidP="003B388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75E36" w:rsidRPr="00CA4DA1" w14:paraId="1074EB4F" w14:textId="77777777" w:rsidTr="004D5136">
        <w:trPr>
          <w:trHeight w:val="299"/>
        </w:trPr>
        <w:tc>
          <w:tcPr>
            <w:tcW w:w="1416" w:type="pct"/>
            <w:shd w:val="clear" w:color="auto" w:fill="auto"/>
          </w:tcPr>
          <w:p w14:paraId="65C240E8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0E90F" w14:textId="27197F7D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C0443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D39CA0E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93A40" w14:textId="0B198B24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9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949</w:t>
            </w:r>
          </w:p>
        </w:tc>
        <w:tc>
          <w:tcPr>
            <w:tcW w:w="133" w:type="pct"/>
            <w:vAlign w:val="bottom"/>
          </w:tcPr>
          <w:p w14:paraId="760C87CE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2F2E1" w14:textId="5A5CE4E4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773EB"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797</w:t>
            </w: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6EC841F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55FB1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(3,509)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F84FF9D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EFC9C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42" w:type="pct"/>
            <w:vAlign w:val="bottom"/>
          </w:tcPr>
          <w:p w14:paraId="1D3DA698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CD85A" w14:textId="77777777" w:rsidR="003B388D" w:rsidRPr="00CA4DA1" w:rsidRDefault="003B388D" w:rsidP="003B3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DA1">
              <w:rPr>
                <w:rFonts w:ascii="Angsana New" w:hAnsi="Angsana New"/>
                <w:b/>
                <w:bCs/>
                <w:sz w:val="28"/>
                <w:szCs w:val="28"/>
              </w:rPr>
              <w:t>(2,807)</w:t>
            </w:r>
          </w:p>
        </w:tc>
      </w:tr>
    </w:tbl>
    <w:p w14:paraId="53965E03" w14:textId="40B9656F" w:rsidR="00F5143F" w:rsidRPr="00CA4DA1" w:rsidRDefault="00F5143F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752F6A" w14:textId="61A8B20C" w:rsidR="00214544" w:rsidRPr="00CA4DA1" w:rsidRDefault="00214544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C36D93" w14:textId="274F5381" w:rsidR="00214544" w:rsidRPr="00CA4DA1" w:rsidRDefault="00214544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43510F" w14:textId="16897415" w:rsidR="00214544" w:rsidRPr="00CA4DA1" w:rsidRDefault="00214544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3715FB" w14:textId="77777777" w:rsidR="00214544" w:rsidRPr="00CA4DA1" w:rsidRDefault="00214544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232"/>
        <w:gridCol w:w="825"/>
        <w:gridCol w:w="236"/>
        <w:gridCol w:w="1208"/>
        <w:gridCol w:w="267"/>
        <w:gridCol w:w="1051"/>
        <w:gridCol w:w="267"/>
        <w:gridCol w:w="1195"/>
      </w:tblGrid>
      <w:tr w:rsidR="003C2181" w:rsidRPr="00CA4DA1" w14:paraId="7786B388" w14:textId="77777777" w:rsidTr="002E6643">
        <w:tc>
          <w:tcPr>
            <w:tcW w:w="4232" w:type="dxa"/>
            <w:shd w:val="clear" w:color="auto" w:fill="FFFFFF"/>
          </w:tcPr>
          <w:p w14:paraId="2B026400" w14:textId="240E1F17" w:rsidR="003C2181" w:rsidRPr="00CA4DA1" w:rsidRDefault="00F5143F" w:rsidP="00F5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5049" w:type="dxa"/>
            <w:gridSpan w:val="7"/>
            <w:shd w:val="clear" w:color="auto" w:fill="FFFFFF"/>
          </w:tcPr>
          <w:p w14:paraId="15C31198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2181" w:rsidRPr="00CA4DA1" w14:paraId="44453816" w14:textId="77777777" w:rsidTr="002E6643">
        <w:tc>
          <w:tcPr>
            <w:tcW w:w="4232" w:type="dxa"/>
            <w:shd w:val="clear" w:color="auto" w:fill="FFFFFF"/>
          </w:tcPr>
          <w:p w14:paraId="05A254E8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3F9FFC5B" w14:textId="77777777" w:rsidR="003C2181" w:rsidRPr="00CA4DA1" w:rsidRDefault="00FD4C66" w:rsidP="00A5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="00BB3652"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shd w:val="clear" w:color="auto" w:fill="FFFFFF"/>
          </w:tcPr>
          <w:p w14:paraId="77A1121C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FFFFFF"/>
          </w:tcPr>
          <w:p w14:paraId="7940C151" w14:textId="77777777" w:rsidR="003C2181" w:rsidRPr="00CA4DA1" w:rsidRDefault="00FD4C66" w:rsidP="00A5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</w:t>
            </w:r>
            <w:r w:rsidR="00A511E9" w:rsidRPr="00CA4DA1">
              <w:rPr>
                <w:rFonts w:ascii="Angsana New" w:hAnsi="Angsana New"/>
                <w:sz w:val="30"/>
                <w:szCs w:val="30"/>
              </w:rPr>
              <w:t>6</w:t>
            </w:r>
            <w:r w:rsidR="00BB3652"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C2181" w:rsidRPr="00CA4DA1" w14:paraId="0782F9A3" w14:textId="77777777" w:rsidTr="002E6643">
        <w:tc>
          <w:tcPr>
            <w:tcW w:w="4232" w:type="dxa"/>
            <w:shd w:val="clear" w:color="auto" w:fill="FFFFFF"/>
          </w:tcPr>
          <w:p w14:paraId="2E8580FB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FFFFFF"/>
          </w:tcPr>
          <w:p w14:paraId="52B1E09E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D02F986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462B4147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04741218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E6D944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7" w:type="dxa"/>
            <w:shd w:val="clear" w:color="auto" w:fill="FFFFFF"/>
          </w:tcPr>
          <w:p w14:paraId="7A29E888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34CA99BA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B7832D6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FFFFFF"/>
          </w:tcPr>
          <w:p w14:paraId="2D431369" w14:textId="77777777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014C6A8E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A08108" w14:textId="77777777" w:rsidR="003C2181" w:rsidRPr="00CA4DA1" w:rsidRDefault="003C2181" w:rsidP="000E2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3652" w:rsidRPr="00CA4DA1" w14:paraId="678D5663" w14:textId="77777777" w:rsidTr="002E6643">
        <w:tc>
          <w:tcPr>
            <w:tcW w:w="4232" w:type="dxa"/>
            <w:shd w:val="clear" w:color="auto" w:fill="FFFFFF"/>
          </w:tcPr>
          <w:p w14:paraId="46AF864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25" w:type="dxa"/>
            <w:shd w:val="clear" w:color="auto" w:fill="FFFFFF"/>
          </w:tcPr>
          <w:p w14:paraId="56BE539D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E9A8C5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/>
          </w:tcPr>
          <w:p w14:paraId="6A07E649" w14:textId="3C15F14E" w:rsidR="00BB3652" w:rsidRPr="00CA4DA1" w:rsidRDefault="00DF7899" w:rsidP="00BB365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C0443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7,063</w:t>
            </w:r>
          </w:p>
        </w:tc>
        <w:tc>
          <w:tcPr>
            <w:tcW w:w="267" w:type="dxa"/>
            <w:shd w:val="clear" w:color="auto" w:fill="FFFFFF"/>
          </w:tcPr>
          <w:p w14:paraId="4C1A6D3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2CDBAF25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02DAD6B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/>
          </w:tcPr>
          <w:p w14:paraId="206BEDC5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269,638</w:t>
            </w:r>
          </w:p>
        </w:tc>
      </w:tr>
      <w:tr w:rsidR="00BB3652" w:rsidRPr="00CA4DA1" w14:paraId="5C4FA756" w14:textId="77777777" w:rsidTr="002E6643">
        <w:tc>
          <w:tcPr>
            <w:tcW w:w="4232" w:type="dxa"/>
            <w:shd w:val="clear" w:color="auto" w:fill="FFFFFF"/>
          </w:tcPr>
          <w:p w14:paraId="3438112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25" w:type="dxa"/>
            <w:shd w:val="clear" w:color="auto" w:fill="FFFFFF"/>
          </w:tcPr>
          <w:p w14:paraId="65F78C77" w14:textId="4B90E130" w:rsidR="00BB3652" w:rsidRPr="00CA4DA1" w:rsidRDefault="00DF7899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64D4960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FFFFF"/>
          </w:tcPr>
          <w:p w14:paraId="4A8BB054" w14:textId="0D5BC7ED" w:rsidR="00BB3652" w:rsidRPr="00CA4DA1" w:rsidRDefault="00DF7899" w:rsidP="00BB365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95,413</w:t>
            </w:r>
          </w:p>
        </w:tc>
        <w:tc>
          <w:tcPr>
            <w:tcW w:w="267" w:type="dxa"/>
            <w:shd w:val="clear" w:color="auto" w:fill="FFFFFF"/>
          </w:tcPr>
          <w:p w14:paraId="6BF86C0B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3455C08F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67" w:type="dxa"/>
            <w:shd w:val="clear" w:color="auto" w:fill="FFFFFF"/>
          </w:tcPr>
          <w:p w14:paraId="58C8EA6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/>
          </w:tcPr>
          <w:p w14:paraId="2ED5D4C0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1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53,928</w:t>
            </w:r>
          </w:p>
        </w:tc>
      </w:tr>
      <w:tr w:rsidR="00BB3652" w:rsidRPr="00CA4DA1" w14:paraId="5DE28D54" w14:textId="77777777" w:rsidTr="002E6643">
        <w:tc>
          <w:tcPr>
            <w:tcW w:w="4232" w:type="dxa"/>
            <w:shd w:val="clear" w:color="auto" w:fill="FFFFFF"/>
          </w:tcPr>
          <w:p w14:paraId="76D3630F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825" w:type="dxa"/>
            <w:shd w:val="clear" w:color="auto" w:fill="FFFFFF"/>
          </w:tcPr>
          <w:p w14:paraId="268C27F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9E60FC3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39F78E4C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691AC70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435189EB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2A24CF5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6132332F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3652" w:rsidRPr="00CA4DA1" w14:paraId="09829BDC" w14:textId="77777777" w:rsidTr="002E6643">
        <w:tc>
          <w:tcPr>
            <w:tcW w:w="4232" w:type="dxa"/>
            <w:shd w:val="clear" w:color="auto" w:fill="FFFFFF"/>
          </w:tcPr>
          <w:p w14:paraId="5754C80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เขตพัฒนาพิเศษเฉพาะกิจ</w:t>
            </w:r>
          </w:p>
        </w:tc>
        <w:tc>
          <w:tcPr>
            <w:tcW w:w="825" w:type="dxa"/>
            <w:shd w:val="clear" w:color="auto" w:fill="FFFFFF"/>
          </w:tcPr>
          <w:p w14:paraId="6A8984D5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8B9E19B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4E10C54F" w14:textId="7BC5FC01" w:rsidR="00BB3652" w:rsidRPr="00CA4DA1" w:rsidRDefault="00DF7899" w:rsidP="00AD6CE1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(7,674)</w:t>
            </w:r>
          </w:p>
        </w:tc>
        <w:tc>
          <w:tcPr>
            <w:tcW w:w="267" w:type="dxa"/>
            <w:shd w:val="clear" w:color="auto" w:fill="FFFFFF"/>
          </w:tcPr>
          <w:p w14:paraId="746E44E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455676FC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211F816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0B34C4A" w14:textId="77777777" w:rsidR="00BB3652" w:rsidRPr="00CA4DA1" w:rsidRDefault="00BB3652" w:rsidP="00AD6CE1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</w:tr>
      <w:tr w:rsidR="00BB3652" w:rsidRPr="00CA4DA1" w14:paraId="67EE4B65" w14:textId="77777777" w:rsidTr="002E6643">
        <w:tc>
          <w:tcPr>
            <w:tcW w:w="4232" w:type="dxa"/>
            <w:shd w:val="clear" w:color="auto" w:fill="FFFFFF"/>
          </w:tcPr>
          <w:p w14:paraId="72A20CC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กำไรสุทธิจากกิจการที่ได้รับ                        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5" w:type="dxa"/>
            <w:shd w:val="clear" w:color="auto" w:fill="FFFFFF"/>
          </w:tcPr>
          <w:p w14:paraId="4DD02D0B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65CCC3F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71147123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left" w:pos="719"/>
              </w:tabs>
              <w:spacing w:line="240" w:lineRule="auto"/>
              <w:ind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38454D44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55B205CA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2994F94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32C5CBB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left" w:pos="719"/>
              </w:tabs>
              <w:spacing w:line="240" w:lineRule="auto"/>
              <w:ind w:right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B3652" w:rsidRPr="00CA4DA1" w14:paraId="632DE5FA" w14:textId="77777777" w:rsidTr="002E6643">
        <w:tc>
          <w:tcPr>
            <w:tcW w:w="4232" w:type="dxa"/>
            <w:shd w:val="clear" w:color="auto" w:fill="FFFFFF"/>
          </w:tcPr>
          <w:p w14:paraId="3BCF5D4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825" w:type="dxa"/>
            <w:shd w:val="clear" w:color="auto" w:fill="FFFFFF"/>
          </w:tcPr>
          <w:p w14:paraId="1D3927E2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4BBD574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24F8A081" w14:textId="50E1B883" w:rsidR="00BB3652" w:rsidRPr="00CA4DA1" w:rsidRDefault="00DF7899" w:rsidP="00BB3652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(51,9</w:t>
            </w:r>
            <w:r w:rsidR="000809C5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14:paraId="713234C6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2E1F8DD0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0B901E09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32DCFEF6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(19,763)</w:t>
            </w:r>
          </w:p>
        </w:tc>
      </w:tr>
      <w:tr w:rsidR="00BB3652" w:rsidRPr="00CA4DA1" w14:paraId="0EDF7435" w14:textId="77777777" w:rsidTr="002E6643">
        <w:tc>
          <w:tcPr>
            <w:tcW w:w="4232" w:type="dxa"/>
            <w:shd w:val="clear" w:color="auto" w:fill="FFFFFF"/>
          </w:tcPr>
          <w:p w14:paraId="72DC9404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825" w:type="dxa"/>
            <w:shd w:val="clear" w:color="auto" w:fill="FFFFFF"/>
          </w:tcPr>
          <w:p w14:paraId="13274262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42A76D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4C1E6D73" w14:textId="316D26D9" w:rsidR="00BB3652" w:rsidRPr="00CA4DA1" w:rsidRDefault="00DF7899" w:rsidP="00214544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67" w:type="dxa"/>
            <w:shd w:val="clear" w:color="auto" w:fill="FFFFFF"/>
          </w:tcPr>
          <w:p w14:paraId="4659AFF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79C072BD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66FEBEF5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55F0B869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left" w:pos="809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(8,946)</w:t>
            </w:r>
          </w:p>
        </w:tc>
      </w:tr>
      <w:tr w:rsidR="00BB3652" w:rsidRPr="00CA4DA1" w14:paraId="0D9BF42F" w14:textId="77777777" w:rsidTr="002E6643">
        <w:tc>
          <w:tcPr>
            <w:tcW w:w="4232" w:type="dxa"/>
            <w:shd w:val="clear" w:color="auto" w:fill="FFFFFF"/>
          </w:tcPr>
          <w:p w14:paraId="2D79C37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25" w:type="dxa"/>
            <w:shd w:val="clear" w:color="auto" w:fill="FFFFFF"/>
          </w:tcPr>
          <w:p w14:paraId="334D48A9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6E9425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2DA3510F" w14:textId="267F0FA5" w:rsidR="00BB3652" w:rsidRPr="00CA4DA1" w:rsidRDefault="00150E52" w:rsidP="00AD6CE1">
            <w:pPr>
              <w:pStyle w:val="acctfourfigures"/>
              <w:tabs>
                <w:tab w:val="clear" w:pos="765"/>
                <w:tab w:val="decimal" w:pos="449"/>
                <w:tab w:val="left" w:pos="900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F7899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606C4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67" w:type="dxa"/>
            <w:shd w:val="clear" w:color="auto" w:fill="FFFFFF"/>
          </w:tcPr>
          <w:p w14:paraId="6D698889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FFFFFF"/>
          </w:tcPr>
          <w:p w14:paraId="04A7D2AE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354A07B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74161120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1,608</w:t>
            </w:r>
          </w:p>
        </w:tc>
      </w:tr>
      <w:tr w:rsidR="00BB3652" w:rsidRPr="00CA4DA1" w14:paraId="5C421483" w14:textId="77777777" w:rsidTr="002E6643">
        <w:tc>
          <w:tcPr>
            <w:tcW w:w="4232" w:type="dxa"/>
            <w:shd w:val="clear" w:color="auto" w:fill="FFFFFF"/>
          </w:tcPr>
          <w:p w14:paraId="32F376C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4120A9FA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D25B51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FFFFFF"/>
          </w:tcPr>
          <w:p w14:paraId="4A9FE71A" w14:textId="7955BF24" w:rsidR="00BB3652" w:rsidRPr="00CA4DA1" w:rsidRDefault="00DF7899" w:rsidP="007C23B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4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FFFFFF"/>
          </w:tcPr>
          <w:p w14:paraId="7371A47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14:paraId="69BE4E47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44CDE1B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/>
          </w:tcPr>
          <w:p w14:paraId="29592736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decimal" w:pos="449"/>
                <w:tab w:val="left" w:pos="887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BB3652" w:rsidRPr="00CA4DA1" w14:paraId="038B0A7A" w14:textId="77777777" w:rsidTr="002E6643">
        <w:tc>
          <w:tcPr>
            <w:tcW w:w="4232" w:type="dxa"/>
            <w:shd w:val="clear" w:color="auto" w:fill="FFFFFF"/>
          </w:tcPr>
          <w:p w14:paraId="6E19D3E2" w14:textId="0B42637B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E26D53" w14:textId="6C0AD08E" w:rsidR="00BB3652" w:rsidRPr="00CA4DA1" w:rsidRDefault="00622AB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</w:t>
            </w:r>
            <w:r w:rsidR="00CD07AF"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80D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5C88FC7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4A500E" w14:textId="57B76EF2" w:rsidR="00BB3652" w:rsidRPr="00CA4DA1" w:rsidRDefault="00DF7899" w:rsidP="00BB3652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50E52"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4B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67" w:type="dxa"/>
            <w:shd w:val="clear" w:color="auto" w:fill="FFFFFF"/>
          </w:tcPr>
          <w:p w14:paraId="53EDCF0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52B0964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7.63</w:t>
            </w:r>
          </w:p>
        </w:tc>
        <w:tc>
          <w:tcPr>
            <w:tcW w:w="267" w:type="dxa"/>
            <w:shd w:val="clear" w:color="auto" w:fill="FFFFFF"/>
          </w:tcPr>
          <w:p w14:paraId="3F142BB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E55B7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20,566</w:t>
            </w:r>
          </w:p>
        </w:tc>
      </w:tr>
    </w:tbl>
    <w:p w14:paraId="5C063917" w14:textId="77777777" w:rsidR="00E5309D" w:rsidRPr="00CA4DA1" w:rsidRDefault="00E5309D" w:rsidP="003C2181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09"/>
        <w:gridCol w:w="236"/>
        <w:gridCol w:w="1232"/>
        <w:gridCol w:w="267"/>
        <w:gridCol w:w="1056"/>
        <w:gridCol w:w="267"/>
        <w:gridCol w:w="1173"/>
      </w:tblGrid>
      <w:tr w:rsidR="003C2181" w:rsidRPr="00CA4DA1" w14:paraId="4D1D81A7" w14:textId="77777777" w:rsidTr="00214544">
        <w:tc>
          <w:tcPr>
            <w:tcW w:w="4230" w:type="dxa"/>
            <w:shd w:val="clear" w:color="auto" w:fill="FFFFFF"/>
          </w:tcPr>
          <w:p w14:paraId="7266B659" w14:textId="7F91629B" w:rsidR="003C2181" w:rsidRPr="00CA4DA1" w:rsidRDefault="003C2181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D10FDB"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FFFFFF"/>
          </w:tcPr>
          <w:p w14:paraId="696E7222" w14:textId="77777777" w:rsidR="003C2181" w:rsidRPr="00CA4DA1" w:rsidRDefault="003C2181" w:rsidP="007C2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52" w:rsidRPr="00CA4DA1" w14:paraId="55594FBA" w14:textId="77777777" w:rsidTr="00214544">
        <w:tc>
          <w:tcPr>
            <w:tcW w:w="4230" w:type="dxa"/>
            <w:shd w:val="clear" w:color="auto" w:fill="FFFFFF"/>
          </w:tcPr>
          <w:p w14:paraId="0003D4D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77" w:type="dxa"/>
            <w:gridSpan w:val="3"/>
            <w:shd w:val="clear" w:color="auto" w:fill="FFFFFF"/>
          </w:tcPr>
          <w:p w14:paraId="2E07EDA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shd w:val="clear" w:color="auto" w:fill="FFFFFF"/>
          </w:tcPr>
          <w:p w14:paraId="0135F5F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FFFFFF"/>
          </w:tcPr>
          <w:p w14:paraId="0E28FC0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D4C66" w:rsidRPr="00CA4DA1" w14:paraId="0509D5E7" w14:textId="77777777" w:rsidTr="00214544">
        <w:tc>
          <w:tcPr>
            <w:tcW w:w="4230" w:type="dxa"/>
            <w:shd w:val="clear" w:color="auto" w:fill="FFFFFF"/>
          </w:tcPr>
          <w:p w14:paraId="5E548296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FFFFFF"/>
          </w:tcPr>
          <w:p w14:paraId="6B22A389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AE89FF4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394D1DBF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5E7AF483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033469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7" w:type="dxa"/>
            <w:shd w:val="clear" w:color="auto" w:fill="FFFFFF"/>
          </w:tcPr>
          <w:p w14:paraId="4BFE6C6C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7A9241A0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C8186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  <w:shd w:val="clear" w:color="auto" w:fill="FFFFFF"/>
          </w:tcPr>
          <w:p w14:paraId="2731C8D3" w14:textId="77777777" w:rsidR="00FD4C66" w:rsidRPr="00CA4DA1" w:rsidRDefault="00FD4C66" w:rsidP="00F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3BF203A5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82A53C" w14:textId="77777777" w:rsidR="00FD4C66" w:rsidRPr="00CA4DA1" w:rsidRDefault="00FD4C66" w:rsidP="00FD4C66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3652" w:rsidRPr="00CA4DA1" w14:paraId="258BC49E" w14:textId="77777777" w:rsidTr="00214544">
        <w:tc>
          <w:tcPr>
            <w:tcW w:w="4230" w:type="dxa"/>
            <w:shd w:val="clear" w:color="auto" w:fill="FFFFFF"/>
          </w:tcPr>
          <w:p w14:paraId="655FAFF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22EFA281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5E39F2A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FFFFF"/>
          </w:tcPr>
          <w:p w14:paraId="701F9915" w14:textId="410EC550" w:rsidR="00BB3652" w:rsidRPr="00CA4DA1" w:rsidRDefault="005B3167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522,087</w:t>
            </w:r>
          </w:p>
        </w:tc>
        <w:tc>
          <w:tcPr>
            <w:tcW w:w="267" w:type="dxa"/>
            <w:shd w:val="clear" w:color="auto" w:fill="FFFFFF"/>
          </w:tcPr>
          <w:p w14:paraId="0740AA5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56D3EB94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1B015F0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EA7C70B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220,867</w:t>
            </w:r>
          </w:p>
        </w:tc>
      </w:tr>
      <w:tr w:rsidR="00BB3652" w:rsidRPr="00CA4DA1" w14:paraId="64AC32A0" w14:textId="77777777" w:rsidTr="00214544">
        <w:tc>
          <w:tcPr>
            <w:tcW w:w="4230" w:type="dxa"/>
            <w:shd w:val="clear" w:color="auto" w:fill="FFFFFF"/>
          </w:tcPr>
          <w:p w14:paraId="7E02B025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482C77F9" w14:textId="51AD4FA3" w:rsidR="00BB3652" w:rsidRPr="00CA4DA1" w:rsidRDefault="00D73613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6D036119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FFFFF"/>
          </w:tcPr>
          <w:p w14:paraId="35B0ED86" w14:textId="449108F1" w:rsidR="00BB3652" w:rsidRPr="00CA4DA1" w:rsidRDefault="000809C5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104,417</w:t>
            </w:r>
          </w:p>
        </w:tc>
        <w:tc>
          <w:tcPr>
            <w:tcW w:w="267" w:type="dxa"/>
            <w:shd w:val="clear" w:color="auto" w:fill="FFFFFF"/>
          </w:tcPr>
          <w:p w14:paraId="5F9507D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7359CA7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67" w:type="dxa"/>
            <w:shd w:val="clear" w:color="auto" w:fill="FFFFFF"/>
          </w:tcPr>
          <w:p w14:paraId="56B94CD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1DC68A16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44,173</w:t>
            </w:r>
          </w:p>
        </w:tc>
      </w:tr>
      <w:tr w:rsidR="00BB3652" w:rsidRPr="00CA4DA1" w14:paraId="2ED6EF6A" w14:textId="77777777" w:rsidTr="00214544">
        <w:tc>
          <w:tcPr>
            <w:tcW w:w="4230" w:type="dxa"/>
            <w:shd w:val="clear" w:color="auto" w:fill="FFFFFF"/>
          </w:tcPr>
          <w:p w14:paraId="3D1F0CA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809" w:type="dxa"/>
            <w:shd w:val="clear" w:color="auto" w:fill="FFFFFF"/>
          </w:tcPr>
          <w:p w14:paraId="6B35250D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0DB616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2B33913E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7457CA9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6704FA1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44FB5DB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7A47C82A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3652" w:rsidRPr="00CA4DA1" w14:paraId="52994C53" w14:textId="77777777" w:rsidTr="00214544">
        <w:tc>
          <w:tcPr>
            <w:tcW w:w="4230" w:type="dxa"/>
            <w:shd w:val="clear" w:color="auto" w:fill="FFFFFF"/>
          </w:tcPr>
          <w:p w14:paraId="06AB8E9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เขตพัฒนาพิเศษเฉพาะกิจ</w:t>
            </w:r>
          </w:p>
        </w:tc>
        <w:tc>
          <w:tcPr>
            <w:tcW w:w="809" w:type="dxa"/>
            <w:shd w:val="clear" w:color="auto" w:fill="FFFFFF"/>
          </w:tcPr>
          <w:p w14:paraId="7E8A5C4B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D03ABD9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30E46E63" w14:textId="49403BF4" w:rsidR="00BB3652" w:rsidRPr="00CA4DA1" w:rsidRDefault="000809C5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(7,674)</w:t>
            </w:r>
          </w:p>
        </w:tc>
        <w:tc>
          <w:tcPr>
            <w:tcW w:w="267" w:type="dxa"/>
            <w:shd w:val="clear" w:color="auto" w:fill="FFFFFF"/>
          </w:tcPr>
          <w:p w14:paraId="466B9B8A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293AD33A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0C6269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5CC37CD8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</w:tr>
      <w:tr w:rsidR="00BB3652" w:rsidRPr="00CA4DA1" w14:paraId="0A6D5107" w14:textId="77777777" w:rsidTr="00214544">
        <w:tc>
          <w:tcPr>
            <w:tcW w:w="4230" w:type="dxa"/>
            <w:shd w:val="clear" w:color="auto" w:fill="FFFFFF"/>
          </w:tcPr>
          <w:p w14:paraId="5E11EE8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809" w:type="dxa"/>
            <w:shd w:val="clear" w:color="auto" w:fill="FFFFFF"/>
          </w:tcPr>
          <w:p w14:paraId="70F8C433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128BCED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188AE0C1" w14:textId="09F9CBF6" w:rsidR="00BB3652" w:rsidRPr="00CA4DA1" w:rsidRDefault="000809C5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(60,996)</w:t>
            </w:r>
          </w:p>
        </w:tc>
        <w:tc>
          <w:tcPr>
            <w:tcW w:w="267" w:type="dxa"/>
            <w:shd w:val="clear" w:color="auto" w:fill="FFFFFF"/>
          </w:tcPr>
          <w:p w14:paraId="22DD0D0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15489E62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shd w:val="clear" w:color="auto" w:fill="FFFFFF"/>
          </w:tcPr>
          <w:p w14:paraId="1DF0BFDD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37FD45D8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(9,995)</w:t>
            </w:r>
          </w:p>
        </w:tc>
      </w:tr>
      <w:tr w:rsidR="00BB3652" w:rsidRPr="00CA4DA1" w14:paraId="03E5B861" w14:textId="77777777" w:rsidTr="00214544">
        <w:tc>
          <w:tcPr>
            <w:tcW w:w="4230" w:type="dxa"/>
            <w:shd w:val="clear" w:color="auto" w:fill="FFFFFF"/>
          </w:tcPr>
          <w:p w14:paraId="1ECA400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809" w:type="dxa"/>
            <w:shd w:val="clear" w:color="auto" w:fill="FFFFFF"/>
          </w:tcPr>
          <w:p w14:paraId="500809A4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F66A70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/>
          </w:tcPr>
          <w:p w14:paraId="00229834" w14:textId="4C46B8D8" w:rsidR="00BB3652" w:rsidRPr="00CA4DA1" w:rsidRDefault="000809C5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67" w:type="dxa"/>
            <w:shd w:val="clear" w:color="auto" w:fill="FFFFFF"/>
          </w:tcPr>
          <w:p w14:paraId="4A35C281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0B73B0E0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70553359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0F9FE375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(8,946)</w:t>
            </w:r>
          </w:p>
        </w:tc>
      </w:tr>
      <w:tr w:rsidR="00BB3652" w:rsidRPr="00CA4DA1" w14:paraId="63FEE3DE" w14:textId="77777777" w:rsidTr="00CD07AF">
        <w:tc>
          <w:tcPr>
            <w:tcW w:w="4230" w:type="dxa"/>
            <w:shd w:val="clear" w:color="auto" w:fill="FFFFFF"/>
          </w:tcPr>
          <w:p w14:paraId="1EDF0F8C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09" w:type="dxa"/>
            <w:shd w:val="clear" w:color="auto" w:fill="FFFFFF"/>
          </w:tcPr>
          <w:p w14:paraId="6E642B13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3D5611B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7BFAFD2E" w14:textId="63041FAC" w:rsidR="00BB3652" w:rsidRPr="00CA4DA1" w:rsidRDefault="004606C4" w:rsidP="007C23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67" w:type="dxa"/>
            <w:shd w:val="clear" w:color="auto" w:fill="FFFFFF"/>
          </w:tcPr>
          <w:p w14:paraId="66CFCCA3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FFFFFF"/>
          </w:tcPr>
          <w:p w14:paraId="4CEA7E07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AF1B333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05749182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1,608</w:t>
            </w:r>
          </w:p>
        </w:tc>
      </w:tr>
      <w:tr w:rsidR="00BB3652" w:rsidRPr="00CA4DA1" w14:paraId="40E43F0A" w14:textId="77777777" w:rsidTr="00CD07AF">
        <w:tc>
          <w:tcPr>
            <w:tcW w:w="4230" w:type="dxa"/>
            <w:shd w:val="clear" w:color="auto" w:fill="FFFFFF"/>
          </w:tcPr>
          <w:p w14:paraId="4478ABF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FF"/>
          </w:tcPr>
          <w:p w14:paraId="646A074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2A64C3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50C6CBDF" w14:textId="3B52144A" w:rsidR="00BB3652" w:rsidRPr="00CA4DA1" w:rsidRDefault="000809C5" w:rsidP="000809C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2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FFFFFF"/>
          </w:tcPr>
          <w:p w14:paraId="75880772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FFFFF"/>
          </w:tcPr>
          <w:p w14:paraId="7E928DA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14:paraId="57515FF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</w:tcPr>
          <w:p w14:paraId="67DA6868" w14:textId="77777777" w:rsidR="00BB3652" w:rsidRPr="00CA4DA1" w:rsidRDefault="00BB3652" w:rsidP="00214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BB3652" w:rsidRPr="00CA4DA1" w14:paraId="4BEAA71E" w14:textId="77777777" w:rsidTr="00CD07AF">
        <w:tc>
          <w:tcPr>
            <w:tcW w:w="4230" w:type="dxa"/>
            <w:shd w:val="clear" w:color="auto" w:fill="FFFFFF"/>
          </w:tcPr>
          <w:p w14:paraId="0F5333A2" w14:textId="22302CE8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5F08EE5" w14:textId="0BA983FB" w:rsidR="00BB3652" w:rsidRPr="00CA4DA1" w:rsidRDefault="00622AB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</w:t>
            </w:r>
            <w:r w:rsidR="00CD07AF"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80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FFFFFF"/>
          </w:tcPr>
          <w:p w14:paraId="78A68DC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9FA0A" w14:textId="1B7EAAD0" w:rsidR="00BB3652" w:rsidRPr="00CA4DA1" w:rsidRDefault="00900BAF" w:rsidP="007C23B6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50E52"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4B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7" w:type="dxa"/>
            <w:shd w:val="clear" w:color="auto" w:fill="FFFFFF"/>
          </w:tcPr>
          <w:p w14:paraId="361A1718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F4B5CF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9.32</w:t>
            </w:r>
          </w:p>
        </w:tc>
        <w:tc>
          <w:tcPr>
            <w:tcW w:w="267" w:type="dxa"/>
            <w:shd w:val="clear" w:color="auto" w:fill="FFFFFF"/>
          </w:tcPr>
          <w:p w14:paraId="43EF819E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4C65CF" w14:textId="677E48EC" w:rsidR="00BB3652" w:rsidRPr="00CA4DA1" w:rsidRDefault="00BB3652" w:rsidP="00214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20,579</w:t>
            </w:r>
          </w:p>
        </w:tc>
      </w:tr>
    </w:tbl>
    <w:p w14:paraId="0419F97A" w14:textId="021E271A" w:rsidR="00CF3538" w:rsidRPr="00CA4DA1" w:rsidRDefault="007C21E2" w:rsidP="00CF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</w:rPr>
        <w:tab/>
      </w:r>
    </w:p>
    <w:p w14:paraId="1856F811" w14:textId="77777777" w:rsidR="00214544" w:rsidRPr="00CA4DA1" w:rsidRDefault="0021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</w:rPr>
        <w:br w:type="page"/>
      </w:r>
    </w:p>
    <w:p w14:paraId="73846D0C" w14:textId="47580F7D" w:rsidR="00412A5C" w:rsidRPr="00CA4DA1" w:rsidRDefault="00CF3538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/>
          <w:i/>
          <w:iCs/>
          <w:sz w:val="30"/>
          <w:szCs w:val="30"/>
        </w:rPr>
        <w:tab/>
      </w:r>
      <w:r w:rsidR="004D7A38" w:rsidRPr="00CA4DA1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="00541EA3" w:rsidRPr="00CA4DA1">
        <w:rPr>
          <w:rFonts w:ascii="Angsana New" w:hAnsi="Angsana New"/>
          <w:i/>
          <w:iCs/>
          <w:sz w:val="30"/>
          <w:szCs w:val="30"/>
          <w:cs/>
        </w:rPr>
        <w:t>อัตรา</w:t>
      </w:r>
      <w:r w:rsidR="004D7A38" w:rsidRPr="00CA4DA1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14:paraId="3A585A40" w14:textId="77777777" w:rsidR="001138E5" w:rsidRPr="00CA4DA1" w:rsidRDefault="001138E5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8B0A83" w14:textId="406D457F" w:rsidR="008B62BF" w:rsidRPr="00CA4DA1" w:rsidRDefault="007A7B90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492 ลงวันที่ 16 มกราคม 2553 ฉบับที่ 566 ลงวันที่ 10 กรกฎาคม 2556 ฉบับที่ 584 ลงวันที่ </w:t>
      </w:r>
      <w:r w:rsidR="006C2827" w:rsidRPr="00CA4DA1">
        <w:rPr>
          <w:rFonts w:ascii="Angsana New" w:hAnsi="Angsana New"/>
          <w:sz w:val="30"/>
          <w:szCs w:val="30"/>
        </w:rPr>
        <w:br/>
      </w:r>
      <w:r w:rsidRPr="00CA4DA1">
        <w:rPr>
          <w:rFonts w:ascii="Angsana New" w:hAnsi="Angsana New"/>
          <w:sz w:val="30"/>
          <w:szCs w:val="30"/>
          <w:cs/>
        </w:rPr>
        <w:t>1 พฤษภาคม 2558 และฉบับที่ 624 ลงวันที่ 6 มกราคม 2560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3.0 ของกำไรสุทธิทางภาษี ตั้งแต่รอบระยะเวลาบัญชี 2553 ที่เริ่มในหรือหลังวันที่ 1 มกราคม 2553 ถึงรอบระยะเวลาบัญชี 2563 ที่สิ้นสุดภายในหรือหลังวันที่ 31 ธันวาคม 2563</w:t>
      </w:r>
    </w:p>
    <w:p w14:paraId="26BAE46C" w14:textId="77777777" w:rsidR="00E5309D" w:rsidRPr="00CA4DA1" w:rsidRDefault="00E5309D" w:rsidP="008B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06"/>
        <w:gridCol w:w="9"/>
      </w:tblGrid>
      <w:tr w:rsidR="004F01A0" w:rsidRPr="00CA4DA1" w14:paraId="5F31FAA3" w14:textId="77777777" w:rsidTr="00940DF7">
        <w:trPr>
          <w:gridAfter w:val="1"/>
          <w:wAfter w:w="9" w:type="dxa"/>
          <w:trHeight w:val="70"/>
        </w:trPr>
        <w:tc>
          <w:tcPr>
            <w:tcW w:w="3600" w:type="dxa"/>
          </w:tcPr>
          <w:p w14:paraId="2117721F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7"/>
          </w:tcPr>
          <w:p w14:paraId="1B81D76C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0DF7" w:rsidRPr="00CA4DA1" w14:paraId="4448C755" w14:textId="77777777" w:rsidTr="00940DF7">
        <w:trPr>
          <w:gridAfter w:val="1"/>
          <w:wAfter w:w="9" w:type="dxa"/>
          <w:trHeight w:val="344"/>
        </w:trPr>
        <w:tc>
          <w:tcPr>
            <w:tcW w:w="3600" w:type="dxa"/>
          </w:tcPr>
          <w:p w14:paraId="1B692618" w14:textId="2176CBAD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2BE7294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E2687D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07362C29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940DF7" w:rsidRPr="00CA4DA1" w14:paraId="72B67457" w14:textId="77777777" w:rsidTr="00940DF7">
        <w:trPr>
          <w:gridAfter w:val="1"/>
          <w:wAfter w:w="9" w:type="dxa"/>
          <w:trHeight w:val="344"/>
        </w:trPr>
        <w:tc>
          <w:tcPr>
            <w:tcW w:w="3600" w:type="dxa"/>
          </w:tcPr>
          <w:p w14:paraId="3713E8B0" w14:textId="657072BA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1D2757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F2162C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9870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2CEDB3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D5AA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4B6194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EB4B5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40DF7" w:rsidRPr="00CA4DA1" w14:paraId="2F704553" w14:textId="77777777" w:rsidTr="00940DF7">
        <w:trPr>
          <w:gridAfter w:val="1"/>
          <w:wAfter w:w="9" w:type="dxa"/>
          <w:trHeight w:val="288"/>
        </w:trPr>
        <w:tc>
          <w:tcPr>
            <w:tcW w:w="3600" w:type="dxa"/>
          </w:tcPr>
          <w:p w14:paraId="5C9A13B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6" w:type="dxa"/>
            <w:gridSpan w:val="7"/>
          </w:tcPr>
          <w:p w14:paraId="1DF3DCF4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0DF7" w:rsidRPr="00CA4DA1" w14:paraId="335AAA8D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01203BF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A9897C" w14:textId="4099CDB9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65,564</w:t>
            </w:r>
          </w:p>
        </w:tc>
        <w:tc>
          <w:tcPr>
            <w:tcW w:w="270" w:type="dxa"/>
            <w:vAlign w:val="bottom"/>
          </w:tcPr>
          <w:p w14:paraId="1F0C459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5CA1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42,959</w:t>
            </w:r>
          </w:p>
        </w:tc>
        <w:tc>
          <w:tcPr>
            <w:tcW w:w="270" w:type="dxa"/>
            <w:vAlign w:val="bottom"/>
          </w:tcPr>
          <w:p w14:paraId="08B64B8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BD02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(322,069)</w:t>
            </w:r>
          </w:p>
        </w:tc>
        <w:tc>
          <w:tcPr>
            <w:tcW w:w="270" w:type="dxa"/>
            <w:vAlign w:val="bottom"/>
          </w:tcPr>
          <w:p w14:paraId="2CED7A2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D731789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(322,001)</w:t>
            </w:r>
          </w:p>
        </w:tc>
      </w:tr>
      <w:tr w:rsidR="00940DF7" w:rsidRPr="00CA4DA1" w14:paraId="2B318E46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384DBD8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6C1FB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(65,286)</w:t>
            </w:r>
          </w:p>
        </w:tc>
        <w:tc>
          <w:tcPr>
            <w:tcW w:w="270" w:type="dxa"/>
            <w:vAlign w:val="bottom"/>
          </w:tcPr>
          <w:p w14:paraId="640949C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604E2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(42,605)</w:t>
            </w:r>
          </w:p>
        </w:tc>
        <w:tc>
          <w:tcPr>
            <w:tcW w:w="270" w:type="dxa"/>
            <w:vAlign w:val="bottom"/>
          </w:tcPr>
          <w:p w14:paraId="30A224F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714E4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65,286</w:t>
            </w:r>
          </w:p>
        </w:tc>
        <w:tc>
          <w:tcPr>
            <w:tcW w:w="270" w:type="dxa"/>
            <w:vAlign w:val="bottom"/>
          </w:tcPr>
          <w:p w14:paraId="30D3FFBC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006AD4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42,605</w:t>
            </w:r>
          </w:p>
        </w:tc>
      </w:tr>
      <w:tr w:rsidR="00940DF7" w:rsidRPr="00CA4DA1" w14:paraId="245CE6DC" w14:textId="77777777" w:rsidTr="00940DF7">
        <w:trPr>
          <w:gridAfter w:val="1"/>
          <w:wAfter w:w="9" w:type="dxa"/>
        </w:trPr>
        <w:tc>
          <w:tcPr>
            <w:tcW w:w="3600" w:type="dxa"/>
          </w:tcPr>
          <w:p w14:paraId="272BF05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5BB01C6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BE92" w14:textId="60FC3D42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14:paraId="3E7E9E4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A4529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  <w:vAlign w:val="bottom"/>
          </w:tcPr>
          <w:p w14:paraId="458C010C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10A5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(256,783)</w:t>
            </w:r>
          </w:p>
        </w:tc>
        <w:tc>
          <w:tcPr>
            <w:tcW w:w="270" w:type="dxa"/>
            <w:vAlign w:val="bottom"/>
          </w:tcPr>
          <w:p w14:paraId="53C5A0E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B028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(279,396)</w:t>
            </w:r>
          </w:p>
        </w:tc>
      </w:tr>
      <w:tr w:rsidR="00940DF7" w:rsidRPr="00CA4DA1" w14:paraId="6DA35948" w14:textId="77777777" w:rsidTr="00940DF7">
        <w:trPr>
          <w:trHeight w:val="479"/>
        </w:trPr>
        <w:tc>
          <w:tcPr>
            <w:tcW w:w="3600" w:type="dxa"/>
          </w:tcPr>
          <w:p w14:paraId="5D1AFDB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123356" w14:textId="0A864BEA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8"/>
          </w:tcPr>
          <w:p w14:paraId="50E8438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94816E6" w14:textId="79731F2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DF7" w:rsidRPr="00CA4DA1" w14:paraId="42D3C1A4" w14:textId="77777777" w:rsidTr="00940DF7">
        <w:trPr>
          <w:trHeight w:val="344"/>
        </w:trPr>
        <w:tc>
          <w:tcPr>
            <w:tcW w:w="3600" w:type="dxa"/>
          </w:tcPr>
          <w:p w14:paraId="2EA5164B" w14:textId="48036515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E550DE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002CB14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4"/>
          </w:tcPr>
          <w:p w14:paraId="3635A3A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940DF7" w:rsidRPr="00CA4DA1" w14:paraId="4DC7A655" w14:textId="77777777" w:rsidTr="00940DF7">
        <w:trPr>
          <w:trHeight w:val="344"/>
        </w:trPr>
        <w:tc>
          <w:tcPr>
            <w:tcW w:w="3600" w:type="dxa"/>
          </w:tcPr>
          <w:p w14:paraId="50B87C1B" w14:textId="4549B783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07DF53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3638C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CB0F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F8DAD9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8C2E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6B1F3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39888D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A4DA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40DF7" w:rsidRPr="00CA4DA1" w14:paraId="6ADCAA5D" w14:textId="77777777" w:rsidTr="00940DF7">
        <w:trPr>
          <w:trHeight w:val="288"/>
        </w:trPr>
        <w:tc>
          <w:tcPr>
            <w:tcW w:w="3600" w:type="dxa"/>
          </w:tcPr>
          <w:p w14:paraId="7F44E41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8"/>
          </w:tcPr>
          <w:p w14:paraId="10F0398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A4D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0DF7" w:rsidRPr="00CA4DA1" w14:paraId="01F87235" w14:textId="77777777" w:rsidTr="00940DF7">
        <w:tc>
          <w:tcPr>
            <w:tcW w:w="3600" w:type="dxa"/>
          </w:tcPr>
          <w:p w14:paraId="2E80B15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A1F29E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65,286</w:t>
            </w:r>
          </w:p>
        </w:tc>
        <w:tc>
          <w:tcPr>
            <w:tcW w:w="270" w:type="dxa"/>
            <w:vAlign w:val="bottom"/>
          </w:tcPr>
          <w:p w14:paraId="38971C3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235F80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42,605</w:t>
            </w:r>
          </w:p>
        </w:tc>
        <w:tc>
          <w:tcPr>
            <w:tcW w:w="270" w:type="dxa"/>
            <w:vAlign w:val="bottom"/>
          </w:tcPr>
          <w:p w14:paraId="2013775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5DCCF" w14:textId="235B94D1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(322,047)</w:t>
            </w:r>
          </w:p>
        </w:tc>
        <w:tc>
          <w:tcPr>
            <w:tcW w:w="270" w:type="dxa"/>
            <w:vAlign w:val="bottom"/>
          </w:tcPr>
          <w:p w14:paraId="1884BE6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7884629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(321,979)</w:t>
            </w:r>
          </w:p>
        </w:tc>
      </w:tr>
      <w:tr w:rsidR="00940DF7" w:rsidRPr="00CA4DA1" w14:paraId="0D9ECA9A" w14:textId="77777777" w:rsidTr="00940DF7">
        <w:tc>
          <w:tcPr>
            <w:tcW w:w="3600" w:type="dxa"/>
          </w:tcPr>
          <w:p w14:paraId="3342108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0EA8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(65,286)</w:t>
            </w:r>
          </w:p>
        </w:tc>
        <w:tc>
          <w:tcPr>
            <w:tcW w:w="270" w:type="dxa"/>
            <w:vAlign w:val="bottom"/>
          </w:tcPr>
          <w:p w14:paraId="54B1311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B49A6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(42,605)</w:t>
            </w:r>
          </w:p>
        </w:tc>
        <w:tc>
          <w:tcPr>
            <w:tcW w:w="270" w:type="dxa"/>
            <w:vAlign w:val="bottom"/>
          </w:tcPr>
          <w:p w14:paraId="2794BFA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89602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65,286</w:t>
            </w:r>
          </w:p>
        </w:tc>
        <w:tc>
          <w:tcPr>
            <w:tcW w:w="270" w:type="dxa"/>
            <w:vAlign w:val="bottom"/>
          </w:tcPr>
          <w:p w14:paraId="0139B280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1D818A2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42,605</w:t>
            </w:r>
          </w:p>
        </w:tc>
      </w:tr>
      <w:tr w:rsidR="00940DF7" w:rsidRPr="00CA4DA1" w14:paraId="00BBE36D" w14:textId="77777777" w:rsidTr="00940DF7">
        <w:tc>
          <w:tcPr>
            <w:tcW w:w="3600" w:type="dxa"/>
          </w:tcPr>
          <w:p w14:paraId="1FCF244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</w:t>
            </w:r>
          </w:p>
          <w:p w14:paraId="68AFFEC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D7929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ADF4D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7630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BEEBD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A9151" w14:textId="518CBD5A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(256,761)</w:t>
            </w:r>
          </w:p>
        </w:tc>
        <w:tc>
          <w:tcPr>
            <w:tcW w:w="270" w:type="dxa"/>
            <w:vAlign w:val="bottom"/>
          </w:tcPr>
          <w:p w14:paraId="13558DB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A95A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(279,374)</w:t>
            </w:r>
          </w:p>
        </w:tc>
      </w:tr>
    </w:tbl>
    <w:p w14:paraId="6D1C32E8" w14:textId="3109779B" w:rsidR="004F01A0" w:rsidRPr="00CA4DA1" w:rsidRDefault="004F01A0" w:rsidP="004F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3E30BA" w14:textId="13E02AFC" w:rsidR="00940DF7" w:rsidRPr="00CA4DA1" w:rsidRDefault="00940DF7" w:rsidP="004F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9DDD01A" w14:textId="6AD9B822" w:rsidR="00940DF7" w:rsidRPr="00CA4DA1" w:rsidRDefault="00940DF7" w:rsidP="004F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D79D355" w14:textId="05AD3BC6" w:rsidR="00E5309D" w:rsidRPr="00CA4DA1" w:rsidRDefault="00E5309D" w:rsidP="004F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10FC41F" w14:textId="74E390A1" w:rsidR="00940DF7" w:rsidRPr="00CA4DA1" w:rsidRDefault="00940DF7" w:rsidP="004F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06"/>
        <w:gridCol w:w="2596"/>
        <w:gridCol w:w="106"/>
        <w:gridCol w:w="1334"/>
        <w:gridCol w:w="106"/>
        <w:gridCol w:w="164"/>
        <w:gridCol w:w="106"/>
        <w:gridCol w:w="704"/>
        <w:gridCol w:w="106"/>
        <w:gridCol w:w="164"/>
        <w:gridCol w:w="106"/>
        <w:gridCol w:w="884"/>
        <w:gridCol w:w="106"/>
        <w:gridCol w:w="164"/>
        <w:gridCol w:w="106"/>
        <w:gridCol w:w="794"/>
        <w:gridCol w:w="106"/>
        <w:gridCol w:w="254"/>
        <w:gridCol w:w="106"/>
        <w:gridCol w:w="1154"/>
        <w:gridCol w:w="106"/>
      </w:tblGrid>
      <w:tr w:rsidR="004F01A0" w:rsidRPr="00CA4DA1" w14:paraId="7D46A0F3" w14:textId="77777777" w:rsidTr="00C4067B">
        <w:trPr>
          <w:gridAfter w:val="1"/>
          <w:wAfter w:w="106" w:type="dxa"/>
          <w:trHeight w:val="333"/>
        </w:trPr>
        <w:tc>
          <w:tcPr>
            <w:tcW w:w="2702" w:type="dxa"/>
            <w:gridSpan w:val="2"/>
          </w:tcPr>
          <w:p w14:paraId="6DD9E03F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6570" w:type="dxa"/>
            <w:gridSpan w:val="18"/>
            <w:vAlign w:val="bottom"/>
          </w:tcPr>
          <w:p w14:paraId="5A7CB55D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01A0" w:rsidRPr="00CA4DA1" w14:paraId="2406A182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19998743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E6C7EB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904D25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10"/>
            <w:tcBorders>
              <w:bottom w:val="single" w:sz="4" w:space="0" w:color="auto"/>
            </w:tcBorders>
            <w:vAlign w:val="bottom"/>
          </w:tcPr>
          <w:p w14:paraId="23EC8F49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</w:t>
            </w:r>
            <w:r w:rsidRPr="00CA4DA1">
              <w:rPr>
                <w:rFonts w:ascii="Angsana New" w:hAnsi="Angsana New"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CA4DA1">
              <w:rPr>
                <w:rFonts w:ascii="Angsana New" w:hAnsi="Angsana New"/>
                <w:sz w:val="27"/>
                <w:szCs w:val="27"/>
              </w:rPr>
              <w:t>)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/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2"/>
            <w:vAlign w:val="bottom"/>
          </w:tcPr>
          <w:p w14:paraId="4541AD53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A31FC6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40DF7" w:rsidRPr="00CA4DA1" w14:paraId="74C9E512" w14:textId="77777777" w:rsidTr="00052201">
        <w:trPr>
          <w:gridAfter w:val="1"/>
          <w:wAfter w:w="106" w:type="dxa"/>
          <w:trHeight w:val="139"/>
        </w:trPr>
        <w:tc>
          <w:tcPr>
            <w:tcW w:w="2702" w:type="dxa"/>
            <w:gridSpan w:val="2"/>
            <w:vAlign w:val="bottom"/>
          </w:tcPr>
          <w:p w14:paraId="2D6EC302" w14:textId="4EACC79D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  <w:r w:rsidRPr="00CA4DA1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0D3BE1D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D53E533" w14:textId="1E161E66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268CA52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7CA98C6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F7C628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1DD7CF0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90EC22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3A35A4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6228C39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360" w:type="dxa"/>
            <w:gridSpan w:val="2"/>
            <w:vAlign w:val="bottom"/>
          </w:tcPr>
          <w:p w14:paraId="50E58BF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368CF2" w14:textId="56A93252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940DF7" w:rsidRPr="00CA4DA1" w14:paraId="41102C26" w14:textId="77777777" w:rsidTr="00C4067B">
        <w:trPr>
          <w:gridAfter w:val="1"/>
          <w:wAfter w:w="106" w:type="dxa"/>
          <w:trHeight w:val="279"/>
          <w:tblHeader/>
        </w:trPr>
        <w:tc>
          <w:tcPr>
            <w:tcW w:w="2702" w:type="dxa"/>
            <w:gridSpan w:val="2"/>
          </w:tcPr>
          <w:p w14:paraId="0065D67C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18"/>
          </w:tcPr>
          <w:p w14:paraId="5DE1F8B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940DF7" w:rsidRPr="00CA4DA1" w14:paraId="10A4FE0B" w14:textId="77777777" w:rsidTr="00C4067B">
        <w:trPr>
          <w:gridAfter w:val="1"/>
          <w:wAfter w:w="106" w:type="dxa"/>
          <w:trHeight w:val="279"/>
          <w:tblHeader/>
        </w:trPr>
        <w:tc>
          <w:tcPr>
            <w:tcW w:w="2702" w:type="dxa"/>
            <w:gridSpan w:val="2"/>
          </w:tcPr>
          <w:p w14:paraId="5E627BA2" w14:textId="5572BBD5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6570" w:type="dxa"/>
            <w:gridSpan w:val="18"/>
          </w:tcPr>
          <w:p w14:paraId="032DD73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940DF7" w:rsidRPr="00CA4DA1" w14:paraId="166852B4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247A8C9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0C704E1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702B3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936773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87F5C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FEBF49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2E18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163CDD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CDD8A0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A03FF5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34B6BEDB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3B39748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  <w:r w:rsidRPr="00CA4DA1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2638D855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CFF49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DE647A6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657979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95ECE4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51D290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ABBCF3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7208D9A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893AF3E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0386986A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61C4AF8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440" w:type="dxa"/>
            <w:gridSpan w:val="2"/>
          </w:tcPr>
          <w:p w14:paraId="518E8AF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2,771</w:t>
            </w:r>
          </w:p>
        </w:tc>
        <w:tc>
          <w:tcPr>
            <w:tcW w:w="270" w:type="dxa"/>
            <w:gridSpan w:val="2"/>
          </w:tcPr>
          <w:p w14:paraId="6475CCB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63A8D87" w14:textId="6AA9A69A" w:rsidR="00940DF7" w:rsidRPr="00CA4DA1" w:rsidRDefault="00940DF7" w:rsidP="00940DF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(2,550)</w:t>
            </w:r>
          </w:p>
        </w:tc>
        <w:tc>
          <w:tcPr>
            <w:tcW w:w="270" w:type="dxa"/>
            <w:gridSpan w:val="2"/>
          </w:tcPr>
          <w:p w14:paraId="5F5424B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3A128FC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7522775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64951B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05CFF4B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EB6B78" w14:textId="65577DA0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221</w:t>
            </w:r>
          </w:p>
        </w:tc>
      </w:tr>
      <w:tr w:rsidR="00940DF7" w:rsidRPr="00CA4DA1" w14:paraId="198BE7BD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5D91C85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440" w:type="dxa"/>
            <w:gridSpan w:val="2"/>
          </w:tcPr>
          <w:p w14:paraId="3CC077E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1,200</w:t>
            </w:r>
          </w:p>
        </w:tc>
        <w:tc>
          <w:tcPr>
            <w:tcW w:w="270" w:type="dxa"/>
            <w:gridSpan w:val="2"/>
          </w:tcPr>
          <w:p w14:paraId="3EC54DE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24BA25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440</w:t>
            </w:r>
          </w:p>
        </w:tc>
        <w:tc>
          <w:tcPr>
            <w:tcW w:w="270" w:type="dxa"/>
            <w:gridSpan w:val="2"/>
          </w:tcPr>
          <w:p w14:paraId="1A9EC4C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7EF1D5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0B449A4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1DF2DD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49EE9D1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20CA11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1,640</w:t>
            </w:r>
          </w:p>
        </w:tc>
      </w:tr>
      <w:tr w:rsidR="00940DF7" w:rsidRPr="00CA4DA1" w14:paraId="1FAD51DD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2745F9F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gridSpan w:val="2"/>
          </w:tcPr>
          <w:p w14:paraId="4293CE2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B57877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7F4413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07686D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E1EBD5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C5396E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DD0773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7179DF9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B831AF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7E0AA663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572A5BAF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440" w:type="dxa"/>
            <w:gridSpan w:val="2"/>
          </w:tcPr>
          <w:p w14:paraId="0F0C1E9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</w:t>
            </w:r>
          </w:p>
        </w:tc>
        <w:tc>
          <w:tcPr>
            <w:tcW w:w="270" w:type="dxa"/>
            <w:gridSpan w:val="2"/>
          </w:tcPr>
          <w:p w14:paraId="5EFE74C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2D2BBAD" w14:textId="2740E782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(5)</w:t>
            </w:r>
          </w:p>
        </w:tc>
        <w:tc>
          <w:tcPr>
            <w:tcW w:w="270" w:type="dxa"/>
            <w:gridSpan w:val="2"/>
          </w:tcPr>
          <w:p w14:paraId="4976BD5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B4A256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168A54E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3E83CC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0F7122E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2547B4B" w14:textId="600EA5A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</w:tr>
      <w:tr w:rsidR="00940DF7" w:rsidRPr="00CA4DA1" w14:paraId="0AC443B0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799E225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gridSpan w:val="2"/>
          </w:tcPr>
          <w:p w14:paraId="4299716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A03CA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542DFE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938A1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425558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74F908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268A5D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33AF33A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35D3B9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6EC36E44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26656804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440" w:type="dxa"/>
            <w:gridSpan w:val="2"/>
          </w:tcPr>
          <w:p w14:paraId="1B543A5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3,955</w:t>
            </w:r>
          </w:p>
        </w:tc>
        <w:tc>
          <w:tcPr>
            <w:tcW w:w="270" w:type="dxa"/>
            <w:gridSpan w:val="2"/>
          </w:tcPr>
          <w:p w14:paraId="094E1F9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51F192F" w14:textId="575A0471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2,088</w:t>
            </w:r>
          </w:p>
        </w:tc>
        <w:tc>
          <w:tcPr>
            <w:tcW w:w="270" w:type="dxa"/>
            <w:gridSpan w:val="2"/>
          </w:tcPr>
          <w:p w14:paraId="6515E96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4A8F42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30AA87A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923009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ED9678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566AB39" w14:textId="6F84221A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6,043</w:t>
            </w:r>
          </w:p>
        </w:tc>
      </w:tr>
      <w:tr w:rsidR="00940DF7" w:rsidRPr="00CA4DA1" w14:paraId="53F37C43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5A6A0842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ผลประโยชน์พนักงาน </w:t>
            </w:r>
          </w:p>
        </w:tc>
        <w:tc>
          <w:tcPr>
            <w:tcW w:w="1440" w:type="dxa"/>
            <w:gridSpan w:val="2"/>
          </w:tcPr>
          <w:p w14:paraId="30CBB90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284F37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34,797</w:t>
            </w:r>
          </w:p>
        </w:tc>
        <w:tc>
          <w:tcPr>
            <w:tcW w:w="270" w:type="dxa"/>
            <w:gridSpan w:val="2"/>
          </w:tcPr>
          <w:p w14:paraId="117DEEF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745F49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1C523C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12,605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FADB8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C5313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3FD32DE" w14:textId="6A03A976" w:rsidR="00940DF7" w:rsidRPr="00CA4DA1" w:rsidRDefault="00940DF7" w:rsidP="00940D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10,027</w:t>
            </w:r>
          </w:p>
        </w:tc>
        <w:tc>
          <w:tcPr>
            <w:tcW w:w="270" w:type="dxa"/>
            <w:gridSpan w:val="2"/>
          </w:tcPr>
          <w:p w14:paraId="4395311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D89DD6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D00B22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5EBE8EC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F784C9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552051EB" w14:textId="67A78885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57,429</w:t>
            </w:r>
          </w:p>
        </w:tc>
      </w:tr>
      <w:tr w:rsidR="00940DF7" w:rsidRPr="00CA4DA1" w14:paraId="2AD384D8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3EF2F2A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953C21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224</w:t>
            </w:r>
          </w:p>
        </w:tc>
        <w:tc>
          <w:tcPr>
            <w:tcW w:w="270" w:type="dxa"/>
            <w:gridSpan w:val="2"/>
          </w:tcPr>
          <w:p w14:paraId="6D4ABD6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750333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0AC8A98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F1B976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708B0BB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14DADD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3C13183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94497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224</w:t>
            </w:r>
          </w:p>
        </w:tc>
      </w:tr>
      <w:tr w:rsidR="00940DF7" w:rsidRPr="00CA4DA1" w14:paraId="35899788" w14:textId="77777777" w:rsidTr="00C4067B">
        <w:trPr>
          <w:gridAfter w:val="1"/>
          <w:wAfter w:w="106" w:type="dxa"/>
          <w:trHeight w:val="296"/>
        </w:trPr>
        <w:tc>
          <w:tcPr>
            <w:tcW w:w="2702" w:type="dxa"/>
            <w:gridSpan w:val="2"/>
          </w:tcPr>
          <w:p w14:paraId="0F9C1CC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99F2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42,959</w:t>
            </w:r>
          </w:p>
        </w:tc>
        <w:tc>
          <w:tcPr>
            <w:tcW w:w="270" w:type="dxa"/>
            <w:gridSpan w:val="2"/>
          </w:tcPr>
          <w:p w14:paraId="532B0A8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F75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12,578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FFDE8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9B84B" w14:textId="0644BCB9" w:rsidR="00940DF7" w:rsidRPr="00CA4DA1" w:rsidRDefault="00940DF7" w:rsidP="00940DF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10,027</w:t>
            </w:r>
          </w:p>
        </w:tc>
        <w:tc>
          <w:tcPr>
            <w:tcW w:w="270" w:type="dxa"/>
            <w:gridSpan w:val="2"/>
          </w:tcPr>
          <w:p w14:paraId="0FEFCC7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3EC6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4911775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B39EA" w14:textId="62ECE308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65,564</w:t>
            </w:r>
          </w:p>
        </w:tc>
      </w:tr>
      <w:tr w:rsidR="00940DF7" w:rsidRPr="00CA4DA1" w14:paraId="60C84217" w14:textId="77777777" w:rsidTr="00C4067B">
        <w:trPr>
          <w:gridAfter w:val="1"/>
          <w:wAfter w:w="106" w:type="dxa"/>
          <w:trHeight w:val="208"/>
        </w:trPr>
        <w:tc>
          <w:tcPr>
            <w:tcW w:w="2702" w:type="dxa"/>
            <w:gridSpan w:val="2"/>
          </w:tcPr>
          <w:p w14:paraId="7A8707DB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9455964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4831C7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14E87BA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5DC1E1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87A43B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583F57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126D462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0529112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3849802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66E70F77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7D9C637D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73A1AB4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344F7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DD909C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59F68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85493C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B7271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06394B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374D17E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9A060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64B269E2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494933E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gridSpan w:val="2"/>
          </w:tcPr>
          <w:p w14:paraId="1858FF6F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4C08F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501863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686973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463EB6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84AA0C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2064AA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666AE57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DF32A81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36FC91A5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2B94E6D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440" w:type="dxa"/>
            <w:gridSpan w:val="2"/>
          </w:tcPr>
          <w:p w14:paraId="0A684A2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2,001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DF18CA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6AE2F1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350B32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9F5FBC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C8802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2E9D60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7FC48D4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26DBD1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2,001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940DF7" w:rsidRPr="00CA4DA1" w14:paraId="2BF881ED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126C42CE" w14:textId="1ED4B11D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เงินลงทุน</w:t>
            </w:r>
            <w:r w:rsidR="004F556A" w:rsidRPr="00CA4DA1">
              <w:rPr>
                <w:rFonts w:ascii="Angsana New" w:hAnsi="Angsana New" w:hint="cs"/>
                <w:sz w:val="27"/>
                <w:szCs w:val="27"/>
                <w:cs/>
              </w:rPr>
              <w:t>เผื่อขาย</w:t>
            </w:r>
          </w:p>
        </w:tc>
        <w:tc>
          <w:tcPr>
            <w:tcW w:w="1440" w:type="dxa"/>
            <w:gridSpan w:val="2"/>
          </w:tcPr>
          <w:p w14:paraId="5E4BA6D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74C3CF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2CB34F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BC60F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DDFDCA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0201FF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B7672B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A1C7ED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23A270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940DF7" w:rsidRPr="00CA4DA1" w14:paraId="06E05B2B" w14:textId="77777777" w:rsidTr="00C4067B">
        <w:trPr>
          <w:gridAfter w:val="1"/>
          <w:wAfter w:w="106" w:type="dxa"/>
          <w:trHeight w:val="139"/>
        </w:trPr>
        <w:tc>
          <w:tcPr>
            <w:tcW w:w="2702" w:type="dxa"/>
            <w:gridSpan w:val="2"/>
          </w:tcPr>
          <w:p w14:paraId="779D2C06" w14:textId="19C4C748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firstLine="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กำไรจาก</w:t>
            </w:r>
            <w:r w:rsidR="004F556A"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การวัดมูลค่า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เงินลงทุน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เผื่อขาย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440" w:type="dxa"/>
            <w:gridSpan w:val="2"/>
          </w:tcPr>
          <w:p w14:paraId="63AED49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51EB32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CB69C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7A6FC1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C22130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240425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63CEA4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 xml:space="preserve">  </w:t>
            </w:r>
          </w:p>
          <w:p w14:paraId="69F573BF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 xml:space="preserve">            (68)</w:t>
            </w:r>
          </w:p>
        </w:tc>
        <w:tc>
          <w:tcPr>
            <w:tcW w:w="270" w:type="dxa"/>
            <w:gridSpan w:val="2"/>
          </w:tcPr>
          <w:p w14:paraId="0866562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904FCD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F64FE6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507F982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9FC932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79A6964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(68)</w:t>
            </w:r>
          </w:p>
        </w:tc>
      </w:tr>
      <w:tr w:rsidR="00940DF7" w:rsidRPr="00CA4DA1" w14:paraId="725A8971" w14:textId="77777777" w:rsidTr="00C4067B">
        <w:trPr>
          <w:gridAfter w:val="1"/>
          <w:wAfter w:w="106" w:type="dxa"/>
          <w:trHeight w:val="296"/>
        </w:trPr>
        <w:tc>
          <w:tcPr>
            <w:tcW w:w="2702" w:type="dxa"/>
            <w:gridSpan w:val="2"/>
          </w:tcPr>
          <w:p w14:paraId="681642C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CDB6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(322,001)</w:t>
            </w:r>
          </w:p>
        </w:tc>
        <w:tc>
          <w:tcPr>
            <w:tcW w:w="270" w:type="dxa"/>
            <w:gridSpan w:val="2"/>
          </w:tcPr>
          <w:p w14:paraId="3D49FC1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82FD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2FCA6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5C5D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 xml:space="preserve">   (68)</w:t>
            </w:r>
          </w:p>
        </w:tc>
        <w:tc>
          <w:tcPr>
            <w:tcW w:w="270" w:type="dxa"/>
            <w:gridSpan w:val="2"/>
          </w:tcPr>
          <w:p w14:paraId="19328CF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68F6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AC7908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02A1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(322,069)</w:t>
            </w:r>
          </w:p>
        </w:tc>
      </w:tr>
      <w:tr w:rsidR="00940DF7" w:rsidRPr="00CA4DA1" w14:paraId="47ED276F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1657A7E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BD0A8C6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EE790B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24A6AB3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9026F4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D74205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B0A1EE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5E5111B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6722368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691F192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07176881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700EAC6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7DF8FEE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(279,042)</w:t>
            </w:r>
          </w:p>
        </w:tc>
        <w:tc>
          <w:tcPr>
            <w:tcW w:w="270" w:type="dxa"/>
            <w:gridSpan w:val="2"/>
          </w:tcPr>
          <w:p w14:paraId="5456C33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F8B3DB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12,578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CA71B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78443A" w14:textId="5A9A142B" w:rsidR="00940DF7" w:rsidRPr="00CA4DA1" w:rsidRDefault="00940DF7" w:rsidP="00940DF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9,95</w:t>
            </w:r>
            <w:r w:rsidR="004F556A"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00DE565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6CA3F9D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9B46E9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A039928" w14:textId="1E20121E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(256,50</w:t>
            </w:r>
            <w:r w:rsidR="004F556A"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940DF7" w:rsidRPr="00CA4DA1" w14:paraId="6812C872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2810CF97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27F8AC9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A01394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6BFF234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5F8FD09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2C101C8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1246F1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DC5C63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5751895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6E0F9D4F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4C37790E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33A0BB38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383B2C3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11BD76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3424593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17EC2E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27072B4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913E7E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BB39F9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64FD6F0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6999CC17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273630F7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072BDABE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3873578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BF1D23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4719C78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308F13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491BB7E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76A233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DD57461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10DE9C0F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715B7BA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75567ECD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650137C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7AC53157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A02E05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5B64A49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F0B505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3015A30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91CD8DA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2B806B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18E5E343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64C39E9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3DEDF059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124B728A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7375D98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B27994B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0930860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5925B5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AC7C7B0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D44A10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CE2473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7FD2A8E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FA667EE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7426F93A" w14:textId="77777777" w:rsidTr="00C4067B">
        <w:trPr>
          <w:gridAfter w:val="1"/>
          <w:wAfter w:w="106" w:type="dxa"/>
          <w:trHeight w:val="262"/>
        </w:trPr>
        <w:tc>
          <w:tcPr>
            <w:tcW w:w="2702" w:type="dxa"/>
            <w:gridSpan w:val="2"/>
          </w:tcPr>
          <w:p w14:paraId="6C2A6CD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329E13CD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56A7304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34099025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0FCB4E9A" w14:textId="3C376424" w:rsidR="00F45F92" w:rsidRPr="00CA4DA1" w:rsidRDefault="00F45F92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5931E06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7F388DE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4D6B1CC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B6FB068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16CF62B2" w14:textId="77777777" w:rsidR="00940DF7" w:rsidRPr="00CA4DA1" w:rsidRDefault="00940DF7" w:rsidP="00940DF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D0A0322" w14:textId="77777777" w:rsidR="00940DF7" w:rsidRPr="00CA4DA1" w:rsidRDefault="00940DF7" w:rsidP="00940D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940DF7" w:rsidRPr="00CA4DA1" w14:paraId="3B05D63D" w14:textId="77777777" w:rsidTr="00C4067B">
        <w:trPr>
          <w:gridBefore w:val="1"/>
          <w:wBefore w:w="106" w:type="dxa"/>
          <w:trHeight w:val="333"/>
        </w:trPr>
        <w:tc>
          <w:tcPr>
            <w:tcW w:w="2702" w:type="dxa"/>
            <w:gridSpan w:val="2"/>
          </w:tcPr>
          <w:p w14:paraId="16342A06" w14:textId="77777777" w:rsidR="00940DF7" w:rsidRPr="00CA4DA1" w:rsidRDefault="00940DF7" w:rsidP="0094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6570" w:type="dxa"/>
            <w:gridSpan w:val="18"/>
            <w:vAlign w:val="bottom"/>
          </w:tcPr>
          <w:p w14:paraId="6A3CD6B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40DF7" w:rsidRPr="00CA4DA1" w14:paraId="051B6A6E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69F8BEFE" w14:textId="77777777" w:rsidR="00940DF7" w:rsidRPr="00CA4DA1" w:rsidRDefault="00940DF7" w:rsidP="0094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6C41881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ECB480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10"/>
            <w:tcBorders>
              <w:bottom w:val="single" w:sz="4" w:space="0" w:color="auto"/>
            </w:tcBorders>
            <w:vAlign w:val="bottom"/>
          </w:tcPr>
          <w:p w14:paraId="32D56FB6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</w:t>
            </w:r>
            <w:r w:rsidRPr="00CA4DA1">
              <w:rPr>
                <w:rFonts w:ascii="Angsana New" w:hAnsi="Angsana New"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CA4DA1">
              <w:rPr>
                <w:rFonts w:ascii="Angsana New" w:hAnsi="Angsana New"/>
                <w:sz w:val="27"/>
                <w:szCs w:val="27"/>
              </w:rPr>
              <w:t>)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/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2"/>
            <w:vAlign w:val="bottom"/>
          </w:tcPr>
          <w:p w14:paraId="412B7175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AC7543" w14:textId="77777777" w:rsidR="00940DF7" w:rsidRPr="00CA4DA1" w:rsidRDefault="00940DF7" w:rsidP="0094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45F92" w:rsidRPr="00CA4DA1" w14:paraId="50BBDBCD" w14:textId="77777777" w:rsidTr="00052201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  <w:vAlign w:val="bottom"/>
          </w:tcPr>
          <w:p w14:paraId="07CE9E55" w14:textId="42E20FF0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  <w:r w:rsidRPr="00CA4DA1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1C9CE857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A8A13B1" w14:textId="75C7E47A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2E224F1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7540B40A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4E47D48D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B1F4D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2A0BEC13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6C5F4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26911B57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360" w:type="dxa"/>
            <w:gridSpan w:val="2"/>
            <w:vAlign w:val="bottom"/>
          </w:tcPr>
          <w:p w14:paraId="27D29094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4014B8A" w14:textId="14825B18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F45F92" w:rsidRPr="00CA4DA1" w14:paraId="5D64BED5" w14:textId="77777777" w:rsidTr="00C4067B">
        <w:trPr>
          <w:gridBefore w:val="1"/>
          <w:wBefore w:w="106" w:type="dxa"/>
          <w:trHeight w:val="279"/>
          <w:tblHeader/>
        </w:trPr>
        <w:tc>
          <w:tcPr>
            <w:tcW w:w="2702" w:type="dxa"/>
            <w:gridSpan w:val="2"/>
          </w:tcPr>
          <w:p w14:paraId="51EC2C2D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18"/>
          </w:tcPr>
          <w:p w14:paraId="6C6798F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F45F92" w:rsidRPr="00CA4DA1" w14:paraId="0F29D4A7" w14:textId="77777777" w:rsidTr="00C4067B">
        <w:trPr>
          <w:gridBefore w:val="1"/>
          <w:wBefore w:w="106" w:type="dxa"/>
          <w:trHeight w:val="279"/>
          <w:tblHeader/>
        </w:trPr>
        <w:tc>
          <w:tcPr>
            <w:tcW w:w="2702" w:type="dxa"/>
            <w:gridSpan w:val="2"/>
          </w:tcPr>
          <w:p w14:paraId="4D4E4522" w14:textId="22326184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6570" w:type="dxa"/>
            <w:gridSpan w:val="18"/>
          </w:tcPr>
          <w:p w14:paraId="4EBEF78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F45F92" w:rsidRPr="00CA4DA1" w14:paraId="432CD506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7CF9CFB6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16A26D4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46456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2E27F9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460D7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880466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C18EC8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335CE9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7243DD8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0979B4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41BA661D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29F5260A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  <w:r w:rsidRPr="00CA4DA1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3CC125D3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8D4E17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9DAC648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8F5A48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2B4B58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9A45BD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163837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1B6856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299EB4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13EC8116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26EC30CA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440" w:type="dxa"/>
            <w:gridSpan w:val="2"/>
          </w:tcPr>
          <w:p w14:paraId="4E188F7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2,925</w:t>
            </w:r>
          </w:p>
        </w:tc>
        <w:tc>
          <w:tcPr>
            <w:tcW w:w="270" w:type="dxa"/>
            <w:gridSpan w:val="2"/>
          </w:tcPr>
          <w:p w14:paraId="1F43EEF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C34534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(154)</w:t>
            </w:r>
          </w:p>
        </w:tc>
        <w:tc>
          <w:tcPr>
            <w:tcW w:w="270" w:type="dxa"/>
            <w:gridSpan w:val="2"/>
          </w:tcPr>
          <w:p w14:paraId="4E6C805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3383B15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5E37317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672954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74D58AD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F3CA0A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2,771</w:t>
            </w:r>
          </w:p>
        </w:tc>
      </w:tr>
      <w:tr w:rsidR="00F45F92" w:rsidRPr="00CA4DA1" w14:paraId="608B665E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7320EEF9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440" w:type="dxa"/>
            <w:gridSpan w:val="2"/>
          </w:tcPr>
          <w:p w14:paraId="517CB95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988</w:t>
            </w:r>
          </w:p>
        </w:tc>
        <w:tc>
          <w:tcPr>
            <w:tcW w:w="270" w:type="dxa"/>
            <w:gridSpan w:val="2"/>
          </w:tcPr>
          <w:p w14:paraId="38DE6A2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79B8BE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212</w:t>
            </w:r>
          </w:p>
        </w:tc>
        <w:tc>
          <w:tcPr>
            <w:tcW w:w="270" w:type="dxa"/>
            <w:gridSpan w:val="2"/>
          </w:tcPr>
          <w:p w14:paraId="3552CAB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4370E3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0F284D7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831662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3A29241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75B319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1,200</w:t>
            </w:r>
          </w:p>
        </w:tc>
      </w:tr>
      <w:tr w:rsidR="00F45F92" w:rsidRPr="00CA4DA1" w14:paraId="3A8FB5F9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5EE31A89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gridSpan w:val="2"/>
          </w:tcPr>
          <w:p w14:paraId="497DD34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2059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32436C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56FCE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731577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AF4CAB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C10C21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59F1D0E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CE7255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40BDA6CB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3644DC9C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440" w:type="dxa"/>
            <w:gridSpan w:val="2"/>
          </w:tcPr>
          <w:p w14:paraId="0AD02DA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11</w:t>
            </w:r>
          </w:p>
        </w:tc>
        <w:tc>
          <w:tcPr>
            <w:tcW w:w="270" w:type="dxa"/>
            <w:gridSpan w:val="2"/>
          </w:tcPr>
          <w:p w14:paraId="6F7354F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68FCC5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gridSpan w:val="2"/>
          </w:tcPr>
          <w:p w14:paraId="459F176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35260B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0A54A46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C3389B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103705D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E7E80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</w:t>
            </w:r>
          </w:p>
        </w:tc>
      </w:tr>
      <w:tr w:rsidR="00F45F92" w:rsidRPr="00CA4DA1" w14:paraId="478662AC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46B4877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gridSpan w:val="2"/>
          </w:tcPr>
          <w:p w14:paraId="16BD081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ED295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1588CA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19DC8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42E27C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9B88CA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7F8C59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5DC0694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99295B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698D46AF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09844E7C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440" w:type="dxa"/>
            <w:gridSpan w:val="2"/>
          </w:tcPr>
          <w:p w14:paraId="33C3910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2,325</w:t>
            </w:r>
          </w:p>
        </w:tc>
        <w:tc>
          <w:tcPr>
            <w:tcW w:w="270" w:type="dxa"/>
            <w:gridSpan w:val="2"/>
          </w:tcPr>
          <w:p w14:paraId="709FE3A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0EC7D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1,630</w:t>
            </w:r>
          </w:p>
        </w:tc>
        <w:tc>
          <w:tcPr>
            <w:tcW w:w="270" w:type="dxa"/>
            <w:gridSpan w:val="2"/>
          </w:tcPr>
          <w:p w14:paraId="4BA19FC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27C158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3D537DC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70D97B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F82C99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77D360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3,955</w:t>
            </w:r>
          </w:p>
        </w:tc>
      </w:tr>
      <w:tr w:rsidR="00F45F92" w:rsidRPr="00CA4DA1" w14:paraId="7772330A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6BDD999D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ผลประโยชน์พนักงาน </w:t>
            </w:r>
          </w:p>
        </w:tc>
        <w:tc>
          <w:tcPr>
            <w:tcW w:w="1440" w:type="dxa"/>
            <w:gridSpan w:val="2"/>
          </w:tcPr>
          <w:p w14:paraId="2F5B076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523805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32,038</w:t>
            </w:r>
          </w:p>
        </w:tc>
        <w:tc>
          <w:tcPr>
            <w:tcW w:w="270" w:type="dxa"/>
            <w:gridSpan w:val="2"/>
          </w:tcPr>
          <w:p w14:paraId="4A45A40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CB2C25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  <w:p w14:paraId="20D5571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2,052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7C150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A3EB1E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123C1CB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707</w:t>
            </w:r>
          </w:p>
        </w:tc>
        <w:tc>
          <w:tcPr>
            <w:tcW w:w="270" w:type="dxa"/>
            <w:gridSpan w:val="2"/>
          </w:tcPr>
          <w:p w14:paraId="2726C05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4ACDED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6ED717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1E25AA4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60268C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57A148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34,797</w:t>
            </w:r>
          </w:p>
        </w:tc>
      </w:tr>
      <w:tr w:rsidR="00F45F92" w:rsidRPr="00CA4DA1" w14:paraId="7E556687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731D091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3BF24D9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224</w:t>
            </w:r>
          </w:p>
        </w:tc>
        <w:tc>
          <w:tcPr>
            <w:tcW w:w="270" w:type="dxa"/>
            <w:gridSpan w:val="2"/>
          </w:tcPr>
          <w:p w14:paraId="5998319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EB23D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56F2F49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19D6FE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</w:tcPr>
          <w:p w14:paraId="4FDA320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0BF0DB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3C7DFC0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83A442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224</w:t>
            </w:r>
          </w:p>
        </w:tc>
      </w:tr>
      <w:tr w:rsidR="00F45F92" w:rsidRPr="00CA4DA1" w14:paraId="29535D56" w14:textId="77777777" w:rsidTr="00C4067B">
        <w:trPr>
          <w:gridBefore w:val="1"/>
          <w:wBefore w:w="106" w:type="dxa"/>
          <w:trHeight w:val="296"/>
        </w:trPr>
        <w:tc>
          <w:tcPr>
            <w:tcW w:w="2702" w:type="dxa"/>
            <w:gridSpan w:val="2"/>
          </w:tcPr>
          <w:p w14:paraId="2D4B4B7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C03C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38,511</w:t>
            </w:r>
          </w:p>
        </w:tc>
        <w:tc>
          <w:tcPr>
            <w:tcW w:w="270" w:type="dxa"/>
            <w:gridSpan w:val="2"/>
          </w:tcPr>
          <w:p w14:paraId="4848DAE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B1C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3,741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C9016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7B6E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707</w:t>
            </w:r>
          </w:p>
        </w:tc>
        <w:tc>
          <w:tcPr>
            <w:tcW w:w="270" w:type="dxa"/>
            <w:gridSpan w:val="2"/>
          </w:tcPr>
          <w:p w14:paraId="3A4026F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A46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2E0A97E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25C7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42,959</w:t>
            </w:r>
          </w:p>
        </w:tc>
      </w:tr>
      <w:tr w:rsidR="00F45F92" w:rsidRPr="00CA4DA1" w14:paraId="546A301E" w14:textId="77777777" w:rsidTr="00C4067B">
        <w:trPr>
          <w:gridBefore w:val="1"/>
          <w:wBefore w:w="106" w:type="dxa"/>
          <w:trHeight w:val="208"/>
        </w:trPr>
        <w:tc>
          <w:tcPr>
            <w:tcW w:w="2702" w:type="dxa"/>
            <w:gridSpan w:val="2"/>
          </w:tcPr>
          <w:p w14:paraId="7E3086FA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6B723C0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AE34B3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5CC8C42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1D1B250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56945B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2A4E0E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2A54490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7E82158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F80347B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03699243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08C4DC26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033E4AD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7C9D3F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4D4F3C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89A379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F52650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6FAB5F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B23278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6EAF863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EBC933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76BD9140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041CB490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gridSpan w:val="2"/>
          </w:tcPr>
          <w:p w14:paraId="5C47AFD5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5316F1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47EE69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360517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123428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0BC73F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8B9775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1E23204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49A83C2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754EF679" w14:textId="77777777" w:rsidTr="00C4067B">
        <w:trPr>
          <w:gridBefore w:val="1"/>
          <w:wBefore w:w="106" w:type="dxa"/>
          <w:trHeight w:val="139"/>
        </w:trPr>
        <w:tc>
          <w:tcPr>
            <w:tcW w:w="2702" w:type="dxa"/>
            <w:gridSpan w:val="2"/>
          </w:tcPr>
          <w:p w14:paraId="617A340B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440" w:type="dxa"/>
            <w:gridSpan w:val="2"/>
          </w:tcPr>
          <w:p w14:paraId="282B642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2,001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3AD59E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C5E957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3989F9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12F47E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DE595C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BAEA8E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692DB6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AF788F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2,001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F45F92" w:rsidRPr="00CA4DA1" w14:paraId="3E4CC695" w14:textId="77777777" w:rsidTr="00C4067B">
        <w:trPr>
          <w:gridBefore w:val="1"/>
          <w:wBefore w:w="106" w:type="dxa"/>
          <w:trHeight w:val="296"/>
        </w:trPr>
        <w:tc>
          <w:tcPr>
            <w:tcW w:w="2702" w:type="dxa"/>
            <w:gridSpan w:val="2"/>
          </w:tcPr>
          <w:p w14:paraId="7152725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A8E7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(322,001)</w:t>
            </w:r>
          </w:p>
        </w:tc>
        <w:tc>
          <w:tcPr>
            <w:tcW w:w="270" w:type="dxa"/>
            <w:gridSpan w:val="2"/>
          </w:tcPr>
          <w:p w14:paraId="6137362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468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5D7745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8400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DDD69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F1F1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78D8E8A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2686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(322,001)</w:t>
            </w:r>
          </w:p>
        </w:tc>
      </w:tr>
      <w:tr w:rsidR="00F45F92" w:rsidRPr="00CA4DA1" w14:paraId="0A278BD6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226B29A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42AD31A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14C9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3913DC8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A00E0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EBBAD5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0F6099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19DBEDE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541B7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533AAAD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63EF339D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2A2C542E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01A62E7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(283,490)</w:t>
            </w:r>
          </w:p>
        </w:tc>
        <w:tc>
          <w:tcPr>
            <w:tcW w:w="270" w:type="dxa"/>
            <w:gridSpan w:val="2"/>
          </w:tcPr>
          <w:p w14:paraId="5F518F8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FD0BE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3,741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BDC57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4DB42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707</w:t>
            </w:r>
          </w:p>
        </w:tc>
        <w:tc>
          <w:tcPr>
            <w:tcW w:w="270" w:type="dxa"/>
            <w:gridSpan w:val="2"/>
          </w:tcPr>
          <w:p w14:paraId="23045BE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7945DDA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0854D60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39A4020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(279,042)</w:t>
            </w:r>
          </w:p>
        </w:tc>
      </w:tr>
      <w:tr w:rsidR="00F45F92" w:rsidRPr="00CA4DA1" w14:paraId="68C140DE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6A9C032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7E319EF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0AC8BF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0681CC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C9CD6C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67E7AB3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DA0358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6330A2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F19999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04270A42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7B6BAF86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58E27C0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03BC402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7F4FEF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3CE52BE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ED3352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47AA33D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7948F4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94AA45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4F90556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6F286305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2C374A6D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6D39997E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55C273A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1FDCAC4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6FC935D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15237F7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0DDD52D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EBFE9C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3796CA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044A6DB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6606CB6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3F4F5018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602EF5F0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049DD6D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6471FF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61A1185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C30DAB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9436F0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B07439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0B824C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436715D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64BCEFFB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62A391DB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60C06F60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517D9AB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AA5BE2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237C4C7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728F0FF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564EF5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C3ED0D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0DDD7A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69A66FC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11A8D18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0601E867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381F6AFB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2857F2A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104D7D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41D957E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A0D277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5B0843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FCDB08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0F96CC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5BCEEA4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BFF8E46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3D6B8803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123D6A26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591DE62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B1368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62A7180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F524D1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536539A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6D62DAD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4727C5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3719EB3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7861078C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0D5D7220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614DA23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7A54407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D39E91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01AF61A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04154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255850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4819D41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1E9E7D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256F33F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62A3C70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13B0B819" w14:textId="77777777" w:rsidTr="00C4067B">
        <w:trPr>
          <w:gridBefore w:val="1"/>
          <w:wBefore w:w="106" w:type="dxa"/>
          <w:trHeight w:val="262"/>
        </w:trPr>
        <w:tc>
          <w:tcPr>
            <w:tcW w:w="2702" w:type="dxa"/>
            <w:gridSpan w:val="2"/>
          </w:tcPr>
          <w:p w14:paraId="54EFFC8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gridSpan w:val="2"/>
          </w:tcPr>
          <w:p w14:paraId="15B6DA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22EDE5F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gridSpan w:val="2"/>
          </w:tcPr>
          <w:p w14:paraId="1B9C3DA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53F4F77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14:paraId="77C78AD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3D2653C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26945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  <w:gridSpan w:val="2"/>
          </w:tcPr>
          <w:p w14:paraId="1BA0CB6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02A87582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</w:tbl>
    <w:p w14:paraId="7D934F94" w14:textId="77777777" w:rsidR="004F01A0" w:rsidRPr="00CA4DA1" w:rsidRDefault="004F01A0" w:rsidP="004F01A0">
      <w:pPr>
        <w:rPr>
          <w:rFonts w:ascii="Angsana New" w:hAnsi="Angsana New"/>
        </w:rPr>
      </w:pPr>
    </w:p>
    <w:p w14:paraId="1760CFF6" w14:textId="77777777" w:rsidR="004F01A0" w:rsidRPr="00CA4DA1" w:rsidRDefault="004F01A0" w:rsidP="004F01A0">
      <w:pPr>
        <w:rPr>
          <w:rFonts w:ascii="Angsana New" w:hAnsi="Angsana New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4F01A0" w:rsidRPr="00CA4DA1" w14:paraId="2B568826" w14:textId="77777777" w:rsidTr="001D5DE3">
        <w:trPr>
          <w:trHeight w:val="333"/>
          <w:tblHeader/>
        </w:trPr>
        <w:tc>
          <w:tcPr>
            <w:tcW w:w="2792" w:type="dxa"/>
            <w:shd w:val="clear" w:color="auto" w:fill="auto"/>
          </w:tcPr>
          <w:p w14:paraId="1F94626A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CA4DA1">
              <w:rPr>
                <w:sz w:val="27"/>
                <w:szCs w:val="27"/>
              </w:rPr>
              <w:br w:type="page"/>
            </w:r>
          </w:p>
        </w:tc>
        <w:tc>
          <w:tcPr>
            <w:tcW w:w="6570" w:type="dxa"/>
            <w:gridSpan w:val="9"/>
            <w:shd w:val="clear" w:color="auto" w:fill="auto"/>
            <w:vAlign w:val="bottom"/>
          </w:tcPr>
          <w:p w14:paraId="1A904292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</w:t>
            </w:r>
            <w:r w:rsidRPr="00CA4DA1">
              <w:rPr>
                <w:rFonts w:ascii="Angsana New" w:hAnsi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4F01A0" w:rsidRPr="00CA4DA1" w14:paraId="17D02FC6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</w:tcPr>
          <w:p w14:paraId="31B1DA9E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CBDD0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AA82F1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421A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บันทึกเป็น</w:t>
            </w: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CA4DA1">
              <w:rPr>
                <w:rFonts w:ascii="Angsana New" w:hAnsi="Angsana New"/>
                <w:sz w:val="27"/>
                <w:szCs w:val="27"/>
              </w:rPr>
              <w:t>)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/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A9E29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6603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45F92" w:rsidRPr="00CA4DA1" w14:paraId="14D200BC" w14:textId="77777777" w:rsidTr="001D5DE3">
        <w:trPr>
          <w:trHeight w:val="139"/>
          <w:tblHeader/>
        </w:trPr>
        <w:tc>
          <w:tcPr>
            <w:tcW w:w="2792" w:type="dxa"/>
            <w:shd w:val="clear" w:color="auto" w:fill="auto"/>
            <w:vAlign w:val="bottom"/>
          </w:tcPr>
          <w:p w14:paraId="28C578A0" w14:textId="4E88191E" w:rsidR="00F45F92" w:rsidRPr="00CA4DA1" w:rsidRDefault="00F45F92" w:rsidP="00431524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7"/>
                <w:szCs w:val="27"/>
              </w:rPr>
            </w:pPr>
            <w:r w:rsidRPr="00CA4DA1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166B8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42BE7D75" w14:textId="0B7CC0EA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FB877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613B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2F08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20139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5B88E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05F90C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53303CEA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DCB13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49196" w14:textId="7D59E211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F45F92" w:rsidRPr="00CA4DA1" w14:paraId="49FE28A3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772EC96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9"/>
            <w:shd w:val="clear" w:color="auto" w:fill="auto"/>
          </w:tcPr>
          <w:p w14:paraId="6EEB0A7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F45F92" w:rsidRPr="00CA4DA1" w14:paraId="2BBC1D19" w14:textId="77777777" w:rsidTr="001D5DE3">
        <w:trPr>
          <w:trHeight w:val="279"/>
          <w:tblHeader/>
        </w:trPr>
        <w:tc>
          <w:tcPr>
            <w:tcW w:w="2792" w:type="dxa"/>
            <w:shd w:val="clear" w:color="auto" w:fill="auto"/>
          </w:tcPr>
          <w:p w14:paraId="556B5BA1" w14:textId="5638843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2562</w:t>
            </w:r>
          </w:p>
        </w:tc>
        <w:tc>
          <w:tcPr>
            <w:tcW w:w="6570" w:type="dxa"/>
            <w:gridSpan w:val="9"/>
            <w:shd w:val="clear" w:color="auto" w:fill="auto"/>
          </w:tcPr>
          <w:p w14:paraId="12A7001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F45F92" w:rsidRPr="00CA4DA1" w14:paraId="5998DEE2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669DD24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655857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D384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961CF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E3248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FC0F6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6BDA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06791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608E3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3CE7E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30B1BB0A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58AB61C3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  <w:r w:rsidRPr="00CA4DA1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1D251A1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92548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C153A6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B2DF4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2C3D5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3A4CA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9BB44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EF8C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79E779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074A118E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2D613D4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14:paraId="0679CEE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2,771</w:t>
            </w:r>
          </w:p>
        </w:tc>
        <w:tc>
          <w:tcPr>
            <w:tcW w:w="270" w:type="dxa"/>
            <w:shd w:val="clear" w:color="auto" w:fill="auto"/>
          </w:tcPr>
          <w:p w14:paraId="0A03272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6027FC1" w14:textId="1D5E10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(2,550)</w:t>
            </w:r>
          </w:p>
        </w:tc>
        <w:tc>
          <w:tcPr>
            <w:tcW w:w="270" w:type="dxa"/>
            <w:shd w:val="clear" w:color="auto" w:fill="auto"/>
          </w:tcPr>
          <w:p w14:paraId="18EBCE8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5DF7F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E950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A8D0C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EB0A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AB8CEC" w14:textId="6325BB24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</w:p>
        </w:tc>
      </w:tr>
      <w:tr w:rsidR="00F45F92" w:rsidRPr="00CA4DA1" w14:paraId="46DDFC0E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F902391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17B1473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0707000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97B7B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0170F9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251D6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6E88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73EAC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0366D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CC13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1,640</w:t>
            </w:r>
          </w:p>
        </w:tc>
      </w:tr>
      <w:tr w:rsidR="00F45F92" w:rsidRPr="00CA4DA1" w14:paraId="4C752A30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4D1B761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318DEB0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7E5E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09E64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D503A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F9AB7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C336B2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A304E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00A35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86C66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02657BC9" w14:textId="77777777" w:rsidTr="001D5DE3">
        <w:trPr>
          <w:trHeight w:val="70"/>
        </w:trPr>
        <w:tc>
          <w:tcPr>
            <w:tcW w:w="2792" w:type="dxa"/>
            <w:shd w:val="clear" w:color="auto" w:fill="auto"/>
          </w:tcPr>
          <w:p w14:paraId="45E0610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CA4DA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4BF84C5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F94D7C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25EB84" w14:textId="716143A9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35C9101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7AA30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D6CF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D9C10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E209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9C47FBD" w14:textId="614B642B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</w:tr>
      <w:tr w:rsidR="00F45F92" w:rsidRPr="00CA4DA1" w14:paraId="17737DA0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0A4A86E5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  <w:shd w:val="clear" w:color="auto" w:fill="auto"/>
          </w:tcPr>
          <w:p w14:paraId="6825AD7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7DDBB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62A5F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85CE3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4295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F3760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04C37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CA7D1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EFB8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F45F92" w:rsidRPr="00CA4DA1" w14:paraId="13659549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44A71CF8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</w:tcPr>
          <w:p w14:paraId="5A0F38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3,955</w:t>
            </w:r>
          </w:p>
        </w:tc>
        <w:tc>
          <w:tcPr>
            <w:tcW w:w="270" w:type="dxa"/>
            <w:shd w:val="clear" w:color="auto" w:fill="auto"/>
          </w:tcPr>
          <w:p w14:paraId="14FC267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85D9DD8" w14:textId="7708DA6A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2,088</w:t>
            </w:r>
          </w:p>
        </w:tc>
        <w:tc>
          <w:tcPr>
            <w:tcW w:w="270" w:type="dxa"/>
            <w:shd w:val="clear" w:color="auto" w:fill="auto"/>
          </w:tcPr>
          <w:p w14:paraId="2A7D3AC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530A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672A6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D2F88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4382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3B923B" w14:textId="7848180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6,043</w:t>
            </w:r>
          </w:p>
        </w:tc>
      </w:tr>
      <w:tr w:rsidR="00F45F92" w:rsidRPr="00CA4DA1" w14:paraId="3039DE91" w14:textId="77777777" w:rsidTr="001D5DE3">
        <w:trPr>
          <w:trHeight w:val="139"/>
        </w:trPr>
        <w:tc>
          <w:tcPr>
            <w:tcW w:w="2792" w:type="dxa"/>
            <w:shd w:val="clear" w:color="auto" w:fill="auto"/>
          </w:tcPr>
          <w:p w14:paraId="3B1CDFAC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DBD8E4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C07BD2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34,667</w:t>
            </w:r>
          </w:p>
        </w:tc>
        <w:tc>
          <w:tcPr>
            <w:tcW w:w="270" w:type="dxa"/>
            <w:shd w:val="clear" w:color="auto" w:fill="auto"/>
          </w:tcPr>
          <w:p w14:paraId="5FF0D4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351F3B3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A30A3C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12,691</w:t>
            </w:r>
          </w:p>
        </w:tc>
        <w:tc>
          <w:tcPr>
            <w:tcW w:w="270" w:type="dxa"/>
            <w:shd w:val="clear" w:color="auto" w:fill="auto"/>
          </w:tcPr>
          <w:p w14:paraId="0707AC2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637FF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03060D3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10,017</w:t>
            </w:r>
          </w:p>
        </w:tc>
        <w:tc>
          <w:tcPr>
            <w:tcW w:w="270" w:type="dxa"/>
            <w:shd w:val="clear" w:color="auto" w:fill="auto"/>
          </w:tcPr>
          <w:p w14:paraId="7AFF466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E3DEA9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85E5E3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1C51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1701E98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3F68BD7B" w14:textId="178E5F35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57,375</w:t>
            </w:r>
          </w:p>
        </w:tc>
      </w:tr>
      <w:tr w:rsidR="00F45F92" w:rsidRPr="00CA4DA1" w14:paraId="31E2B073" w14:textId="77777777" w:rsidTr="001D5DE3">
        <w:trPr>
          <w:trHeight w:val="280"/>
        </w:trPr>
        <w:tc>
          <w:tcPr>
            <w:tcW w:w="2792" w:type="dxa"/>
            <w:shd w:val="clear" w:color="auto" w:fill="auto"/>
          </w:tcPr>
          <w:p w14:paraId="371C341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76B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42,605</w:t>
            </w:r>
          </w:p>
        </w:tc>
        <w:tc>
          <w:tcPr>
            <w:tcW w:w="270" w:type="dxa"/>
            <w:shd w:val="clear" w:color="auto" w:fill="auto"/>
          </w:tcPr>
          <w:p w14:paraId="23065FE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A8EB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12,664</w:t>
            </w:r>
          </w:p>
        </w:tc>
        <w:tc>
          <w:tcPr>
            <w:tcW w:w="270" w:type="dxa"/>
            <w:shd w:val="clear" w:color="auto" w:fill="auto"/>
          </w:tcPr>
          <w:p w14:paraId="3262D6B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4974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10,017</w:t>
            </w:r>
          </w:p>
        </w:tc>
        <w:tc>
          <w:tcPr>
            <w:tcW w:w="270" w:type="dxa"/>
            <w:shd w:val="clear" w:color="auto" w:fill="auto"/>
          </w:tcPr>
          <w:p w14:paraId="3ABB71D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B9ED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9BED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963F" w14:textId="7B904AD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65,2</w:t>
            </w:r>
            <w:r w:rsidR="002775C5"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86</w:t>
            </w:r>
          </w:p>
        </w:tc>
      </w:tr>
      <w:tr w:rsidR="00F45F92" w:rsidRPr="00CA4DA1" w14:paraId="010B51F8" w14:textId="77777777" w:rsidTr="00C4067B">
        <w:trPr>
          <w:trHeight w:val="280"/>
        </w:trPr>
        <w:tc>
          <w:tcPr>
            <w:tcW w:w="2792" w:type="dxa"/>
          </w:tcPr>
          <w:p w14:paraId="60980324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D745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924F58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EC70FF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EB7B39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71703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2EB997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6B6B1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6AF8D4D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09E10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45F92" w:rsidRPr="00CA4DA1" w14:paraId="7D8C681C" w14:textId="77777777" w:rsidTr="00C4067B">
        <w:trPr>
          <w:trHeight w:val="139"/>
        </w:trPr>
        <w:tc>
          <w:tcPr>
            <w:tcW w:w="2792" w:type="dxa"/>
          </w:tcPr>
          <w:p w14:paraId="2A544AF2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7ECBF410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15F007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64A18DA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4C410F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10CBB0A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144666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819940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85087E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047AFEC4" w14:textId="77777777" w:rsidR="00F45F92" w:rsidRPr="00CA4DA1" w:rsidRDefault="00F45F92" w:rsidP="00F45F9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F45F92" w:rsidRPr="00CA4DA1" w14:paraId="01149DDC" w14:textId="77777777" w:rsidTr="00C4067B">
        <w:trPr>
          <w:trHeight w:val="139"/>
        </w:trPr>
        <w:tc>
          <w:tcPr>
            <w:tcW w:w="2792" w:type="dxa"/>
          </w:tcPr>
          <w:p w14:paraId="0E83023F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2F9D8F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60570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9C404C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FF7ACD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3BADB10E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16E4BD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F60443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B257B9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2802737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2069B0" w:rsidRPr="00CA4DA1" w14:paraId="1EA1277B" w14:textId="77777777" w:rsidTr="00C4067B">
        <w:trPr>
          <w:trHeight w:val="139"/>
        </w:trPr>
        <w:tc>
          <w:tcPr>
            <w:tcW w:w="2792" w:type="dxa"/>
          </w:tcPr>
          <w:p w14:paraId="0EF8BD8B" w14:textId="77777777" w:rsidR="002069B0" w:rsidRPr="00CA4DA1" w:rsidRDefault="002069B0" w:rsidP="0020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778C2EF2" w14:textId="503B8B11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1,979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57F2011F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7A21E696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1981104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1D17821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BFA743E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724A1CD4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040D499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228B47E" w14:textId="420E1D83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</w:t>
            </w: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1,979</w:t>
            </w: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2069B0" w:rsidRPr="00CA4DA1" w14:paraId="702DD65A" w14:textId="77777777" w:rsidTr="00C4067B">
        <w:trPr>
          <w:trHeight w:val="139"/>
        </w:trPr>
        <w:tc>
          <w:tcPr>
            <w:tcW w:w="2792" w:type="dxa"/>
          </w:tcPr>
          <w:p w14:paraId="27746E21" w14:textId="603D055C" w:rsidR="002069B0" w:rsidRPr="00CA4DA1" w:rsidRDefault="002069B0" w:rsidP="0020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38B1B6AA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4B966F6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27AF9E9F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764F688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17527ECC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2D72536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2BB5EF0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935DA42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202CAE0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2069B0" w:rsidRPr="00CA4DA1" w14:paraId="0FC1CA86" w14:textId="77777777" w:rsidTr="00C4067B">
        <w:trPr>
          <w:trHeight w:val="139"/>
        </w:trPr>
        <w:tc>
          <w:tcPr>
            <w:tcW w:w="2792" w:type="dxa"/>
          </w:tcPr>
          <w:p w14:paraId="298538F4" w14:textId="7AF1786B" w:rsidR="002069B0" w:rsidRPr="00CA4DA1" w:rsidRDefault="002069B0" w:rsidP="0020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กำไรจาก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การวัดมูลค่า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เงินลงทุน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="00A50842" w:rsidRPr="00CA4DA1">
              <w:rPr>
                <w:rFonts w:ascii="Angsana New" w:hAnsi="Angsana New"/>
                <w:i/>
                <w:iCs/>
                <w:sz w:val="27"/>
                <w:szCs w:val="27"/>
              </w:rPr>
              <w:br/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เผื่อขาย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14:paraId="76E69EA9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861B82D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7E356B6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57825F14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F866FBC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3796799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03882C6E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 xml:space="preserve">  </w:t>
            </w:r>
          </w:p>
          <w:p w14:paraId="1A1D3541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 xml:space="preserve">            (68)</w:t>
            </w:r>
          </w:p>
        </w:tc>
        <w:tc>
          <w:tcPr>
            <w:tcW w:w="270" w:type="dxa"/>
          </w:tcPr>
          <w:p w14:paraId="6D90C86A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665877C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00B9F59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8ED0A79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8B7A86F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8C59A6B" w14:textId="77777777" w:rsidR="002069B0" w:rsidRPr="00CA4DA1" w:rsidRDefault="002069B0" w:rsidP="002069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(68)</w:t>
            </w:r>
          </w:p>
        </w:tc>
      </w:tr>
      <w:tr w:rsidR="00F45F92" w:rsidRPr="00CA4DA1" w14:paraId="31A00652" w14:textId="77777777" w:rsidTr="00C4067B">
        <w:trPr>
          <w:trHeight w:val="296"/>
        </w:trPr>
        <w:tc>
          <w:tcPr>
            <w:tcW w:w="2792" w:type="dxa"/>
          </w:tcPr>
          <w:p w14:paraId="18832D61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70ACA4" w14:textId="62009045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</w:t>
            </w:r>
            <w:r w:rsidR="002069B0"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2069B0"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979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2C9BF795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75C71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3FE3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1C9929" w14:textId="77777777" w:rsidR="00F45F92" w:rsidRPr="00CA4DA1" w:rsidRDefault="00F45F92" w:rsidP="00F45F92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 xml:space="preserve">   (68)</w:t>
            </w:r>
          </w:p>
        </w:tc>
        <w:tc>
          <w:tcPr>
            <w:tcW w:w="270" w:type="dxa"/>
          </w:tcPr>
          <w:p w14:paraId="162CAC8A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AE3DA2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2235414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16B163" w14:textId="5F9AA1DB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(322,0</w:t>
            </w:r>
            <w:r w:rsidR="003D3854"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47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F45F92" w:rsidRPr="00CA4DA1" w14:paraId="471E906E" w14:textId="77777777" w:rsidTr="00C4067B">
        <w:trPr>
          <w:trHeight w:val="262"/>
        </w:trPr>
        <w:tc>
          <w:tcPr>
            <w:tcW w:w="2792" w:type="dxa"/>
          </w:tcPr>
          <w:p w14:paraId="631F4C3B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C6879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00B92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CC0D2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212792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7F1CB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303C5D8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C9EC27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775513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BA4610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F45F92" w:rsidRPr="00CA4DA1" w14:paraId="09E2658E" w14:textId="77777777" w:rsidTr="00C4067B">
        <w:trPr>
          <w:trHeight w:val="262"/>
        </w:trPr>
        <w:tc>
          <w:tcPr>
            <w:tcW w:w="2792" w:type="dxa"/>
          </w:tcPr>
          <w:p w14:paraId="7A97A3C6" w14:textId="77777777" w:rsidR="00F45F92" w:rsidRPr="00CA4DA1" w:rsidRDefault="00F45F92" w:rsidP="00F4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72DEA3" w14:textId="0D9C1A1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(279,3</w:t>
            </w:r>
            <w:r w:rsidR="002069B0"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74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D3E8DC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F990B01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12,664</w:t>
            </w:r>
          </w:p>
        </w:tc>
        <w:tc>
          <w:tcPr>
            <w:tcW w:w="270" w:type="dxa"/>
          </w:tcPr>
          <w:p w14:paraId="4D47D8FD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5C418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9,949</w:t>
            </w:r>
          </w:p>
        </w:tc>
        <w:tc>
          <w:tcPr>
            <w:tcW w:w="270" w:type="dxa"/>
          </w:tcPr>
          <w:p w14:paraId="664A5C7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CA1034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BDC85F6" w14:textId="77777777" w:rsidR="00F45F92" w:rsidRPr="00CA4DA1" w:rsidRDefault="00F45F92" w:rsidP="00F45F9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60C1DDD" w14:textId="269F0AE0" w:rsidR="00F45F92" w:rsidRPr="00CA4DA1" w:rsidRDefault="006D7DD0" w:rsidP="006D7D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F45F92"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256,76</w:t>
            </w:r>
            <w:r w:rsidR="003D3854" w:rsidRPr="00CA4DA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</w:tbl>
    <w:p w14:paraId="4D5EA9E3" w14:textId="77777777" w:rsidR="004F01A0" w:rsidRPr="00CA4DA1" w:rsidRDefault="004F01A0" w:rsidP="004F01A0">
      <w:pPr>
        <w:rPr>
          <w:rFonts w:ascii="Angsana New" w:hAnsi="Angsana New"/>
        </w:rPr>
      </w:pPr>
    </w:p>
    <w:p w14:paraId="43A8573C" w14:textId="77777777" w:rsidR="004F01A0" w:rsidRPr="00CA4DA1" w:rsidRDefault="004F01A0" w:rsidP="004F01A0">
      <w:pPr>
        <w:rPr>
          <w:rFonts w:ascii="Angsana New" w:hAnsi="Angsana New"/>
        </w:rPr>
      </w:pPr>
    </w:p>
    <w:p w14:paraId="2C27769C" w14:textId="77777777" w:rsidR="004F01A0" w:rsidRPr="00CA4DA1" w:rsidRDefault="004F01A0" w:rsidP="004F01A0">
      <w:pPr>
        <w:rPr>
          <w:rFonts w:ascii="Angsana New" w:hAnsi="Angsana New"/>
        </w:rPr>
      </w:pPr>
    </w:p>
    <w:p w14:paraId="00FE0209" w14:textId="77777777" w:rsidR="004F01A0" w:rsidRPr="00CA4DA1" w:rsidRDefault="004F01A0" w:rsidP="004F01A0">
      <w:pPr>
        <w:rPr>
          <w:rFonts w:ascii="Angsana New" w:hAnsi="Angsana New"/>
        </w:rPr>
      </w:pPr>
    </w:p>
    <w:p w14:paraId="2BA0D210" w14:textId="77777777" w:rsidR="004F01A0" w:rsidRPr="00CA4DA1" w:rsidRDefault="004F01A0" w:rsidP="004F01A0">
      <w:pPr>
        <w:rPr>
          <w:rFonts w:ascii="Angsana New" w:hAnsi="Angsana New"/>
        </w:rPr>
      </w:pPr>
    </w:p>
    <w:p w14:paraId="53A76B88" w14:textId="77777777" w:rsidR="004F01A0" w:rsidRPr="00CA4DA1" w:rsidRDefault="004F01A0" w:rsidP="004F01A0">
      <w:pPr>
        <w:rPr>
          <w:rFonts w:ascii="Angsana New" w:hAnsi="Angsana New"/>
        </w:rPr>
      </w:pPr>
    </w:p>
    <w:p w14:paraId="58D51CD4" w14:textId="77777777" w:rsidR="004F01A0" w:rsidRPr="00CA4DA1" w:rsidRDefault="004F01A0" w:rsidP="004F01A0">
      <w:pPr>
        <w:rPr>
          <w:rFonts w:ascii="Angsana New" w:hAnsi="Angsana New"/>
        </w:rPr>
      </w:pPr>
    </w:p>
    <w:p w14:paraId="02BFE010" w14:textId="77777777" w:rsidR="004F01A0" w:rsidRPr="00CA4DA1" w:rsidRDefault="004F01A0" w:rsidP="004F01A0">
      <w:pPr>
        <w:rPr>
          <w:rFonts w:ascii="Angsana New" w:hAnsi="Angsana New"/>
        </w:rPr>
      </w:pPr>
    </w:p>
    <w:p w14:paraId="160380A2" w14:textId="77777777" w:rsidR="004F01A0" w:rsidRPr="00CA4DA1" w:rsidRDefault="004F01A0" w:rsidP="004F01A0">
      <w:pPr>
        <w:rPr>
          <w:rFonts w:ascii="Angsana New" w:hAnsi="Angsana New"/>
        </w:rPr>
      </w:pPr>
    </w:p>
    <w:p w14:paraId="1F6A90E3" w14:textId="77777777" w:rsidR="004F01A0" w:rsidRPr="00CA4DA1" w:rsidRDefault="004F01A0" w:rsidP="004F01A0">
      <w:pPr>
        <w:rPr>
          <w:rFonts w:ascii="Angsana New" w:hAnsi="Angsana New"/>
        </w:rPr>
      </w:pPr>
    </w:p>
    <w:p w14:paraId="56450A43" w14:textId="77777777" w:rsidR="004F01A0" w:rsidRPr="00CA4DA1" w:rsidRDefault="004F01A0" w:rsidP="004F01A0">
      <w:pPr>
        <w:rPr>
          <w:rFonts w:ascii="Angsana New" w:hAnsi="Angsana New"/>
        </w:rPr>
      </w:pPr>
    </w:p>
    <w:p w14:paraId="31A79637" w14:textId="77777777" w:rsidR="004F01A0" w:rsidRPr="00CA4DA1" w:rsidRDefault="004F01A0" w:rsidP="004F01A0">
      <w:pPr>
        <w:rPr>
          <w:rFonts w:ascii="Angsana New" w:hAnsi="Angsana New"/>
        </w:rPr>
      </w:pPr>
    </w:p>
    <w:p w14:paraId="30FBD5E4" w14:textId="77777777" w:rsidR="004F01A0" w:rsidRPr="00CA4DA1" w:rsidRDefault="004F01A0" w:rsidP="004F01A0">
      <w:pPr>
        <w:rPr>
          <w:rFonts w:ascii="Angsana New" w:hAnsi="Angsana New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2"/>
        <w:gridCol w:w="1350"/>
        <w:gridCol w:w="270"/>
        <w:gridCol w:w="810"/>
        <w:gridCol w:w="270"/>
        <w:gridCol w:w="1080"/>
        <w:gridCol w:w="270"/>
        <w:gridCol w:w="900"/>
        <w:gridCol w:w="270"/>
        <w:gridCol w:w="1350"/>
      </w:tblGrid>
      <w:tr w:rsidR="004F01A0" w:rsidRPr="00CA4DA1" w14:paraId="637323CA" w14:textId="77777777" w:rsidTr="00C4067B">
        <w:trPr>
          <w:trHeight w:val="333"/>
          <w:tblHeader/>
        </w:trPr>
        <w:tc>
          <w:tcPr>
            <w:tcW w:w="2792" w:type="dxa"/>
          </w:tcPr>
          <w:p w14:paraId="48496538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CA4DA1">
              <w:rPr>
                <w:sz w:val="27"/>
                <w:szCs w:val="27"/>
              </w:rPr>
              <w:br w:type="page"/>
            </w:r>
          </w:p>
        </w:tc>
        <w:tc>
          <w:tcPr>
            <w:tcW w:w="6570" w:type="dxa"/>
            <w:gridSpan w:val="9"/>
            <w:vAlign w:val="bottom"/>
          </w:tcPr>
          <w:p w14:paraId="42BCE392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</w:t>
            </w:r>
            <w:r w:rsidRPr="00CA4DA1">
              <w:rPr>
                <w:rFonts w:ascii="Angsana New" w:hAnsi="Angsana New" w:hint="cs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4F01A0" w:rsidRPr="00CA4DA1" w14:paraId="6C372E9D" w14:textId="77777777" w:rsidTr="00C4067B">
        <w:trPr>
          <w:trHeight w:val="139"/>
          <w:tblHeader/>
        </w:trPr>
        <w:tc>
          <w:tcPr>
            <w:tcW w:w="2792" w:type="dxa"/>
          </w:tcPr>
          <w:p w14:paraId="5330EEB9" w14:textId="77777777" w:rsidR="004F01A0" w:rsidRPr="00CA4DA1" w:rsidRDefault="004F01A0" w:rsidP="00C40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</w:p>
        </w:tc>
        <w:tc>
          <w:tcPr>
            <w:tcW w:w="1350" w:type="dxa"/>
            <w:vAlign w:val="bottom"/>
          </w:tcPr>
          <w:p w14:paraId="17431018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2CD16E1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vAlign w:val="bottom"/>
          </w:tcPr>
          <w:p w14:paraId="10F36505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บันทึกเป็น</w:t>
            </w: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(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CA4DA1">
              <w:rPr>
                <w:rFonts w:ascii="Angsana New" w:hAnsi="Angsana New"/>
                <w:sz w:val="27"/>
                <w:szCs w:val="27"/>
              </w:rPr>
              <w:t>)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sz w:val="27"/>
                <w:szCs w:val="27"/>
              </w:rPr>
              <w:t>/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4773BE5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D41B12F" w14:textId="77777777" w:rsidR="004F01A0" w:rsidRPr="00CA4DA1" w:rsidRDefault="004F01A0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642A9" w:rsidRPr="00CA4DA1" w14:paraId="3C1DC05C" w14:textId="77777777" w:rsidTr="00052201">
        <w:trPr>
          <w:trHeight w:val="139"/>
          <w:tblHeader/>
        </w:trPr>
        <w:tc>
          <w:tcPr>
            <w:tcW w:w="2792" w:type="dxa"/>
            <w:vAlign w:val="bottom"/>
          </w:tcPr>
          <w:p w14:paraId="1C04355F" w14:textId="6892D3DD" w:rsidR="00E642A9" w:rsidRPr="00CA4DA1" w:rsidRDefault="00E642A9" w:rsidP="007A6B62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7"/>
                <w:szCs w:val="27"/>
              </w:rPr>
            </w:pPr>
            <w:r w:rsidRPr="00CA4DA1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8804C8F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</w:t>
            </w:r>
          </w:p>
          <w:p w14:paraId="1D05FBFE" w14:textId="4B06354B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9A10449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12E232A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07B00A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F948CC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56AA543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52A513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ส่วนของ</w:t>
            </w:r>
          </w:p>
          <w:p w14:paraId="6893AA68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ผู้ถือหุ้น</w:t>
            </w:r>
          </w:p>
        </w:tc>
        <w:tc>
          <w:tcPr>
            <w:tcW w:w="270" w:type="dxa"/>
            <w:vAlign w:val="bottom"/>
          </w:tcPr>
          <w:p w14:paraId="03FD5630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8E03353" w14:textId="188B7120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    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</w:tr>
      <w:tr w:rsidR="00E642A9" w:rsidRPr="00CA4DA1" w14:paraId="1B35338D" w14:textId="77777777" w:rsidTr="00C4067B">
        <w:trPr>
          <w:trHeight w:val="279"/>
          <w:tblHeader/>
        </w:trPr>
        <w:tc>
          <w:tcPr>
            <w:tcW w:w="2792" w:type="dxa"/>
          </w:tcPr>
          <w:p w14:paraId="5C694EA7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9"/>
          </w:tcPr>
          <w:p w14:paraId="4EFB569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E642A9" w:rsidRPr="00CA4DA1" w14:paraId="58A9D84D" w14:textId="77777777" w:rsidTr="00C4067B">
        <w:trPr>
          <w:trHeight w:val="279"/>
          <w:tblHeader/>
        </w:trPr>
        <w:tc>
          <w:tcPr>
            <w:tcW w:w="2792" w:type="dxa"/>
          </w:tcPr>
          <w:p w14:paraId="78793BAD" w14:textId="7AF8859B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6570" w:type="dxa"/>
            <w:gridSpan w:val="9"/>
          </w:tcPr>
          <w:p w14:paraId="5DF344F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E642A9" w:rsidRPr="00CA4DA1" w14:paraId="3AC1A063" w14:textId="77777777" w:rsidTr="00C4067B">
        <w:trPr>
          <w:trHeight w:val="139"/>
        </w:trPr>
        <w:tc>
          <w:tcPr>
            <w:tcW w:w="2792" w:type="dxa"/>
          </w:tcPr>
          <w:p w14:paraId="63075C25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C66F2E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4822EC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148BF5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EE03D0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6B92DF2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C87EDA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05B4FDB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B75BAB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3E8977B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642A9" w:rsidRPr="00CA4DA1" w14:paraId="77C7D72E" w14:textId="77777777" w:rsidTr="00C4067B">
        <w:trPr>
          <w:trHeight w:val="139"/>
        </w:trPr>
        <w:tc>
          <w:tcPr>
            <w:tcW w:w="2792" w:type="dxa"/>
          </w:tcPr>
          <w:p w14:paraId="3132BCB3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  <w:r w:rsidRPr="00CA4DA1">
              <w:rPr>
                <w:rFonts w:ascii="Angsana New" w:hAnsi="Angsana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027DE47D" w14:textId="77777777" w:rsidR="00E642A9" w:rsidRPr="00CA4DA1" w:rsidRDefault="00E642A9" w:rsidP="00E642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2B3518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44A56EC" w14:textId="77777777" w:rsidR="00E642A9" w:rsidRPr="00CA4DA1" w:rsidRDefault="00E642A9" w:rsidP="00E642A9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2F567C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2B9B71D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56C486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622BA2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D4CA4D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205BAB50" w14:textId="77777777" w:rsidR="00E642A9" w:rsidRPr="00CA4DA1" w:rsidRDefault="00E642A9" w:rsidP="00E642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642A9" w:rsidRPr="00CA4DA1" w14:paraId="77AA0DE5" w14:textId="77777777" w:rsidTr="00C4067B">
        <w:trPr>
          <w:trHeight w:val="139"/>
        </w:trPr>
        <w:tc>
          <w:tcPr>
            <w:tcW w:w="2792" w:type="dxa"/>
          </w:tcPr>
          <w:p w14:paraId="4896E59D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(หนี้สงสัยจะสูญ)</w:t>
            </w:r>
          </w:p>
        </w:tc>
        <w:tc>
          <w:tcPr>
            <w:tcW w:w="1350" w:type="dxa"/>
          </w:tcPr>
          <w:p w14:paraId="5FF3931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2,925</w:t>
            </w:r>
          </w:p>
        </w:tc>
        <w:tc>
          <w:tcPr>
            <w:tcW w:w="270" w:type="dxa"/>
          </w:tcPr>
          <w:p w14:paraId="1E5E0DF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94B140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val="en-US" w:bidi="th-TH"/>
              </w:rPr>
              <w:t>(154)</w:t>
            </w:r>
          </w:p>
        </w:tc>
        <w:tc>
          <w:tcPr>
            <w:tcW w:w="270" w:type="dxa"/>
          </w:tcPr>
          <w:p w14:paraId="704B183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BECFC7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D9EAFF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BD1297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2307D7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29492F5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2,771</w:t>
            </w:r>
          </w:p>
        </w:tc>
      </w:tr>
      <w:tr w:rsidR="00E642A9" w:rsidRPr="00CA4DA1" w14:paraId="09111B31" w14:textId="77777777" w:rsidTr="00C4067B">
        <w:trPr>
          <w:trHeight w:val="139"/>
        </w:trPr>
        <w:tc>
          <w:tcPr>
            <w:tcW w:w="2792" w:type="dxa"/>
          </w:tcPr>
          <w:p w14:paraId="51E3FC9B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</w:tcPr>
          <w:p w14:paraId="325EAE3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988</w:t>
            </w:r>
          </w:p>
        </w:tc>
        <w:tc>
          <w:tcPr>
            <w:tcW w:w="270" w:type="dxa"/>
          </w:tcPr>
          <w:p w14:paraId="754F0B2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46C1C2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212</w:t>
            </w:r>
          </w:p>
        </w:tc>
        <w:tc>
          <w:tcPr>
            <w:tcW w:w="270" w:type="dxa"/>
          </w:tcPr>
          <w:p w14:paraId="7280F28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7E5610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5C88C6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49C042F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6FD5998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706FB8C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1,200</w:t>
            </w:r>
          </w:p>
        </w:tc>
      </w:tr>
      <w:tr w:rsidR="00E642A9" w:rsidRPr="00CA4DA1" w14:paraId="14D3D67C" w14:textId="77777777" w:rsidTr="00C4067B">
        <w:trPr>
          <w:trHeight w:val="139"/>
        </w:trPr>
        <w:tc>
          <w:tcPr>
            <w:tcW w:w="2792" w:type="dxa"/>
          </w:tcPr>
          <w:p w14:paraId="704CD960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4F3C290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1FE631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72BF44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C47CF0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9DDAA4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7D9B61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62A68F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409ADD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725DD57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642A9" w:rsidRPr="00CA4DA1" w14:paraId="289D4481" w14:textId="77777777" w:rsidTr="00C4067B">
        <w:trPr>
          <w:trHeight w:val="70"/>
        </w:trPr>
        <w:tc>
          <w:tcPr>
            <w:tcW w:w="2792" w:type="dxa"/>
          </w:tcPr>
          <w:p w14:paraId="1DD7FDD5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CA4DA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(ค่าเผื่อการลดมูลค่า)</w:t>
            </w:r>
          </w:p>
        </w:tc>
        <w:tc>
          <w:tcPr>
            <w:tcW w:w="1350" w:type="dxa"/>
          </w:tcPr>
          <w:p w14:paraId="0231A35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11</w:t>
            </w:r>
          </w:p>
        </w:tc>
        <w:tc>
          <w:tcPr>
            <w:tcW w:w="270" w:type="dxa"/>
          </w:tcPr>
          <w:p w14:paraId="45549EC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5A5BB4B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0B300C4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D548E3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E075D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115E39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FC8146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19C4A93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12</w:t>
            </w:r>
          </w:p>
        </w:tc>
      </w:tr>
      <w:tr w:rsidR="00E642A9" w:rsidRPr="00CA4DA1" w14:paraId="76B189F2" w14:textId="77777777" w:rsidTr="00C4067B">
        <w:trPr>
          <w:trHeight w:val="139"/>
        </w:trPr>
        <w:tc>
          <w:tcPr>
            <w:tcW w:w="2792" w:type="dxa"/>
          </w:tcPr>
          <w:p w14:paraId="3459DD4F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14:paraId="768BEE5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144A81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1F0BA9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108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B331D0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32ED7E3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0FFAA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6C10412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6A100A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29A33EE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left" w:pos="988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642A9" w:rsidRPr="00CA4DA1" w14:paraId="5221A37A" w14:textId="77777777" w:rsidTr="00C4067B">
        <w:trPr>
          <w:trHeight w:val="139"/>
        </w:trPr>
        <w:tc>
          <w:tcPr>
            <w:tcW w:w="2792" w:type="dxa"/>
          </w:tcPr>
          <w:p w14:paraId="1405FB2F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</w:tcPr>
          <w:p w14:paraId="4481EDB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2,325</w:t>
            </w:r>
          </w:p>
        </w:tc>
        <w:tc>
          <w:tcPr>
            <w:tcW w:w="270" w:type="dxa"/>
          </w:tcPr>
          <w:p w14:paraId="4788CBA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65F8FD5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1,630</w:t>
            </w:r>
          </w:p>
        </w:tc>
        <w:tc>
          <w:tcPr>
            <w:tcW w:w="270" w:type="dxa"/>
          </w:tcPr>
          <w:p w14:paraId="1C1CA7C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125CA88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BAF25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9F04B5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28686D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7DEEEDB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3,955</w:t>
            </w:r>
          </w:p>
        </w:tc>
      </w:tr>
      <w:tr w:rsidR="00E642A9" w:rsidRPr="00CA4DA1" w14:paraId="310DA3F2" w14:textId="77777777" w:rsidTr="00C4067B">
        <w:trPr>
          <w:trHeight w:val="139"/>
        </w:trPr>
        <w:tc>
          <w:tcPr>
            <w:tcW w:w="2792" w:type="dxa"/>
          </w:tcPr>
          <w:p w14:paraId="6F8959C2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CA4DA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03454A8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449225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31,926</w:t>
            </w:r>
          </w:p>
        </w:tc>
        <w:tc>
          <w:tcPr>
            <w:tcW w:w="270" w:type="dxa"/>
          </w:tcPr>
          <w:p w14:paraId="54B742C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15893DE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  <w:p w14:paraId="4D18CBE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2,039</w:t>
            </w:r>
          </w:p>
        </w:tc>
        <w:tc>
          <w:tcPr>
            <w:tcW w:w="270" w:type="dxa"/>
          </w:tcPr>
          <w:p w14:paraId="4B53B9A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06403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  <w:p w14:paraId="18DA642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702</w:t>
            </w:r>
          </w:p>
        </w:tc>
        <w:tc>
          <w:tcPr>
            <w:tcW w:w="270" w:type="dxa"/>
          </w:tcPr>
          <w:p w14:paraId="0D422FA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3F29CAB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152B42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CD64F0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4A299F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CFA153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34,667</w:t>
            </w:r>
          </w:p>
        </w:tc>
      </w:tr>
      <w:tr w:rsidR="00E642A9" w:rsidRPr="00CA4DA1" w14:paraId="287CAF62" w14:textId="77777777" w:rsidTr="00C4067B">
        <w:trPr>
          <w:trHeight w:val="280"/>
        </w:trPr>
        <w:tc>
          <w:tcPr>
            <w:tcW w:w="2792" w:type="dxa"/>
          </w:tcPr>
          <w:p w14:paraId="73574C22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0B0A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38,175</w:t>
            </w:r>
          </w:p>
        </w:tc>
        <w:tc>
          <w:tcPr>
            <w:tcW w:w="270" w:type="dxa"/>
          </w:tcPr>
          <w:p w14:paraId="5656040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E683F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3,728</w:t>
            </w:r>
          </w:p>
        </w:tc>
        <w:tc>
          <w:tcPr>
            <w:tcW w:w="270" w:type="dxa"/>
          </w:tcPr>
          <w:p w14:paraId="7262B19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43D38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702</w:t>
            </w:r>
          </w:p>
        </w:tc>
        <w:tc>
          <w:tcPr>
            <w:tcW w:w="270" w:type="dxa"/>
          </w:tcPr>
          <w:p w14:paraId="7816F4F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C0FC3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D991C0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D4318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42,605</w:t>
            </w:r>
          </w:p>
        </w:tc>
      </w:tr>
      <w:tr w:rsidR="00E642A9" w:rsidRPr="00CA4DA1" w14:paraId="0217E107" w14:textId="77777777" w:rsidTr="00C4067B">
        <w:trPr>
          <w:trHeight w:val="280"/>
        </w:trPr>
        <w:tc>
          <w:tcPr>
            <w:tcW w:w="2792" w:type="dxa"/>
          </w:tcPr>
          <w:p w14:paraId="526103F0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E0F70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7710C5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F39FA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B40A40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E1A2F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036CD2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6A2E9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3188FD6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6EA0B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E642A9" w:rsidRPr="00CA4DA1" w14:paraId="46E74FCA" w14:textId="77777777" w:rsidTr="00C4067B">
        <w:trPr>
          <w:trHeight w:val="139"/>
        </w:trPr>
        <w:tc>
          <w:tcPr>
            <w:tcW w:w="2792" w:type="dxa"/>
          </w:tcPr>
          <w:p w14:paraId="69206F88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1C6391C6" w14:textId="77777777" w:rsidR="00E642A9" w:rsidRPr="00CA4DA1" w:rsidRDefault="00E642A9" w:rsidP="00E642A9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2DC097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3E64A87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6A0F0C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74281B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D77783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5B4B9FE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F43786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5A6DF1EF" w14:textId="77777777" w:rsidR="00E642A9" w:rsidRPr="00CA4DA1" w:rsidRDefault="00E642A9" w:rsidP="00E642A9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E642A9" w:rsidRPr="00CA4DA1" w14:paraId="21B80EF9" w14:textId="77777777" w:rsidTr="00C4067B">
        <w:trPr>
          <w:trHeight w:val="139"/>
        </w:trPr>
        <w:tc>
          <w:tcPr>
            <w:tcW w:w="2792" w:type="dxa"/>
          </w:tcPr>
          <w:p w14:paraId="32ECDCCA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3DEF42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B49033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1B0D0B4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E777D43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290D499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DCCB596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315F413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E56A3D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</w:tcPr>
          <w:p w14:paraId="4CD8516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642A9" w:rsidRPr="00CA4DA1" w14:paraId="136FDFE8" w14:textId="77777777" w:rsidTr="00C4067B">
        <w:trPr>
          <w:trHeight w:val="139"/>
        </w:trPr>
        <w:tc>
          <w:tcPr>
            <w:tcW w:w="2792" w:type="dxa"/>
          </w:tcPr>
          <w:p w14:paraId="2D233A87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4DA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(การตีราคาเพิ่ม)</w:t>
            </w:r>
          </w:p>
        </w:tc>
        <w:tc>
          <w:tcPr>
            <w:tcW w:w="1350" w:type="dxa"/>
          </w:tcPr>
          <w:p w14:paraId="3B891F3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(321,979)</w:t>
            </w:r>
          </w:p>
        </w:tc>
        <w:tc>
          <w:tcPr>
            <w:tcW w:w="270" w:type="dxa"/>
          </w:tcPr>
          <w:p w14:paraId="16804AF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52C8BD7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A19995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31C2B9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  <w:r w:rsidRPr="00CA4DA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AC043D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</w:tcPr>
          <w:p w14:paraId="2CF7C46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8379FA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8F5A96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sz w:val="27"/>
                <w:szCs w:val="27"/>
                <w:lang w:bidi="th-TH"/>
              </w:rPr>
              <w:t>(321,979)</w:t>
            </w:r>
          </w:p>
        </w:tc>
      </w:tr>
      <w:tr w:rsidR="00E642A9" w:rsidRPr="00CA4DA1" w14:paraId="0A323D4A" w14:textId="77777777" w:rsidTr="00C4067B">
        <w:trPr>
          <w:trHeight w:val="296"/>
        </w:trPr>
        <w:tc>
          <w:tcPr>
            <w:tcW w:w="2792" w:type="dxa"/>
          </w:tcPr>
          <w:p w14:paraId="45ED8FD0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B2F1CF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(321,979)</w:t>
            </w:r>
          </w:p>
        </w:tc>
        <w:tc>
          <w:tcPr>
            <w:tcW w:w="270" w:type="dxa"/>
          </w:tcPr>
          <w:p w14:paraId="7CF36478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623A5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365FBD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B633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A98FA7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9CE3CE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3803BCFE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7629E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(321,979)</w:t>
            </w:r>
          </w:p>
        </w:tc>
      </w:tr>
      <w:tr w:rsidR="00E642A9" w:rsidRPr="00CA4DA1" w14:paraId="2231FE5B" w14:textId="77777777" w:rsidTr="00C4067B">
        <w:trPr>
          <w:trHeight w:val="262"/>
        </w:trPr>
        <w:tc>
          <w:tcPr>
            <w:tcW w:w="2792" w:type="dxa"/>
          </w:tcPr>
          <w:p w14:paraId="44660678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12F81D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7C5228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C9DB59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AF0C46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C039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F1316C5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5D45A7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45F974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7F8C3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E642A9" w:rsidRPr="00CA4DA1" w14:paraId="32450FEF" w14:textId="77777777" w:rsidTr="00C4067B">
        <w:trPr>
          <w:trHeight w:val="262"/>
        </w:trPr>
        <w:tc>
          <w:tcPr>
            <w:tcW w:w="2792" w:type="dxa"/>
          </w:tcPr>
          <w:p w14:paraId="72F7B8B4" w14:textId="77777777" w:rsidR="00E642A9" w:rsidRPr="00CA4DA1" w:rsidRDefault="00E642A9" w:rsidP="00E64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75D4D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(283,804)</w:t>
            </w:r>
          </w:p>
        </w:tc>
        <w:tc>
          <w:tcPr>
            <w:tcW w:w="270" w:type="dxa"/>
          </w:tcPr>
          <w:p w14:paraId="5772207A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54DE42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3,728</w:t>
            </w:r>
          </w:p>
        </w:tc>
        <w:tc>
          <w:tcPr>
            <w:tcW w:w="270" w:type="dxa"/>
          </w:tcPr>
          <w:p w14:paraId="62DF601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56111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</w:rPr>
              <w:t>702</w:t>
            </w:r>
          </w:p>
        </w:tc>
        <w:tc>
          <w:tcPr>
            <w:tcW w:w="270" w:type="dxa"/>
          </w:tcPr>
          <w:p w14:paraId="68198A7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E0CC8B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6913D2E0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8DC82C" w14:textId="77777777" w:rsidR="00E642A9" w:rsidRPr="00CA4DA1" w:rsidRDefault="00E642A9" w:rsidP="00E642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(279,374)</w:t>
            </w:r>
          </w:p>
        </w:tc>
      </w:tr>
    </w:tbl>
    <w:p w14:paraId="1E811666" w14:textId="77777777" w:rsidR="004F01A0" w:rsidRPr="00CA4DA1" w:rsidRDefault="004F01A0" w:rsidP="004F01A0">
      <w:pPr>
        <w:rPr>
          <w:rFonts w:ascii="Angsana New" w:hAnsi="Angsana New"/>
        </w:rPr>
      </w:pPr>
    </w:p>
    <w:p w14:paraId="7F7C9E4D" w14:textId="5ACB14FB" w:rsidR="009E3161" w:rsidRPr="00CA4DA1" w:rsidRDefault="009E3161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BF0D1CD" w14:textId="20AD7F8A" w:rsidR="0047222F" w:rsidRPr="00CA4DA1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EF0A5F0" w14:textId="211ADE80" w:rsidR="0047222F" w:rsidRPr="00CA4DA1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D6A726" w14:textId="2BD71DB2" w:rsidR="0047222F" w:rsidRPr="00CA4DA1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69AF4AD" w14:textId="31A987D6" w:rsidR="0047222F" w:rsidRPr="00CA4DA1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FCCE14D" w14:textId="77777777" w:rsidR="0047222F" w:rsidRPr="00CA4DA1" w:rsidRDefault="0047222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95343B0" w14:textId="77777777" w:rsidR="007B1C43" w:rsidRPr="00CA4DA1" w:rsidRDefault="007B1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8BBFB8" w14:textId="5F84162A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7246BBC0" w14:textId="77777777" w:rsidR="00362998" w:rsidRPr="00CA4DA1" w:rsidRDefault="00362998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0A10DE" w:rsidRPr="00CA4DA1" w14:paraId="740C8A37" w14:textId="77777777" w:rsidTr="0047222F">
        <w:tc>
          <w:tcPr>
            <w:tcW w:w="2205" w:type="pct"/>
          </w:tcPr>
          <w:p w14:paraId="57C1AC15" w14:textId="77777777" w:rsidR="000A10DE" w:rsidRPr="00CA4DA1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3BF37D6B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1F38E8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53D6D740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52" w:rsidRPr="00CA4DA1" w14:paraId="4B421905" w14:textId="77777777" w:rsidTr="0047222F">
        <w:tc>
          <w:tcPr>
            <w:tcW w:w="2205" w:type="pct"/>
          </w:tcPr>
          <w:p w14:paraId="201F4343" w14:textId="77777777" w:rsidR="00BB3652" w:rsidRPr="00CA4DA1" w:rsidRDefault="00BB3652" w:rsidP="00BB365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A642EBD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2061FADA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E15024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14:paraId="03CC51D8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C7A00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14:paraId="6C91241E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723961A" w14:textId="77777777" w:rsidR="00BB3652" w:rsidRPr="00CA4DA1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B3652" w:rsidRPr="00CA4DA1" w14:paraId="413CD3E3" w14:textId="77777777" w:rsidTr="00104108">
        <w:tc>
          <w:tcPr>
            <w:tcW w:w="2205" w:type="pct"/>
          </w:tcPr>
          <w:p w14:paraId="41C6A9C9" w14:textId="77777777" w:rsidR="00BB3652" w:rsidRPr="00CA4DA1" w:rsidRDefault="00BB3652" w:rsidP="00BB36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7D6C5D1B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A4DA1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CA4DA1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/</w:t>
            </w:r>
            <w:r w:rsidRPr="00CA4DA1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พันหุ้น</w:t>
            </w:r>
            <w:r w:rsidRPr="00CA4DA1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F26040" w:rsidRPr="00CA4DA1" w14:paraId="3164B7B0" w14:textId="77777777" w:rsidTr="0047222F">
        <w:tc>
          <w:tcPr>
            <w:tcW w:w="2205" w:type="pct"/>
          </w:tcPr>
          <w:p w14:paraId="636B89EE" w14:textId="7F1D4C51" w:rsidR="00F26040" w:rsidRPr="00CA4DA1" w:rsidRDefault="00F26040" w:rsidP="00F2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9466A78" w14:textId="2F975357" w:rsidR="00F26040" w:rsidRPr="00CA4DA1" w:rsidRDefault="00F26040" w:rsidP="00F26040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D6F68E4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17D0DD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7AB4868C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A9AA802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1A2C5E5F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32D2FEA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793EFD5" w14:textId="77777777" w:rsidR="00F26040" w:rsidRPr="00CA4DA1" w:rsidRDefault="00F26040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652" w:rsidRPr="00CA4DA1" w14:paraId="6A3266EA" w14:textId="77777777" w:rsidTr="0047222F">
        <w:tc>
          <w:tcPr>
            <w:tcW w:w="2205" w:type="pct"/>
          </w:tcPr>
          <w:p w14:paraId="559987B3" w14:textId="77777777" w:rsidR="00BB3652" w:rsidRPr="00CA4DA1" w:rsidRDefault="00BB3652" w:rsidP="00BB365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7DF7CEDE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C8099E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325CCAF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C2A510E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3E746D1D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38AC203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D41A3B6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652" w:rsidRPr="00CA4DA1" w14:paraId="437C6391" w14:textId="77777777" w:rsidTr="0047222F">
        <w:tc>
          <w:tcPr>
            <w:tcW w:w="2205" w:type="pct"/>
          </w:tcPr>
          <w:p w14:paraId="2AA30B22" w14:textId="77777777" w:rsidR="00BB3652" w:rsidRPr="00CA4DA1" w:rsidRDefault="00BB3652" w:rsidP="00BB365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4BEECEF3" w14:textId="04DCAF5C" w:rsidR="00BB3652" w:rsidRPr="00CA4DA1" w:rsidRDefault="007D05E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B20342" w:rsidRPr="00CA4DA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A4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74D54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3861194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695D1150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249,066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26E0CE5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2F17712" w14:textId="63764ED8" w:rsidR="00BB3652" w:rsidRPr="00CA4DA1" w:rsidRDefault="007D05E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394001" w:rsidRPr="00CA4D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A4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25FD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76718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471CB20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C8A5F71" w14:textId="77777777" w:rsidR="00BB3652" w:rsidRPr="00CA4DA1" w:rsidRDefault="00BB3652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200,287</w:t>
            </w:r>
          </w:p>
        </w:tc>
      </w:tr>
      <w:tr w:rsidR="00F04A5B" w:rsidRPr="00CA4DA1" w14:paraId="09A1C4D0" w14:textId="77777777" w:rsidTr="00F04A5B">
        <w:tc>
          <w:tcPr>
            <w:tcW w:w="2205" w:type="pct"/>
          </w:tcPr>
          <w:p w14:paraId="402D9AC6" w14:textId="77777777" w:rsidR="00F04A5B" w:rsidRPr="00CA4DA1" w:rsidRDefault="00F04A5B" w:rsidP="00BB3652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0976603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B3150E4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F8FF76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46D3A65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6D65F726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BC7716D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D574FEB" w14:textId="77777777" w:rsidR="00F04A5B" w:rsidRPr="00CA4DA1" w:rsidRDefault="00F04A5B" w:rsidP="00BB36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54B" w:rsidRPr="00CA4DA1" w14:paraId="3907F37E" w14:textId="77777777" w:rsidTr="00F04A5B">
        <w:tc>
          <w:tcPr>
            <w:tcW w:w="2205" w:type="pct"/>
          </w:tcPr>
          <w:p w14:paraId="25BF8DF4" w14:textId="28B7B9FF" w:rsidR="001B454B" w:rsidRPr="00CA4DA1" w:rsidRDefault="001B454B" w:rsidP="00F04A5B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0B598C4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1B269DA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04939116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C31B802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0A6CF55A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0D4242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4B3992C" w14:textId="77777777" w:rsidR="001B454B" w:rsidRPr="00CA4DA1" w:rsidRDefault="001B454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04A5B" w:rsidRPr="00CA4DA1" w14:paraId="29430042" w14:textId="77777777" w:rsidTr="00F04A5B">
        <w:tc>
          <w:tcPr>
            <w:tcW w:w="2205" w:type="pct"/>
          </w:tcPr>
          <w:p w14:paraId="75440BF8" w14:textId="73F6A3E8" w:rsidR="00F04A5B" w:rsidRPr="00CA4DA1" w:rsidRDefault="00F04A5B" w:rsidP="00F04A5B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E8C1D62" w14:textId="00215CEA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199,218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0500ED7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4A5650EE" w14:textId="5F3E00BF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199,218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C6B99FE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6FF95D0" w14:textId="42461D4C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199,218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623462C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47D854" w14:textId="16DEB238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199,218</w:t>
            </w:r>
          </w:p>
        </w:tc>
      </w:tr>
      <w:tr w:rsidR="00F04A5B" w:rsidRPr="00CA4DA1" w14:paraId="3F7BB13B" w14:textId="77777777" w:rsidTr="0047222F">
        <w:tc>
          <w:tcPr>
            <w:tcW w:w="2205" w:type="pct"/>
          </w:tcPr>
          <w:p w14:paraId="3FCC9CC4" w14:textId="714E0411" w:rsidR="00F04A5B" w:rsidRPr="00CA4DA1" w:rsidRDefault="00F04A5B" w:rsidP="00F04A5B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7A6E232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8406D95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AB8C9AA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E1D651C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58BCC1A8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C5E25BE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2DAD074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A5B" w:rsidRPr="00CA4DA1" w14:paraId="6143B4DC" w14:textId="77777777" w:rsidTr="005C797B">
        <w:tc>
          <w:tcPr>
            <w:tcW w:w="2205" w:type="pct"/>
          </w:tcPr>
          <w:p w14:paraId="727EE482" w14:textId="1560481D" w:rsidR="00F04A5B" w:rsidRPr="00CA4DA1" w:rsidRDefault="00F04A5B" w:rsidP="00F04A5B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9113176" w14:textId="4790878D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3A3346F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571F8BD8" w14:textId="1137540F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5" w:right="15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   -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044D1AE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B2CF5DA" w14:textId="185F14F5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6E06691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9CB8F43" w14:textId="1AC492F6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left="-130" w:right="-37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-</w:t>
            </w:r>
          </w:p>
        </w:tc>
      </w:tr>
      <w:tr w:rsidR="00F04A5B" w:rsidRPr="00CA4DA1" w14:paraId="12419321" w14:textId="77777777" w:rsidTr="005C797B">
        <w:tc>
          <w:tcPr>
            <w:tcW w:w="2205" w:type="pct"/>
            <w:tcBorders>
              <w:bottom w:val="nil"/>
            </w:tcBorders>
          </w:tcPr>
          <w:p w14:paraId="160492A3" w14:textId="77777777" w:rsidR="00F04A5B" w:rsidRPr="00CA4DA1" w:rsidRDefault="00F04A5B" w:rsidP="00F04A5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487A2C57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203D721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860D871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65C3D84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4BB0E252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BE736E2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03166CC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A5B" w:rsidRPr="00CA4DA1" w14:paraId="1B278B21" w14:textId="77777777" w:rsidTr="0047222F">
        <w:tc>
          <w:tcPr>
            <w:tcW w:w="2205" w:type="pct"/>
            <w:tcBorders>
              <w:bottom w:val="nil"/>
            </w:tcBorders>
          </w:tcPr>
          <w:p w14:paraId="78B6057E" w14:textId="77777777" w:rsidR="00F04A5B" w:rsidRPr="00CA4DA1" w:rsidRDefault="00F04A5B" w:rsidP="00F04A5B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79FDAEED" w14:textId="0117259F" w:rsidR="00F04A5B" w:rsidRPr="00CA4DA1" w:rsidRDefault="008C4D9E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F04A5B" w:rsidRPr="00CA4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4DA1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49" w:type="pct"/>
            <w:tcBorders>
              <w:bottom w:val="nil"/>
            </w:tcBorders>
          </w:tcPr>
          <w:p w14:paraId="142CB98E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12D72F04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  <w:tc>
          <w:tcPr>
            <w:tcW w:w="149" w:type="pct"/>
            <w:tcBorders>
              <w:bottom w:val="nil"/>
            </w:tcBorders>
          </w:tcPr>
          <w:p w14:paraId="6433694B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235B4EF8" w14:textId="5F7CEDD1" w:rsidR="00F04A5B" w:rsidRPr="00CA4DA1" w:rsidRDefault="008C4D9E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199,385</w:t>
            </w:r>
          </w:p>
        </w:tc>
        <w:tc>
          <w:tcPr>
            <w:tcW w:w="148" w:type="pct"/>
            <w:tcBorders>
              <w:bottom w:val="nil"/>
            </w:tcBorders>
          </w:tcPr>
          <w:p w14:paraId="00F14914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38D3498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199,218</w:t>
            </w:r>
          </w:p>
        </w:tc>
      </w:tr>
      <w:tr w:rsidR="00F04A5B" w:rsidRPr="00CA4DA1" w14:paraId="29613E94" w14:textId="77777777" w:rsidTr="0047222F">
        <w:tc>
          <w:tcPr>
            <w:tcW w:w="2205" w:type="pct"/>
            <w:tcBorders>
              <w:bottom w:val="nil"/>
            </w:tcBorders>
          </w:tcPr>
          <w:p w14:paraId="5711431C" w14:textId="77777777" w:rsidR="00F04A5B" w:rsidRPr="00CA4DA1" w:rsidRDefault="00F04A5B" w:rsidP="00F04A5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C486602" w14:textId="5898D1D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2.2</w:t>
            </w:r>
            <w:r w:rsidR="00124F09" w:rsidRPr="00CA4DA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bottom w:val="nil"/>
            </w:tcBorders>
          </w:tcPr>
          <w:p w14:paraId="107E3698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55010CDB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149" w:type="pct"/>
            <w:tcBorders>
              <w:bottom w:val="nil"/>
            </w:tcBorders>
          </w:tcPr>
          <w:p w14:paraId="24570AC5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A44FFE8" w14:textId="7E0E882F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2.4</w:t>
            </w:r>
            <w:r w:rsidR="00124F09" w:rsidRPr="00CA4DA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tcBorders>
              <w:bottom w:val="nil"/>
            </w:tcBorders>
          </w:tcPr>
          <w:p w14:paraId="041A470B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F2429B7" w14:textId="77777777" w:rsidR="00F04A5B" w:rsidRPr="00CA4DA1" w:rsidRDefault="00F04A5B" w:rsidP="00F04A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1.01</w:t>
            </w:r>
          </w:p>
        </w:tc>
      </w:tr>
    </w:tbl>
    <w:p w14:paraId="6D49F2BB" w14:textId="77777777" w:rsidR="00CA673F" w:rsidRPr="00CA4DA1" w:rsidRDefault="00CA673F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0F96829" w14:textId="240B7DCD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CA4DA1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0A17055" w14:textId="0EC94056" w:rsidR="00DD6BDF" w:rsidRPr="00CA4DA1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A4DA1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CA4DA1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CA4DA1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CA4DA1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CA4DA1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AA9FC4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CA4DA1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6BDF" w:rsidRPr="00CA4DA1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85E45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BDF" w:rsidRPr="00CA4DA1" w14:paraId="14116AF7" w14:textId="77777777" w:rsidTr="008E1840">
        <w:trPr>
          <w:trHeight w:val="418"/>
        </w:trPr>
        <w:tc>
          <w:tcPr>
            <w:tcW w:w="3330" w:type="dxa"/>
          </w:tcPr>
          <w:p w14:paraId="20836543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BD07B40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54421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385D3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1AF58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008595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BDF" w:rsidRPr="00CA4DA1" w14:paraId="5D767404" w14:textId="77777777" w:rsidTr="008E1840">
        <w:trPr>
          <w:trHeight w:val="418"/>
        </w:trPr>
        <w:tc>
          <w:tcPr>
            <w:tcW w:w="3330" w:type="dxa"/>
          </w:tcPr>
          <w:p w14:paraId="7B41444B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1E5E4CA" w14:textId="2FF29142" w:rsidR="00DD6BDF" w:rsidRPr="00CA4DA1" w:rsidRDefault="0066674C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3B86D075" w14:textId="576EAE19" w:rsidR="00DD6BDF" w:rsidRPr="00CA4DA1" w:rsidRDefault="0066674C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F7DF63" w14:textId="333D27D5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66674C" w:rsidRPr="00CA4DA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6941AC5C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77E25A2" w14:textId="595002A8" w:rsidR="00DD6BDF" w:rsidRPr="00CA4DA1" w:rsidRDefault="00CA673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DD6BDF" w:rsidRPr="00CA4DA1" w14:paraId="30E04274" w14:textId="77777777" w:rsidTr="001B454B">
        <w:trPr>
          <w:trHeight w:val="323"/>
        </w:trPr>
        <w:tc>
          <w:tcPr>
            <w:tcW w:w="3330" w:type="dxa"/>
          </w:tcPr>
          <w:p w14:paraId="244DB830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49FD125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274BC4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8925115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3D52EA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BA2D55D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6BDF" w:rsidRPr="00CA4DA1" w14:paraId="32089A3C" w14:textId="77777777" w:rsidTr="008E1840">
        <w:trPr>
          <w:trHeight w:val="418"/>
        </w:trPr>
        <w:tc>
          <w:tcPr>
            <w:tcW w:w="3330" w:type="dxa"/>
          </w:tcPr>
          <w:p w14:paraId="266224BF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A4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1E288D9A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D1B19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9552DE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8DEBF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A625E4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BDF" w:rsidRPr="00CA4DA1" w14:paraId="5F533BE8" w14:textId="77777777" w:rsidTr="008E1840">
        <w:trPr>
          <w:trHeight w:val="418"/>
        </w:trPr>
        <w:tc>
          <w:tcPr>
            <w:tcW w:w="3330" w:type="dxa"/>
          </w:tcPr>
          <w:p w14:paraId="0F11B3AF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52709C8" w14:textId="09017EB9" w:rsidR="00DD6BDF" w:rsidRPr="00CA4DA1" w:rsidRDefault="00DA012C" w:rsidP="008E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35AF02E4" w14:textId="349F81E7" w:rsidR="00DD6BDF" w:rsidRPr="00CA4DA1" w:rsidRDefault="00DA012C" w:rsidP="008E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160EB860" w14:textId="1D05287B" w:rsidR="00DD6BDF" w:rsidRPr="00CA4DA1" w:rsidRDefault="00DA012C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236" w:type="dxa"/>
          </w:tcPr>
          <w:p w14:paraId="4DC402A8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A6C151" w14:textId="4F70E772" w:rsidR="00DD6BDF" w:rsidRPr="00CA4DA1" w:rsidRDefault="00DA012C" w:rsidP="006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668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D6BDF" w:rsidRPr="00CA4DA1" w14:paraId="7D5A9B74" w14:textId="77777777" w:rsidTr="008E1840">
        <w:trPr>
          <w:trHeight w:val="418"/>
        </w:trPr>
        <w:tc>
          <w:tcPr>
            <w:tcW w:w="3330" w:type="dxa"/>
          </w:tcPr>
          <w:p w14:paraId="172E1A4F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กาล</w:t>
            </w:r>
          </w:p>
        </w:tc>
        <w:tc>
          <w:tcPr>
            <w:tcW w:w="1620" w:type="dxa"/>
          </w:tcPr>
          <w:p w14:paraId="5EB4192C" w14:textId="48F1E738" w:rsidR="00DD6BDF" w:rsidRPr="00CA4DA1" w:rsidRDefault="00DA012C" w:rsidP="008E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A673F"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14:paraId="3E3689F9" w14:textId="033F37F0" w:rsidR="00DD6BDF" w:rsidRPr="00CA4DA1" w:rsidRDefault="00DA012C" w:rsidP="008E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D57D8E4" w14:textId="00FA98A1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012C" w:rsidRPr="00CA4DA1">
              <w:rPr>
                <w:rFonts w:asciiTheme="majorBidi" w:hAnsiTheme="majorBidi" w:cstheme="majorBidi"/>
                <w:sz w:val="30"/>
                <w:szCs w:val="30"/>
              </w:rPr>
              <w:t>0.38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288EF3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00DE3D" w14:textId="6C68AC4E" w:rsidR="00DD6BDF" w:rsidRPr="00CA4DA1" w:rsidRDefault="0066674C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012C" w:rsidRPr="00CA4DA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D6BDF" w:rsidRPr="00CA4D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6BDF" w:rsidRPr="00CA4DA1" w14:paraId="349F0052" w14:textId="77777777" w:rsidTr="008E1840">
        <w:trPr>
          <w:trHeight w:val="418"/>
        </w:trPr>
        <w:tc>
          <w:tcPr>
            <w:tcW w:w="3330" w:type="dxa"/>
          </w:tcPr>
          <w:p w14:paraId="180AB46B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6DB82956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16B87C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04AC7" w14:textId="100EB6E9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DA012C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3531BD6A" w14:textId="77777777" w:rsidR="00DD6BDF" w:rsidRPr="00CA4DA1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3C4E91" w14:textId="78113342" w:rsidR="00DD6BDF" w:rsidRPr="00CA4DA1" w:rsidRDefault="0066674C" w:rsidP="006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DA012C" w:rsidRPr="00CA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266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2820903" w14:textId="77777777" w:rsidR="00D23C0A" w:rsidRPr="00CA4DA1" w:rsidRDefault="00D23C0A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1A0B885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DD386AF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6E29C2E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3E8E3CF5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 xml:space="preserve">บริษัทไม่มีการถือหรือออกตราสารอนุพันธ์ เพื่อการเก็งกำไรหรือการค้า </w:t>
      </w:r>
    </w:p>
    <w:p w14:paraId="71C55396" w14:textId="77777777" w:rsidR="00D9410F" w:rsidRPr="00CA4DA1" w:rsidRDefault="00D9410F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3A249C13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0158BC"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 xml:space="preserve">บริษัท 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บริษัทมีระบบในการควบคุมให้มีความสมดุลของระดับความเสี่ยง</w:t>
      </w:r>
      <w:r w:rsidRPr="00CA4DA1">
        <w:rPr>
          <w:rFonts w:ascii="Angsana New" w:hAnsi="Angsana New" w:hint="cs"/>
          <w:sz w:val="30"/>
          <w:szCs w:val="30"/>
          <w:cs/>
        </w:rPr>
        <w:t>ให้เป็น</w:t>
      </w:r>
      <w:r w:rsidRPr="00CA4DA1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CF53653" w14:textId="77777777" w:rsidR="00682951" w:rsidRPr="00CA4DA1" w:rsidRDefault="00682951" w:rsidP="0068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24E5D5" w14:textId="5350C728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D91F4DF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36BD658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</w:t>
      </w:r>
      <w:r w:rsidR="00FB476A" w:rsidRPr="00CA4DA1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CA4DA1">
        <w:rPr>
          <w:rFonts w:ascii="Angsana New" w:hAnsi="Angsana New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และระดับการจ่ายเงินปันผลให้แก่ผู้ถือหุ้นสามัญ</w:t>
      </w:r>
    </w:p>
    <w:p w14:paraId="2157C1D8" w14:textId="77777777" w:rsidR="00E7646A" w:rsidRPr="00CA4DA1" w:rsidRDefault="00E7646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2D270B" w14:textId="108D8C9B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ความเสี่ยงทางด้านอัตราดอกเบี้ย</w:t>
      </w:r>
    </w:p>
    <w:p w14:paraId="4A3FB5ED" w14:textId="77777777" w:rsidR="00D23C0A" w:rsidRPr="00CA4DA1" w:rsidRDefault="00D23C0A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9331247" w14:textId="3EB44366" w:rsidR="00106D63" w:rsidRPr="00CA4DA1" w:rsidRDefault="00541EA3" w:rsidP="00B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D23C0A" w:rsidRPr="00CA4DA1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</w:t>
      </w:r>
      <w:r w:rsidR="00F8259D" w:rsidRPr="00CA4DA1">
        <w:rPr>
          <w:rFonts w:ascii="Angsana New" w:hAnsi="Angsana New" w:hint="cs"/>
          <w:sz w:val="30"/>
          <w:szCs w:val="30"/>
          <w:cs/>
        </w:rPr>
        <w:t>ต่อ</w:t>
      </w:r>
      <w:r w:rsidR="00D23C0A" w:rsidRPr="00CA4DA1">
        <w:rPr>
          <w:rFonts w:ascii="Angsana New" w:hAnsi="Angsana New"/>
          <w:sz w:val="30"/>
          <w:szCs w:val="30"/>
          <w:cs/>
        </w:rPr>
        <w:t>การดำเนินงานและกระแสเงินสดของ</w:t>
      </w:r>
      <w:r w:rsidR="00D23C0A" w:rsidRPr="00CA4DA1">
        <w:rPr>
          <w:rFonts w:ascii="Angsana New" w:hAnsi="Angsana New" w:hint="cs"/>
          <w:sz w:val="30"/>
          <w:szCs w:val="30"/>
          <w:cs/>
        </w:rPr>
        <w:t>กลุ่ม</w:t>
      </w:r>
      <w:r w:rsidR="00D23C0A" w:rsidRPr="00CA4DA1">
        <w:rPr>
          <w:rFonts w:ascii="Angsana New" w:hAnsi="Angsana New"/>
          <w:sz w:val="30"/>
          <w:szCs w:val="30"/>
          <w:cs/>
        </w:rPr>
        <w:t xml:space="preserve">บริษัท เนื่องจากดอกเบี้ยของเงินกู้ยืมส่วนใหญ่มีอัตราดอกเบี้ยแบบลอยตัว ดังนั้น </w:t>
      </w:r>
      <w:r w:rsidR="00D23C0A" w:rsidRPr="00CA4DA1">
        <w:rPr>
          <w:rFonts w:ascii="Angsana New" w:hAnsi="Angsana New" w:hint="cs"/>
          <w:sz w:val="30"/>
          <w:szCs w:val="30"/>
          <w:cs/>
        </w:rPr>
        <w:t>กลุ่ม</w:t>
      </w:r>
      <w:r w:rsidR="00D23C0A" w:rsidRPr="00CA4DA1">
        <w:rPr>
          <w:rFonts w:ascii="Angsana New" w:hAnsi="Angsana New"/>
          <w:sz w:val="30"/>
          <w:szCs w:val="30"/>
          <w:cs/>
        </w:rPr>
        <w:t xml:space="preserve">บริษัทจึงมีความเสี่ยงด้านอัตราดอกเบี้ยของกระแสเงินสดที่เกิดจากเงินกู้ยืม </w:t>
      </w:r>
      <w:r w:rsidR="004F0EA0" w:rsidRPr="00CA4DA1">
        <w:rPr>
          <w:rFonts w:ascii="Angsana New" w:hAnsi="Angsana New"/>
          <w:sz w:val="30"/>
          <w:szCs w:val="30"/>
        </w:rPr>
        <w:t xml:space="preserve"> </w:t>
      </w:r>
      <w:r w:rsidR="00D23C0A" w:rsidRPr="00CA4DA1">
        <w:rPr>
          <w:rFonts w:ascii="Angsana New" w:hAnsi="Angsana New"/>
          <w:sz w:val="30"/>
          <w:szCs w:val="30"/>
          <w:cs/>
        </w:rPr>
        <w:t>(ดูหมายเหตุข้อ 1</w:t>
      </w:r>
      <w:r w:rsidR="00C75FE4" w:rsidRPr="00CA4DA1">
        <w:rPr>
          <w:rFonts w:ascii="Angsana New" w:hAnsi="Angsana New"/>
          <w:sz w:val="30"/>
          <w:szCs w:val="30"/>
        </w:rPr>
        <w:t>2</w:t>
      </w:r>
      <w:r w:rsidR="00D23C0A" w:rsidRPr="00CA4DA1">
        <w:rPr>
          <w:rFonts w:ascii="Angsana New" w:hAnsi="Angsana New"/>
          <w:sz w:val="30"/>
          <w:szCs w:val="30"/>
          <w:cs/>
        </w:rPr>
        <w:t>)</w:t>
      </w:r>
    </w:p>
    <w:p w14:paraId="4C87C698" w14:textId="719AFF08" w:rsidR="00682970" w:rsidRPr="00CA4DA1" w:rsidRDefault="00682970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6236BDAE" w14:textId="6917AC14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4C315C5F" w14:textId="1CB191F0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63386D77" w14:textId="06CC60CD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69AA4188" w14:textId="43A0ECED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0FAE16DE" w14:textId="24B0032A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0F7624CC" w14:textId="426E64F9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20248D82" w14:textId="35558107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2C43CA5A" w14:textId="3FB6AC3F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5DFAC6A6" w14:textId="78A3BF5E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3CF17D06" w14:textId="77777777" w:rsidR="00E7646A" w:rsidRPr="00CA4DA1" w:rsidRDefault="00E7646A" w:rsidP="003F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348"/>
        <w:gridCol w:w="180"/>
        <w:gridCol w:w="990"/>
        <w:gridCol w:w="180"/>
        <w:gridCol w:w="1260"/>
        <w:gridCol w:w="180"/>
        <w:gridCol w:w="1008"/>
        <w:gridCol w:w="180"/>
        <w:gridCol w:w="1019"/>
        <w:gridCol w:w="1019"/>
        <w:gridCol w:w="1019"/>
        <w:gridCol w:w="1019"/>
        <w:gridCol w:w="1019"/>
        <w:gridCol w:w="1019"/>
        <w:gridCol w:w="1019"/>
      </w:tblGrid>
      <w:tr w:rsidR="00293A1D" w:rsidRPr="00CA4DA1" w14:paraId="0043B76E" w14:textId="77777777" w:rsidTr="00D8686E">
        <w:trPr>
          <w:gridAfter w:val="6"/>
          <w:wAfter w:w="6114" w:type="dxa"/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14:paraId="41D62D6C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0994DEB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F075D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06DA5035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92F70" w:rsidRPr="00CA4DA1" w14:paraId="5FF5EFD3" w14:textId="77777777" w:rsidTr="00D8686E">
        <w:trPr>
          <w:gridAfter w:val="6"/>
          <w:wAfter w:w="6114" w:type="dxa"/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14:paraId="7CD789A9" w14:textId="77777777" w:rsidR="00092F70" w:rsidRPr="00CA4DA1" w:rsidRDefault="00092F70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3C91D9D" w14:textId="77777777" w:rsidR="00092F70" w:rsidRPr="00CA4DA1" w:rsidRDefault="00092F70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820EBE" w14:textId="77777777" w:rsidR="00092F70" w:rsidRPr="00CA4DA1" w:rsidRDefault="00092F70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7C487E" w14:textId="4FC5E1D4" w:rsidR="00092F70" w:rsidRPr="00CA4DA1" w:rsidRDefault="00092F70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293A1D" w:rsidRPr="00CA4DA1" w14:paraId="7128F929" w14:textId="77777777" w:rsidTr="00D8686E">
        <w:trPr>
          <w:gridAfter w:val="6"/>
          <w:wAfter w:w="6114" w:type="dxa"/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14:paraId="40E0B6F3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7D766C4" w14:textId="20B13EF8" w:rsidR="00293A1D" w:rsidRPr="00CA4DA1" w:rsidRDefault="00326683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6D8E30F0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F848D3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0E6DD8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98AADF" w14:textId="77777777" w:rsidR="00293A1D" w:rsidRPr="00CA4DA1" w:rsidRDefault="00293A1D" w:rsidP="006456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E00EB6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A12146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7866D60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4B1EA190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93A1D" w:rsidRPr="00CA4DA1" w14:paraId="59F937CA" w14:textId="77777777" w:rsidTr="006C5F85">
        <w:trPr>
          <w:gridAfter w:val="6"/>
          <w:wAfter w:w="6114" w:type="dxa"/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14:paraId="4BEB90A8" w14:textId="3A67A8E3" w:rsidR="00293A1D" w:rsidRPr="00CA4DA1" w:rsidRDefault="00092F70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shd w:val="clear" w:color="auto" w:fill="auto"/>
          </w:tcPr>
          <w:p w14:paraId="27195320" w14:textId="3E4688B2" w:rsidR="00293A1D" w:rsidRPr="00CA4DA1" w:rsidRDefault="00326683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196C127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7CB66E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E6F7BD1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EDE34F" w14:textId="77777777" w:rsidR="00293A1D" w:rsidRPr="00CA4DA1" w:rsidRDefault="0064563F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แต่</w:t>
            </w:r>
            <w:r w:rsidR="00293A1D"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293A1D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="00293A1D"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2361422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FAF2C4C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E43588B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8A8ACC7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3A1D" w:rsidRPr="00CA4DA1" w14:paraId="2717B3EE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48DE36FE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FF09CB9" w14:textId="77777777" w:rsidR="00293A1D" w:rsidRPr="00CA4DA1" w:rsidRDefault="00293A1D" w:rsidP="00AB76B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CB90EA5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02739494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3A1D" w:rsidRPr="00CA4DA1" w14:paraId="68912A5A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535E73D9" w14:textId="0C7C444C" w:rsidR="00293A1D" w:rsidRPr="00CA4DA1" w:rsidRDefault="00293A1D" w:rsidP="00A511E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B3652"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14:paraId="698F3A20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B5C5DA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740912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CDF50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5FEFEF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845E92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B2CCA1A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5210BA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07587BC7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899" w:rsidRPr="00CA4DA1" w14:paraId="4C17F289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2412AD37" w14:textId="29D39D21" w:rsidR="00A15899" w:rsidRPr="00CA4DA1" w:rsidRDefault="00D03E40" w:rsidP="00A511E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</w:tcPr>
          <w:p w14:paraId="7B8BEDBE" w14:textId="77777777" w:rsidR="00A15899" w:rsidRPr="00CA4DA1" w:rsidRDefault="00A15899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2C9F43" w14:textId="77777777" w:rsidR="00A15899" w:rsidRPr="00CA4DA1" w:rsidRDefault="00A15899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E6B650" w14:textId="77777777" w:rsidR="00A15899" w:rsidRPr="00CA4DA1" w:rsidRDefault="00A15899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ED0742" w14:textId="77777777" w:rsidR="00A15899" w:rsidRPr="00CA4DA1" w:rsidRDefault="00A15899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3C53E7" w14:textId="77777777" w:rsidR="00A15899" w:rsidRPr="00CA4DA1" w:rsidRDefault="00A15899" w:rsidP="00AB76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6BB874" w14:textId="77777777" w:rsidR="00A15899" w:rsidRPr="00CA4DA1" w:rsidRDefault="00A15899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5903DCA" w14:textId="77777777" w:rsidR="00A15899" w:rsidRPr="00CA4DA1" w:rsidRDefault="00A15899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9F4DC3" w14:textId="77777777" w:rsidR="00A15899" w:rsidRPr="00CA4DA1" w:rsidRDefault="00A15899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F773ACE" w14:textId="77777777" w:rsidR="00A15899" w:rsidRPr="00CA4DA1" w:rsidRDefault="00A15899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2A4" w:rsidRPr="00CA4DA1" w14:paraId="5CA6D4E4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4DC05BCB" w14:textId="77777777" w:rsidR="00D152A4" w:rsidRPr="00CA4DA1" w:rsidRDefault="00D152A4" w:rsidP="00D03E40">
            <w:pPr>
              <w:tabs>
                <w:tab w:val="clear" w:pos="227"/>
                <w:tab w:val="clear" w:pos="454"/>
                <w:tab w:val="clear" w:pos="907"/>
                <w:tab w:val="left" w:pos="195"/>
                <w:tab w:val="left" w:pos="285"/>
                <w:tab w:val="left" w:pos="645"/>
              </w:tabs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  <w:p w14:paraId="678E5568" w14:textId="77777777" w:rsidR="00D152A4" w:rsidRPr="00CA4DA1" w:rsidRDefault="00D152A4" w:rsidP="00D152A4">
            <w:pPr>
              <w:tabs>
                <w:tab w:val="clear" w:pos="227"/>
                <w:tab w:val="left" w:pos="281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A6F6EBD" w14:textId="1B1A038B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1.42</w:t>
            </w:r>
          </w:p>
        </w:tc>
        <w:tc>
          <w:tcPr>
            <w:tcW w:w="180" w:type="dxa"/>
            <w:shd w:val="clear" w:color="auto" w:fill="auto"/>
          </w:tcPr>
          <w:p w14:paraId="7FF84171" w14:textId="77777777" w:rsidR="00D152A4" w:rsidRPr="00CA4DA1" w:rsidRDefault="00D152A4" w:rsidP="00D152A4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384C2" w14:textId="21F3B5B0" w:rsidR="00D152A4" w:rsidRPr="00CA4DA1" w:rsidRDefault="00D152A4" w:rsidP="00D152A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2638F84B" w14:textId="77777777" w:rsidR="00D152A4" w:rsidRPr="00CA4DA1" w:rsidRDefault="00D152A4" w:rsidP="00D152A4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A2BC9" w14:textId="579C7DBE" w:rsidR="00D152A4" w:rsidRPr="00CA4DA1" w:rsidRDefault="00D152A4" w:rsidP="00D152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8EB65B" w14:textId="77777777" w:rsidR="00D152A4" w:rsidRPr="00CA4DA1" w:rsidRDefault="00D152A4" w:rsidP="00D152A4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6901C" w14:textId="31DD9888" w:rsidR="00D152A4" w:rsidRPr="00CA4DA1" w:rsidRDefault="00D152A4" w:rsidP="00D1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034DD9" w14:textId="77777777" w:rsidR="00D152A4" w:rsidRPr="00CA4DA1" w:rsidRDefault="00D152A4" w:rsidP="00D152A4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FCE6934" w14:textId="5F87CC39" w:rsidR="00D152A4" w:rsidRPr="00CA4DA1" w:rsidRDefault="00D152A4" w:rsidP="00D152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D152A4" w:rsidRPr="00CA4DA1" w14:paraId="6E693876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24675336" w14:textId="77777777" w:rsidR="00D152A4" w:rsidRPr="00CA4DA1" w:rsidRDefault="00D152A4" w:rsidP="00D03E40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2AF0172F" w14:textId="77777777" w:rsidR="00D152A4" w:rsidRPr="00CA4DA1" w:rsidRDefault="00D152A4" w:rsidP="00D152A4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7B63460" w14:textId="5E7F37A9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3.50-4.60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4199A" w14:textId="77777777" w:rsidR="00D152A4" w:rsidRPr="00CA4DA1" w:rsidRDefault="00D152A4" w:rsidP="00D152A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56CA71" w14:textId="66F502D7" w:rsidR="00D152A4" w:rsidRPr="00CA4DA1" w:rsidRDefault="00D152A4" w:rsidP="00D152A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10BF2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413E9" w14:textId="2F9C76D1" w:rsidR="00D152A4" w:rsidRPr="00CA4DA1" w:rsidRDefault="00D152A4" w:rsidP="00D152A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</w:t>
            </w:r>
            <w:r w:rsidR="00241439" w:rsidRPr="00CA4DA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CB90C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A3CE4F" w14:textId="4C5C8200" w:rsidR="00D152A4" w:rsidRPr="00CA4DA1" w:rsidRDefault="00241439" w:rsidP="00D1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2E9B72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40E29DF" w14:textId="14B1C646" w:rsidR="00D152A4" w:rsidRPr="00CA4DA1" w:rsidRDefault="00D152A4" w:rsidP="00D152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35</w:t>
            </w:r>
            <w:r w:rsidR="00241439" w:rsidRPr="00CA4D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152A4" w:rsidRPr="00CA4DA1" w14:paraId="0660EB35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55A7E8A6" w14:textId="77777777" w:rsidR="00D152A4" w:rsidRPr="00CA4DA1" w:rsidRDefault="00D152A4" w:rsidP="00D03E40">
            <w:pPr>
              <w:tabs>
                <w:tab w:val="clear" w:pos="227"/>
                <w:tab w:val="left" w:pos="0"/>
              </w:tabs>
              <w:spacing w:line="240" w:lineRule="auto"/>
              <w:ind w:left="180" w:hanging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48" w:type="dxa"/>
            <w:shd w:val="clear" w:color="auto" w:fill="auto"/>
          </w:tcPr>
          <w:p w14:paraId="259503CB" w14:textId="4A049AD8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0.94-5.25</w:t>
            </w:r>
          </w:p>
        </w:tc>
        <w:tc>
          <w:tcPr>
            <w:tcW w:w="180" w:type="dxa"/>
            <w:shd w:val="clear" w:color="auto" w:fill="auto"/>
          </w:tcPr>
          <w:p w14:paraId="60BF5444" w14:textId="77777777" w:rsidR="00D152A4" w:rsidRPr="00CA4DA1" w:rsidRDefault="00D152A4" w:rsidP="00D152A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10A685" w14:textId="6372E320" w:rsidR="00D152A4" w:rsidRPr="00CA4DA1" w:rsidRDefault="00D152A4" w:rsidP="00D152A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44D112C9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CA7406" w14:textId="7AE058AA" w:rsidR="00D152A4" w:rsidRPr="00CA4DA1" w:rsidRDefault="00D152A4" w:rsidP="00D152A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241439" w:rsidRPr="00CA4DA1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14:paraId="28D1DD34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61FD143" w14:textId="1FEAF557" w:rsidR="00D152A4" w:rsidRPr="00CA4DA1" w:rsidRDefault="00D152A4" w:rsidP="00D1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ABA1BF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C691540" w14:textId="7349C3B2" w:rsidR="00D152A4" w:rsidRPr="00CA4DA1" w:rsidRDefault="00241439" w:rsidP="00D152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D152A4" w:rsidRPr="00CA4DA1" w14:paraId="07851A04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4F2BF126" w14:textId="77777777" w:rsidR="00D152A4" w:rsidRPr="00CA4DA1" w:rsidRDefault="00D152A4" w:rsidP="00D152A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63CF0EAD" w14:textId="77777777" w:rsidR="00D152A4" w:rsidRPr="00CA4DA1" w:rsidRDefault="00D152A4" w:rsidP="00D152A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72F4D1" w14:textId="77777777" w:rsidR="00D152A4" w:rsidRPr="00CA4DA1" w:rsidRDefault="00D152A4" w:rsidP="00D152A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6B3F7" w14:textId="559C92B3" w:rsidR="00D152A4" w:rsidRPr="00CA4DA1" w:rsidRDefault="00D152A4" w:rsidP="00D152A4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80" w:type="dxa"/>
            <w:shd w:val="clear" w:color="auto" w:fill="auto"/>
          </w:tcPr>
          <w:p w14:paraId="69D2F3DA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1EC54" w14:textId="1554D564" w:rsidR="00D152A4" w:rsidRPr="00CA4DA1" w:rsidRDefault="00241439" w:rsidP="00D152A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62342F33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3ABD2" w14:textId="03F251EB" w:rsidR="00D152A4" w:rsidRPr="00CA4DA1" w:rsidRDefault="00241439" w:rsidP="0024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152A4"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32E3472B" w14:textId="77777777" w:rsidR="00D152A4" w:rsidRPr="00CA4DA1" w:rsidRDefault="00D152A4" w:rsidP="00D152A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E1915" w14:textId="7646AAF4" w:rsidR="00D152A4" w:rsidRPr="00CA4DA1" w:rsidRDefault="00D152A4" w:rsidP="00D152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41439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293A1D" w:rsidRPr="00CA4DA1" w14:paraId="1E8F8C05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1843C7B3" w14:textId="60BA2D55" w:rsidR="007D5318" w:rsidRPr="00CA4DA1" w:rsidRDefault="007D5318" w:rsidP="008E2ABC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B50D300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6BB90F2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4B48E1F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DBD1EEA" w14:textId="77777777" w:rsidR="00293A1D" w:rsidRPr="00CA4DA1" w:rsidRDefault="00293A1D" w:rsidP="00AB76B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B57E72D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4C7FF7" w14:textId="77777777" w:rsidR="00293A1D" w:rsidRPr="00CA4DA1" w:rsidRDefault="00293A1D" w:rsidP="00AB76B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2FD5FFAC" w14:textId="77777777" w:rsidR="00293A1D" w:rsidRPr="00CA4DA1" w:rsidRDefault="00293A1D" w:rsidP="00AB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FBE3443" w14:textId="77777777" w:rsidR="00293A1D" w:rsidRPr="00CA4DA1" w:rsidRDefault="00293A1D" w:rsidP="00AB76B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</w:tcPr>
          <w:p w14:paraId="7EE7D2D1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szCs w:val="22"/>
              </w:rPr>
            </w:pPr>
          </w:p>
        </w:tc>
      </w:tr>
      <w:tr w:rsidR="00BB3652" w:rsidRPr="00CA4DA1" w14:paraId="069A68B5" w14:textId="77777777" w:rsidTr="006C5F85">
        <w:trPr>
          <w:cantSplit/>
        </w:trPr>
        <w:tc>
          <w:tcPr>
            <w:tcW w:w="2790" w:type="dxa"/>
            <w:shd w:val="clear" w:color="auto" w:fill="auto"/>
          </w:tcPr>
          <w:p w14:paraId="03FB6B78" w14:textId="24BBC99B" w:rsidR="00BB3652" w:rsidRPr="00CA4DA1" w:rsidRDefault="00BB3652" w:rsidP="00BB365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516D"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14:paraId="5F56914A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10B4A7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76EF2C4D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0838AAC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16BB655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C3ED083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0D2388A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BCFBEDA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BD99E4B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652" w:rsidRPr="00CA4DA1" w14:paraId="6D8788E6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6CAFA9D7" w14:textId="1DFE7C1E" w:rsidR="00BB3652" w:rsidRPr="00CA4DA1" w:rsidRDefault="00D03E40" w:rsidP="00BB365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</w:tcPr>
          <w:p w14:paraId="2A137EE3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F7A5F4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A65329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D13DB7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394596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2F567E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B161927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CFF743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A4D9630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652" w:rsidRPr="00CA4DA1" w14:paraId="599EEE70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039BDB1E" w14:textId="77777777" w:rsidR="00BB3652" w:rsidRPr="00CA4DA1" w:rsidRDefault="00BB3652" w:rsidP="00D03E40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  <w:p w14:paraId="0D31AF3F" w14:textId="77777777" w:rsidR="00BB3652" w:rsidRPr="00CA4DA1" w:rsidRDefault="00BB3652" w:rsidP="00BB3652">
            <w:pPr>
              <w:tabs>
                <w:tab w:val="clear" w:pos="227"/>
                <w:tab w:val="left" w:pos="281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61CB0D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927B5" w14:textId="77777777" w:rsidR="00BB3652" w:rsidRPr="00CA4DA1" w:rsidRDefault="00BB3652" w:rsidP="00BB3652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53168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536C8" w14:textId="77777777" w:rsidR="00BB3652" w:rsidRPr="00CA4DA1" w:rsidRDefault="00BB3652" w:rsidP="00BB3652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33B84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F4540" w14:textId="77777777" w:rsidR="00BB3652" w:rsidRPr="00CA4DA1" w:rsidRDefault="00BB3652" w:rsidP="00BB3652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E049E4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F9F07" w14:textId="77777777" w:rsidR="00BB3652" w:rsidRPr="00CA4DA1" w:rsidRDefault="00BB3652" w:rsidP="00BB3652">
            <w:pPr>
              <w:pStyle w:val="acctfourfigures"/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A047F93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BB3652" w:rsidRPr="00CA4DA1" w14:paraId="3D6ADF8C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37055387" w14:textId="77777777" w:rsidR="00BB3652" w:rsidRPr="00CA4DA1" w:rsidRDefault="00BB3652" w:rsidP="00D03E40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626225B4" w14:textId="77777777" w:rsidR="00BB3652" w:rsidRPr="00CA4DA1" w:rsidRDefault="00BB3652" w:rsidP="00BB3652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A4D450D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3.50-4.60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5EFBAF" w14:textId="77777777" w:rsidR="00BB3652" w:rsidRPr="00CA4DA1" w:rsidRDefault="00BB3652" w:rsidP="00BB365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A3AFF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E61AFB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A600EC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7E53BE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5FA38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11D21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8973F79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BB3652" w:rsidRPr="00CA4DA1" w14:paraId="092871DC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480EC87D" w14:textId="77777777" w:rsidR="00BB3652" w:rsidRPr="00CA4DA1" w:rsidRDefault="00BB3652" w:rsidP="00D03E40">
            <w:pPr>
              <w:tabs>
                <w:tab w:val="clear" w:pos="227"/>
                <w:tab w:val="left" w:pos="15"/>
              </w:tabs>
              <w:spacing w:line="240" w:lineRule="auto"/>
              <w:ind w:left="180" w:hanging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48" w:type="dxa"/>
            <w:shd w:val="clear" w:color="auto" w:fill="auto"/>
          </w:tcPr>
          <w:p w14:paraId="7A2E39F3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0.94-5.25</w:t>
            </w:r>
          </w:p>
        </w:tc>
        <w:tc>
          <w:tcPr>
            <w:tcW w:w="180" w:type="dxa"/>
            <w:shd w:val="clear" w:color="auto" w:fill="auto"/>
          </w:tcPr>
          <w:p w14:paraId="5A72179C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0B115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439664AB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A0DF7D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80" w:type="dxa"/>
            <w:shd w:val="clear" w:color="auto" w:fill="auto"/>
          </w:tcPr>
          <w:p w14:paraId="65AAC9C6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40BAB70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BCC0DB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A3F4AE2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BB3652" w:rsidRPr="00CA4DA1" w14:paraId="7968010A" w14:textId="77777777" w:rsidTr="006C5F85">
        <w:trPr>
          <w:gridAfter w:val="6"/>
          <w:wAfter w:w="6114" w:type="dxa"/>
          <w:cantSplit/>
        </w:trPr>
        <w:tc>
          <w:tcPr>
            <w:tcW w:w="2790" w:type="dxa"/>
            <w:shd w:val="clear" w:color="auto" w:fill="auto"/>
          </w:tcPr>
          <w:p w14:paraId="6FA4A969" w14:textId="77777777" w:rsidR="00BB3652" w:rsidRPr="00CA4DA1" w:rsidRDefault="00BB3652" w:rsidP="00BB365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1B040C98" w14:textId="77777777" w:rsidR="00BB3652" w:rsidRPr="00CA4DA1" w:rsidRDefault="00BB3652" w:rsidP="00BB365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63E8FB" w14:textId="77777777" w:rsidR="00BB3652" w:rsidRPr="00CA4DA1" w:rsidRDefault="00BB3652" w:rsidP="00BB365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D9CC7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80" w:type="dxa"/>
            <w:shd w:val="clear" w:color="auto" w:fill="auto"/>
          </w:tcPr>
          <w:p w14:paraId="0AA475F5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DEE8D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80" w:type="dxa"/>
            <w:shd w:val="clear" w:color="auto" w:fill="auto"/>
          </w:tcPr>
          <w:p w14:paraId="62C57A0D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834F7" w14:textId="77777777" w:rsidR="00BB3652" w:rsidRPr="00CA4DA1" w:rsidRDefault="00BB3652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0344C552" w14:textId="77777777" w:rsidR="00BB3652" w:rsidRPr="00CA4DA1" w:rsidRDefault="00BB3652" w:rsidP="00BB365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8940" w14:textId="77777777" w:rsidR="00BB3652" w:rsidRPr="00CA4DA1" w:rsidRDefault="00BB3652" w:rsidP="00BB365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</w:tbl>
    <w:p w14:paraId="682A5720" w14:textId="25CA3C0E" w:rsidR="004F50A2" w:rsidRPr="00CA4DA1" w:rsidRDefault="004F50A2">
      <w:pPr>
        <w:rPr>
          <w:sz w:val="2"/>
          <w:szCs w:val="2"/>
        </w:rPr>
      </w:pPr>
    </w:p>
    <w:p w14:paraId="5A6EBD20" w14:textId="2CFD4173" w:rsidR="00837621" w:rsidRPr="00CA4DA1" w:rsidRDefault="00837621">
      <w:pPr>
        <w:rPr>
          <w:sz w:val="2"/>
          <w:szCs w:val="2"/>
        </w:rPr>
      </w:pPr>
    </w:p>
    <w:p w14:paraId="0AC4A522" w14:textId="34FFC05A" w:rsidR="008574D4" w:rsidRPr="00CA4DA1" w:rsidRDefault="008574D4">
      <w:pPr>
        <w:rPr>
          <w:sz w:val="2"/>
          <w:szCs w:val="2"/>
        </w:rPr>
      </w:pPr>
    </w:p>
    <w:p w14:paraId="5282FC9C" w14:textId="77777777" w:rsidR="008574D4" w:rsidRPr="00CA4DA1" w:rsidRDefault="008574D4">
      <w:pPr>
        <w:rPr>
          <w:sz w:val="2"/>
          <w:szCs w:val="2"/>
        </w:rPr>
      </w:pPr>
    </w:p>
    <w:p w14:paraId="56F68094" w14:textId="49AF995D" w:rsidR="00837621" w:rsidRPr="00CA4DA1" w:rsidRDefault="00837621">
      <w:pPr>
        <w:rPr>
          <w:sz w:val="2"/>
          <w:szCs w:val="2"/>
        </w:rPr>
      </w:pPr>
    </w:p>
    <w:p w14:paraId="709B5854" w14:textId="12987CAA" w:rsidR="00837621" w:rsidRPr="00CA4DA1" w:rsidRDefault="00837621">
      <w:pPr>
        <w:rPr>
          <w:sz w:val="2"/>
          <w:szCs w:val="2"/>
        </w:rPr>
      </w:pPr>
    </w:p>
    <w:p w14:paraId="7EF339D4" w14:textId="53FE836F" w:rsidR="00837621" w:rsidRPr="00CA4DA1" w:rsidRDefault="00837621">
      <w:pPr>
        <w:rPr>
          <w:sz w:val="2"/>
          <w:szCs w:val="2"/>
        </w:rPr>
      </w:pPr>
    </w:p>
    <w:p w14:paraId="66051842" w14:textId="6C807B22" w:rsidR="00837621" w:rsidRPr="00CA4DA1" w:rsidRDefault="00837621">
      <w:pPr>
        <w:rPr>
          <w:sz w:val="2"/>
          <w:szCs w:val="2"/>
        </w:rPr>
      </w:pPr>
    </w:p>
    <w:p w14:paraId="1800BB6B" w14:textId="6F22B948" w:rsidR="00837621" w:rsidRPr="00CA4DA1" w:rsidRDefault="00837621">
      <w:pPr>
        <w:rPr>
          <w:sz w:val="2"/>
          <w:szCs w:val="2"/>
        </w:rPr>
      </w:pPr>
    </w:p>
    <w:p w14:paraId="222AEEF4" w14:textId="77777777" w:rsidR="00837621" w:rsidRPr="00CA4DA1" w:rsidRDefault="00837621">
      <w:pPr>
        <w:rPr>
          <w:sz w:val="2"/>
          <w:szCs w:val="2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1260"/>
        <w:gridCol w:w="180"/>
        <w:gridCol w:w="990"/>
        <w:gridCol w:w="180"/>
        <w:gridCol w:w="1260"/>
        <w:gridCol w:w="180"/>
        <w:gridCol w:w="1008"/>
        <w:gridCol w:w="180"/>
        <w:gridCol w:w="1019"/>
      </w:tblGrid>
      <w:tr w:rsidR="00293A1D" w:rsidRPr="00CA4DA1" w14:paraId="14CCFB75" w14:textId="77777777" w:rsidTr="00D8686E">
        <w:trPr>
          <w:cantSplit/>
          <w:trHeight w:val="364"/>
          <w:tblHeader/>
        </w:trPr>
        <w:tc>
          <w:tcPr>
            <w:tcW w:w="2878" w:type="dxa"/>
            <w:shd w:val="clear" w:color="auto" w:fill="auto"/>
            <w:vAlign w:val="bottom"/>
          </w:tcPr>
          <w:p w14:paraId="3B5D6627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24C5DB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C7144F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0A630BEB" w14:textId="77777777" w:rsidR="00293A1D" w:rsidRPr="00CA4DA1" w:rsidRDefault="00293A1D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2F70" w:rsidRPr="00CA4DA1" w14:paraId="234F0DE1" w14:textId="77777777" w:rsidTr="00D8686E">
        <w:trPr>
          <w:cantSplit/>
          <w:trHeight w:val="364"/>
          <w:tblHeader/>
        </w:trPr>
        <w:tc>
          <w:tcPr>
            <w:tcW w:w="2878" w:type="dxa"/>
            <w:shd w:val="clear" w:color="auto" w:fill="auto"/>
            <w:vAlign w:val="bottom"/>
          </w:tcPr>
          <w:p w14:paraId="4E775216" w14:textId="77777777" w:rsidR="00092F70" w:rsidRPr="00CA4DA1" w:rsidRDefault="00092F70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94E81D" w14:textId="77777777" w:rsidR="00092F70" w:rsidRPr="00CA4DA1" w:rsidRDefault="00092F70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997D5F" w14:textId="77777777" w:rsidR="00092F70" w:rsidRPr="00CA4DA1" w:rsidRDefault="00092F70" w:rsidP="00AB76B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6B815F" w14:textId="51777CDF" w:rsidR="00092F70" w:rsidRPr="00CA4DA1" w:rsidRDefault="00092F70" w:rsidP="00AB76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326683" w:rsidRPr="00CA4DA1" w14:paraId="361C9046" w14:textId="77777777" w:rsidTr="00D8686E">
        <w:trPr>
          <w:cantSplit/>
          <w:trHeight w:val="364"/>
          <w:tblHeader/>
        </w:trPr>
        <w:tc>
          <w:tcPr>
            <w:tcW w:w="2878" w:type="dxa"/>
            <w:shd w:val="clear" w:color="auto" w:fill="auto"/>
            <w:vAlign w:val="bottom"/>
          </w:tcPr>
          <w:p w14:paraId="16D77D1D" w14:textId="77777777" w:rsidR="00326683" w:rsidRPr="00CA4DA1" w:rsidRDefault="00326683" w:rsidP="0032668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E7918F" w14:textId="343C3DF0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45C7F47D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FB3B93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B2939EA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9F92BD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CA4DA1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CD1022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F0E063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BDD0F5B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AA2E448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26683" w:rsidRPr="00CA4DA1" w14:paraId="15186C3D" w14:textId="77777777" w:rsidTr="006C5F85">
        <w:trPr>
          <w:cantSplit/>
          <w:trHeight w:val="364"/>
          <w:tblHeader/>
        </w:trPr>
        <w:tc>
          <w:tcPr>
            <w:tcW w:w="2878" w:type="dxa"/>
            <w:shd w:val="clear" w:color="auto" w:fill="auto"/>
            <w:vAlign w:val="bottom"/>
          </w:tcPr>
          <w:p w14:paraId="00D79969" w14:textId="6FCC5CBF" w:rsidR="00326683" w:rsidRPr="00CA4DA1" w:rsidRDefault="00326683" w:rsidP="0032668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6A250BA9" w14:textId="3A38CF4F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A3D4D48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CA7DE7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F4CC9FA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ED6B76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240806E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F8BF1BF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A4D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6C61AE9" w14:textId="77777777" w:rsidR="00326683" w:rsidRPr="00CA4DA1" w:rsidRDefault="00326683" w:rsidP="0032668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9030D0C" w14:textId="77777777" w:rsidR="00326683" w:rsidRPr="00CA4DA1" w:rsidRDefault="00326683" w:rsidP="003266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3A1D" w:rsidRPr="00CA4DA1" w14:paraId="280104F1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64FD22B2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28EBE4" w14:textId="77777777" w:rsidR="00293A1D" w:rsidRPr="00CA4DA1" w:rsidRDefault="00293A1D" w:rsidP="00AB76B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2EE72E0" w14:textId="77777777" w:rsidR="00293A1D" w:rsidRPr="00CA4DA1" w:rsidRDefault="00293A1D" w:rsidP="00AB76B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70B9EE8A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3A1D" w:rsidRPr="00CA4DA1" w14:paraId="57858E0C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4A275F1A" w14:textId="0F0F7BFF" w:rsidR="00293A1D" w:rsidRPr="00CA4DA1" w:rsidRDefault="00293A1D" w:rsidP="0083762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474C3F"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645B9"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3784235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90DC53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61134D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2E3ED3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2CF3EC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96ABAF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945114C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B55758" w14:textId="77777777" w:rsidR="00293A1D" w:rsidRPr="00CA4DA1" w:rsidRDefault="00293A1D" w:rsidP="00AB76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2CE4906E" w14:textId="77777777" w:rsidR="00293A1D" w:rsidRPr="00CA4DA1" w:rsidRDefault="00293A1D" w:rsidP="00AB76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439" w:rsidRPr="00CA4DA1" w14:paraId="77564220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39A74424" w14:textId="64516FF5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0EDF47D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C95054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1B7616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8E2673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65D860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2AC979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77FDE53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811F44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799837E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439" w:rsidRPr="00CA4DA1" w14:paraId="5C11F3A3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4333BF29" w14:textId="77777777" w:rsidR="00241439" w:rsidRPr="00CA4DA1" w:rsidRDefault="00241439" w:rsidP="00241439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  <w:p w14:paraId="33395359" w14:textId="77777777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F53CD" w14:textId="22260526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1.42</w:t>
            </w:r>
          </w:p>
        </w:tc>
        <w:tc>
          <w:tcPr>
            <w:tcW w:w="180" w:type="dxa"/>
            <w:shd w:val="clear" w:color="auto" w:fill="auto"/>
          </w:tcPr>
          <w:p w14:paraId="4D7EAA7A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5EDD58" w14:textId="493F8C3A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455E3656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575204" w14:textId="3831A1FA" w:rsidR="00241439" w:rsidRPr="00CA4DA1" w:rsidRDefault="00241439" w:rsidP="0024143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F235F4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0C8497" w14:textId="23B3FEAC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47827B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A655245" w14:textId="2287F16C" w:rsidR="00241439" w:rsidRPr="00CA4DA1" w:rsidRDefault="00241439" w:rsidP="0024143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241439" w:rsidRPr="00CA4DA1" w14:paraId="75DAAEA7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4F9056A9" w14:textId="77777777" w:rsidR="00241439" w:rsidRPr="00CA4DA1" w:rsidRDefault="00241439" w:rsidP="00241439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6F5961CA" w14:textId="77777777" w:rsidR="00241439" w:rsidRPr="00CA4DA1" w:rsidRDefault="00241439" w:rsidP="00241439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97EC3" w14:textId="7DCDF8A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4.10-4.60</w:t>
            </w:r>
          </w:p>
        </w:tc>
        <w:tc>
          <w:tcPr>
            <w:tcW w:w="180" w:type="dxa"/>
            <w:shd w:val="clear" w:color="auto" w:fill="auto"/>
          </w:tcPr>
          <w:p w14:paraId="2E50ECC3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97BA39" w14:textId="04EB13E4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FFE30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575D6B" w14:textId="222CFC36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8F42AC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78D84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ECCAE8" w14:textId="299A2702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10AD5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9798470" w14:textId="096244B3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241439" w:rsidRPr="00CA4DA1" w14:paraId="5579B22D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616B2112" w14:textId="77777777" w:rsidR="00241439" w:rsidRPr="00CA4DA1" w:rsidRDefault="00241439" w:rsidP="00BC7A7C">
            <w:pPr>
              <w:tabs>
                <w:tab w:val="clear" w:pos="227"/>
                <w:tab w:val="left" w:pos="15"/>
              </w:tabs>
              <w:spacing w:line="240" w:lineRule="auto"/>
              <w:ind w:left="180" w:hanging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65E098A9" w14:textId="2FED9F4A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0.94-5.25</w:t>
            </w:r>
          </w:p>
        </w:tc>
        <w:tc>
          <w:tcPr>
            <w:tcW w:w="180" w:type="dxa"/>
            <w:shd w:val="clear" w:color="auto" w:fill="auto"/>
          </w:tcPr>
          <w:p w14:paraId="744D8586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0868BA" w14:textId="06501726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26A69BF0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B8FD09" w14:textId="6E743E2A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33D01A9C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99B26E" w14:textId="37B3221C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5F050C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28516418" w14:textId="324377FE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16</w:t>
            </w:r>
            <w:r w:rsidR="008F42AC" w:rsidRPr="00CA4D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439" w:rsidRPr="00CA4DA1" w14:paraId="20808D07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38B550CC" w14:textId="77777777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EE983E5" w14:textId="7777777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759D3D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E1E13" w14:textId="6D13FFA2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180" w:type="dxa"/>
            <w:shd w:val="clear" w:color="auto" w:fill="auto"/>
          </w:tcPr>
          <w:p w14:paraId="4474B4EA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D5211" w14:textId="179C7FB4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F42AC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D5246F1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8738D" w14:textId="4332176B" w:rsidR="00241439" w:rsidRPr="00CA4DA1" w:rsidRDefault="00241439" w:rsidP="0024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F5C68E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F29BA" w14:textId="56ED72FD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8F42AC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241439" w:rsidRPr="00CA4DA1" w14:paraId="0EBB7FD0" w14:textId="77777777" w:rsidTr="006C5F85">
        <w:trPr>
          <w:cantSplit/>
          <w:trHeight w:val="83"/>
        </w:trPr>
        <w:tc>
          <w:tcPr>
            <w:tcW w:w="2878" w:type="dxa"/>
            <w:shd w:val="clear" w:color="auto" w:fill="auto"/>
          </w:tcPr>
          <w:p w14:paraId="7EAF11D1" w14:textId="70F876F2" w:rsidR="00241439" w:rsidRPr="00CA4DA1" w:rsidRDefault="00241439" w:rsidP="0024143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4B7BAF" w14:textId="77777777" w:rsidR="00241439" w:rsidRPr="00CA4DA1" w:rsidRDefault="00241439" w:rsidP="00241439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D4ACAE" w14:textId="77777777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40F193AF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241439" w:rsidRPr="00CA4DA1" w14:paraId="4B07A197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4A22FCDE" w14:textId="218C5668" w:rsidR="00241439" w:rsidRPr="00CA4DA1" w:rsidRDefault="00241439" w:rsidP="0083762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3B4BB43B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4DFE45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077CD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A0F267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8027B8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809091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036D289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78CA9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81C26C1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439" w:rsidRPr="00CA4DA1" w14:paraId="6901AAC7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7ECEF1C6" w14:textId="34202995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41E238D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46C457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E741ED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D918E8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9D6733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8D1773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DC95D70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12502F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369ABAEB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439" w:rsidRPr="00CA4DA1" w14:paraId="7F38F187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00017EB2" w14:textId="77777777" w:rsidR="00241439" w:rsidRPr="00CA4DA1" w:rsidRDefault="00241439" w:rsidP="00BC7A7C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  <w:p w14:paraId="54662371" w14:textId="77777777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6A8968" w14:textId="7777777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/>
              </w:rPr>
              <w:t>1.98</w:t>
            </w:r>
          </w:p>
        </w:tc>
        <w:tc>
          <w:tcPr>
            <w:tcW w:w="180" w:type="dxa"/>
            <w:shd w:val="clear" w:color="auto" w:fill="auto"/>
          </w:tcPr>
          <w:p w14:paraId="2B263CF0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C9B3A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19DBEA52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91525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6CFF9C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6F556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4ED335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40998D6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241439" w:rsidRPr="00CA4DA1" w14:paraId="2EB8FB4E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2C9EB151" w14:textId="77777777" w:rsidR="00241439" w:rsidRPr="00CA4DA1" w:rsidRDefault="00241439" w:rsidP="00BC7A7C">
            <w:pPr>
              <w:spacing w:line="240" w:lineRule="auto"/>
              <w:ind w:left="180" w:hanging="165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5F054671" w14:textId="77777777" w:rsidR="00241439" w:rsidRPr="00CA4DA1" w:rsidRDefault="00241439" w:rsidP="00241439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C4AF8" w14:textId="7777777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4.10-4.60</w:t>
            </w:r>
          </w:p>
        </w:tc>
        <w:tc>
          <w:tcPr>
            <w:tcW w:w="180" w:type="dxa"/>
            <w:shd w:val="clear" w:color="auto" w:fill="auto"/>
          </w:tcPr>
          <w:p w14:paraId="1D84F7D8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24D497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FC6465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451BC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04101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2ACDE8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2A1193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F11B82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241439" w:rsidRPr="00CA4DA1" w14:paraId="6EA67036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098DB834" w14:textId="77777777" w:rsidR="00241439" w:rsidRPr="00CA4DA1" w:rsidRDefault="00241439" w:rsidP="00BC7A7C">
            <w:pPr>
              <w:tabs>
                <w:tab w:val="clear" w:pos="227"/>
              </w:tabs>
              <w:spacing w:line="240" w:lineRule="auto"/>
              <w:ind w:left="180" w:hanging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1CE066B4" w14:textId="7777777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0.94-5.25</w:t>
            </w:r>
          </w:p>
        </w:tc>
        <w:tc>
          <w:tcPr>
            <w:tcW w:w="180" w:type="dxa"/>
            <w:shd w:val="clear" w:color="auto" w:fill="auto"/>
          </w:tcPr>
          <w:p w14:paraId="67D0C9A0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D3EED8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107EA7A4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F209E1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80" w:type="dxa"/>
            <w:shd w:val="clear" w:color="auto" w:fill="auto"/>
          </w:tcPr>
          <w:p w14:paraId="1171EBA3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697918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7865B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07CA1579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 191</w:t>
            </w:r>
          </w:p>
        </w:tc>
      </w:tr>
      <w:tr w:rsidR="00241439" w:rsidRPr="00CA4DA1" w14:paraId="0FED4CEF" w14:textId="77777777" w:rsidTr="006C5F85">
        <w:trPr>
          <w:cantSplit/>
        </w:trPr>
        <w:tc>
          <w:tcPr>
            <w:tcW w:w="2878" w:type="dxa"/>
            <w:shd w:val="clear" w:color="auto" w:fill="auto"/>
          </w:tcPr>
          <w:p w14:paraId="022BBCBC" w14:textId="77777777" w:rsidR="00241439" w:rsidRPr="00CA4DA1" w:rsidRDefault="00241439" w:rsidP="002414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2F4282D" w14:textId="77777777" w:rsidR="00241439" w:rsidRPr="00CA4DA1" w:rsidRDefault="00241439" w:rsidP="0024143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B622D0" w14:textId="77777777" w:rsidR="00241439" w:rsidRPr="00CA4DA1" w:rsidRDefault="00241439" w:rsidP="002414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25596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80" w:type="dxa"/>
            <w:shd w:val="clear" w:color="auto" w:fill="auto"/>
          </w:tcPr>
          <w:p w14:paraId="487A3508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15012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3179860D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6D74" w14:textId="77777777" w:rsidR="00241439" w:rsidRPr="00CA4DA1" w:rsidRDefault="00241439" w:rsidP="0024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2BAE9E" w14:textId="77777777" w:rsidR="00241439" w:rsidRPr="00CA4DA1" w:rsidRDefault="00241439" w:rsidP="00241439">
            <w:pPr>
              <w:pStyle w:val="acctfourfigures"/>
              <w:tabs>
                <w:tab w:val="decimal" w:pos="911"/>
              </w:tabs>
              <w:spacing w:line="240" w:lineRule="auto"/>
              <w:ind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6B511" w14:textId="77777777" w:rsidR="00241439" w:rsidRPr="00CA4DA1" w:rsidRDefault="00241439" w:rsidP="0024143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1DAD14B0" w14:textId="77777777" w:rsidR="00D34115" w:rsidRPr="00CA4DA1" w:rsidRDefault="00D34115" w:rsidP="00B43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FF6FB1" w14:textId="77777777" w:rsidR="00D23C0A" w:rsidRPr="00CA4DA1" w:rsidRDefault="007D3CA3" w:rsidP="00B43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 w:rsidR="00D23C0A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96CA547" w14:textId="77777777" w:rsidR="00D23C0A" w:rsidRPr="00CA4DA1" w:rsidRDefault="00D23C0A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0D75AC" w14:textId="77777777" w:rsidR="00106D63" w:rsidRPr="00CA4DA1" w:rsidRDefault="00A04E66" w:rsidP="00ED1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ซึ่งเกิดจากการนำเข้าวัตถุดิบ</w:t>
      </w:r>
      <w:r w:rsidRPr="00CA4DA1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CA4DA1">
        <w:rPr>
          <w:rFonts w:ascii="Angsana New" w:hAnsi="Angsana New"/>
          <w:sz w:val="30"/>
          <w:szCs w:val="30"/>
          <w:cs/>
        </w:rPr>
        <w:t>เป็นครั้งคราว</w:t>
      </w:r>
      <w:r w:rsidRPr="00CA4DA1">
        <w:rPr>
          <w:rFonts w:ascii="Angsana New" w:hAnsi="Angsana New" w:hint="cs"/>
          <w:sz w:val="30"/>
          <w:szCs w:val="30"/>
          <w:cs/>
        </w:rPr>
        <w:t>จากต่างประเทศ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="00875607" w:rsidRPr="00CA4DA1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กลุ่มบริษัทได้ทำสัญญาซื้อขายเงินตราต่างประเทศล่วงหน้า </w:t>
      </w:r>
      <w:r w:rsidRPr="00CA4DA1">
        <w:rPr>
          <w:rFonts w:ascii="Angsana New" w:hAnsi="Angsana New"/>
          <w:sz w:val="30"/>
          <w:szCs w:val="30"/>
          <w:cs/>
        </w:rPr>
        <w:t>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</w:t>
      </w:r>
      <w:r w:rsidR="00875607" w:rsidRPr="00CA4DA1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CA4DA1">
        <w:rPr>
          <w:rFonts w:ascii="Angsana New" w:hAnsi="Angsana New"/>
          <w:sz w:val="30"/>
          <w:szCs w:val="30"/>
          <w:cs/>
        </w:rPr>
        <w:t>ที่เป็นเงินตราต่างประเทศในงวดถัดไป</w:t>
      </w:r>
    </w:p>
    <w:p w14:paraId="291BC857" w14:textId="77777777" w:rsidR="00B4233D" w:rsidRPr="00CA4DA1" w:rsidRDefault="00B4233D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A192FD" w14:textId="452C0035" w:rsidR="00E44CE7" w:rsidRPr="00CA4DA1" w:rsidRDefault="00E44CE7" w:rsidP="0095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44CE7" w:rsidRPr="00CA4DA1" w:rsidSect="00DA6D0D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7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8"/>
        <w:gridCol w:w="1259"/>
        <w:gridCol w:w="236"/>
        <w:gridCol w:w="1350"/>
        <w:gridCol w:w="270"/>
        <w:gridCol w:w="1264"/>
        <w:gridCol w:w="236"/>
        <w:gridCol w:w="1237"/>
        <w:gridCol w:w="270"/>
        <w:gridCol w:w="1260"/>
        <w:gridCol w:w="270"/>
        <w:gridCol w:w="1260"/>
        <w:gridCol w:w="270"/>
        <w:gridCol w:w="1207"/>
      </w:tblGrid>
      <w:tr w:rsidR="00A65F52" w:rsidRPr="009F740D" w14:paraId="0F0D0272" w14:textId="77777777" w:rsidTr="003E0997">
        <w:trPr>
          <w:tblHeader/>
        </w:trPr>
        <w:tc>
          <w:tcPr>
            <w:tcW w:w="4318" w:type="dxa"/>
          </w:tcPr>
          <w:p w14:paraId="5E5092AE" w14:textId="77777777" w:rsidR="00A65F52" w:rsidRPr="009F740D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89" w:type="dxa"/>
            <w:gridSpan w:val="13"/>
          </w:tcPr>
          <w:p w14:paraId="50EF7FF7" w14:textId="4332FC9D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5F52" w:rsidRPr="009F740D" w14:paraId="63E4F690" w14:textId="77777777" w:rsidTr="003E0997">
        <w:trPr>
          <w:tblHeader/>
        </w:trPr>
        <w:tc>
          <w:tcPr>
            <w:tcW w:w="4318" w:type="dxa"/>
          </w:tcPr>
          <w:p w14:paraId="495458B4" w14:textId="77777777" w:rsidR="00A65F52" w:rsidRPr="009F740D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9" w:type="dxa"/>
            <w:gridSpan w:val="5"/>
          </w:tcPr>
          <w:p w14:paraId="138D8C39" w14:textId="77C4F17B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8491DC8" w14:textId="77777777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4" w:type="dxa"/>
            <w:gridSpan w:val="7"/>
          </w:tcPr>
          <w:p w14:paraId="26BAB600" w14:textId="0B3B3646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A65F52" w:rsidRPr="009F740D" w14:paraId="368A3188" w14:textId="77777777" w:rsidTr="003E0997">
        <w:trPr>
          <w:tblHeader/>
        </w:trPr>
        <w:tc>
          <w:tcPr>
            <w:tcW w:w="4318" w:type="dxa"/>
          </w:tcPr>
          <w:p w14:paraId="091EE496" w14:textId="115B52FF" w:rsidR="00A65F52" w:rsidRPr="009F740D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</w:t>
            </w:r>
            <w:r w:rsidR="000905B5"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  <w:p w14:paraId="445DD4F6" w14:textId="14E431E8" w:rsidR="00A65F52" w:rsidRPr="009F740D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ณ วันที่ </w:t>
            </w: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</w:tcPr>
          <w:p w14:paraId="57FABEA2" w14:textId="77777777" w:rsidR="00A65F52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7EB11893" w14:textId="4A4CFE44" w:rsidR="00A65F52" w:rsidRPr="009F740D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6B08BD0E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D3F26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63C3D" w14:textId="4957ADA4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A1D8D3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12B2347" w14:textId="799DE673" w:rsidR="00A65F52" w:rsidRPr="009F740D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37C69B2B" w14:textId="77777777" w:rsidR="00A65F52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2EF52FB0" w14:textId="593BA566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A244C3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E5FF1F" w14:textId="40FFC65D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4D0FCF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F2561" w14:textId="0285EB88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270" w:type="dxa"/>
          </w:tcPr>
          <w:p w14:paraId="7E79EE99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05D4B300" w14:textId="77777777" w:rsidR="00A65F52" w:rsidRPr="009F740D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15C21D2" w14:textId="055F777C" w:rsidR="00A65F52" w:rsidRPr="009F740D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44148" w:rsidRPr="009F740D" w14:paraId="0D6FDB8D" w14:textId="77777777" w:rsidTr="005A1117">
        <w:tc>
          <w:tcPr>
            <w:tcW w:w="4318" w:type="dxa"/>
          </w:tcPr>
          <w:p w14:paraId="602E7587" w14:textId="77777777" w:rsidR="00A44148" w:rsidRPr="009F740D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9" w:type="dxa"/>
            <w:gridSpan w:val="13"/>
            <w:vAlign w:val="bottom"/>
          </w:tcPr>
          <w:p w14:paraId="7BC9F2AD" w14:textId="110D9BC6" w:rsidR="00A44148" w:rsidRPr="009F740D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F74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F74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65F52" w:rsidRPr="009F740D" w14:paraId="6AF09C57" w14:textId="77777777" w:rsidTr="003E0997">
        <w:tc>
          <w:tcPr>
            <w:tcW w:w="4318" w:type="dxa"/>
          </w:tcPr>
          <w:p w14:paraId="2E5C2025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733E2968" w14:textId="517A54B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</w:p>
        </w:tc>
        <w:tc>
          <w:tcPr>
            <w:tcW w:w="236" w:type="dxa"/>
          </w:tcPr>
          <w:p w14:paraId="32C77092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365932" w14:textId="5D10C692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08A9EE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BD62A24" w14:textId="01A6CB6F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</w:p>
        </w:tc>
        <w:tc>
          <w:tcPr>
            <w:tcW w:w="236" w:type="dxa"/>
          </w:tcPr>
          <w:p w14:paraId="167D9196" w14:textId="7777777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1B8C4F" w14:textId="679EC3ED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20,705</w:t>
            </w:r>
          </w:p>
        </w:tc>
        <w:tc>
          <w:tcPr>
            <w:tcW w:w="270" w:type="dxa"/>
          </w:tcPr>
          <w:p w14:paraId="1CC75087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F3D759" w14:textId="181DE6C2" w:rsidR="00A65F52" w:rsidRPr="009F740D" w:rsidRDefault="00A65F52" w:rsidP="00754A7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27563" w14:textId="1CE4ADFF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E23C5" w14:textId="0324DFD6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 w:firstLine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EF703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406FBA5" w14:textId="69D2088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20,705</w:t>
            </w:r>
          </w:p>
        </w:tc>
      </w:tr>
      <w:tr w:rsidR="00A65F52" w:rsidRPr="009F740D" w14:paraId="49F1C07C" w14:textId="77777777" w:rsidTr="003E0997">
        <w:tc>
          <w:tcPr>
            <w:tcW w:w="4318" w:type="dxa"/>
          </w:tcPr>
          <w:p w14:paraId="2BAAA6AD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3FB715B" w14:textId="50CF42B9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236" w:type="dxa"/>
          </w:tcPr>
          <w:p w14:paraId="7038A193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9B655C" w14:textId="3A3F9510" w:rsidR="00A65F52" w:rsidRPr="009F740D" w:rsidRDefault="00A65F52" w:rsidP="00F80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2F8C560F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05605DCE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236" w:type="dxa"/>
          </w:tcPr>
          <w:p w14:paraId="3EEE83DD" w14:textId="7777777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C1FBDC6" w14:textId="34466932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7,007</w:t>
            </w:r>
          </w:p>
        </w:tc>
        <w:tc>
          <w:tcPr>
            <w:tcW w:w="270" w:type="dxa"/>
          </w:tcPr>
          <w:p w14:paraId="474C31C6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BD620" w14:textId="6F0765EC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78C03F40" w14:textId="24991E4A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4770CA" w14:textId="2C37E46E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9BEB6A6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471B9CC" w14:textId="40EDFBC1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8,406</w:t>
            </w:r>
          </w:p>
        </w:tc>
      </w:tr>
      <w:tr w:rsidR="00A65F52" w:rsidRPr="009F740D" w14:paraId="62727647" w14:textId="77777777" w:rsidTr="003E0997">
        <w:tc>
          <w:tcPr>
            <w:tcW w:w="4318" w:type="dxa"/>
          </w:tcPr>
          <w:p w14:paraId="5A7229A4" w14:textId="637D4973" w:rsidR="00A65F52" w:rsidRPr="009F740D" w:rsidRDefault="00A65F52" w:rsidP="00A65F52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1448FD7" w14:textId="265AA51E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14,420</w:t>
            </w:r>
          </w:p>
        </w:tc>
        <w:tc>
          <w:tcPr>
            <w:tcW w:w="236" w:type="dxa"/>
          </w:tcPr>
          <w:p w14:paraId="2E4F0732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59151A4C" w:rsidR="00A65F52" w:rsidRPr="009F740D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5F54819A" w14:textId="77777777" w:rsidR="00A65F52" w:rsidRPr="009F740D" w:rsidRDefault="00A65F52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074F8BEC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14,659</w:t>
            </w:r>
          </w:p>
        </w:tc>
        <w:tc>
          <w:tcPr>
            <w:tcW w:w="236" w:type="dxa"/>
          </w:tcPr>
          <w:p w14:paraId="0B9EC425" w14:textId="7777777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E9D183E" w14:textId="3DDDCE7D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27,712</w:t>
            </w:r>
          </w:p>
        </w:tc>
        <w:tc>
          <w:tcPr>
            <w:tcW w:w="270" w:type="dxa"/>
          </w:tcPr>
          <w:p w14:paraId="132D9335" w14:textId="7777777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9A6A01" w14:textId="5B108BA5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3BB7A883" w14:textId="29C249EA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886F4" w14:textId="773F5453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AEDFE8F" w14:textId="77777777" w:rsidR="00A65F52" w:rsidRPr="009F740D" w:rsidRDefault="00A65F52" w:rsidP="0075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374B651A" w14:textId="13474E24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29,111</w:t>
            </w:r>
          </w:p>
        </w:tc>
      </w:tr>
      <w:tr w:rsidR="00A65F52" w:rsidRPr="009F740D" w14:paraId="6FF416B9" w14:textId="77777777" w:rsidTr="003E0997">
        <w:tc>
          <w:tcPr>
            <w:tcW w:w="4318" w:type="dxa"/>
          </w:tcPr>
          <w:p w14:paraId="1269C7C9" w14:textId="7B4B499F" w:rsidR="00A65F52" w:rsidRPr="009F740D" w:rsidRDefault="00A65F52" w:rsidP="0047523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สัญญาซื้อเงินตราต่างประเทศ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   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40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259" w:type="dxa"/>
            <w:vAlign w:val="bottom"/>
          </w:tcPr>
          <w:p w14:paraId="5BC26802" w14:textId="60CBE779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1D027F" w14:textId="77777777" w:rsidR="00A65F52" w:rsidRPr="009F740D" w:rsidRDefault="00A65F52" w:rsidP="0047523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F59FF3" w14:textId="59086097" w:rsidR="00A65F52" w:rsidRPr="009F740D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30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091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05F0A3" w14:textId="77777777" w:rsidR="00A65F52" w:rsidRPr="009F740D" w:rsidRDefault="00A65F52" w:rsidP="0047523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DAF323A" w14:textId="0546FE8C" w:rsidR="00A65F52" w:rsidRPr="009F740D" w:rsidRDefault="009F1867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1867">
              <w:rPr>
                <w:rFonts w:asciiTheme="majorBidi" w:hAnsiTheme="majorBidi" w:cstheme="majorBidi"/>
                <w:sz w:val="28"/>
                <w:szCs w:val="28"/>
              </w:rPr>
              <w:t>(15,129</w:t>
            </w:r>
            <w:r w:rsidR="004E74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2986D6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526D25B" w14:textId="4E183284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(11,942)</w:t>
            </w:r>
          </w:p>
        </w:tc>
        <w:tc>
          <w:tcPr>
            <w:tcW w:w="270" w:type="dxa"/>
          </w:tcPr>
          <w:p w14:paraId="1C9BC8A7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084F14" w14:textId="7A3C79BC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85" w:firstLine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0CD7D" w14:textId="6C2D8305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B82BDA" w14:textId="5535A6FA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5" w:firstLine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6EBFE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E481FAD" w14:textId="2D7C52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(11,942)</w:t>
            </w:r>
          </w:p>
        </w:tc>
      </w:tr>
      <w:tr w:rsidR="00A65F52" w:rsidRPr="009F740D" w14:paraId="7A9AA641" w14:textId="77777777" w:rsidTr="003E0997">
        <w:tc>
          <w:tcPr>
            <w:tcW w:w="4318" w:type="dxa"/>
          </w:tcPr>
          <w:p w14:paraId="55AE23D0" w14:textId="3746D72B" w:rsidR="00A65F52" w:rsidRPr="009F740D" w:rsidRDefault="00A65F52" w:rsidP="0047523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3D5931D7" w:rsidR="00A65F52" w:rsidRPr="009F740D" w:rsidRDefault="00A65F52" w:rsidP="004E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14,420</w:t>
            </w:r>
          </w:p>
        </w:tc>
        <w:tc>
          <w:tcPr>
            <w:tcW w:w="236" w:type="dxa"/>
          </w:tcPr>
          <w:p w14:paraId="54825D40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0D292876" w:rsidR="00A65F52" w:rsidRPr="007017FB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030915"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0915"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</w:t>
            </w: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A7C6C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52B307C9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F1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9254BFD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582721B9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15,770</w:t>
            </w:r>
          </w:p>
        </w:tc>
        <w:tc>
          <w:tcPr>
            <w:tcW w:w="270" w:type="dxa"/>
          </w:tcPr>
          <w:p w14:paraId="524B6299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F97FDF" w14:textId="6A83969B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1D3A1F84" w14:textId="2D1F0B19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7D701" w14:textId="2A1535AF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8602937" w14:textId="77777777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53330C83" w:rsidR="00A65F52" w:rsidRPr="009F740D" w:rsidRDefault="00A65F52" w:rsidP="00475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17,169</w:t>
            </w:r>
          </w:p>
        </w:tc>
      </w:tr>
      <w:tr w:rsidR="00A65F52" w:rsidRPr="009F740D" w14:paraId="4367673D" w14:textId="77777777" w:rsidTr="003E0997">
        <w:trPr>
          <w:tblHeader/>
        </w:trPr>
        <w:tc>
          <w:tcPr>
            <w:tcW w:w="4318" w:type="dxa"/>
          </w:tcPr>
          <w:p w14:paraId="414DDF83" w14:textId="77777777" w:rsidR="00A65F52" w:rsidRPr="009F740D" w:rsidRDefault="00A65F52" w:rsidP="00F50AD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847476" w14:textId="77777777" w:rsidR="00A65F52" w:rsidRPr="009F740D" w:rsidRDefault="00A65F52" w:rsidP="00103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74C4D5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B003C8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F8C7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243634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6F2DC10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F13F6E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1B5547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33100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BAD49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38CA8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447D948" w14:textId="77777777" w:rsidR="00A65F52" w:rsidRPr="009F740D" w:rsidRDefault="00A65F52" w:rsidP="00FD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65F52" w:rsidRPr="009F740D" w14:paraId="41622576" w14:textId="77777777" w:rsidTr="003E0997">
        <w:trPr>
          <w:tblHeader/>
        </w:trPr>
        <w:tc>
          <w:tcPr>
            <w:tcW w:w="4318" w:type="dxa"/>
          </w:tcPr>
          <w:p w14:paraId="2B8D13C0" w14:textId="77777777" w:rsidR="00A65F52" w:rsidRPr="009F740D" w:rsidRDefault="00A65F52" w:rsidP="00F50AD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89" w:type="dxa"/>
            <w:gridSpan w:val="13"/>
          </w:tcPr>
          <w:p w14:paraId="6BE4BE37" w14:textId="5B222565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F52" w:rsidRPr="009F740D" w14:paraId="22E17E27" w14:textId="77777777" w:rsidTr="003E0997">
        <w:trPr>
          <w:tblHeader/>
        </w:trPr>
        <w:tc>
          <w:tcPr>
            <w:tcW w:w="4318" w:type="dxa"/>
          </w:tcPr>
          <w:p w14:paraId="150EB808" w14:textId="77777777" w:rsidR="00A65F52" w:rsidRPr="009F740D" w:rsidRDefault="00A65F52" w:rsidP="00F50AD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9" w:type="dxa"/>
            <w:gridSpan w:val="5"/>
          </w:tcPr>
          <w:p w14:paraId="0CEDC431" w14:textId="2A2AB2FD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236" w:type="dxa"/>
          </w:tcPr>
          <w:p w14:paraId="188C36E3" w14:textId="77777777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4" w:type="dxa"/>
            <w:gridSpan w:val="7"/>
          </w:tcPr>
          <w:p w14:paraId="153EBCE6" w14:textId="6E8E0CD4" w:rsidR="00A65F52" w:rsidRPr="009F740D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2561</w:t>
            </w:r>
          </w:p>
        </w:tc>
      </w:tr>
      <w:tr w:rsidR="003E0997" w:rsidRPr="009F740D" w14:paraId="255EF8BB" w14:textId="77777777" w:rsidTr="003E0997">
        <w:trPr>
          <w:tblHeader/>
        </w:trPr>
        <w:tc>
          <w:tcPr>
            <w:tcW w:w="4318" w:type="dxa"/>
          </w:tcPr>
          <w:p w14:paraId="238A70EC" w14:textId="3136A9FE" w:rsidR="003E0997" w:rsidRPr="009F740D" w:rsidRDefault="003E0997" w:rsidP="003E099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</w:p>
          <w:p w14:paraId="111AE361" w14:textId="77777777" w:rsidR="003E0997" w:rsidRPr="009F740D" w:rsidRDefault="003E0997" w:rsidP="003E0997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74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</w:tcPr>
          <w:p w14:paraId="3A160E1E" w14:textId="182C7FE8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B28660B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00D1A" w14:textId="232F73CC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37582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7FA7E3F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4BBDC2C" w14:textId="0FCA2C01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B11ABB5" w14:textId="7E339FD9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29440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5514C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9A6B14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A89DF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270" w:type="dxa"/>
          </w:tcPr>
          <w:p w14:paraId="0F582547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0EA1F4F2" w14:textId="77777777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8606711" w14:textId="763E9C96" w:rsidR="003E0997" w:rsidRPr="009F740D" w:rsidRDefault="003E0997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44148" w:rsidRPr="009F740D" w14:paraId="5FA48C8B" w14:textId="77777777" w:rsidTr="005A1117">
        <w:tc>
          <w:tcPr>
            <w:tcW w:w="4318" w:type="dxa"/>
          </w:tcPr>
          <w:p w14:paraId="4D55F4AB" w14:textId="77777777" w:rsidR="00A44148" w:rsidRPr="009F740D" w:rsidRDefault="00A44148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9" w:type="dxa"/>
            <w:gridSpan w:val="13"/>
            <w:vAlign w:val="bottom"/>
          </w:tcPr>
          <w:p w14:paraId="76EC3B1C" w14:textId="3C78EB90" w:rsidR="00A44148" w:rsidRPr="009F740D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F74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F74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65F52" w:rsidRPr="009F740D" w14:paraId="1DF06E4C" w14:textId="77777777" w:rsidTr="003E0997">
        <w:tc>
          <w:tcPr>
            <w:tcW w:w="4318" w:type="dxa"/>
          </w:tcPr>
          <w:p w14:paraId="079FC0BD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16B1CCF5" w14:textId="4EA1ED5E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</w:p>
        </w:tc>
        <w:tc>
          <w:tcPr>
            <w:tcW w:w="236" w:type="dxa"/>
          </w:tcPr>
          <w:p w14:paraId="3E10929E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59968" w14:textId="124C2429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AF4BC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8BB1FB8" w14:textId="30F1957E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</w:p>
        </w:tc>
        <w:tc>
          <w:tcPr>
            <w:tcW w:w="236" w:type="dxa"/>
          </w:tcPr>
          <w:p w14:paraId="6DBCB347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B369809" w14:textId="07B6C714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10,310</w:t>
            </w:r>
          </w:p>
        </w:tc>
        <w:tc>
          <w:tcPr>
            <w:tcW w:w="270" w:type="dxa"/>
          </w:tcPr>
          <w:p w14:paraId="78738B2D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AF2B92" w14:textId="0DBB3C05" w:rsidR="00A65F52" w:rsidRPr="009F740D" w:rsidRDefault="00A65F52" w:rsidP="009D7616">
            <w:pPr>
              <w:pStyle w:val="BodyText"/>
              <w:spacing w:after="0"/>
              <w:ind w:right="-405" w:firstLine="6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273B01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0F93B1" w14:textId="62FA56E5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-105" w:firstLine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A1D0BA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20D17133" w14:textId="3A96EC23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10,310</w:t>
            </w:r>
          </w:p>
        </w:tc>
      </w:tr>
      <w:tr w:rsidR="00A65F52" w:rsidRPr="009F740D" w14:paraId="1D29E410" w14:textId="77777777" w:rsidTr="003E0997">
        <w:tc>
          <w:tcPr>
            <w:tcW w:w="4318" w:type="dxa"/>
          </w:tcPr>
          <w:p w14:paraId="2BC41900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CFFE21B" w14:textId="1F64217A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236" w:type="dxa"/>
          </w:tcPr>
          <w:p w14:paraId="1F91D5C4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C27D45" w14:textId="416707BC" w:rsidR="00A65F52" w:rsidRPr="009F740D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184C9B55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111E9C5E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236" w:type="dxa"/>
          </w:tcPr>
          <w:p w14:paraId="37BA491E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093DF04" w14:textId="043ABFF1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7,007</w:t>
            </w:r>
          </w:p>
        </w:tc>
        <w:tc>
          <w:tcPr>
            <w:tcW w:w="270" w:type="dxa"/>
          </w:tcPr>
          <w:p w14:paraId="43DF4B22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23769" w14:textId="5CE22929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35249734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C97A7C" w14:textId="6B51F4F7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76CC3A8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29AF15A" w14:textId="422F9739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8,406</w:t>
            </w:r>
          </w:p>
        </w:tc>
      </w:tr>
      <w:tr w:rsidR="00A65F52" w:rsidRPr="009F740D" w14:paraId="015E40F7" w14:textId="77777777" w:rsidTr="003E0997">
        <w:tc>
          <w:tcPr>
            <w:tcW w:w="4318" w:type="dxa"/>
          </w:tcPr>
          <w:p w14:paraId="1CD83DAD" w14:textId="332CC978" w:rsidR="00A65F52" w:rsidRPr="009F740D" w:rsidRDefault="00A65F52" w:rsidP="00161FE7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EC2E6B2" w14:textId="5E616C1B" w:rsidR="00A65F52" w:rsidRPr="009F740D" w:rsidRDefault="00A65F52" w:rsidP="004E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14,420</w:t>
            </w:r>
          </w:p>
        </w:tc>
        <w:tc>
          <w:tcPr>
            <w:tcW w:w="236" w:type="dxa"/>
          </w:tcPr>
          <w:p w14:paraId="06191422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5A7D3D38" w:rsidR="00A65F52" w:rsidRPr="009F740D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4D87D1B5" w14:textId="77777777" w:rsidR="00A65F52" w:rsidRPr="009F740D" w:rsidRDefault="00A65F52" w:rsidP="009D76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1E6DDE76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14,659</w:t>
            </w:r>
          </w:p>
        </w:tc>
        <w:tc>
          <w:tcPr>
            <w:tcW w:w="236" w:type="dxa"/>
          </w:tcPr>
          <w:p w14:paraId="3091D7E3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613FE06" w14:textId="5F560096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17,317</w:t>
            </w:r>
          </w:p>
        </w:tc>
        <w:tc>
          <w:tcPr>
            <w:tcW w:w="270" w:type="dxa"/>
          </w:tcPr>
          <w:p w14:paraId="28050EDD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17F03A" w14:textId="1AD15E0E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6267C6E5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639A0" w14:textId="6D11F688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B1D8153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5F70A98" w14:textId="65FA8605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18,716</w:t>
            </w:r>
          </w:p>
        </w:tc>
      </w:tr>
      <w:tr w:rsidR="00A65F52" w:rsidRPr="009F740D" w14:paraId="15D628A4" w14:textId="77777777" w:rsidTr="003E0997">
        <w:tc>
          <w:tcPr>
            <w:tcW w:w="4318" w:type="dxa"/>
          </w:tcPr>
          <w:p w14:paraId="29BF2B10" w14:textId="66D8BDCF" w:rsidR="00A65F52" w:rsidRPr="009F740D" w:rsidRDefault="00A65F52" w:rsidP="009D761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สัญญาซื้อเงินตราต่างประเทศ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   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40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       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259" w:type="dxa"/>
            <w:vAlign w:val="bottom"/>
          </w:tcPr>
          <w:p w14:paraId="25E3DC1B" w14:textId="77FC2902" w:rsidR="00A65F52" w:rsidRPr="009F740D" w:rsidRDefault="00A65F52" w:rsidP="00DB0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FC2BD" w14:textId="77777777" w:rsidR="00A65F52" w:rsidRPr="009F740D" w:rsidRDefault="00A65F52" w:rsidP="009D761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E98B7" w14:textId="552F5784" w:rsidR="00A65F52" w:rsidRPr="009F740D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E09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0997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9F74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1565F9" w14:textId="77777777" w:rsidR="00A65F52" w:rsidRPr="009F740D" w:rsidRDefault="00A65F52" w:rsidP="009D761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BFCFCCD" w14:textId="7C84B089" w:rsidR="00A65F52" w:rsidRPr="009F740D" w:rsidRDefault="009F1867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  <w:r w:rsidRPr="009F1867">
              <w:rPr>
                <w:rFonts w:asciiTheme="majorBidi" w:hAnsiTheme="majorBidi" w:cstheme="majorBidi"/>
                <w:sz w:val="28"/>
                <w:szCs w:val="28"/>
              </w:rPr>
              <w:t>(15,129)</w:t>
            </w:r>
          </w:p>
        </w:tc>
        <w:tc>
          <w:tcPr>
            <w:tcW w:w="236" w:type="dxa"/>
          </w:tcPr>
          <w:p w14:paraId="637B3EE7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291CA2" w14:textId="69D2DB6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3C17DD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6C6F26" w14:textId="40FC6774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70" w:type="dxa"/>
          </w:tcPr>
          <w:p w14:paraId="1CF0D3EE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FF241B" w14:textId="58BFDF02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firstLine="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20190710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B30AFD3" w14:textId="71CD48A3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5F52" w:rsidRPr="009F740D" w14:paraId="268A470C" w14:textId="77777777" w:rsidTr="003E0997">
        <w:tc>
          <w:tcPr>
            <w:tcW w:w="4318" w:type="dxa"/>
          </w:tcPr>
          <w:p w14:paraId="681CE66C" w14:textId="52E16A64" w:rsidR="00A65F52" w:rsidRPr="009F740D" w:rsidRDefault="00A65F52" w:rsidP="009D761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1BB7F825" w:rsidR="00A65F52" w:rsidRPr="009F740D" w:rsidRDefault="00A65F52" w:rsidP="004E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14,420</w:t>
            </w:r>
          </w:p>
        </w:tc>
        <w:tc>
          <w:tcPr>
            <w:tcW w:w="236" w:type="dxa"/>
          </w:tcPr>
          <w:p w14:paraId="759E00F9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74B9C41C" w:rsidR="00A65F52" w:rsidRPr="007017FB" w:rsidRDefault="00A65F52" w:rsidP="00701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3E0997"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997"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</w:t>
            </w:r>
            <w:r w:rsidRPr="007017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FCB05A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448F5B76" w:rsidR="00A65F52" w:rsidRPr="009F740D" w:rsidRDefault="00A65F52" w:rsidP="009F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F1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6BC6C22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3A155CE0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17,317</w:t>
            </w:r>
          </w:p>
        </w:tc>
        <w:tc>
          <w:tcPr>
            <w:tcW w:w="270" w:type="dxa"/>
          </w:tcPr>
          <w:p w14:paraId="55B5EE03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8D596" w14:textId="00E89321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1,389</w:t>
            </w:r>
          </w:p>
        </w:tc>
        <w:tc>
          <w:tcPr>
            <w:tcW w:w="270" w:type="dxa"/>
          </w:tcPr>
          <w:p w14:paraId="19A6B5EF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E4E85" w14:textId="7561044B" w:rsidR="00A65F52" w:rsidRPr="009F740D" w:rsidRDefault="00A65F52" w:rsidP="007E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336FCBC" w14:textId="77777777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353BF973" w:rsidR="00A65F52" w:rsidRPr="009F740D" w:rsidRDefault="00A65F52" w:rsidP="009D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18,716</w:t>
            </w:r>
          </w:p>
        </w:tc>
      </w:tr>
    </w:tbl>
    <w:p w14:paraId="5902C8C8" w14:textId="69997BA1" w:rsidR="002771D4" w:rsidRPr="00CA4DA1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CA4DA1" w:rsidSect="00E44CE7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251682CE" w14:textId="77777777" w:rsidR="00D23C0A" w:rsidRPr="00CA4DA1" w:rsidRDefault="00D23C0A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6BA4D440" w14:textId="77777777" w:rsidR="00D23C0A" w:rsidRPr="00CA4DA1" w:rsidRDefault="00D23C0A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/>
          <w:sz w:val="22"/>
          <w:szCs w:val="22"/>
        </w:rPr>
      </w:pPr>
    </w:p>
    <w:p w14:paraId="2D6F9D07" w14:textId="10C537BA" w:rsidR="00D23C0A" w:rsidRPr="00CA4DA1" w:rsidRDefault="0098093D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ความเสี่ยงทางด้านสินเชื่อ</w:t>
      </w:r>
      <w:r w:rsidR="00D23C0A" w:rsidRPr="00CA4DA1">
        <w:rPr>
          <w:rFonts w:ascii="Angsana New" w:hAnsi="Angsana New"/>
          <w:sz w:val="30"/>
          <w:szCs w:val="30"/>
          <w:cs/>
        </w:rPr>
        <w:t>คือ</w:t>
      </w:r>
      <w:r w:rsidR="00CC58F7" w:rsidRPr="00CA4DA1">
        <w:rPr>
          <w:rFonts w:ascii="Angsana New" w:hAnsi="Angsana New" w:hint="cs"/>
          <w:sz w:val="30"/>
          <w:szCs w:val="30"/>
          <w:cs/>
        </w:rPr>
        <w:t>ผลขาดทุนที่อาจเกิดขึ้นจากการ</w:t>
      </w:r>
      <w:r w:rsidR="00D23C0A" w:rsidRPr="00CA4DA1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 w:rsidR="00D23C0A" w:rsidRPr="00CA4DA1">
        <w:rPr>
          <w:rFonts w:ascii="Angsana New" w:hAnsi="Angsana New" w:hint="cs"/>
          <w:sz w:val="30"/>
          <w:szCs w:val="30"/>
          <w:cs/>
        </w:rPr>
        <w:t>กลุ่ม</w:t>
      </w:r>
      <w:r w:rsidR="00D23C0A" w:rsidRPr="00CA4DA1">
        <w:rPr>
          <w:rFonts w:ascii="Angsana New" w:hAnsi="Angsana New"/>
          <w:sz w:val="30"/>
          <w:szCs w:val="30"/>
          <w:cs/>
        </w:rPr>
        <w:t>บริษัทตามเงื่อนไขที่ตกลงไว้เมื่อครบกำหนด</w:t>
      </w:r>
    </w:p>
    <w:p w14:paraId="2DE7E019" w14:textId="77777777" w:rsidR="003F4EB6" w:rsidRPr="00CA4DA1" w:rsidRDefault="003F4EB6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338CEEA8" w14:textId="77777777" w:rsidR="00ED1403" w:rsidRPr="00CA4DA1" w:rsidRDefault="00D23C0A" w:rsidP="00841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="003F4EC9" w:rsidRPr="00CA4DA1">
        <w:rPr>
          <w:rFonts w:ascii="Angsana New" w:hAnsi="Angsana New" w:hint="cs"/>
          <w:sz w:val="30"/>
          <w:szCs w:val="30"/>
          <w:cs/>
        </w:rPr>
        <w:t>อย่าง</w:t>
      </w:r>
      <w:r w:rsidR="0098093D" w:rsidRPr="00CA4DA1">
        <w:rPr>
          <w:rFonts w:ascii="Angsana New" w:hAnsi="Angsana New"/>
          <w:sz w:val="30"/>
          <w:szCs w:val="30"/>
          <w:cs/>
        </w:rPr>
        <w:t>สม่ำเสมอโดยการวิเคราะห์ฐานะ</w:t>
      </w:r>
      <w:r w:rsidRPr="00CA4DA1">
        <w:rPr>
          <w:rFonts w:ascii="Angsana New" w:hAnsi="Angsana New"/>
          <w:sz w:val="30"/>
          <w:szCs w:val="30"/>
          <w:cs/>
        </w:rPr>
        <w:t>การเงินของลูกค้าทุกรายที่ขอวงเงินสินเชื่อในระดับหนึ่งๆ 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</w:t>
      </w:r>
      <w:r w:rsidRPr="00CA4DA1">
        <w:rPr>
          <w:rFonts w:ascii="Angsana New" w:hAnsi="Angsana New" w:hint="cs"/>
          <w:sz w:val="30"/>
          <w:szCs w:val="30"/>
          <w:cs/>
        </w:rPr>
        <w:t>บแสดงฐานะการเงิน</w:t>
      </w:r>
      <w:r w:rsidRPr="00CA4DA1">
        <w:rPr>
          <w:rFonts w:ascii="Angsana New" w:hAnsi="Angsana New"/>
          <w:sz w:val="30"/>
          <w:szCs w:val="30"/>
          <w:cs/>
        </w:rPr>
        <w:t xml:space="preserve"> อย่างไรก็ตามเนื่องจาก</w:t>
      </w: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บริษัทมีฐานลูกค้าจำนวนมาก ฝ่ายบริหารไม่คาดว่าจะเกิดผลเสียหายที่มีสาระสำคัญจากการเก็บหนี้ไม่ได้</w:t>
      </w:r>
    </w:p>
    <w:p w14:paraId="40AC7920" w14:textId="77777777" w:rsidR="000F0D40" w:rsidRPr="00CA4DA1" w:rsidRDefault="000F0D40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3AF8F27" w14:textId="77777777" w:rsidR="00D23C0A" w:rsidRPr="00CA4DA1" w:rsidRDefault="00D23C0A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14:paraId="71138C6E" w14:textId="77777777" w:rsidR="00D23C0A" w:rsidRPr="00CA4DA1" w:rsidRDefault="00D23C0A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5FF39D2" w14:textId="77777777" w:rsidR="00D23C0A" w:rsidRPr="00CA4DA1" w:rsidRDefault="00D23C0A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CA4DA1">
        <w:rPr>
          <w:rFonts w:ascii="Angsana New" w:hAnsi="Angsana New" w:hint="cs"/>
          <w:sz w:val="30"/>
          <w:szCs w:val="30"/>
          <w:cs/>
        </w:rPr>
        <w:t xml:space="preserve">    </w:t>
      </w:r>
      <w:r w:rsidRPr="00CA4DA1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</w:t>
      </w:r>
      <w:r w:rsidR="00425F4E" w:rsidRPr="00CA4DA1">
        <w:rPr>
          <w:rFonts w:ascii="Angsana New" w:hAnsi="Angsana New" w:hint="cs"/>
          <w:sz w:val="30"/>
          <w:szCs w:val="30"/>
          <w:cs/>
        </w:rPr>
        <w:t>กลุ่ม</w:t>
      </w:r>
      <w:r w:rsidRPr="00CA4DA1">
        <w:rPr>
          <w:rFonts w:ascii="Angsana New" w:hAnsi="Angsana New"/>
          <w:sz w:val="30"/>
          <w:szCs w:val="30"/>
          <w:cs/>
        </w:rPr>
        <w:t>บริษัท และเพื่อทำให้ผลกระทบจากความผันผวนของกระแสเงินสดลดลง</w:t>
      </w:r>
    </w:p>
    <w:p w14:paraId="775CEFC6" w14:textId="77777777" w:rsidR="001C4244" w:rsidRPr="00CA4DA1" w:rsidRDefault="001C4244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35E01E0" w14:textId="63E2301F" w:rsidR="00481470" w:rsidRPr="00CA4DA1" w:rsidRDefault="00481470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="002E3968"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  <w:r w:rsidRPr="00CA4DA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87AB63C" w14:textId="77777777" w:rsidR="00481470" w:rsidRPr="00CA4DA1" w:rsidRDefault="00481470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6ADD6B0" w14:textId="77777777" w:rsidR="00457176" w:rsidRPr="00CA4DA1" w:rsidRDefault="00152C64" w:rsidP="00637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6556C0" w:rsidRPr="00CA4DA1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CA4DA1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612154D" w14:textId="77777777" w:rsidR="00152C64" w:rsidRPr="00CA4DA1" w:rsidRDefault="00152C64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tbl>
      <w:tblPr>
        <w:tblW w:w="93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94"/>
        <w:gridCol w:w="178"/>
        <w:gridCol w:w="902"/>
        <w:gridCol w:w="178"/>
        <w:gridCol w:w="900"/>
        <w:gridCol w:w="180"/>
        <w:gridCol w:w="990"/>
        <w:gridCol w:w="180"/>
        <w:gridCol w:w="992"/>
      </w:tblGrid>
      <w:tr w:rsidR="0074659F" w:rsidRPr="00CA4DA1" w14:paraId="69DFDF43" w14:textId="77777777" w:rsidTr="009D17D5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6EC7EC02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06B5FC0C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E92FA75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  <w:vAlign w:val="bottom"/>
          </w:tcPr>
          <w:p w14:paraId="379F006B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4659F" w:rsidRPr="00CA4DA1" w14:paraId="177279CE" w14:textId="77777777" w:rsidTr="009D17D5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4C84F7BD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2420E4CE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1CF66FD4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CEC50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41BA9" w:rsidRPr="00CA4DA1" w14:paraId="70B1602E" w14:textId="77777777" w:rsidTr="00310406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1DB784EB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72DDE0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5B69E2F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29DF59AD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8800B33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3A9D0F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A83A44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D0192D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46277FE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A1F7EF" w14:textId="77777777" w:rsidR="0074659F" w:rsidRPr="00CA4DA1" w:rsidRDefault="0074659F" w:rsidP="00C8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59F" w:rsidRPr="00CA4DA1" w14:paraId="4E660E5E" w14:textId="77777777" w:rsidTr="009D17D5">
        <w:trPr>
          <w:tblHeader/>
        </w:trPr>
        <w:tc>
          <w:tcPr>
            <w:tcW w:w="3600" w:type="dxa"/>
            <w:shd w:val="clear" w:color="auto" w:fill="auto"/>
          </w:tcPr>
          <w:p w14:paraId="5FC3C9DB" w14:textId="77777777" w:rsidR="0074659F" w:rsidRPr="00CA4DA1" w:rsidRDefault="0074659F" w:rsidP="00C87EF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23CE37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9AB1740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</w:tcPr>
          <w:p w14:paraId="33A7FB72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BA9" w:rsidRPr="00CA4DA1" w14:paraId="0E4D9E7D" w14:textId="77777777" w:rsidTr="00310406">
        <w:tc>
          <w:tcPr>
            <w:tcW w:w="3600" w:type="dxa"/>
            <w:shd w:val="clear" w:color="auto" w:fill="auto"/>
          </w:tcPr>
          <w:p w14:paraId="3C4210B4" w14:textId="77777777" w:rsidR="0074659F" w:rsidRPr="00CA4DA1" w:rsidRDefault="0074659F" w:rsidP="00A511E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D4C66" w:rsidRPr="00CA4DA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645B9"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94" w:type="dxa"/>
          </w:tcPr>
          <w:p w14:paraId="4D879A17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2F2FE2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B4CCE8A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9C4B05" w14:textId="77777777" w:rsidR="0074659F" w:rsidRPr="00CA4DA1" w:rsidRDefault="0074659F" w:rsidP="00C87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F6ABD9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2B840B" w14:textId="77777777" w:rsidR="0074659F" w:rsidRPr="00CA4DA1" w:rsidRDefault="0074659F" w:rsidP="00C87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75562A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775DA0" w14:textId="77777777" w:rsidR="0074659F" w:rsidRPr="00CA4DA1" w:rsidRDefault="0074659F" w:rsidP="00C87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4FB131" w14:textId="77777777" w:rsidR="0074659F" w:rsidRPr="00CA4DA1" w:rsidRDefault="0074659F" w:rsidP="00C8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C64" w:rsidRPr="00CA4DA1" w14:paraId="048B6A8C" w14:textId="77777777" w:rsidTr="00310406">
        <w:tc>
          <w:tcPr>
            <w:tcW w:w="3600" w:type="dxa"/>
          </w:tcPr>
          <w:p w14:paraId="52C5D449" w14:textId="77777777" w:rsidR="00152C64" w:rsidRPr="00CA4DA1" w:rsidRDefault="00A341BE" w:rsidP="002862E0">
            <w:pPr>
              <w:tabs>
                <w:tab w:val="clear" w:pos="227"/>
                <w:tab w:val="left" w:pos="360"/>
                <w:tab w:val="decimal" w:pos="510"/>
              </w:tabs>
              <w:ind w:left="270" w:hanging="259"/>
              <w:rPr>
                <w:b/>
                <w:bCs/>
                <w:i/>
                <w:i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14:paraId="0A6DDB2D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37DFAFB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3123A6A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D57B611" w14:textId="77777777" w:rsidR="00152C64" w:rsidRPr="00CA4DA1" w:rsidRDefault="00152C64" w:rsidP="00152C6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F0A7E8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665842" w14:textId="77777777" w:rsidR="00152C64" w:rsidRPr="00CA4DA1" w:rsidRDefault="00152C64" w:rsidP="00152C6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54A1D0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D06720" w14:textId="77777777" w:rsidR="00152C64" w:rsidRPr="00CA4DA1" w:rsidRDefault="00152C64" w:rsidP="00152C6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112A2A" w14:textId="77777777" w:rsidR="00152C64" w:rsidRPr="00CA4DA1" w:rsidRDefault="00152C64" w:rsidP="00152C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281" w:rsidRPr="00CA4DA1" w14:paraId="3AB7174D" w14:textId="77777777" w:rsidTr="00310406">
        <w:tc>
          <w:tcPr>
            <w:tcW w:w="3600" w:type="dxa"/>
            <w:vAlign w:val="bottom"/>
          </w:tcPr>
          <w:p w14:paraId="738335CD" w14:textId="77777777" w:rsidR="00310281" w:rsidRPr="00CA4DA1" w:rsidRDefault="00310281" w:rsidP="002862E0">
            <w:pPr>
              <w:tabs>
                <w:tab w:val="clear" w:pos="5387"/>
              </w:tabs>
              <w:ind w:left="191" w:hanging="180"/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4" w:type="dxa"/>
            <w:vAlign w:val="bottom"/>
          </w:tcPr>
          <w:p w14:paraId="0BB3FB7A" w14:textId="6A2B5B96" w:rsidR="00310281" w:rsidRPr="00CA4DA1" w:rsidRDefault="007A32B3" w:rsidP="00310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11,914</w:t>
            </w:r>
          </w:p>
        </w:tc>
        <w:tc>
          <w:tcPr>
            <w:tcW w:w="178" w:type="dxa"/>
            <w:vAlign w:val="bottom"/>
          </w:tcPr>
          <w:p w14:paraId="12C3307E" w14:textId="77777777" w:rsidR="00310281" w:rsidRPr="00CA4DA1" w:rsidRDefault="00310281" w:rsidP="0031028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65281BF3" w14:textId="1C658307" w:rsidR="00310281" w:rsidRPr="00CA4DA1" w:rsidRDefault="007A32B3" w:rsidP="0031028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C532BC" w14:textId="77777777" w:rsidR="00310281" w:rsidRPr="00CA4DA1" w:rsidRDefault="00310281" w:rsidP="0031028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3840FE" w14:textId="7727B6C5" w:rsidR="00310281" w:rsidRPr="00CA4DA1" w:rsidRDefault="007A32B3" w:rsidP="00310281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11,914</w:t>
            </w:r>
          </w:p>
        </w:tc>
        <w:tc>
          <w:tcPr>
            <w:tcW w:w="180" w:type="dxa"/>
            <w:vAlign w:val="bottom"/>
          </w:tcPr>
          <w:p w14:paraId="4F22434A" w14:textId="77777777" w:rsidR="00310281" w:rsidRPr="00CA4DA1" w:rsidRDefault="00310281" w:rsidP="00310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7C40D3" w14:textId="499B990E" w:rsidR="00310281" w:rsidRPr="00CA4DA1" w:rsidRDefault="007A32B3" w:rsidP="0031028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CFE1C6" w14:textId="77777777" w:rsidR="00310281" w:rsidRPr="00CA4DA1" w:rsidRDefault="00310281" w:rsidP="00310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7156456" w14:textId="16B6CAD8" w:rsidR="00310281" w:rsidRPr="00CA4DA1" w:rsidRDefault="007A32B3" w:rsidP="0031028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11,914</w:t>
            </w:r>
          </w:p>
        </w:tc>
      </w:tr>
      <w:tr w:rsidR="00914150" w:rsidRPr="00CA4DA1" w14:paraId="39859AED" w14:textId="77777777" w:rsidTr="00310406">
        <w:tc>
          <w:tcPr>
            <w:tcW w:w="3600" w:type="dxa"/>
            <w:vAlign w:val="bottom"/>
          </w:tcPr>
          <w:p w14:paraId="1D05B992" w14:textId="77777777" w:rsidR="00914150" w:rsidRPr="00CA4DA1" w:rsidRDefault="00914150" w:rsidP="002862E0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7FACCC49" w14:textId="6DF709AC" w:rsidR="00914150" w:rsidRPr="00CA4DA1" w:rsidRDefault="007A32B3" w:rsidP="009141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78" w:type="dxa"/>
            <w:vAlign w:val="bottom"/>
          </w:tcPr>
          <w:p w14:paraId="2325F9D8" w14:textId="77777777" w:rsidR="00914150" w:rsidRPr="00CA4DA1" w:rsidRDefault="00914150" w:rsidP="0091415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02EE878C" w14:textId="696DFBF9" w:rsidR="00914150" w:rsidRPr="00CA4DA1" w:rsidRDefault="007A32B3" w:rsidP="0091415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78" w:type="dxa"/>
            <w:vAlign w:val="bottom"/>
          </w:tcPr>
          <w:p w14:paraId="13D2C28E" w14:textId="77777777" w:rsidR="00914150" w:rsidRPr="00CA4DA1" w:rsidRDefault="00914150" w:rsidP="0091415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E7A03" w14:textId="3B68814F" w:rsidR="00914150" w:rsidRPr="00CA4DA1" w:rsidRDefault="007A32B3" w:rsidP="009141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1B86F3" w14:textId="77777777" w:rsidR="00914150" w:rsidRPr="00CA4DA1" w:rsidRDefault="00914150" w:rsidP="0091415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150B84" w14:textId="33358539" w:rsidR="00914150" w:rsidRPr="00CA4DA1" w:rsidRDefault="007A32B3" w:rsidP="00C5017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67AEBA" w14:textId="77777777" w:rsidR="00914150" w:rsidRPr="00CA4DA1" w:rsidRDefault="00914150" w:rsidP="0091415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3A7055E" w14:textId="73565325" w:rsidR="00914150" w:rsidRPr="00CA4DA1" w:rsidRDefault="007A32B3" w:rsidP="0091415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8E7B1B" w:rsidRPr="00CA4DA1" w14:paraId="075E3DD4" w14:textId="77777777" w:rsidTr="00310406">
        <w:tc>
          <w:tcPr>
            <w:tcW w:w="3600" w:type="dxa"/>
            <w:shd w:val="clear" w:color="auto" w:fill="auto"/>
          </w:tcPr>
          <w:p w14:paraId="7F5CD909" w14:textId="1C1E1C20" w:rsidR="00310406" w:rsidRPr="00CA4DA1" w:rsidRDefault="00310406" w:rsidP="003104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4" w:type="dxa"/>
          </w:tcPr>
          <w:p w14:paraId="27FF2781" w14:textId="66F7BF71" w:rsidR="008E7B1B" w:rsidRPr="00CA4DA1" w:rsidRDefault="00310406" w:rsidP="008E7B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29B55CF" w14:textId="77777777" w:rsidR="008E7B1B" w:rsidRPr="00CA4DA1" w:rsidRDefault="008E7B1B" w:rsidP="008E7B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C37A6CA" w14:textId="4978303C" w:rsidR="008E7B1B" w:rsidRPr="00CA4DA1" w:rsidRDefault="00310406" w:rsidP="00310406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065CE4" w14:textId="77777777" w:rsidR="008E7B1B" w:rsidRPr="00CA4DA1" w:rsidRDefault="008E7B1B" w:rsidP="008E7B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266892" w14:textId="6C60CA72" w:rsidR="008E7B1B" w:rsidRPr="00CA4DA1" w:rsidRDefault="00310406" w:rsidP="008E7B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1C4244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A4DA1">
              <w:rPr>
                <w:rFonts w:ascii="Angsana New" w:hAnsi="Angsana New"/>
                <w:sz w:val="30"/>
                <w:szCs w:val="30"/>
              </w:rPr>
              <w:t>,</w:t>
            </w:r>
            <w:r w:rsidR="001C4244" w:rsidRPr="00CA4DA1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5D86AFC2" w14:textId="77777777" w:rsidR="008E7B1B" w:rsidRPr="00CA4DA1" w:rsidRDefault="008E7B1B" w:rsidP="008E7B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119619" w14:textId="51EB2899" w:rsidR="008E7B1B" w:rsidRPr="00CA4DA1" w:rsidRDefault="00310406" w:rsidP="00C5017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</w:tcPr>
          <w:p w14:paraId="24B7F0C9" w14:textId="77777777" w:rsidR="008E7B1B" w:rsidRPr="00CA4DA1" w:rsidRDefault="008E7B1B" w:rsidP="008E7B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9D0F3C" w14:textId="194D2BD3" w:rsidR="008E7B1B" w:rsidRPr="00CA4DA1" w:rsidRDefault="00310406" w:rsidP="008E7B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="001C4244" w:rsidRPr="00CA4DA1">
              <w:rPr>
                <w:rFonts w:ascii="Angsana New" w:hAnsi="Angsana New"/>
                <w:sz w:val="30"/>
                <w:szCs w:val="30"/>
              </w:rPr>
              <w:t>5</w:t>
            </w:r>
            <w:r w:rsidRPr="00CA4DA1">
              <w:rPr>
                <w:rFonts w:ascii="Angsana New" w:hAnsi="Angsana New"/>
                <w:sz w:val="30"/>
                <w:szCs w:val="30"/>
              </w:rPr>
              <w:t>,</w:t>
            </w:r>
            <w:r w:rsidR="001C4244" w:rsidRPr="00CA4DA1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2645B9" w:rsidRPr="00CA4DA1" w14:paraId="45612194" w14:textId="77777777" w:rsidTr="00310406">
        <w:tc>
          <w:tcPr>
            <w:tcW w:w="3600" w:type="dxa"/>
            <w:shd w:val="clear" w:color="auto" w:fill="auto"/>
          </w:tcPr>
          <w:p w14:paraId="45769700" w14:textId="77777777" w:rsidR="002645B9" w:rsidRPr="00CA4DA1" w:rsidRDefault="002645B9" w:rsidP="002645B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94" w:type="dxa"/>
          </w:tcPr>
          <w:p w14:paraId="718BC28C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B3761D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4C6F6C0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FF4F0C7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C5D1A4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086821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F94E1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4F3BE1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4B8ECCD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B9" w:rsidRPr="00CA4DA1" w14:paraId="3BE457BA" w14:textId="77777777" w:rsidTr="00310406">
        <w:tc>
          <w:tcPr>
            <w:tcW w:w="3600" w:type="dxa"/>
          </w:tcPr>
          <w:p w14:paraId="3A5211F1" w14:textId="77777777" w:rsidR="002645B9" w:rsidRPr="00CA4DA1" w:rsidRDefault="002645B9" w:rsidP="002645B9">
            <w:pPr>
              <w:tabs>
                <w:tab w:val="clear" w:pos="227"/>
                <w:tab w:val="left" w:pos="360"/>
                <w:tab w:val="decimal" w:pos="510"/>
              </w:tabs>
              <w:ind w:left="270" w:hanging="259"/>
              <w:rPr>
                <w:b/>
                <w:bCs/>
                <w:i/>
                <w:iCs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14:paraId="798728F5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3B3A1C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8312ECB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1DD0DCB" w14:textId="77777777" w:rsidR="002645B9" w:rsidRPr="00CA4DA1" w:rsidRDefault="002645B9" w:rsidP="002645B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66FBBD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D45715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1D76CD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637CD3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EB8A023" w14:textId="77777777" w:rsidR="002645B9" w:rsidRPr="00CA4DA1" w:rsidRDefault="002645B9" w:rsidP="002645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B9" w:rsidRPr="00CA4DA1" w14:paraId="4A1C26DD" w14:textId="77777777" w:rsidTr="00310406">
        <w:tc>
          <w:tcPr>
            <w:tcW w:w="3600" w:type="dxa"/>
            <w:vAlign w:val="bottom"/>
          </w:tcPr>
          <w:p w14:paraId="42063B89" w14:textId="77777777" w:rsidR="002645B9" w:rsidRPr="00CA4DA1" w:rsidRDefault="002645B9" w:rsidP="002645B9">
            <w:pPr>
              <w:tabs>
                <w:tab w:val="clear" w:pos="5387"/>
              </w:tabs>
              <w:ind w:left="191" w:hanging="180"/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4" w:type="dxa"/>
            <w:vAlign w:val="bottom"/>
          </w:tcPr>
          <w:p w14:paraId="0426BCC2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78" w:type="dxa"/>
            <w:vAlign w:val="bottom"/>
          </w:tcPr>
          <w:p w14:paraId="5D24049D" w14:textId="77777777" w:rsidR="002645B9" w:rsidRPr="00CA4DA1" w:rsidRDefault="002645B9" w:rsidP="002645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9D1E655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7E28EB" w14:textId="77777777" w:rsidR="002645B9" w:rsidRPr="00CA4DA1" w:rsidRDefault="002645B9" w:rsidP="002645B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47146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A6339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D3E8C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56D95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89B61B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870</w:t>
            </w:r>
          </w:p>
        </w:tc>
      </w:tr>
      <w:tr w:rsidR="002645B9" w:rsidRPr="00CA4DA1" w14:paraId="1B8A33AF" w14:textId="77777777" w:rsidTr="00310406">
        <w:tc>
          <w:tcPr>
            <w:tcW w:w="3600" w:type="dxa"/>
            <w:vAlign w:val="bottom"/>
          </w:tcPr>
          <w:p w14:paraId="350BCC45" w14:textId="77777777" w:rsidR="002645B9" w:rsidRPr="00CA4DA1" w:rsidRDefault="002645B9" w:rsidP="002645B9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20A840B2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78" w:type="dxa"/>
            <w:vAlign w:val="bottom"/>
          </w:tcPr>
          <w:p w14:paraId="71C6A708" w14:textId="77777777" w:rsidR="002645B9" w:rsidRPr="00CA4DA1" w:rsidRDefault="002645B9" w:rsidP="002645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CAD9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2CEB3C" w14:textId="77777777" w:rsidR="002645B9" w:rsidRPr="00CA4DA1" w:rsidRDefault="002645B9" w:rsidP="002645B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490EC7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8A1B1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BC06" w14:textId="77777777" w:rsidR="002645B9" w:rsidRPr="00CA4DA1" w:rsidRDefault="002645B9" w:rsidP="00C5017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CF8E9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B5EE77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</w:tr>
      <w:tr w:rsidR="002645B9" w:rsidRPr="00CA4DA1" w14:paraId="1340827D" w14:textId="77777777" w:rsidTr="00310406">
        <w:tc>
          <w:tcPr>
            <w:tcW w:w="3600" w:type="dxa"/>
          </w:tcPr>
          <w:p w14:paraId="1FED7BFF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91" w:hanging="19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4" w:type="dxa"/>
          </w:tcPr>
          <w:p w14:paraId="74BA9AAF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5CD1C7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18CADD6D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9D554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3DE0F03" w14:textId="77777777" w:rsidR="002645B9" w:rsidRPr="00CA4DA1" w:rsidRDefault="002645B9" w:rsidP="002645B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11,942</w:t>
            </w:r>
          </w:p>
        </w:tc>
        <w:tc>
          <w:tcPr>
            <w:tcW w:w="180" w:type="dxa"/>
            <w:shd w:val="clear" w:color="auto" w:fill="auto"/>
          </w:tcPr>
          <w:p w14:paraId="58F2CE17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D926B0" w14:textId="77777777" w:rsidR="002645B9" w:rsidRPr="00CA4DA1" w:rsidRDefault="002645B9" w:rsidP="00312B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8"/>
              </w:rPr>
            </w:pPr>
            <w:r w:rsidRPr="00CA4DA1">
              <w:rPr>
                <w:rFonts w:ascii="Angsana New" w:hAnsi="Angsana New" w:cs="Cordia New" w:hint="cs"/>
                <w:b/>
                <w:bCs/>
                <w:sz w:val="30"/>
                <w:szCs w:val="30"/>
                <w:rtl/>
                <w:cs/>
              </w:rPr>
              <w:t xml:space="preserve">       </w:t>
            </w: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AE2214" w14:textId="77777777" w:rsidR="002645B9" w:rsidRPr="00CA4DA1" w:rsidRDefault="002645B9" w:rsidP="002645B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15E21BA" w14:textId="77777777" w:rsidR="002645B9" w:rsidRPr="00CA4DA1" w:rsidRDefault="002645B9" w:rsidP="00312BD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11,942</w:t>
            </w:r>
          </w:p>
        </w:tc>
      </w:tr>
    </w:tbl>
    <w:p w14:paraId="03EDC010" w14:textId="77777777" w:rsidR="002F0583" w:rsidRPr="00CA4DA1" w:rsidRDefault="002F0583" w:rsidP="007A34CB">
      <w:pPr>
        <w:pStyle w:val="block"/>
        <w:spacing w:after="0" w:line="240" w:lineRule="atLeast"/>
        <w:ind w:right="-7" w:hanging="11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3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96"/>
        <w:gridCol w:w="180"/>
        <w:gridCol w:w="902"/>
        <w:gridCol w:w="180"/>
        <w:gridCol w:w="898"/>
        <w:gridCol w:w="180"/>
        <w:gridCol w:w="990"/>
        <w:gridCol w:w="180"/>
        <w:gridCol w:w="992"/>
      </w:tblGrid>
      <w:tr w:rsidR="00AF709F" w:rsidRPr="00CA4DA1" w14:paraId="6591B58C" w14:textId="77777777" w:rsidTr="002C0377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DA1F349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68FEF4F5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808591C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  <w:vAlign w:val="bottom"/>
          </w:tcPr>
          <w:p w14:paraId="134F558D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709F" w:rsidRPr="00CA4DA1" w14:paraId="488E19E8" w14:textId="77777777" w:rsidTr="002C0377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21EEA5F6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5B6189A2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7E9FFB1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FC18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F709F" w:rsidRPr="00CA4DA1" w14:paraId="4FB8BEBA" w14:textId="77777777" w:rsidTr="002C0377">
        <w:trPr>
          <w:trHeight w:val="244"/>
          <w:tblHeader/>
        </w:trPr>
        <w:tc>
          <w:tcPr>
            <w:tcW w:w="3600" w:type="dxa"/>
            <w:shd w:val="clear" w:color="auto" w:fill="auto"/>
            <w:vAlign w:val="bottom"/>
          </w:tcPr>
          <w:p w14:paraId="0E84B66C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56F83F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77E4667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25FBC20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DC1083E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51660CA9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3009CF0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919274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0AC623A" w14:textId="77777777" w:rsidR="00AF709F" w:rsidRPr="00CA4DA1" w:rsidRDefault="00AF709F" w:rsidP="00E25D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0412F1A" w14:textId="77777777" w:rsidR="00AF709F" w:rsidRPr="00CA4DA1" w:rsidRDefault="00AF709F" w:rsidP="00E25D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2AAE" w:rsidRPr="00CA4DA1" w14:paraId="0C400802" w14:textId="77777777" w:rsidTr="002C0377">
        <w:trPr>
          <w:trHeight w:val="398"/>
          <w:tblHeader/>
        </w:trPr>
        <w:tc>
          <w:tcPr>
            <w:tcW w:w="3600" w:type="dxa"/>
            <w:shd w:val="clear" w:color="auto" w:fill="auto"/>
          </w:tcPr>
          <w:p w14:paraId="7D79CDF1" w14:textId="34AFBFBF" w:rsidR="00552AAE" w:rsidRPr="00CA4DA1" w:rsidRDefault="00552AAE" w:rsidP="008C1E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96" w:type="dxa"/>
          </w:tcPr>
          <w:p w14:paraId="44DE97BA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6F9A1B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shd w:val="clear" w:color="auto" w:fill="auto"/>
          </w:tcPr>
          <w:p w14:paraId="1677C7FE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2AAE" w:rsidRPr="00CA4DA1" w14:paraId="20841E8C" w14:textId="77777777" w:rsidTr="002C0377">
        <w:tc>
          <w:tcPr>
            <w:tcW w:w="3600" w:type="dxa"/>
          </w:tcPr>
          <w:p w14:paraId="0F7FF911" w14:textId="3FC072E2" w:rsidR="00552AAE" w:rsidRPr="00CA4DA1" w:rsidRDefault="00552AAE" w:rsidP="00A511E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6" w:type="dxa"/>
          </w:tcPr>
          <w:p w14:paraId="3B82A777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5F531B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A03E23D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0B172E" w14:textId="77777777" w:rsidR="00552AAE" w:rsidRPr="00CA4DA1" w:rsidRDefault="00552AAE" w:rsidP="00E25D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E84EB18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3BD813" w14:textId="77777777" w:rsidR="00552AAE" w:rsidRPr="00CA4DA1" w:rsidRDefault="00552AAE" w:rsidP="00E25D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DD415E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21A5A4" w14:textId="77777777" w:rsidR="00552AAE" w:rsidRPr="00CA4DA1" w:rsidRDefault="00552AAE" w:rsidP="00E25D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DC4D08" w14:textId="77777777" w:rsidR="00552AAE" w:rsidRPr="00CA4DA1" w:rsidRDefault="00552AAE" w:rsidP="00E25D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AAE" w:rsidRPr="00CA4DA1" w14:paraId="01C13845" w14:textId="77777777" w:rsidTr="002C0377">
        <w:tc>
          <w:tcPr>
            <w:tcW w:w="3600" w:type="dxa"/>
            <w:vAlign w:val="bottom"/>
          </w:tcPr>
          <w:p w14:paraId="0794B768" w14:textId="1749D23F" w:rsidR="00552AAE" w:rsidRPr="00CA4DA1" w:rsidRDefault="00552AAE" w:rsidP="002862E0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b/>
                <w:bCs/>
                <w:i/>
                <w:i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6" w:type="dxa"/>
          </w:tcPr>
          <w:p w14:paraId="6F4CBC63" w14:textId="5FB0A42D" w:rsidR="00552AAE" w:rsidRPr="00CA4DA1" w:rsidRDefault="002F646F" w:rsidP="002F64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6DE4173A" w14:textId="77777777" w:rsidR="00552AAE" w:rsidRPr="00CA4DA1" w:rsidRDefault="00552AAE" w:rsidP="002F64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25BF03F" w14:textId="169748AA" w:rsidR="00552AAE" w:rsidRPr="00CA4DA1" w:rsidRDefault="002F646F" w:rsidP="00BB726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1C9B8A" w14:textId="77777777" w:rsidR="00552AAE" w:rsidRPr="00CA4DA1" w:rsidRDefault="00552AAE" w:rsidP="002F646F">
            <w:pPr>
              <w:pStyle w:val="acctfourfigures"/>
              <w:tabs>
                <w:tab w:val="decimal" w:pos="90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70880A98" w14:textId="727DA596" w:rsidR="00552AAE" w:rsidRPr="00CA4DA1" w:rsidRDefault="002F646F" w:rsidP="002F64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2E0B6706" w14:textId="77777777" w:rsidR="00552AAE" w:rsidRPr="00CA4DA1" w:rsidRDefault="00552AAE" w:rsidP="002F646F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7C2A20" w14:textId="5946621A" w:rsidR="00552AAE" w:rsidRPr="00CA4DA1" w:rsidRDefault="002F646F" w:rsidP="002F646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68B20A" w14:textId="77777777" w:rsidR="00552AAE" w:rsidRPr="00CA4DA1" w:rsidRDefault="00552AAE" w:rsidP="002F646F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F830E1D" w14:textId="7C84B629" w:rsidR="00552AAE" w:rsidRPr="00CA4DA1" w:rsidRDefault="002F646F" w:rsidP="002F64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</w:tr>
      <w:tr w:rsidR="00552AAE" w:rsidRPr="00CA4DA1" w14:paraId="5ED38F46" w14:textId="77777777" w:rsidTr="002C0377">
        <w:tc>
          <w:tcPr>
            <w:tcW w:w="3600" w:type="dxa"/>
            <w:vAlign w:val="bottom"/>
          </w:tcPr>
          <w:p w14:paraId="6C985859" w14:textId="35C511B2" w:rsidR="00552AAE" w:rsidRPr="00CA4DA1" w:rsidRDefault="00552AAE" w:rsidP="002862E0">
            <w:pPr>
              <w:tabs>
                <w:tab w:val="clear" w:pos="5387"/>
              </w:tabs>
              <w:ind w:left="191" w:hanging="180"/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6" w:type="dxa"/>
            <w:vAlign w:val="bottom"/>
          </w:tcPr>
          <w:p w14:paraId="2B8251C3" w14:textId="079BD265" w:rsidR="00552AAE" w:rsidRPr="00CA4DA1" w:rsidRDefault="002F646F" w:rsidP="00C20BD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80" w:type="dxa"/>
            <w:vAlign w:val="bottom"/>
          </w:tcPr>
          <w:p w14:paraId="418760F5" w14:textId="77777777" w:rsidR="00552AAE" w:rsidRPr="00CA4DA1" w:rsidRDefault="00552AAE" w:rsidP="00C20BD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019F7CE9" w14:textId="37478D36" w:rsidR="00552AAE" w:rsidRPr="00CA4DA1" w:rsidRDefault="007A32B3" w:rsidP="00BB726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80" w:type="dxa"/>
            <w:vAlign w:val="bottom"/>
          </w:tcPr>
          <w:p w14:paraId="5E87AB51" w14:textId="77777777" w:rsidR="00552AAE" w:rsidRPr="00CA4DA1" w:rsidRDefault="00552AAE" w:rsidP="00C20BD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5C436DE" w14:textId="4F013399" w:rsidR="00552AAE" w:rsidRPr="00CA4DA1" w:rsidRDefault="007A32B3" w:rsidP="00C5017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79ABEE" w14:textId="77777777" w:rsidR="00552AAE" w:rsidRPr="00CA4DA1" w:rsidRDefault="00552AAE" w:rsidP="00C20B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C595AB" w14:textId="7C254C65" w:rsidR="00552AAE" w:rsidRPr="00CA4DA1" w:rsidRDefault="007A32B3" w:rsidP="00C20B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0B6A2E" w14:textId="77777777" w:rsidR="00552AAE" w:rsidRPr="00CA4DA1" w:rsidRDefault="00552AAE" w:rsidP="00C20B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0F5553C" w14:textId="6BF1F63F" w:rsidR="00552AAE" w:rsidRPr="00CA4DA1" w:rsidRDefault="007A32B3" w:rsidP="007A32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</w:tr>
      <w:tr w:rsidR="00BB726A" w:rsidRPr="00CA4DA1" w14:paraId="7DD83386" w14:textId="77777777" w:rsidTr="002C0377">
        <w:tc>
          <w:tcPr>
            <w:tcW w:w="3600" w:type="dxa"/>
          </w:tcPr>
          <w:p w14:paraId="08473DF4" w14:textId="2FEFFC8A" w:rsidR="00BB726A" w:rsidRPr="00CA4DA1" w:rsidRDefault="00BB726A" w:rsidP="00BB726A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</w:tcPr>
          <w:p w14:paraId="30206F37" w14:textId="24B80058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5765F2" w14:textId="77777777" w:rsidR="00BB726A" w:rsidRPr="00CA4DA1" w:rsidRDefault="00BB726A" w:rsidP="00BB72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</w:tcPr>
          <w:p w14:paraId="1EEEF45F" w14:textId="41F1EB03" w:rsidR="00BB726A" w:rsidRPr="00CA4DA1" w:rsidRDefault="00BB726A" w:rsidP="00BB726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2192DD" w14:textId="77777777" w:rsidR="00BB726A" w:rsidRPr="00CA4DA1" w:rsidRDefault="00BB726A" w:rsidP="00BB726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30C0486" w14:textId="78D1B105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</w:t>
            </w: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A4DA1">
              <w:rPr>
                <w:rFonts w:ascii="Angsana New" w:hAnsi="Angsana New"/>
                <w:sz w:val="30"/>
                <w:szCs w:val="30"/>
              </w:rPr>
              <w:t>,129</w:t>
            </w:r>
          </w:p>
        </w:tc>
        <w:tc>
          <w:tcPr>
            <w:tcW w:w="180" w:type="dxa"/>
          </w:tcPr>
          <w:p w14:paraId="6F165328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11480" w14:textId="1F811257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60FC4CC9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A1AB680" w14:textId="35A96175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15,129</w:t>
            </w:r>
          </w:p>
        </w:tc>
      </w:tr>
      <w:tr w:rsidR="00BB726A" w:rsidRPr="00CA4DA1" w14:paraId="63EA151C" w14:textId="77777777" w:rsidTr="002C0377">
        <w:tc>
          <w:tcPr>
            <w:tcW w:w="3600" w:type="dxa"/>
            <w:vAlign w:val="bottom"/>
          </w:tcPr>
          <w:p w14:paraId="752C5E46" w14:textId="6444A4F7" w:rsidR="00BB726A" w:rsidRPr="00CA4DA1" w:rsidRDefault="00BB726A" w:rsidP="00BB726A">
            <w:pPr>
              <w:tabs>
                <w:tab w:val="clear" w:pos="5387"/>
              </w:tabs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22993A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130B38" w14:textId="77777777" w:rsidR="00BB726A" w:rsidRPr="00CA4DA1" w:rsidRDefault="00BB726A" w:rsidP="00BB72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05A2461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8165B" w14:textId="77777777" w:rsidR="00BB726A" w:rsidRPr="00CA4DA1" w:rsidRDefault="00BB726A" w:rsidP="00BB726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D2E82C3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5B6DA5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8A47FB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F83761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718436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38480B41" w14:textId="77777777" w:rsidTr="002C0377">
        <w:tc>
          <w:tcPr>
            <w:tcW w:w="3600" w:type="dxa"/>
            <w:shd w:val="clear" w:color="auto" w:fill="auto"/>
          </w:tcPr>
          <w:p w14:paraId="2638B900" w14:textId="387986A0" w:rsidR="00BB726A" w:rsidRPr="00CA4DA1" w:rsidRDefault="00BB726A" w:rsidP="005F22F4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96" w:type="dxa"/>
            <w:vAlign w:val="bottom"/>
          </w:tcPr>
          <w:p w14:paraId="691E091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4EC9BC" w14:textId="77777777" w:rsidR="00BB726A" w:rsidRPr="00CA4DA1" w:rsidRDefault="00BB726A" w:rsidP="00BB72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299E151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9C5E30" w14:textId="77777777" w:rsidR="00BB726A" w:rsidRPr="00CA4DA1" w:rsidRDefault="00BB726A" w:rsidP="00BB726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9D625CF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757641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65F6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C79AD7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8BCD1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25580968" w14:textId="77777777" w:rsidTr="002C0377">
        <w:tc>
          <w:tcPr>
            <w:tcW w:w="3600" w:type="dxa"/>
          </w:tcPr>
          <w:p w14:paraId="3EE487EB" w14:textId="773FBDC8" w:rsidR="00BB726A" w:rsidRPr="00CA4DA1" w:rsidRDefault="00BB726A" w:rsidP="00BB72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6" w:type="dxa"/>
          </w:tcPr>
          <w:p w14:paraId="603F0AE6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2132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7F60488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1899F7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ED77A4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7B2F64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D5E63E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EECD56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3483CF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76A0103C" w14:textId="77777777" w:rsidTr="002C0377">
        <w:tc>
          <w:tcPr>
            <w:tcW w:w="3600" w:type="dxa"/>
            <w:vAlign w:val="bottom"/>
          </w:tcPr>
          <w:p w14:paraId="3D6D924E" w14:textId="09F82BA9" w:rsidR="00BB726A" w:rsidRPr="00CA4DA1" w:rsidRDefault="00BB726A" w:rsidP="00BB726A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b/>
                <w:bCs/>
                <w:i/>
                <w:i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96" w:type="dxa"/>
            <w:vAlign w:val="bottom"/>
          </w:tcPr>
          <w:p w14:paraId="2F9284AB" w14:textId="1108C424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80" w:type="dxa"/>
            <w:vAlign w:val="bottom"/>
          </w:tcPr>
          <w:p w14:paraId="22F84ECB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2AF37DD7" w14:textId="18594CA2" w:rsidR="00BB726A" w:rsidRPr="00CA4DA1" w:rsidRDefault="00BB726A" w:rsidP="00BB726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F6E81" w14:textId="77777777" w:rsidR="00BB726A" w:rsidRPr="00CA4DA1" w:rsidRDefault="00BB726A" w:rsidP="00BB726A">
            <w:pPr>
              <w:pStyle w:val="acctfourfigures"/>
              <w:tabs>
                <w:tab w:val="decimal" w:pos="90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8AF3D0D" w14:textId="34DD9521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80" w:type="dxa"/>
            <w:vAlign w:val="bottom"/>
          </w:tcPr>
          <w:p w14:paraId="25C61509" w14:textId="77777777" w:rsidR="00BB726A" w:rsidRPr="00CA4DA1" w:rsidRDefault="00BB726A" w:rsidP="00BB726A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B21B0AB" w14:textId="33AEE842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836505" w14:textId="77777777" w:rsidR="00BB726A" w:rsidRPr="00CA4DA1" w:rsidRDefault="00BB726A" w:rsidP="00BB726A">
            <w:pPr>
              <w:pStyle w:val="acctfourfigures"/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9C71C93" w14:textId="5810FA93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</w:tr>
      <w:tr w:rsidR="00BB726A" w:rsidRPr="00CA4DA1" w14:paraId="1BA357AD" w14:textId="77777777" w:rsidTr="002C0377">
        <w:tc>
          <w:tcPr>
            <w:tcW w:w="3600" w:type="dxa"/>
            <w:vAlign w:val="bottom"/>
          </w:tcPr>
          <w:p w14:paraId="759BD005" w14:textId="3CDD14CC" w:rsidR="00BB726A" w:rsidRPr="00CA4DA1" w:rsidRDefault="00BB726A" w:rsidP="00BB726A">
            <w:pPr>
              <w:tabs>
                <w:tab w:val="clear" w:pos="5387"/>
              </w:tabs>
              <w:ind w:left="191" w:hanging="180"/>
            </w:pPr>
            <w:r w:rsidRPr="00CA4DA1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96" w:type="dxa"/>
            <w:vAlign w:val="bottom"/>
          </w:tcPr>
          <w:p w14:paraId="75884454" w14:textId="5B2A5F5F" w:rsidR="00BB726A" w:rsidRPr="00CA4DA1" w:rsidRDefault="00BB726A" w:rsidP="00BB72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80" w:type="dxa"/>
            <w:vAlign w:val="bottom"/>
          </w:tcPr>
          <w:p w14:paraId="07B235BE" w14:textId="77777777" w:rsidR="00BB726A" w:rsidRPr="00CA4DA1" w:rsidRDefault="00BB726A" w:rsidP="00BB72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2" w:type="dxa"/>
            <w:vAlign w:val="bottom"/>
          </w:tcPr>
          <w:p w14:paraId="5AC46ACD" w14:textId="37F2F3FA" w:rsidR="00BB726A" w:rsidRPr="00CA4DA1" w:rsidRDefault="00BB726A" w:rsidP="00BB726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180" w:type="dxa"/>
            <w:vAlign w:val="bottom"/>
          </w:tcPr>
          <w:p w14:paraId="3C421DD4" w14:textId="77777777" w:rsidR="00BB726A" w:rsidRPr="00CA4DA1" w:rsidRDefault="00BB726A" w:rsidP="00BB726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F224F" w14:textId="0DA2D27E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5417CD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1EAEA" w14:textId="3BE4FF10" w:rsidR="00BB726A" w:rsidRPr="00CA4DA1" w:rsidRDefault="00BB726A" w:rsidP="00BB72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3DEBDF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8EB430" w14:textId="0A7239D8" w:rsidR="00BB726A" w:rsidRPr="00CA4DA1" w:rsidRDefault="00BB726A" w:rsidP="00BB726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t>1,020</w:t>
            </w:r>
          </w:p>
        </w:tc>
      </w:tr>
    </w:tbl>
    <w:p w14:paraId="1B7AC52F" w14:textId="7E460FFC" w:rsidR="002C0377" w:rsidRPr="00CA4DA1" w:rsidRDefault="002C0377">
      <w:pPr>
        <w:rPr>
          <w:rFonts w:ascii="Angsana New" w:hAnsi="Angsana New"/>
          <w:sz w:val="30"/>
          <w:szCs w:val="30"/>
        </w:rPr>
      </w:pPr>
    </w:p>
    <w:p w14:paraId="60E03ADE" w14:textId="77777777" w:rsidR="002C0377" w:rsidRPr="00CA4DA1" w:rsidRDefault="002C0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</w:rPr>
        <w:br w:type="page"/>
      </w:r>
    </w:p>
    <w:tbl>
      <w:tblPr>
        <w:tblW w:w="93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86"/>
        <w:gridCol w:w="180"/>
        <w:gridCol w:w="1260"/>
        <w:gridCol w:w="180"/>
        <w:gridCol w:w="1350"/>
        <w:gridCol w:w="180"/>
        <w:gridCol w:w="1262"/>
      </w:tblGrid>
      <w:tr w:rsidR="00BB726A" w:rsidRPr="00CA4DA1" w14:paraId="38F20250" w14:textId="77777777" w:rsidTr="002C0377">
        <w:trPr>
          <w:tblHeader/>
        </w:trPr>
        <w:tc>
          <w:tcPr>
            <w:tcW w:w="3600" w:type="dxa"/>
            <w:shd w:val="clear" w:color="auto" w:fill="auto"/>
          </w:tcPr>
          <w:p w14:paraId="2A557BCF" w14:textId="77777777" w:rsidR="00BB726A" w:rsidRPr="00CA4DA1" w:rsidRDefault="00BB726A" w:rsidP="00BB7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2C7B70AB" w14:textId="77777777" w:rsidR="00BB726A" w:rsidRPr="00CA4DA1" w:rsidRDefault="00BB726A" w:rsidP="00BB72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69E1A01" w14:textId="77777777" w:rsidR="00BB726A" w:rsidRPr="00CA4DA1" w:rsidRDefault="00BB726A" w:rsidP="00BB726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4A584F96" w14:textId="77777777" w:rsidR="00BB726A" w:rsidRPr="00CA4DA1" w:rsidRDefault="00BB726A" w:rsidP="00BB72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4DA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726A" w:rsidRPr="00CA4DA1" w14:paraId="60B537F4" w14:textId="77777777" w:rsidTr="002C0377">
        <w:trPr>
          <w:tblHeader/>
        </w:trPr>
        <w:tc>
          <w:tcPr>
            <w:tcW w:w="3600" w:type="dxa"/>
            <w:shd w:val="clear" w:color="auto" w:fill="auto"/>
          </w:tcPr>
          <w:p w14:paraId="374F8237" w14:textId="77777777" w:rsidR="00BB726A" w:rsidRPr="00CA4DA1" w:rsidRDefault="00BB726A" w:rsidP="00BB72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04358F1" w14:textId="2B4DCA2C" w:rsidR="00BB726A" w:rsidRPr="00CA4DA1" w:rsidRDefault="00BB726A" w:rsidP="00BB72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</w:t>
            </w:r>
            <w:r w:rsidR="002C0377" w:rsidRPr="00CA4DA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B7CAAD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E7205F" w14:textId="77777777" w:rsidR="00BB726A" w:rsidRPr="00CA4DA1" w:rsidRDefault="00BB726A" w:rsidP="00BB72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70D1B659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84D6C5E" w14:textId="77777777" w:rsidR="00BB726A" w:rsidRPr="00CA4DA1" w:rsidRDefault="00BB726A" w:rsidP="00BB72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D432BB1" w14:textId="77777777" w:rsidR="00BB726A" w:rsidRPr="00CA4DA1" w:rsidRDefault="00BB726A" w:rsidP="00BB72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4EFDB19" w14:textId="77777777" w:rsidR="00BB726A" w:rsidRPr="00CA4DA1" w:rsidRDefault="00BB726A" w:rsidP="00BB72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BB726A" w:rsidRPr="00CA4DA1" w14:paraId="7A366E99" w14:textId="77777777" w:rsidTr="002C0377">
        <w:trPr>
          <w:tblHeader/>
        </w:trPr>
        <w:tc>
          <w:tcPr>
            <w:tcW w:w="3600" w:type="dxa"/>
            <w:shd w:val="clear" w:color="auto" w:fill="auto"/>
          </w:tcPr>
          <w:p w14:paraId="23307EBC" w14:textId="77777777" w:rsidR="00BB726A" w:rsidRPr="00CA4DA1" w:rsidRDefault="00BB726A" w:rsidP="00BB726A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8" w:type="dxa"/>
            <w:gridSpan w:val="7"/>
            <w:shd w:val="clear" w:color="auto" w:fill="auto"/>
          </w:tcPr>
          <w:p w14:paraId="167AA5C7" w14:textId="77777777" w:rsidR="00BB726A" w:rsidRPr="00CA4DA1" w:rsidRDefault="00BB726A" w:rsidP="00BB726A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B726A" w:rsidRPr="00CA4DA1" w14:paraId="35CE2E41" w14:textId="77777777" w:rsidTr="002C0377">
        <w:tc>
          <w:tcPr>
            <w:tcW w:w="3600" w:type="dxa"/>
            <w:shd w:val="clear" w:color="auto" w:fill="auto"/>
          </w:tcPr>
          <w:p w14:paraId="153DE356" w14:textId="77777777" w:rsidR="00BB726A" w:rsidRPr="00CA4DA1" w:rsidRDefault="00BB726A" w:rsidP="00BB726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shd w:val="clear" w:color="auto" w:fill="auto"/>
          </w:tcPr>
          <w:p w14:paraId="0247288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EB2F37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7F3F34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A87FC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3B305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B9554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409C4C2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26418A53" w14:textId="77777777" w:rsidTr="002C0377">
        <w:tc>
          <w:tcPr>
            <w:tcW w:w="3600" w:type="dxa"/>
            <w:shd w:val="clear" w:color="auto" w:fill="auto"/>
          </w:tcPr>
          <w:p w14:paraId="41D13D1E" w14:textId="77777777" w:rsidR="00BB726A" w:rsidRPr="00CA4DA1" w:rsidRDefault="00BB726A" w:rsidP="00BB726A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386" w:type="dxa"/>
            <w:shd w:val="clear" w:color="auto" w:fill="auto"/>
          </w:tcPr>
          <w:p w14:paraId="13228902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EED4C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6612A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E6CFF6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C4DFC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CA36E8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9A912C3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091303D9" w14:textId="77777777" w:rsidTr="002C0377">
        <w:tc>
          <w:tcPr>
            <w:tcW w:w="3600" w:type="dxa"/>
            <w:shd w:val="clear" w:color="auto" w:fill="auto"/>
          </w:tcPr>
          <w:p w14:paraId="3B645091" w14:textId="77777777" w:rsidR="00BB726A" w:rsidRPr="00CA4DA1" w:rsidRDefault="00BB726A" w:rsidP="00BB726A">
            <w:pPr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73B048" w14:textId="5E2B1EFB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355,360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E795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C11D5A" w14:textId="2CA2A473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357,983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598FC22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188F22" w14:textId="7B45CA12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288,360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80F4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9AFD1DE" w14:textId="473EAF10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288,360</w:t>
            </w:r>
          </w:p>
        </w:tc>
      </w:tr>
      <w:tr w:rsidR="00BB726A" w:rsidRPr="00CA4DA1" w14:paraId="010F1A1D" w14:textId="77777777" w:rsidTr="002C0377">
        <w:tc>
          <w:tcPr>
            <w:tcW w:w="3600" w:type="dxa"/>
            <w:shd w:val="clear" w:color="auto" w:fill="auto"/>
          </w:tcPr>
          <w:p w14:paraId="39875946" w14:textId="77777777" w:rsidR="00BB726A" w:rsidRPr="00CA4DA1" w:rsidRDefault="00BB726A" w:rsidP="00BB72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1878AA2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25285B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8A2B1C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3A4BB44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B127B3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4CCB94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12AC688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32EF600A" w14:textId="77777777" w:rsidTr="002C0377">
        <w:tc>
          <w:tcPr>
            <w:tcW w:w="3600" w:type="dxa"/>
            <w:shd w:val="clear" w:color="auto" w:fill="auto"/>
          </w:tcPr>
          <w:p w14:paraId="3B6981AF" w14:textId="77777777" w:rsidR="00BB726A" w:rsidRPr="00CA4DA1" w:rsidRDefault="00BB726A" w:rsidP="00BB726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A4D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A4DA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86" w:type="dxa"/>
            <w:shd w:val="clear" w:color="auto" w:fill="auto"/>
          </w:tcPr>
          <w:p w14:paraId="59A0E46D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680457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7B2FD0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9E5E680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C88F39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2B459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718869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6F64E270" w14:textId="77777777" w:rsidTr="002C0377">
        <w:tc>
          <w:tcPr>
            <w:tcW w:w="3600" w:type="dxa"/>
            <w:shd w:val="clear" w:color="auto" w:fill="auto"/>
          </w:tcPr>
          <w:p w14:paraId="244420AC" w14:textId="77777777" w:rsidR="00BB726A" w:rsidRPr="00CA4DA1" w:rsidRDefault="00BB726A" w:rsidP="00BB726A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</w:t>
            </w:r>
            <w:r w:rsidRPr="00CA4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A4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386" w:type="dxa"/>
            <w:shd w:val="clear" w:color="auto" w:fill="auto"/>
          </w:tcPr>
          <w:p w14:paraId="64A6336F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10181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782FDA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0D07258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BF83FE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3781F0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180A5C8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6A" w:rsidRPr="00CA4DA1" w14:paraId="56D5AEA8" w14:textId="77777777" w:rsidTr="002C0377">
        <w:tc>
          <w:tcPr>
            <w:tcW w:w="3600" w:type="dxa"/>
            <w:shd w:val="clear" w:color="auto" w:fill="auto"/>
          </w:tcPr>
          <w:p w14:paraId="0C4FDB67" w14:textId="77777777" w:rsidR="00BB726A" w:rsidRPr="00CA4DA1" w:rsidRDefault="00BB726A" w:rsidP="00BB726A">
            <w:pPr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A0A38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446,500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AD88B2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1DFD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447,620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6CD435E1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3FA97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379,500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14475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FBBE890" w14:textId="77777777" w:rsidR="00BB726A" w:rsidRPr="00CA4DA1" w:rsidRDefault="00BB726A" w:rsidP="00BB72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379,500</w:t>
            </w:r>
          </w:p>
        </w:tc>
      </w:tr>
    </w:tbl>
    <w:p w14:paraId="74E2E5F5" w14:textId="77777777" w:rsidR="00D53BA2" w:rsidRPr="00CA4DA1" w:rsidRDefault="00D53BA2" w:rsidP="006829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A394A3" w14:textId="31DC8B90" w:rsidR="00D34115" w:rsidRPr="00CA4DA1" w:rsidRDefault="00362870" w:rsidP="006829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CA4DA1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CA4DA1">
        <w:rPr>
          <w:rFonts w:ascii="Angsana New" w:hAnsi="Angsana New" w:hint="cs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="002F4408" w:rsidRPr="00CA4DA1">
        <w:rPr>
          <w:rFonts w:ascii="Angsana New" w:hAnsi="Angsana New"/>
          <w:sz w:val="30"/>
          <w:szCs w:val="30"/>
          <w:lang w:bidi="th-TH"/>
        </w:rPr>
        <w:t xml:space="preserve"> </w:t>
      </w:r>
      <w:r w:rsidR="002F4408" w:rsidRPr="00CA4DA1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  <w:r w:rsidR="0034075E" w:rsidRPr="00CA4DA1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5111ACBE" w14:textId="77777777" w:rsidR="00811309" w:rsidRPr="00CA4DA1" w:rsidRDefault="00811309" w:rsidP="003628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08A1878" w14:textId="6AA4D87A" w:rsidR="008C3E6E" w:rsidRPr="00CA4DA1" w:rsidRDefault="008C3E6E" w:rsidP="003628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E335D0" w:rsidRPr="00CA4DA1">
        <w:rPr>
          <w:rFonts w:ascii="Angsana New" w:hAnsi="Angsana New"/>
          <w:sz w:val="30"/>
          <w:szCs w:val="30"/>
          <w:lang w:val="en-US" w:bidi="th-TH"/>
        </w:rPr>
        <w:t>1</w:t>
      </w:r>
      <w:r w:rsidRPr="00CA4D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CA4DA1">
        <w:rPr>
          <w:rFonts w:ascii="Angsana New" w:hAnsi="Angsana New"/>
          <w:sz w:val="30"/>
          <w:szCs w:val="30"/>
          <w:cs/>
          <w:lang w:bidi="th-TH"/>
        </w:rPr>
        <w:t>ตราสารทุนที่เป็นหลักทรัพย์เผื่อขาย</w:t>
      </w:r>
      <w:r w:rsidR="0078401B"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852A0" w:rsidRPr="00CA4DA1">
        <w:rPr>
          <w:rFonts w:ascii="Angsana New" w:hAnsi="Angsana New" w:hint="cs"/>
          <w:sz w:val="30"/>
          <w:szCs w:val="30"/>
          <w:cs/>
          <w:lang w:bidi="th-TH"/>
        </w:rPr>
        <w:t>โดยอ้างอิง</w:t>
      </w:r>
      <w:r w:rsidR="0078401B" w:rsidRPr="00CA4DA1">
        <w:rPr>
          <w:rFonts w:ascii="Angsana New" w:hAnsi="Angsana New"/>
          <w:sz w:val="30"/>
          <w:szCs w:val="30"/>
          <w:cs/>
          <w:lang w:bidi="th-TH"/>
        </w:rPr>
        <w:t>จากราคาซื้อขายที่ประกาศอยู่ในตลาดหลักทรัพย์แห่งประเทศไทย</w:t>
      </w:r>
      <w:r w:rsidR="0078401B" w:rsidRPr="00CA4DA1">
        <w:rPr>
          <w:rFonts w:ascii="Angsana New" w:hAnsi="Angsana New"/>
          <w:sz w:val="30"/>
          <w:szCs w:val="30"/>
          <w:lang w:bidi="th-TH"/>
        </w:rPr>
        <w:t xml:space="preserve"> </w:t>
      </w:r>
      <w:r w:rsidR="0078401B" w:rsidRPr="00CA4DA1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468772B" w14:textId="77777777" w:rsidR="00134D5A" w:rsidRPr="00CA4DA1" w:rsidRDefault="00134D5A" w:rsidP="003628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B08E41" w14:textId="77777777" w:rsidR="00CF5CED" w:rsidRPr="00CA4DA1" w:rsidRDefault="00CF5CED" w:rsidP="00CF5CE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CA4DA1">
        <w:rPr>
          <w:rFonts w:ascii="Angsana New" w:hAnsi="Angsana New"/>
          <w:sz w:val="30"/>
          <w:szCs w:val="30"/>
          <w:lang w:val="en-US" w:bidi="th-TH"/>
        </w:rPr>
        <w:t>2</w:t>
      </w:r>
      <w:r w:rsidRPr="00CA4DA1">
        <w:rPr>
          <w:rFonts w:ascii="Angsana New" w:hAnsi="Angsana New"/>
          <w:sz w:val="30"/>
          <w:szCs w:val="30"/>
          <w:lang w:bidi="th-TH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="00AB788A" w:rsidRPr="00CA4DA1">
        <w:rPr>
          <w:rFonts w:ascii="Angsana New" w:hAnsi="Angsana New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="00D42FE6" w:rsidRPr="00CA4DA1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="00D42FE6" w:rsidRPr="00CA4DA1">
        <w:rPr>
          <w:rFonts w:ascii="Angsana New" w:hAnsi="Angsana New"/>
          <w:sz w:val="30"/>
          <w:szCs w:val="30"/>
          <w:cs/>
          <w:lang w:bidi="th-TH"/>
        </w:rPr>
        <w:t>อ้างอิง</w:t>
      </w:r>
      <w:r w:rsidR="00D42FE6" w:rsidRPr="00CA4DA1">
        <w:rPr>
          <w:rFonts w:ascii="Angsana New" w:hAnsi="Angsana New" w:hint="cs"/>
          <w:sz w:val="30"/>
          <w:szCs w:val="30"/>
          <w:cs/>
          <w:lang w:bidi="th-TH"/>
        </w:rPr>
        <w:t>จาก</w:t>
      </w:r>
      <w:r w:rsidR="00D42FE6" w:rsidRPr="00CA4DA1">
        <w:rPr>
          <w:rFonts w:ascii="Angsana New" w:hAnsi="Angsana New"/>
          <w:sz w:val="30"/>
          <w:szCs w:val="30"/>
          <w:cs/>
          <w:lang w:bidi="th-TH"/>
        </w:rPr>
        <w:t>ราคาซื้อขายสัญญาซื้อขายเงินตราต่างประเทศล่วงหน้า ณ วันที่รายงาน</w:t>
      </w:r>
      <w:r w:rsidR="00ED6ABC" w:rsidRPr="00CA4D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0E4E2118" w14:textId="77777777" w:rsidR="00CD2AA4" w:rsidRPr="00CA4DA1" w:rsidRDefault="00CD2AA4" w:rsidP="0036287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6584226" w14:textId="77777777" w:rsidR="006C7925" w:rsidRPr="00CA4DA1" w:rsidRDefault="006C7925" w:rsidP="00C87E8F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2EEA0FE" w14:textId="77777777" w:rsidR="006C7925" w:rsidRPr="00CA4DA1" w:rsidRDefault="006C7925" w:rsidP="00C87E8F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A30D68" w14:textId="77777777" w:rsidR="000C75AE" w:rsidRPr="00CA4DA1" w:rsidRDefault="00B64CE0" w:rsidP="00457176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เงินกู้ยืมระยะยาวที่มีอัตราดอก</w:t>
      </w:r>
      <w:r w:rsidR="006C7925" w:rsidRPr="00CA4DA1">
        <w:rPr>
          <w:rFonts w:ascii="Angsana New" w:hAnsi="Angsana New" w:hint="cs"/>
          <w:sz w:val="30"/>
          <w:szCs w:val="30"/>
          <w:cs/>
          <w:lang w:val="en-US" w:bidi="th-TH"/>
        </w:rPr>
        <w:t>เบี้ยลอ</w:t>
      </w:r>
      <w:r w:rsidR="007D18D4" w:rsidRPr="00CA4DA1">
        <w:rPr>
          <w:rFonts w:ascii="Angsana New" w:hAnsi="Angsana New" w:hint="cs"/>
          <w:sz w:val="30"/>
          <w:szCs w:val="30"/>
          <w:cs/>
          <w:lang w:val="en-US" w:bidi="th-TH"/>
        </w:rPr>
        <w:t>ยตัวซึ่งเป็นอัตราในตลาด มีมูลค่า</w:t>
      </w:r>
      <w:r w:rsidR="006C7925" w:rsidRPr="00CA4DA1">
        <w:rPr>
          <w:rFonts w:ascii="Angsana New" w:hAnsi="Angsana New" w:hint="cs"/>
          <w:sz w:val="30"/>
          <w:szCs w:val="30"/>
          <w:cs/>
          <w:lang w:val="en-US" w:bidi="th-TH"/>
        </w:rPr>
        <w:t>ตามบัญชีใกล้เคียงกับมูลค่ายุติธรรม</w:t>
      </w:r>
    </w:p>
    <w:p w14:paraId="1018AD45" w14:textId="77777777" w:rsidR="009944DF" w:rsidRDefault="009944DF" w:rsidP="00457176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40C19FC" w14:textId="4BDD9E8F" w:rsidR="003F4EB6" w:rsidRPr="00CA4DA1" w:rsidRDefault="00CF5CED" w:rsidP="00457176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4DA1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</w:t>
      </w:r>
      <w:r w:rsidR="00AB788A" w:rsidRPr="00CA4DA1">
        <w:rPr>
          <w:rFonts w:ascii="Angsana New" w:hAnsi="Angsana New" w:hint="cs"/>
          <w:sz w:val="30"/>
          <w:szCs w:val="30"/>
          <w:cs/>
          <w:lang w:val="en-US" w:bidi="th-TH"/>
        </w:rPr>
        <w:t>ที่มีอัตราดอกเบี้ยคงที่</w:t>
      </w:r>
      <w:r w:rsidR="00D42FE6" w:rsidRPr="00CA4DA1">
        <w:rPr>
          <w:rFonts w:ascii="Angsana New" w:hAnsi="Angsana New" w:hint="cs"/>
          <w:sz w:val="30"/>
          <w:szCs w:val="30"/>
          <w:cs/>
          <w:lang w:val="en-US" w:bidi="th-TH"/>
        </w:rPr>
        <w:t>ประเมินมูลค่า</w:t>
      </w:r>
      <w:r w:rsidR="00DD568B" w:rsidRPr="00CA4DA1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</w:t>
      </w:r>
      <w:r w:rsidR="00D42FE6" w:rsidRPr="00CA4DA1">
        <w:rPr>
          <w:rFonts w:ascii="Angsana New" w:hAnsi="Angsana New" w:hint="cs"/>
          <w:sz w:val="30"/>
          <w:szCs w:val="30"/>
          <w:cs/>
          <w:lang w:val="en-US" w:bidi="th-TH"/>
        </w:rPr>
        <w:t>โดยวิธีคิดลดกระแสเงินสด</w:t>
      </w:r>
    </w:p>
    <w:p w14:paraId="04FA069B" w14:textId="77777777" w:rsidR="00E10A19" w:rsidRPr="00CA4DA1" w:rsidRDefault="00E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D31363" w14:textId="0B959822" w:rsidR="000A10DE" w:rsidRPr="00CA4DA1" w:rsidRDefault="000A10DE" w:rsidP="006B7ABA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0F9BBE25" w14:textId="77777777" w:rsidR="000A10DE" w:rsidRPr="00CA4DA1" w:rsidRDefault="000A10DE" w:rsidP="0001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64DA4A9C" w14:textId="77777777" w:rsidR="000A10DE" w:rsidRPr="00CA4DA1" w:rsidRDefault="000A10DE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สัญญารับสิทธิเพื่อการจำหน่ายสินค้าแต่เพียงผู้เดียว </w:t>
      </w:r>
    </w:p>
    <w:p w14:paraId="256D3337" w14:textId="77777777" w:rsidR="000A10DE" w:rsidRPr="00CA4DA1" w:rsidRDefault="000A10DE" w:rsidP="0001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69529813" w14:textId="77777777" w:rsidR="007575F3" w:rsidRPr="00CA4DA1" w:rsidRDefault="007575F3" w:rsidP="00757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 xml:space="preserve">1 </w:t>
      </w:r>
      <w:r w:rsidRPr="00CA4DA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A4DA1">
        <w:rPr>
          <w:rFonts w:ascii="Angsana New" w:hAnsi="Angsana New"/>
          <w:sz w:val="30"/>
          <w:szCs w:val="30"/>
        </w:rPr>
        <w:t xml:space="preserve">2557 </w:t>
      </w:r>
      <w:r w:rsidRPr="00CA4DA1">
        <w:rPr>
          <w:rFonts w:ascii="Angsana New" w:hAnsi="Angsana New"/>
          <w:sz w:val="30"/>
          <w:szCs w:val="30"/>
          <w:cs/>
        </w:rPr>
        <w:t xml:space="preserve">บริษัทและบริษัทผู้ขายสินค้าสองแห่ง (รวมถือเป็น </w:t>
      </w:r>
      <w:r w:rsidRPr="00CA4DA1">
        <w:rPr>
          <w:rFonts w:ascii="Angsana New" w:hAnsi="Angsana New"/>
          <w:sz w:val="30"/>
          <w:szCs w:val="30"/>
        </w:rPr>
        <w:t>“</w:t>
      </w:r>
      <w:r w:rsidRPr="00CA4DA1">
        <w:rPr>
          <w:rFonts w:ascii="Angsana New" w:hAnsi="Angsana New"/>
          <w:sz w:val="30"/>
          <w:szCs w:val="30"/>
          <w:cs/>
        </w:rPr>
        <w:t>ผู้รับสิทธิ</w:t>
      </w:r>
      <w:r w:rsidRPr="00CA4DA1">
        <w:rPr>
          <w:rFonts w:ascii="Angsana New" w:hAnsi="Angsana New"/>
          <w:sz w:val="30"/>
          <w:szCs w:val="30"/>
        </w:rPr>
        <w:t>”</w:t>
      </w:r>
      <w:r w:rsidRPr="00CA4DA1">
        <w:rPr>
          <w:rFonts w:ascii="Angsana New" w:hAnsi="Angsana New"/>
          <w:sz w:val="30"/>
          <w:szCs w:val="30"/>
          <w:cs/>
        </w:rPr>
        <w:t>)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 w:hint="cs"/>
          <w:sz w:val="30"/>
          <w:szCs w:val="30"/>
          <w:cs/>
        </w:rPr>
        <w:t>และลูกค้าของบริษัท</w:t>
      </w:r>
      <w:r w:rsidRPr="00CA4DA1">
        <w:rPr>
          <w:rFonts w:ascii="Angsana New" w:hAnsi="Angsana New"/>
          <w:sz w:val="30"/>
          <w:szCs w:val="30"/>
        </w:rPr>
        <w:t xml:space="preserve">     </w:t>
      </w:r>
      <w:r w:rsidRPr="00CA4DA1">
        <w:rPr>
          <w:rFonts w:ascii="Angsana New" w:hAnsi="Angsana New" w:hint="cs"/>
          <w:sz w:val="30"/>
          <w:szCs w:val="30"/>
          <w:cs/>
        </w:rPr>
        <w:t>รายหนึ่ง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</w:rPr>
        <w:t>(</w:t>
      </w:r>
      <w:r w:rsidRPr="00CA4DA1">
        <w:rPr>
          <w:rFonts w:ascii="Angsana New" w:hAnsi="Angsana New" w:hint="cs"/>
          <w:sz w:val="30"/>
          <w:szCs w:val="30"/>
          <w:cs/>
        </w:rPr>
        <w:t>“ผู้ให้สิทธิ”</w:t>
      </w:r>
      <w:r w:rsidRPr="00CA4DA1">
        <w:rPr>
          <w:rFonts w:ascii="Angsana New" w:hAnsi="Angsana New"/>
          <w:sz w:val="30"/>
          <w:szCs w:val="30"/>
        </w:rPr>
        <w:t>)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 w:hint="cs"/>
          <w:sz w:val="30"/>
          <w:szCs w:val="30"/>
          <w:cs/>
        </w:rPr>
        <w:t>ได้ลงนามในบันทึกข้อตกลง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 w:hint="cs"/>
          <w:sz w:val="30"/>
          <w:szCs w:val="30"/>
          <w:cs/>
        </w:rPr>
        <w:t>โดยผู้ให้สิทธิตกลงให้สิทธิแก่ผู้รับสิทธิทั้งสามบริษัทในการจำหน่ายสินค้าประเภทเครื่องดื่มผ่านเครื่องกด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/>
          <w:sz w:val="30"/>
          <w:szCs w:val="30"/>
        </w:rPr>
        <w:t>(Fountain)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 w:hint="cs"/>
          <w:sz w:val="30"/>
          <w:szCs w:val="30"/>
          <w:cs/>
        </w:rPr>
        <w:t>แต่เพียงผู้เดียวในร้านสาขาของผู้ให้สิทธิ</w:t>
      </w:r>
      <w:r w:rsidRPr="00CA4DA1">
        <w:rPr>
          <w:rFonts w:ascii="Angsana New" w:hAnsi="Angsana New"/>
          <w:color w:val="FFFFFF"/>
          <w:sz w:val="30"/>
          <w:szCs w:val="30"/>
        </w:rPr>
        <w:t>/</w:t>
      </w:r>
      <w:r w:rsidRPr="00CA4DA1">
        <w:rPr>
          <w:rFonts w:ascii="Angsana New" w:hAnsi="Angsana New" w:hint="cs"/>
          <w:sz w:val="30"/>
          <w:szCs w:val="30"/>
          <w:cs/>
        </w:rPr>
        <w:t xml:space="preserve">โดยให้มีผลบังคับใช้กับคู่สัญญาทุกฝ่ายตั้งแต่วันที่ </w:t>
      </w:r>
      <w:r w:rsidRPr="00CA4DA1">
        <w:rPr>
          <w:rFonts w:ascii="Angsana New" w:hAnsi="Angsana New"/>
          <w:sz w:val="30"/>
          <w:szCs w:val="30"/>
        </w:rPr>
        <w:t>1</w:t>
      </w:r>
      <w:r w:rsidRPr="00CA4DA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CA4DA1">
        <w:rPr>
          <w:rFonts w:ascii="Angsana New" w:hAnsi="Angsana New"/>
          <w:sz w:val="30"/>
          <w:szCs w:val="30"/>
        </w:rPr>
        <w:t xml:space="preserve">2557 </w:t>
      </w:r>
      <w:r w:rsidRPr="00CA4DA1">
        <w:rPr>
          <w:rFonts w:ascii="Angsana New" w:hAnsi="Angsana New" w:hint="cs"/>
          <w:sz w:val="30"/>
          <w:szCs w:val="30"/>
          <w:cs/>
        </w:rPr>
        <w:t>ทั้งนี้ บริษัทซึ่งเป็นหนึ่งในผู้รับสิทธิมีภาระในการจ่ายเงินสนับสนุนทางการตลาดในอัตราตามปริมาณการซื้อสินค้าของผู้ให้สิทธิตามอัตราที่ระบุไว้ในบันทึกข้อตกลง</w:t>
      </w:r>
    </w:p>
    <w:p w14:paraId="5328C4C5" w14:textId="77777777" w:rsidR="005243F5" w:rsidRPr="00CA4DA1" w:rsidRDefault="005243F5" w:rsidP="000F0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C43AFD6" w14:textId="77777777" w:rsidR="00396EB3" w:rsidRPr="00CA4DA1" w:rsidRDefault="00396EB3" w:rsidP="0039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BBD9CDB" w14:textId="77777777" w:rsidR="00396EB3" w:rsidRPr="00CA4DA1" w:rsidRDefault="00396EB3" w:rsidP="0001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6"/>
          <w:szCs w:val="26"/>
        </w:rPr>
      </w:pPr>
    </w:p>
    <w:p w14:paraId="2437378E" w14:textId="307A40E6" w:rsidR="00396EB3" w:rsidRPr="00CA4DA1" w:rsidRDefault="00396EB3" w:rsidP="0039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 xml:space="preserve">19 </w:t>
      </w:r>
      <w:r w:rsidRPr="00CA4D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sz w:val="30"/>
          <w:szCs w:val="30"/>
        </w:rPr>
        <w:t xml:space="preserve">2556 </w:t>
      </w:r>
      <w:r w:rsidRPr="00CA4DA1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Pr="00CA4DA1">
        <w:rPr>
          <w:rFonts w:ascii="Angsana New" w:hAnsi="Angsana New"/>
          <w:sz w:val="30"/>
          <w:szCs w:val="30"/>
        </w:rPr>
        <w:t xml:space="preserve">5 </w:t>
      </w:r>
      <w:r w:rsidRPr="00CA4DA1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Pr="00CA4DA1">
        <w:rPr>
          <w:rFonts w:ascii="Angsana New" w:hAnsi="Angsana New"/>
          <w:sz w:val="30"/>
          <w:szCs w:val="30"/>
        </w:rPr>
        <w:t xml:space="preserve">1 </w:t>
      </w:r>
      <w:r w:rsidRPr="00CA4DA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A4DA1">
        <w:rPr>
          <w:rFonts w:ascii="Angsana New" w:hAnsi="Angsana New"/>
          <w:sz w:val="30"/>
          <w:szCs w:val="30"/>
        </w:rPr>
        <w:t xml:space="preserve">2557 </w:t>
      </w:r>
      <w:r w:rsidR="00257C48" w:rsidRPr="00CA4DA1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="007575F3" w:rsidRPr="00CA4DA1">
        <w:rPr>
          <w:rFonts w:ascii="Angsana New" w:hAnsi="Angsana New"/>
          <w:sz w:val="30"/>
          <w:szCs w:val="30"/>
          <w:cs/>
        </w:rPr>
        <w:br/>
      </w:r>
      <w:r w:rsidR="00257C48" w:rsidRPr="00CA4DA1">
        <w:rPr>
          <w:rFonts w:ascii="Angsana New" w:hAnsi="Angsana New"/>
          <w:sz w:val="30"/>
          <w:szCs w:val="30"/>
        </w:rPr>
        <w:t xml:space="preserve">31 </w:t>
      </w:r>
      <w:r w:rsidR="00257C48" w:rsidRPr="00CA4D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57C48" w:rsidRPr="00CA4DA1">
        <w:rPr>
          <w:rFonts w:ascii="Angsana New" w:hAnsi="Angsana New"/>
          <w:sz w:val="30"/>
          <w:szCs w:val="30"/>
        </w:rPr>
        <w:t>256</w:t>
      </w:r>
      <w:r w:rsidR="00122D03" w:rsidRPr="00CA4DA1">
        <w:rPr>
          <w:rFonts w:ascii="Angsana New" w:hAnsi="Angsana New"/>
          <w:sz w:val="30"/>
          <w:szCs w:val="30"/>
        </w:rPr>
        <w:t>1</w:t>
      </w:r>
      <w:r w:rsidR="00257C48" w:rsidRPr="00CA4DA1">
        <w:rPr>
          <w:rFonts w:ascii="Angsana New" w:hAnsi="Angsana New"/>
          <w:sz w:val="30"/>
          <w:szCs w:val="30"/>
        </w:rPr>
        <w:t xml:space="preserve"> </w:t>
      </w:r>
      <w:r w:rsidR="00257C48" w:rsidRPr="00CA4DA1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257C48" w:rsidRPr="00CA4DA1">
        <w:rPr>
          <w:rFonts w:ascii="Angsana New" w:hAnsi="Angsana New"/>
          <w:sz w:val="30"/>
          <w:szCs w:val="30"/>
        </w:rPr>
        <w:t xml:space="preserve">3 </w:t>
      </w:r>
      <w:r w:rsidR="00257C48" w:rsidRPr="00CA4DA1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257C48" w:rsidRPr="00CA4DA1">
        <w:rPr>
          <w:rFonts w:ascii="Angsana New" w:hAnsi="Angsana New"/>
          <w:sz w:val="30"/>
          <w:szCs w:val="30"/>
        </w:rPr>
        <w:t xml:space="preserve">1 </w:t>
      </w:r>
      <w:r w:rsidR="00257C48" w:rsidRPr="00CA4DA1">
        <w:rPr>
          <w:rFonts w:ascii="Angsana New" w:hAnsi="Angsana New" w:hint="cs"/>
          <w:sz w:val="30"/>
          <w:szCs w:val="30"/>
          <w:cs/>
        </w:rPr>
        <w:t>ปี</w:t>
      </w:r>
    </w:p>
    <w:p w14:paraId="755B0CB0" w14:textId="77777777" w:rsidR="00D34115" w:rsidRPr="00CA4DA1" w:rsidRDefault="00D34115" w:rsidP="0039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4102AE6E" w14:textId="77777777" w:rsidR="00E557AE" w:rsidRPr="00CA4DA1" w:rsidRDefault="00E557AE" w:rsidP="002F0CFC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EEA7A6B" w14:textId="77777777" w:rsidR="00E557AE" w:rsidRPr="00CA4DA1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CA4DA1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CA4DA1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CA4DA1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5B9" w:rsidRPr="00CA4DA1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2645B9" w:rsidRPr="00CA4DA1" w:rsidRDefault="002645B9" w:rsidP="002645B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1E966742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14:paraId="33BC6F5E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D34256E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/>
                <w:sz w:val="30"/>
                <w:szCs w:val="30"/>
              </w:rPr>
              <w:t>256</w:t>
            </w: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645B9" w:rsidRPr="00CA4DA1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2645B9" w:rsidRPr="00CA4DA1" w:rsidRDefault="002645B9" w:rsidP="00264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45B9" w:rsidRPr="00CA4DA1" w14:paraId="3B82F878" w14:textId="77777777" w:rsidTr="002F0CFC">
        <w:tc>
          <w:tcPr>
            <w:tcW w:w="2227" w:type="pct"/>
          </w:tcPr>
          <w:p w14:paraId="0EDA88DB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</w:t>
            </w: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สัญญาเช่าดำเนินงานที่</w:t>
            </w:r>
            <w:r w:rsidRPr="00CA4DA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บอก</w:t>
            </w:r>
            <w:r w:rsidRPr="00CA4DA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เลิกไม่ได้</w:t>
            </w:r>
          </w:p>
        </w:tc>
        <w:tc>
          <w:tcPr>
            <w:tcW w:w="591" w:type="pct"/>
          </w:tcPr>
          <w:p w14:paraId="70C0E923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BCE1A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2A43FF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7F768A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F34AFF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9101B0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FA89B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645B9" w:rsidRPr="00CA4DA1" w14:paraId="4C378B09" w14:textId="77777777" w:rsidTr="002F0CFC">
        <w:tc>
          <w:tcPr>
            <w:tcW w:w="2227" w:type="pct"/>
          </w:tcPr>
          <w:p w14:paraId="2A82E125" w14:textId="63338C8E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ภายใน</w:t>
            </w:r>
            <w:r w:rsidR="00811309" w:rsidRPr="00CA4DA1">
              <w:rPr>
                <w:rFonts w:ascii="Angsana New" w:hAnsi="Angsana New" w:cs="Angsana New" w:hint="cs"/>
                <w:cs/>
              </w:rPr>
              <w:t xml:space="preserve"> </w:t>
            </w:r>
            <w:r w:rsidR="00811309" w:rsidRPr="00CA4DA1">
              <w:rPr>
                <w:rFonts w:ascii="Angsana New" w:hAnsi="Angsana New" w:cs="Angsana New"/>
                <w:lang w:val="en-US"/>
              </w:rPr>
              <w:t xml:space="preserve">1 </w:t>
            </w:r>
            <w:r w:rsidRPr="00CA4DA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591" w:type="pct"/>
          </w:tcPr>
          <w:p w14:paraId="7A042234" w14:textId="3598DCBA" w:rsidR="002645B9" w:rsidRPr="00CA4DA1" w:rsidRDefault="00A01A5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720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,007</w:t>
            </w:r>
          </w:p>
        </w:tc>
        <w:tc>
          <w:tcPr>
            <w:tcW w:w="146" w:type="pct"/>
          </w:tcPr>
          <w:p w14:paraId="0BA115F6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D43597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16,003</w:t>
            </w:r>
          </w:p>
        </w:tc>
        <w:tc>
          <w:tcPr>
            <w:tcW w:w="146" w:type="pct"/>
          </w:tcPr>
          <w:p w14:paraId="1118B6AD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C24D5FF" w14:textId="1B48F802" w:rsidR="002645B9" w:rsidRPr="00CA4DA1" w:rsidRDefault="00A01A5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720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,007</w:t>
            </w:r>
          </w:p>
        </w:tc>
        <w:tc>
          <w:tcPr>
            <w:tcW w:w="146" w:type="pct"/>
          </w:tcPr>
          <w:p w14:paraId="2C329EF5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08F8A5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16,003</w:t>
            </w:r>
          </w:p>
        </w:tc>
      </w:tr>
      <w:tr w:rsidR="002645B9" w:rsidRPr="00CA4DA1" w14:paraId="7CAFE993" w14:textId="77777777" w:rsidTr="002F0CFC">
        <w:tc>
          <w:tcPr>
            <w:tcW w:w="2227" w:type="pct"/>
          </w:tcPr>
          <w:p w14:paraId="09DDC1D9" w14:textId="58390675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CA4DA1">
              <w:rPr>
                <w:rFonts w:ascii="Angsana New" w:hAnsi="Angsana New" w:cs="Angsana New"/>
                <w:cs/>
              </w:rPr>
              <w:t>หลังจาก</w:t>
            </w:r>
            <w:r w:rsidR="00811309" w:rsidRPr="00CA4DA1">
              <w:rPr>
                <w:rFonts w:ascii="Angsana New" w:hAnsi="Angsana New" w:cs="Angsana New" w:hint="cs"/>
                <w:cs/>
              </w:rPr>
              <w:t xml:space="preserve"> </w:t>
            </w:r>
            <w:r w:rsidR="00811309" w:rsidRPr="00CA4DA1">
              <w:rPr>
                <w:rFonts w:ascii="Angsana New" w:hAnsi="Angsana New" w:cs="Angsana New"/>
                <w:lang w:val="en-US"/>
              </w:rPr>
              <w:t xml:space="preserve">1 </w:t>
            </w:r>
            <w:r w:rsidRPr="00CA4DA1">
              <w:rPr>
                <w:rFonts w:ascii="Angsana New" w:hAnsi="Angsana New" w:cs="Angsana New"/>
                <w:cs/>
              </w:rPr>
              <w:t>ปีแต่ไม่เกิน</w:t>
            </w:r>
            <w:r w:rsidR="00811309" w:rsidRPr="00CA4DA1">
              <w:rPr>
                <w:rFonts w:ascii="Angsana New" w:hAnsi="Angsana New" w:cs="Angsana New" w:hint="cs"/>
                <w:cs/>
              </w:rPr>
              <w:t xml:space="preserve"> 5 </w:t>
            </w:r>
            <w:r w:rsidRPr="00CA4DA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591" w:type="pct"/>
          </w:tcPr>
          <w:p w14:paraId="1B6252B0" w14:textId="22BCADA8" w:rsidR="002645B9" w:rsidRPr="00CA4DA1" w:rsidRDefault="00372097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A01A59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A01A59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260AEDE6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5560B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7,854</w:t>
            </w:r>
          </w:p>
        </w:tc>
        <w:tc>
          <w:tcPr>
            <w:tcW w:w="146" w:type="pct"/>
          </w:tcPr>
          <w:p w14:paraId="426CA70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514B47" w14:textId="74E63F90" w:rsidR="002645B9" w:rsidRPr="00CA4DA1" w:rsidRDefault="00372097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A01A59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A01A59"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12C1CD6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F2478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7,854</w:t>
            </w:r>
          </w:p>
        </w:tc>
      </w:tr>
      <w:tr w:rsidR="002645B9" w:rsidRPr="00CA4DA1" w14:paraId="713423D5" w14:textId="77777777" w:rsidTr="002F0CFC">
        <w:tc>
          <w:tcPr>
            <w:tcW w:w="2227" w:type="pct"/>
          </w:tcPr>
          <w:p w14:paraId="03A0A830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  <w:r w:rsidRPr="00CA4DA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560EF9C" w14:textId="18698C21" w:rsidR="002645B9" w:rsidRPr="00CA4DA1" w:rsidRDefault="00372097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A01A59" w:rsidRPr="00CA4DA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01A59" w:rsidRPr="00CA4DA1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32D51A06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45436AA" w14:textId="75C8691C" w:rsidR="002645B9" w:rsidRPr="00CA4DA1" w:rsidRDefault="009E3161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2645B9" w:rsidRPr="00CA4DA1">
              <w:rPr>
                <w:rFonts w:ascii="Angsana New" w:hAnsi="Angsana New" w:cs="Angsana New"/>
                <w:sz w:val="30"/>
                <w:szCs w:val="30"/>
              </w:rPr>
              <w:t>23,857</w:t>
            </w:r>
          </w:p>
        </w:tc>
        <w:tc>
          <w:tcPr>
            <w:tcW w:w="146" w:type="pct"/>
          </w:tcPr>
          <w:p w14:paraId="1DC1F379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4A62906" w14:textId="2425FF1C" w:rsidR="002645B9" w:rsidRPr="00CA4DA1" w:rsidRDefault="00372097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A01A59" w:rsidRPr="00CA4DA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01A59" w:rsidRPr="00CA4DA1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65808A44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F4550A9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23,857</w:t>
            </w:r>
          </w:p>
        </w:tc>
      </w:tr>
      <w:tr w:rsidR="002645B9" w:rsidRPr="00CA4DA1" w14:paraId="2DA482E3" w14:textId="77777777" w:rsidTr="002F0CFC">
        <w:tc>
          <w:tcPr>
            <w:tcW w:w="2227" w:type="pct"/>
          </w:tcPr>
          <w:p w14:paraId="3B7C7CB0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14:paraId="6B4673AB" w14:textId="77777777" w:rsidR="000F20BE" w:rsidRPr="00CA4DA1" w:rsidRDefault="000F20BE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14:paraId="784F844F" w14:textId="31C84687" w:rsidR="000F20BE" w:rsidRPr="00CA4DA1" w:rsidRDefault="000F20BE" w:rsidP="002645B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91" w:type="pct"/>
          </w:tcPr>
          <w:p w14:paraId="1D93B420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4671F8F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1D69885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4A0D65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94C765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563D4A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41E29CC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45B9" w:rsidRPr="00CA4DA1" w14:paraId="7D8683D4" w14:textId="77777777" w:rsidTr="002F0CFC">
        <w:trPr>
          <w:trHeight w:val="197"/>
        </w:trPr>
        <w:tc>
          <w:tcPr>
            <w:tcW w:w="2227" w:type="pct"/>
          </w:tcPr>
          <w:p w14:paraId="1B3E1216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748A4BE" w14:textId="1FCF13F3" w:rsidR="002645B9" w:rsidRPr="00CA4DA1" w:rsidRDefault="00A01A5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30,950</w:t>
            </w:r>
          </w:p>
        </w:tc>
        <w:tc>
          <w:tcPr>
            <w:tcW w:w="146" w:type="pct"/>
          </w:tcPr>
          <w:p w14:paraId="78E4E330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FECA44A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12,937</w:t>
            </w:r>
          </w:p>
        </w:tc>
        <w:tc>
          <w:tcPr>
            <w:tcW w:w="146" w:type="pct"/>
          </w:tcPr>
          <w:p w14:paraId="3467B4D4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90EBEE" w14:textId="4A06C3C5" w:rsidR="002645B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30,07</w:t>
            </w:r>
            <w:r w:rsidR="00A45EE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7B7C4CF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05E749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5B9" w:rsidRPr="00CA4DA1" w14:paraId="68548320" w14:textId="77777777" w:rsidTr="002F0CFC">
        <w:tc>
          <w:tcPr>
            <w:tcW w:w="2227" w:type="pct"/>
          </w:tcPr>
          <w:p w14:paraId="2C7C5195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1" w:type="pct"/>
          </w:tcPr>
          <w:p w14:paraId="3852823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05B587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2E49F89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4614D7A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45B9" w:rsidRPr="00CA4DA1" w14:paraId="30F741F0" w14:textId="77777777" w:rsidTr="002F0CFC">
        <w:tc>
          <w:tcPr>
            <w:tcW w:w="2227" w:type="pct"/>
          </w:tcPr>
          <w:p w14:paraId="0D37411D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</w:rPr>
              <w:t>ภา</w:t>
            </w: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ระผูกพันตามสัญญาส่วนปรับปรุงที่ดิน</w:t>
            </w:r>
          </w:p>
        </w:tc>
        <w:tc>
          <w:tcPr>
            <w:tcW w:w="591" w:type="pct"/>
          </w:tcPr>
          <w:p w14:paraId="1BC9AAE3" w14:textId="76AC1398" w:rsidR="002645B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9,977</w:t>
            </w:r>
          </w:p>
        </w:tc>
        <w:tc>
          <w:tcPr>
            <w:tcW w:w="146" w:type="pct"/>
          </w:tcPr>
          <w:p w14:paraId="22AD8688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0ECE7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7"/>
                <w:tab w:val="right" w:pos="625"/>
              </w:tabs>
              <w:spacing w:line="240" w:lineRule="auto"/>
              <w:ind w:left="-130" w:right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A4DA1"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146" w:type="pct"/>
          </w:tcPr>
          <w:p w14:paraId="3114B5B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8C8773" w14:textId="749FA064" w:rsidR="002645B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9,977</w:t>
            </w:r>
          </w:p>
        </w:tc>
        <w:tc>
          <w:tcPr>
            <w:tcW w:w="146" w:type="pct"/>
          </w:tcPr>
          <w:p w14:paraId="64350950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B3274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5B9" w:rsidRPr="00CA4DA1" w14:paraId="7271E7D5" w14:textId="77777777" w:rsidTr="002F0CFC">
        <w:tc>
          <w:tcPr>
            <w:tcW w:w="2227" w:type="pct"/>
          </w:tcPr>
          <w:p w14:paraId="18A957ED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1" w:type="pct"/>
          </w:tcPr>
          <w:p w14:paraId="339EDA5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2C159F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66466DE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6F3C5A2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40F1BBF5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8"/>
              </w:tabs>
              <w:spacing w:line="240" w:lineRule="auto"/>
              <w:ind w:lef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4C47342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4F8668DE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8"/>
              </w:tabs>
              <w:spacing w:line="240" w:lineRule="auto"/>
              <w:ind w:lef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45B9" w:rsidRPr="00CA4DA1" w14:paraId="4F3C67F9" w14:textId="77777777" w:rsidTr="002F0CFC">
        <w:tc>
          <w:tcPr>
            <w:tcW w:w="2227" w:type="pct"/>
          </w:tcPr>
          <w:p w14:paraId="16D7D8C2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</w:rPr>
              <w:t>ภา</w:t>
            </w: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71A3400C" w14:textId="2AD90980" w:rsidR="002645B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DD07B2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07CEA8B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46" w:type="pct"/>
          </w:tcPr>
          <w:p w14:paraId="733E96C8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2B7104" w14:textId="634E4000" w:rsidR="002645B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9B71C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A67E803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</w:tr>
      <w:tr w:rsidR="002645B9" w:rsidRPr="00CA4DA1" w14:paraId="62B31FA4" w14:textId="77777777" w:rsidTr="002F0CFC">
        <w:tc>
          <w:tcPr>
            <w:tcW w:w="2227" w:type="pct"/>
          </w:tcPr>
          <w:p w14:paraId="5B6D8DBA" w14:textId="77777777" w:rsidR="002645B9" w:rsidRPr="00CA4DA1" w:rsidRDefault="002645B9" w:rsidP="002645B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14E30359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4041A96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0C7CE19C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DE7CD7A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30C296D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4208D11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5FD0A768" w14:textId="77777777" w:rsidR="002645B9" w:rsidRPr="00CA4DA1" w:rsidRDefault="002645B9" w:rsidP="002645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1A59" w:rsidRPr="00CA4DA1" w14:paraId="2A3DEEE8" w14:textId="77777777" w:rsidTr="002F0CFC">
        <w:trPr>
          <w:trHeight w:val="245"/>
        </w:trPr>
        <w:tc>
          <w:tcPr>
            <w:tcW w:w="2227" w:type="pct"/>
          </w:tcPr>
          <w:p w14:paraId="0CD1AEC6" w14:textId="77777777" w:rsidR="00A01A59" w:rsidRPr="00CA4DA1" w:rsidRDefault="00A01A59" w:rsidP="00A01A5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591" w:type="pct"/>
          </w:tcPr>
          <w:p w14:paraId="632A8D63" w14:textId="74136171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7EF64A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BB613C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2,556</w:t>
            </w:r>
          </w:p>
        </w:tc>
        <w:tc>
          <w:tcPr>
            <w:tcW w:w="146" w:type="pct"/>
          </w:tcPr>
          <w:p w14:paraId="2E8DE116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82" w:type="pct"/>
          </w:tcPr>
          <w:p w14:paraId="1400DBDE" w14:textId="22303B7B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FF8313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546F49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2,556</w:t>
            </w:r>
          </w:p>
        </w:tc>
      </w:tr>
      <w:tr w:rsidR="00A01A59" w:rsidRPr="00CA4DA1" w14:paraId="1B8213D9" w14:textId="77777777" w:rsidTr="002F0CFC">
        <w:tc>
          <w:tcPr>
            <w:tcW w:w="2227" w:type="pct"/>
          </w:tcPr>
          <w:p w14:paraId="2502F447" w14:textId="77777777" w:rsidR="00A01A59" w:rsidRPr="00CA4DA1" w:rsidRDefault="00A01A59" w:rsidP="00A01A5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7D6211E5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65570AF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06D0B209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F4AA930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3E494678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C212DA2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3FE050A1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1A59" w:rsidRPr="00CA4DA1" w14:paraId="4255A6A1" w14:textId="77777777" w:rsidTr="002F0CFC">
        <w:trPr>
          <w:trHeight w:val="245"/>
        </w:trPr>
        <w:tc>
          <w:tcPr>
            <w:tcW w:w="2227" w:type="pct"/>
          </w:tcPr>
          <w:p w14:paraId="6FB9E368" w14:textId="77777777" w:rsidR="00A01A59" w:rsidRPr="00CA4DA1" w:rsidRDefault="00A01A59" w:rsidP="00A01A5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3504D091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24,324</w:t>
            </w:r>
          </w:p>
        </w:tc>
        <w:tc>
          <w:tcPr>
            <w:tcW w:w="146" w:type="pct"/>
          </w:tcPr>
          <w:p w14:paraId="032C0918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621</w:t>
            </w:r>
          </w:p>
        </w:tc>
        <w:tc>
          <w:tcPr>
            <w:tcW w:w="146" w:type="pct"/>
          </w:tcPr>
          <w:p w14:paraId="1221211C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1E4CAE8A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24,324</w:t>
            </w:r>
          </w:p>
        </w:tc>
        <w:tc>
          <w:tcPr>
            <w:tcW w:w="146" w:type="pct"/>
          </w:tcPr>
          <w:p w14:paraId="436A432F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1A59" w:rsidRPr="00CA4DA1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77777777" w:rsidR="00A01A59" w:rsidRPr="00CA4DA1" w:rsidRDefault="00A01A59" w:rsidP="00A01A5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1B07653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2"/>
              </w:tabs>
              <w:spacing w:line="240" w:lineRule="auto"/>
              <w:ind w:lef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2"/>
              </w:tabs>
              <w:spacing w:line="240" w:lineRule="auto"/>
              <w:ind w:lef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1A59" w:rsidRPr="00CA4DA1" w14:paraId="01EF440D" w14:textId="77777777" w:rsidTr="002F0CFC">
        <w:trPr>
          <w:trHeight w:val="245"/>
        </w:trPr>
        <w:tc>
          <w:tcPr>
            <w:tcW w:w="2227" w:type="pct"/>
          </w:tcPr>
          <w:p w14:paraId="4A9855EF" w14:textId="77777777" w:rsidR="00A01A59" w:rsidRPr="00CA4DA1" w:rsidRDefault="00A01A59" w:rsidP="00A01A5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91" w:type="pct"/>
          </w:tcPr>
          <w:p w14:paraId="512592C8" w14:textId="4B35E16C" w:rsidR="00A01A59" w:rsidRPr="00CA4DA1" w:rsidRDefault="004F4151" w:rsidP="004F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 xml:space="preserve">    16,155</w:t>
            </w:r>
          </w:p>
        </w:tc>
        <w:tc>
          <w:tcPr>
            <w:tcW w:w="146" w:type="pct"/>
          </w:tcPr>
          <w:p w14:paraId="297CDE25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66302F7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12,002</w:t>
            </w:r>
          </w:p>
        </w:tc>
        <w:tc>
          <w:tcPr>
            <w:tcW w:w="146" w:type="pct"/>
          </w:tcPr>
          <w:p w14:paraId="0F758930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82" w:type="pct"/>
          </w:tcPr>
          <w:p w14:paraId="2B1CA68B" w14:textId="1A4133AE" w:rsidR="00A01A59" w:rsidRPr="00CA4DA1" w:rsidRDefault="004F4151" w:rsidP="004F415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16,155</w:t>
            </w:r>
          </w:p>
        </w:tc>
        <w:tc>
          <w:tcPr>
            <w:tcW w:w="146" w:type="pct"/>
          </w:tcPr>
          <w:p w14:paraId="052DED81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FD1A85" w14:textId="77777777" w:rsidR="00A01A59" w:rsidRPr="00CA4DA1" w:rsidRDefault="00A01A59" w:rsidP="00A01A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1510B79" w14:textId="77777777" w:rsidR="002F0CFC" w:rsidRPr="00CA4DA1" w:rsidRDefault="000C75AE" w:rsidP="0013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A4DA1">
        <w:rPr>
          <w:rFonts w:ascii="Angsana New" w:hAnsi="Angsana New"/>
          <w:b/>
          <w:bCs/>
          <w:i/>
          <w:iCs/>
          <w:sz w:val="24"/>
          <w:szCs w:val="24"/>
          <w:cs/>
        </w:rPr>
        <w:tab/>
      </w:r>
    </w:p>
    <w:p w14:paraId="53125122" w14:textId="2D3212B3" w:rsidR="000A10DE" w:rsidRPr="00CA4DA1" w:rsidRDefault="002F0CFC" w:rsidP="0013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10DE"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14:paraId="7C6A665B" w14:textId="687829C7" w:rsidR="00A45A7C" w:rsidRPr="00CA4DA1" w:rsidRDefault="00AB0BE9" w:rsidP="009A0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CA4DA1">
        <w:rPr>
          <w:rFonts w:ascii="Angsana New" w:hAnsi="Angsana New"/>
          <w:sz w:val="24"/>
          <w:szCs w:val="24"/>
        </w:rPr>
        <w:t xml:space="preserve">   </w:t>
      </w:r>
    </w:p>
    <w:p w14:paraId="18E5B396" w14:textId="2EB8E179" w:rsidR="00A45A7C" w:rsidRPr="00CA4DA1" w:rsidRDefault="00A45A7C" w:rsidP="006D3D2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สัญญาเช่าที่ดินพร้อมอาคารสำนักงานเป็นระยะเวลา</w:t>
      </w:r>
      <w:r w:rsidR="00F10033" w:rsidRPr="00CA4DA1">
        <w:rPr>
          <w:rFonts w:ascii="Angsana New" w:hAnsi="Angsana New" w:hint="cs"/>
          <w:sz w:val="30"/>
          <w:szCs w:val="30"/>
          <w:cs/>
        </w:rPr>
        <w:t>หนึ่งปี</w:t>
      </w:r>
      <w:r w:rsidR="00A0141D" w:rsidRPr="00CA4DA1">
        <w:rPr>
          <w:rFonts w:ascii="Angsana New" w:hAnsi="Angsana New" w:hint="cs"/>
          <w:sz w:val="30"/>
          <w:szCs w:val="30"/>
          <w:cs/>
        </w:rPr>
        <w:t>ถึง</w:t>
      </w:r>
      <w:r w:rsidRPr="00CA4DA1">
        <w:rPr>
          <w:rFonts w:ascii="Angsana New" w:hAnsi="Angsana New"/>
          <w:sz w:val="30"/>
          <w:szCs w:val="30"/>
          <w:cs/>
        </w:rPr>
        <w:t>สามปี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สิ้นสุดในเดือน</w:t>
      </w:r>
      <w:r w:rsidR="00084060" w:rsidRPr="00CA4DA1">
        <w:rPr>
          <w:rFonts w:ascii="Angsana New" w:hAnsi="Angsana New" w:hint="cs"/>
          <w:sz w:val="30"/>
          <w:szCs w:val="30"/>
          <w:cs/>
        </w:rPr>
        <w:t>ตุลาคม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="001200AA" w:rsidRPr="00CA4DA1">
        <w:rPr>
          <w:rFonts w:ascii="Angsana New" w:hAnsi="Angsana New"/>
          <w:sz w:val="30"/>
          <w:szCs w:val="30"/>
        </w:rPr>
        <w:t>256</w:t>
      </w:r>
      <w:r w:rsidR="00084060" w:rsidRPr="00CA4DA1">
        <w:rPr>
          <w:rFonts w:ascii="Angsana New" w:hAnsi="Angsana New"/>
          <w:sz w:val="30"/>
          <w:szCs w:val="30"/>
        </w:rPr>
        <w:t>4</w:t>
      </w:r>
    </w:p>
    <w:p w14:paraId="3F274527" w14:textId="77777777" w:rsidR="00A45A7C" w:rsidRPr="00CA4DA1" w:rsidRDefault="00A45A7C" w:rsidP="006D3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94C3D4" w14:textId="4E2B8F8A" w:rsidR="00A45A7C" w:rsidRPr="00CA4DA1" w:rsidRDefault="00A45A7C" w:rsidP="006D3D2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สัญญาให้บริการ </w:t>
      </w:r>
      <w:r w:rsidRPr="00CA4DA1">
        <w:rPr>
          <w:rFonts w:ascii="Angsana New" w:hAnsi="Angsana New"/>
          <w:sz w:val="30"/>
          <w:szCs w:val="30"/>
        </w:rPr>
        <w:t xml:space="preserve">Internet </w:t>
      </w:r>
      <w:r w:rsidR="001200AA" w:rsidRPr="00CA4DA1">
        <w:rPr>
          <w:rFonts w:ascii="Angsana New" w:hAnsi="Angsana New" w:hint="cs"/>
          <w:sz w:val="30"/>
          <w:szCs w:val="30"/>
          <w:cs/>
        </w:rPr>
        <w:t>ระยะเวลาหนึ่งปีถึงสามปี สิ้นสุดในระยะเวลาต่าง ๆ กันจนถึงเดือน</w:t>
      </w:r>
      <w:r w:rsidR="00084060" w:rsidRPr="00CA4DA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84060" w:rsidRPr="00CA4DA1">
        <w:rPr>
          <w:rFonts w:ascii="Angsana New" w:hAnsi="Angsana New"/>
          <w:sz w:val="30"/>
          <w:szCs w:val="30"/>
        </w:rPr>
        <w:t>2564</w:t>
      </w:r>
    </w:p>
    <w:p w14:paraId="2D4F902E" w14:textId="77777777" w:rsidR="00084060" w:rsidRPr="00CA4DA1" w:rsidRDefault="00084060" w:rsidP="00084060">
      <w:pPr>
        <w:pStyle w:val="ListParagraph"/>
        <w:rPr>
          <w:rFonts w:ascii="Angsana New" w:hAnsi="Angsana New"/>
          <w:sz w:val="28"/>
          <w:szCs w:val="28"/>
        </w:rPr>
      </w:pPr>
    </w:p>
    <w:p w14:paraId="441EB03E" w14:textId="77777777" w:rsidR="00A45A7C" w:rsidRPr="00CA4DA1" w:rsidRDefault="00187274" w:rsidP="006D3D2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สัญญาเช่ายานพาหนะระยะเวลาสี่</w:t>
      </w:r>
      <w:r w:rsidR="00A45A7C" w:rsidRPr="00CA4DA1">
        <w:rPr>
          <w:rFonts w:ascii="Angsana New" w:hAnsi="Angsana New"/>
          <w:sz w:val="30"/>
          <w:szCs w:val="30"/>
          <w:cs/>
        </w:rPr>
        <w:t>ปี</w:t>
      </w:r>
      <w:r w:rsidR="00A45A7C" w:rsidRPr="00CA4DA1">
        <w:rPr>
          <w:rFonts w:ascii="Angsana New" w:hAnsi="Angsana New" w:hint="cs"/>
          <w:sz w:val="30"/>
          <w:szCs w:val="30"/>
          <w:cs/>
        </w:rPr>
        <w:t>ถึง</w:t>
      </w:r>
      <w:r w:rsidR="00A45A7C" w:rsidRPr="00CA4DA1">
        <w:rPr>
          <w:rFonts w:ascii="Angsana New" w:hAnsi="Angsana New"/>
          <w:sz w:val="30"/>
          <w:szCs w:val="30"/>
          <w:cs/>
        </w:rPr>
        <w:t>ห้าปี สิ้นสุดในระยะเวลาต่าง ๆ กันจนถึงเด</w:t>
      </w:r>
      <w:r w:rsidR="00A45A7C" w:rsidRPr="00CA4DA1">
        <w:rPr>
          <w:rFonts w:ascii="Angsana New" w:hAnsi="Angsana New" w:hint="cs"/>
          <w:sz w:val="30"/>
          <w:szCs w:val="30"/>
          <w:cs/>
        </w:rPr>
        <w:t>ือน</w:t>
      </w:r>
      <w:r w:rsidR="006D3D29" w:rsidRPr="00CA4DA1">
        <w:rPr>
          <w:rFonts w:ascii="Angsana New" w:hAnsi="Angsana New" w:hint="cs"/>
          <w:sz w:val="30"/>
          <w:szCs w:val="30"/>
          <w:cs/>
        </w:rPr>
        <w:t>ธันวาคม</w:t>
      </w:r>
      <w:r w:rsidR="00A45A7C"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="00A45A7C" w:rsidRPr="00CA4DA1">
        <w:rPr>
          <w:rFonts w:ascii="Angsana New" w:hAnsi="Angsana New"/>
          <w:sz w:val="30"/>
          <w:szCs w:val="30"/>
        </w:rPr>
        <w:t>2563</w:t>
      </w:r>
    </w:p>
    <w:p w14:paraId="685C0CDE" w14:textId="77777777" w:rsidR="00B72D7F" w:rsidRPr="00CA4DA1" w:rsidRDefault="00B72D7F" w:rsidP="00577E37">
      <w:pPr>
        <w:pStyle w:val="ListParagraph"/>
        <w:ind w:left="0"/>
        <w:rPr>
          <w:rFonts w:ascii="Angsana New" w:hAnsi="Angsana New"/>
          <w:sz w:val="28"/>
          <w:szCs w:val="28"/>
          <w:cs/>
        </w:rPr>
      </w:pPr>
    </w:p>
    <w:p w14:paraId="2E669264" w14:textId="02130247" w:rsidR="00B72D7F" w:rsidRPr="00CA4DA1" w:rsidRDefault="00187274" w:rsidP="0018727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>สัญญาเช่าอุปกรณ์สำนักงานระยะเวลาสามปี สิ้นสุดในเดือน</w:t>
      </w:r>
      <w:r w:rsidR="00084060" w:rsidRPr="00CA4DA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84060" w:rsidRPr="00CA4DA1">
        <w:rPr>
          <w:rFonts w:ascii="Angsana New" w:hAnsi="Angsana New"/>
          <w:sz w:val="30"/>
          <w:szCs w:val="30"/>
        </w:rPr>
        <w:t>2565</w:t>
      </w:r>
    </w:p>
    <w:p w14:paraId="03FDA312" w14:textId="7880DBCE" w:rsidR="005B1EF8" w:rsidRPr="00CA4DA1" w:rsidRDefault="005B1EF8" w:rsidP="005B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7D6DAC" w14:textId="20E4FF08" w:rsidR="00E10A19" w:rsidRPr="00CA4DA1" w:rsidRDefault="00E10A19" w:rsidP="005B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189B72" w14:textId="27101E1C" w:rsidR="00E10A19" w:rsidRPr="00CA4DA1" w:rsidRDefault="00E10A19" w:rsidP="005B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F0142F" w14:textId="7F43545E" w:rsidR="00E10A19" w:rsidRPr="00CA4DA1" w:rsidRDefault="00E10A19" w:rsidP="005B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089FBF" w14:textId="77777777" w:rsidR="00E10A19" w:rsidRPr="00CA4DA1" w:rsidRDefault="00E10A19" w:rsidP="005B1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80D789" w14:textId="77777777" w:rsidR="00E10A19" w:rsidRPr="00CA4DA1" w:rsidRDefault="00E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4DA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B9F524" w14:textId="46E53721" w:rsidR="0054162A" w:rsidRPr="00CA4DA1" w:rsidRDefault="0054162A" w:rsidP="00541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3AFE38BA" w14:textId="77777777" w:rsidR="0054162A" w:rsidRPr="00CA4DA1" w:rsidRDefault="0054162A" w:rsidP="00541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0"/>
        <w:rPr>
          <w:rFonts w:ascii="Angsana New" w:hAnsi="Angsana New"/>
          <w:sz w:val="28"/>
          <w:szCs w:val="28"/>
        </w:rPr>
      </w:pPr>
    </w:p>
    <w:p w14:paraId="45D2F875" w14:textId="77777777" w:rsidR="0054162A" w:rsidRPr="00CA4DA1" w:rsidRDefault="0054162A" w:rsidP="00541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A4DA1">
        <w:rPr>
          <w:rFonts w:ascii="Angsana New" w:hAnsi="Angsana New"/>
          <w:sz w:val="30"/>
          <w:szCs w:val="30"/>
        </w:rPr>
        <w:t xml:space="preserve">31 </w:t>
      </w:r>
      <w:r w:rsidRPr="00CA4DA1">
        <w:rPr>
          <w:rFonts w:ascii="Angsana New" w:hAnsi="Angsana New" w:hint="cs"/>
          <w:sz w:val="30"/>
          <w:szCs w:val="30"/>
          <w:cs/>
        </w:rPr>
        <w:t>ธันวาคม</w:t>
      </w:r>
      <w:r w:rsidRPr="00CA4DA1">
        <w:rPr>
          <w:rFonts w:ascii="Angsana New" w:hAnsi="Angsana New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</w:rPr>
        <w:t>256</w:t>
      </w:r>
      <w:r w:rsidR="002645B9" w:rsidRPr="00CA4DA1">
        <w:rPr>
          <w:rFonts w:ascii="Angsana New" w:hAnsi="Angsana New" w:hint="cs"/>
          <w:sz w:val="30"/>
          <w:szCs w:val="30"/>
          <w:cs/>
        </w:rPr>
        <w:t>2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499285E2" w14:textId="77777777" w:rsidR="003F4EB6" w:rsidRPr="00CA4DA1" w:rsidRDefault="003F4EB6" w:rsidP="00230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49"/>
        <w:gridCol w:w="273"/>
        <w:gridCol w:w="1256"/>
        <w:gridCol w:w="273"/>
        <w:gridCol w:w="1436"/>
        <w:gridCol w:w="273"/>
        <w:gridCol w:w="1089"/>
      </w:tblGrid>
      <w:tr w:rsidR="0054162A" w:rsidRPr="00CA4DA1" w14:paraId="19241811" w14:textId="77777777" w:rsidTr="007B6165">
        <w:trPr>
          <w:tblHeader/>
        </w:trPr>
        <w:tc>
          <w:tcPr>
            <w:tcW w:w="1794" w:type="pct"/>
          </w:tcPr>
          <w:p w14:paraId="1526FFBA" w14:textId="77777777" w:rsidR="0054162A" w:rsidRPr="00CA4DA1" w:rsidRDefault="0054162A" w:rsidP="00A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1" w:type="pct"/>
            <w:gridSpan w:val="3"/>
          </w:tcPr>
          <w:p w14:paraId="142D4722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80E9E8C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53E5275E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62A" w:rsidRPr="00CA4DA1" w14:paraId="1CCAD9F4" w14:textId="77777777" w:rsidTr="007B6165">
        <w:trPr>
          <w:tblHeader/>
        </w:trPr>
        <w:tc>
          <w:tcPr>
            <w:tcW w:w="1794" w:type="pct"/>
          </w:tcPr>
          <w:p w14:paraId="18BC12A1" w14:textId="77777777" w:rsidR="0054162A" w:rsidRPr="00CA4DA1" w:rsidRDefault="0054162A" w:rsidP="00A46E1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022364C9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147" w:type="pct"/>
          </w:tcPr>
          <w:p w14:paraId="22DE32A3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952DC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147" w:type="pct"/>
          </w:tcPr>
          <w:p w14:paraId="34FCA2E1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14:paraId="5B016D39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147" w:type="pct"/>
          </w:tcPr>
          <w:p w14:paraId="60C81B97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D761AB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54162A" w:rsidRPr="00CA4DA1" w14:paraId="0F7D8869" w14:textId="77777777" w:rsidTr="007B6165">
        <w:trPr>
          <w:tblHeader/>
        </w:trPr>
        <w:tc>
          <w:tcPr>
            <w:tcW w:w="1794" w:type="pct"/>
          </w:tcPr>
          <w:p w14:paraId="2D1830CC" w14:textId="77777777" w:rsidR="0054162A" w:rsidRPr="00CA4DA1" w:rsidRDefault="0054162A" w:rsidP="00A46E1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1414BCB5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7" w:type="pct"/>
          </w:tcPr>
          <w:p w14:paraId="7A9820E0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9322943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47" w:type="pct"/>
          </w:tcPr>
          <w:p w14:paraId="5465BACB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14:paraId="5DBBD436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7" w:type="pct"/>
          </w:tcPr>
          <w:p w14:paraId="09C90CFD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03F292" w14:textId="77777777" w:rsidR="0054162A" w:rsidRPr="00CA4DA1" w:rsidRDefault="0054162A" w:rsidP="00302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4DA1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54162A" w:rsidRPr="00CA4DA1" w14:paraId="5A566B21" w14:textId="77777777" w:rsidTr="007B6165">
        <w:trPr>
          <w:tblHeader/>
        </w:trPr>
        <w:tc>
          <w:tcPr>
            <w:tcW w:w="1794" w:type="pct"/>
          </w:tcPr>
          <w:p w14:paraId="5DE6CE8E" w14:textId="77777777" w:rsidR="0054162A" w:rsidRPr="00CA4DA1" w:rsidRDefault="0054162A" w:rsidP="00A46E1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06" w:type="pct"/>
            <w:gridSpan w:val="7"/>
          </w:tcPr>
          <w:p w14:paraId="7A8EFB95" w14:textId="77777777" w:rsidR="0054162A" w:rsidRPr="00CA4DA1" w:rsidRDefault="0054162A" w:rsidP="00A4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4DA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4D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A4DA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4162A" w:rsidRPr="00CA4DA1" w14:paraId="7B6DCF7D" w14:textId="77777777" w:rsidTr="007B6165">
        <w:tc>
          <w:tcPr>
            <w:tcW w:w="1794" w:type="pct"/>
          </w:tcPr>
          <w:p w14:paraId="4058AF53" w14:textId="667552D0" w:rsidR="0054162A" w:rsidRPr="00CA4DA1" w:rsidRDefault="0054162A" w:rsidP="00A46E15">
            <w:pPr>
              <w:pStyle w:val="a"/>
              <w:tabs>
                <w:tab w:val="clear" w:pos="1080"/>
                <w:tab w:val="left" w:pos="540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cs/>
                <w:lang w:val="en-US"/>
              </w:rPr>
              <w:t>สกุลเงิน</w:t>
            </w:r>
            <w:r w:rsidR="00A26194" w:rsidRPr="00CA4DA1">
              <w:rPr>
                <w:rFonts w:ascii="Angsana New" w:hAnsi="Angsana New" w:cs="Angsana New" w:hint="cs"/>
                <w:cs/>
                <w:lang w:val="en-US"/>
              </w:rPr>
              <w:t>ยูโร</w:t>
            </w:r>
          </w:p>
        </w:tc>
        <w:tc>
          <w:tcPr>
            <w:tcW w:w="727" w:type="pct"/>
          </w:tcPr>
          <w:p w14:paraId="254AD0EE" w14:textId="444A5459" w:rsidR="0054162A" w:rsidRPr="00CA4DA1" w:rsidRDefault="0006462A" w:rsidP="004960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147" w:type="pct"/>
          </w:tcPr>
          <w:p w14:paraId="423E02C4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FFCFDE8" w14:textId="140E41FD" w:rsidR="0054162A" w:rsidRPr="00CA4DA1" w:rsidRDefault="00F0490B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16,155</w:t>
            </w:r>
          </w:p>
        </w:tc>
        <w:tc>
          <w:tcPr>
            <w:tcW w:w="147" w:type="pct"/>
          </w:tcPr>
          <w:p w14:paraId="07A58BEB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4" w:type="pct"/>
            <w:tcBorders>
              <w:left w:val="nil"/>
            </w:tcBorders>
          </w:tcPr>
          <w:p w14:paraId="74F579A7" w14:textId="6036508C" w:rsidR="0054162A" w:rsidRPr="00CA4DA1" w:rsidRDefault="009236F7" w:rsidP="004960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147" w:type="pct"/>
          </w:tcPr>
          <w:p w14:paraId="08490038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9A2441" w14:textId="6033A234" w:rsidR="0054162A" w:rsidRPr="00CA4DA1" w:rsidRDefault="0006462A" w:rsidP="009E31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16,155</w:t>
            </w:r>
          </w:p>
        </w:tc>
      </w:tr>
      <w:tr w:rsidR="0054162A" w:rsidRPr="00CA4DA1" w14:paraId="047EC9FE" w14:textId="77777777" w:rsidTr="007B6165">
        <w:tc>
          <w:tcPr>
            <w:tcW w:w="1794" w:type="pct"/>
          </w:tcPr>
          <w:p w14:paraId="3EBDF49B" w14:textId="77777777" w:rsidR="0054162A" w:rsidRPr="00CA4DA1" w:rsidRDefault="0054162A" w:rsidP="00A46E15">
            <w:pPr>
              <w:pStyle w:val="a"/>
              <w:tabs>
                <w:tab w:val="clear" w:pos="1080"/>
                <w:tab w:val="left" w:pos="540"/>
              </w:tabs>
              <w:ind w:left="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4D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727" w:type="pct"/>
          </w:tcPr>
          <w:p w14:paraId="185DC470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45C644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6FD406C7" w14:textId="1CCA82D1" w:rsidR="0054162A" w:rsidRPr="00CA4DA1" w:rsidRDefault="00064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16,155</w:t>
            </w:r>
          </w:p>
        </w:tc>
        <w:tc>
          <w:tcPr>
            <w:tcW w:w="147" w:type="pct"/>
          </w:tcPr>
          <w:p w14:paraId="3414E599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14:paraId="20B8E83D" w14:textId="73D85653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234D7" w14:textId="77777777" w:rsidR="0054162A" w:rsidRPr="00CA4DA1" w:rsidRDefault="0054162A" w:rsidP="00A46E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FA1FD49" w14:textId="206327A3" w:rsidR="0054162A" w:rsidRPr="00CA4DA1" w:rsidRDefault="0006462A" w:rsidP="009E31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  <w:r w:rsidRPr="00CA4DA1">
              <w:rPr>
                <w:rFonts w:ascii="Angsana New" w:hAnsi="Angsana New" w:cs="Angsana New"/>
                <w:sz w:val="30"/>
                <w:szCs w:val="30"/>
              </w:rPr>
              <w:t>16,155</w:t>
            </w:r>
          </w:p>
        </w:tc>
      </w:tr>
    </w:tbl>
    <w:p w14:paraId="0F17BB1E" w14:textId="77777777" w:rsidR="00052E22" w:rsidRPr="00CA4DA1" w:rsidRDefault="00052E22" w:rsidP="00230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C7216F6" w14:textId="77777777" w:rsidR="00230DAE" w:rsidRPr="00CA4DA1" w:rsidRDefault="00230DAE" w:rsidP="00230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4D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5FE7A386" w14:textId="433F7A0A" w:rsidR="00230DAE" w:rsidRPr="00CA4DA1" w:rsidRDefault="00230DAE" w:rsidP="00790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792272" w14:textId="77777777" w:rsidR="00B72D7F" w:rsidRPr="00CA4DA1" w:rsidRDefault="00B72D7F" w:rsidP="00B7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DA1">
        <w:rPr>
          <w:rFonts w:ascii="Angsana New" w:hAnsi="Angsana New" w:hint="cs"/>
          <w:i/>
          <w:iCs/>
          <w:sz w:val="30"/>
          <w:szCs w:val="30"/>
          <w:cs/>
        </w:rPr>
        <w:t>สัญญาซื้อขายน้ำเชื่อม</w:t>
      </w:r>
    </w:p>
    <w:p w14:paraId="462B564A" w14:textId="77777777" w:rsidR="00B72D7F" w:rsidRPr="00CA4DA1" w:rsidRDefault="00B72D7F" w:rsidP="00B7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79A3DC9" w14:textId="77777777" w:rsidR="00B72D7F" w:rsidRPr="00CA4DA1" w:rsidRDefault="00B72D7F" w:rsidP="00B7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 xml:space="preserve">22 </w:t>
      </w:r>
      <w:r w:rsidRPr="00CA4D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A4DA1">
        <w:rPr>
          <w:rFonts w:ascii="Angsana New" w:hAnsi="Angsana New"/>
          <w:sz w:val="30"/>
          <w:szCs w:val="30"/>
        </w:rPr>
        <w:t>2558</w:t>
      </w:r>
      <w:r w:rsidRPr="00CA4DA1">
        <w:rPr>
          <w:rFonts w:ascii="Angsana New" w:hAnsi="Angsana New" w:hint="cs"/>
          <w:sz w:val="30"/>
          <w:szCs w:val="30"/>
          <w:cs/>
        </w:rPr>
        <w:t xml:space="preserve"> บริษัทได้ทำสัญญาซื้อขายน้ำเชื่อมกับบริษัทแห่งหนึ่ง ภายใต้เงื่อนไขของสัญญา</w:t>
      </w:r>
      <w:r w:rsidRPr="00CA4DA1">
        <w:rPr>
          <w:rFonts w:ascii="Angsana New" w:hAnsi="Angsana New"/>
          <w:sz w:val="30"/>
          <w:szCs w:val="30"/>
        </w:rPr>
        <w:t xml:space="preserve">             </w:t>
      </w:r>
      <w:r w:rsidRPr="00CA4DA1">
        <w:rPr>
          <w:rFonts w:ascii="Angsana New" w:hAnsi="Angsana New" w:hint="cs"/>
          <w:sz w:val="30"/>
          <w:szCs w:val="30"/>
          <w:cs/>
        </w:rPr>
        <w:t xml:space="preserve"> บริษัทตกลงที่จะซื้อน้ำเชื่อมตามปริมาณที่จะซื้อขายกัน ระหว่างปี </w:t>
      </w:r>
      <w:r w:rsidRPr="00CA4DA1">
        <w:rPr>
          <w:rFonts w:ascii="Angsana New" w:hAnsi="Angsana New"/>
          <w:sz w:val="30"/>
          <w:szCs w:val="30"/>
        </w:rPr>
        <w:t xml:space="preserve">2559 </w:t>
      </w:r>
      <w:r w:rsidRPr="00CA4DA1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Pr="00CA4DA1">
        <w:rPr>
          <w:rFonts w:ascii="Angsana New" w:hAnsi="Angsana New"/>
          <w:sz w:val="30"/>
          <w:szCs w:val="30"/>
        </w:rPr>
        <w:t xml:space="preserve">2563 </w:t>
      </w:r>
      <w:r w:rsidRPr="00CA4DA1">
        <w:rPr>
          <w:rFonts w:ascii="Angsana New" w:hAnsi="Angsana New" w:hint="cs"/>
          <w:sz w:val="30"/>
          <w:szCs w:val="30"/>
          <w:cs/>
        </w:rPr>
        <w:t xml:space="preserve">และตามราคาที่ระบุไว้ในสัญญา </w:t>
      </w:r>
      <w:r w:rsidRPr="00CA4DA1">
        <w:rPr>
          <w:rFonts w:ascii="Angsana New" w:hAnsi="Angsana New"/>
          <w:sz w:val="30"/>
          <w:szCs w:val="30"/>
        </w:rPr>
        <w:t xml:space="preserve">     </w:t>
      </w:r>
      <w:r w:rsidRPr="00CA4DA1">
        <w:rPr>
          <w:rFonts w:ascii="Angsana New" w:hAnsi="Angsana New" w:hint="cs"/>
          <w:sz w:val="30"/>
          <w:szCs w:val="30"/>
          <w:cs/>
        </w:rPr>
        <w:t>สัญญาดังกล่าวสามารถ</w:t>
      </w:r>
      <w:r w:rsidRPr="00CA4DA1">
        <w:rPr>
          <w:rFonts w:ascii="Angsana New" w:hAnsi="Angsana New"/>
          <w:sz w:val="30"/>
          <w:szCs w:val="30"/>
          <w:cs/>
        </w:rPr>
        <w:t>บอกเลิกตามข้อตกลง</w:t>
      </w:r>
      <w:r w:rsidRPr="00CA4DA1">
        <w:rPr>
          <w:rFonts w:ascii="Angsana New" w:hAnsi="Angsana New" w:hint="cs"/>
          <w:sz w:val="30"/>
          <w:szCs w:val="30"/>
          <w:cs/>
        </w:rPr>
        <w:t>ร่วมกัน</w:t>
      </w:r>
      <w:r w:rsidRPr="00CA4DA1">
        <w:rPr>
          <w:rFonts w:ascii="Angsana New" w:hAnsi="Angsana New"/>
          <w:sz w:val="30"/>
          <w:szCs w:val="30"/>
          <w:cs/>
        </w:rPr>
        <w:t>ของทั้งสองฝ่าย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 xml:space="preserve">หรือโดยฝ่ายหนึ่งฝ่ายใด </w:t>
      </w:r>
      <w:r w:rsidRPr="00CA4DA1">
        <w:rPr>
          <w:rFonts w:ascii="Angsana New" w:hAnsi="Angsana New" w:hint="cs"/>
          <w:sz w:val="30"/>
          <w:szCs w:val="30"/>
          <w:cs/>
        </w:rPr>
        <w:t>โดย</w:t>
      </w:r>
      <w:r w:rsidRPr="00CA4DA1">
        <w:rPr>
          <w:rFonts w:ascii="Angsana New" w:hAnsi="Angsana New"/>
          <w:sz w:val="30"/>
          <w:szCs w:val="30"/>
          <w:cs/>
        </w:rPr>
        <w:t>การ</w:t>
      </w:r>
      <w:r w:rsidRPr="00CA4DA1">
        <w:rPr>
          <w:rFonts w:ascii="Angsana New" w:hAnsi="Angsana New"/>
          <w:sz w:val="30"/>
          <w:szCs w:val="30"/>
        </w:rPr>
        <w:t xml:space="preserve">                           </w:t>
      </w:r>
      <w:r w:rsidRPr="00CA4DA1">
        <w:rPr>
          <w:rFonts w:ascii="Angsana New" w:hAnsi="Angsana New"/>
          <w:sz w:val="30"/>
          <w:szCs w:val="30"/>
          <w:cs/>
        </w:rPr>
        <w:t>แจ้งเป็นลายลักษณ์อักษร</w:t>
      </w:r>
      <w:r w:rsidRPr="00CA4DA1">
        <w:rPr>
          <w:rFonts w:ascii="Angsana New" w:hAnsi="Angsana New" w:hint="cs"/>
          <w:sz w:val="30"/>
          <w:szCs w:val="30"/>
          <w:cs/>
        </w:rPr>
        <w:t>ล่วงหน้า</w:t>
      </w:r>
      <w:r w:rsidRPr="00CA4DA1">
        <w:rPr>
          <w:rFonts w:ascii="Angsana New" w:hAnsi="Angsana New"/>
          <w:sz w:val="30"/>
          <w:szCs w:val="30"/>
          <w:cs/>
        </w:rPr>
        <w:t>แก่อีกฝ่ายหนึ่งเป็นระยะเวลาไม่น้อยกว่า</w:t>
      </w:r>
      <w:r w:rsidRPr="00CA4DA1">
        <w:rPr>
          <w:rFonts w:ascii="Angsana New" w:hAnsi="Angsana New" w:hint="cs"/>
          <w:sz w:val="30"/>
          <w:szCs w:val="30"/>
          <w:cs/>
        </w:rPr>
        <w:t xml:space="preserve"> </w:t>
      </w:r>
      <w:r w:rsidRPr="00CA4DA1">
        <w:rPr>
          <w:rFonts w:ascii="Angsana New" w:hAnsi="Angsana New"/>
          <w:sz w:val="30"/>
          <w:szCs w:val="30"/>
        </w:rPr>
        <w:t xml:space="preserve">30 </w:t>
      </w:r>
      <w:r w:rsidRPr="00CA4DA1">
        <w:rPr>
          <w:rFonts w:ascii="Angsana New" w:hAnsi="Angsana New" w:hint="cs"/>
          <w:sz w:val="30"/>
          <w:szCs w:val="30"/>
          <w:cs/>
        </w:rPr>
        <w:t>วัน</w:t>
      </w:r>
    </w:p>
    <w:p w14:paraId="6AE1F234" w14:textId="77777777" w:rsidR="00233A37" w:rsidRPr="00CA4DA1" w:rsidRDefault="00233A37" w:rsidP="00B7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C5DE58F" w14:textId="02539F0F" w:rsidR="00E9097B" w:rsidRPr="00CA4DA1" w:rsidRDefault="00E9097B" w:rsidP="00233A3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FBD0182" w14:textId="38468F82" w:rsidR="00E70916" w:rsidRPr="00CA4DA1" w:rsidRDefault="00E70916" w:rsidP="00E70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</w:p>
    <w:p w14:paraId="20C29042" w14:textId="64142243" w:rsidR="00662411" w:rsidRDefault="005B68B4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4DA1">
        <w:rPr>
          <w:rFonts w:ascii="Angsana New" w:hAnsi="Angsana New"/>
          <w:sz w:val="30"/>
          <w:szCs w:val="30"/>
        </w:rPr>
        <w:t xml:space="preserve">11 </w:t>
      </w:r>
      <w:r w:rsidRPr="00CA4DA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A4DA1">
        <w:rPr>
          <w:rFonts w:ascii="Angsana New" w:hAnsi="Angsana New"/>
          <w:sz w:val="30"/>
          <w:szCs w:val="30"/>
        </w:rPr>
        <w:t xml:space="preserve">2563 </w:t>
      </w:r>
      <w:r w:rsidRPr="00CA4DA1">
        <w:rPr>
          <w:rFonts w:ascii="Angsana New" w:hAnsi="Angsana New" w:hint="cs"/>
          <w:sz w:val="30"/>
          <w:szCs w:val="30"/>
          <w:cs/>
        </w:rPr>
        <w:t>บริษัทได้มีการจด</w:t>
      </w:r>
      <w:r w:rsidR="002F4EA1" w:rsidRPr="00CA4DA1">
        <w:rPr>
          <w:rFonts w:ascii="Angsana New" w:hAnsi="Angsana New" w:hint="cs"/>
          <w:sz w:val="30"/>
          <w:szCs w:val="30"/>
          <w:cs/>
        </w:rPr>
        <w:t>ทะเบียน</w:t>
      </w:r>
      <w:r w:rsidRPr="00CA4DA1">
        <w:rPr>
          <w:rFonts w:ascii="Angsana New" w:hAnsi="Angsana New" w:hint="cs"/>
          <w:sz w:val="30"/>
          <w:szCs w:val="30"/>
          <w:cs/>
        </w:rPr>
        <w:t>จัดตั้งบริษัทย่อย</w:t>
      </w:r>
      <w:r w:rsidR="002F4EA1" w:rsidRPr="00CA4DA1">
        <w:rPr>
          <w:rFonts w:ascii="Angsana New" w:hAnsi="Angsana New" w:hint="cs"/>
          <w:sz w:val="30"/>
          <w:szCs w:val="30"/>
          <w:cs/>
        </w:rPr>
        <w:t>คือ บริษัท หาดทิพย์ ฟู้ด แอนด์ เบฟเวอร์เรจเจส จำกัด ซึ่ง</w:t>
      </w:r>
      <w:r w:rsidR="00CB68F3" w:rsidRPr="00CA4DA1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ดำเนินธุรกิจหลักเกี่ยวกับการผลิตและจำหน่ายอาหาร</w:t>
      </w:r>
      <w:r w:rsidR="002F4EA1" w:rsidRPr="00CA4DA1">
        <w:rPr>
          <w:rFonts w:ascii="Angsana New" w:hAnsi="Angsana New" w:hint="cs"/>
          <w:sz w:val="30"/>
          <w:szCs w:val="30"/>
          <w:cs/>
        </w:rPr>
        <w:t xml:space="preserve"> มีทุนจดทะเบียนทั้งสิ้น </w:t>
      </w:r>
      <w:r w:rsidR="002F4EA1" w:rsidRPr="00CA4DA1">
        <w:rPr>
          <w:rFonts w:ascii="Angsana New" w:hAnsi="Angsana New"/>
          <w:sz w:val="30"/>
          <w:szCs w:val="30"/>
        </w:rPr>
        <w:t xml:space="preserve">10 </w:t>
      </w:r>
      <w:r w:rsidR="002F4EA1" w:rsidRPr="00CA4DA1">
        <w:rPr>
          <w:rFonts w:ascii="Angsana New" w:hAnsi="Angsana New" w:hint="cs"/>
          <w:sz w:val="30"/>
          <w:szCs w:val="30"/>
          <w:cs/>
        </w:rPr>
        <w:t xml:space="preserve">ล้านบาท โดยมีบริษัท หาดทิพย์ จำกัด </w:t>
      </w:r>
      <w:r w:rsidR="002F4EA1" w:rsidRPr="00CA4DA1">
        <w:rPr>
          <w:rFonts w:ascii="Angsana New" w:hAnsi="Angsana New"/>
          <w:sz w:val="30"/>
          <w:szCs w:val="30"/>
        </w:rPr>
        <w:t>(</w:t>
      </w:r>
      <w:r w:rsidR="002F4EA1" w:rsidRPr="00CA4DA1">
        <w:rPr>
          <w:rFonts w:ascii="Angsana New" w:hAnsi="Angsana New" w:hint="cs"/>
          <w:sz w:val="30"/>
          <w:szCs w:val="30"/>
          <w:cs/>
        </w:rPr>
        <w:t>มหาชน</w:t>
      </w:r>
      <w:r w:rsidR="002F4EA1" w:rsidRPr="00CA4DA1">
        <w:rPr>
          <w:rFonts w:ascii="Angsana New" w:hAnsi="Angsana New"/>
          <w:sz w:val="30"/>
          <w:szCs w:val="30"/>
        </w:rPr>
        <w:t xml:space="preserve">) </w:t>
      </w:r>
      <w:r w:rsidR="002F4EA1" w:rsidRPr="00CA4DA1">
        <w:rPr>
          <w:rFonts w:ascii="Angsana New" w:hAnsi="Angsana New" w:hint="cs"/>
          <w:sz w:val="30"/>
          <w:szCs w:val="30"/>
          <w:cs/>
        </w:rPr>
        <w:t xml:space="preserve">เป็นผู้ถือหุ้นในสัดส่วนร้อยละ </w:t>
      </w:r>
      <w:r w:rsidR="002F4EA1" w:rsidRPr="00CA4DA1">
        <w:rPr>
          <w:rFonts w:ascii="Angsana New" w:hAnsi="Angsana New"/>
          <w:sz w:val="30"/>
          <w:szCs w:val="30"/>
        </w:rPr>
        <w:t>99.99</w:t>
      </w:r>
    </w:p>
    <w:p w14:paraId="6EF1B51B" w14:textId="20C97185" w:rsidR="00805AD9" w:rsidRDefault="00805AD9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14C4D2" w14:textId="2BCB46D8" w:rsidR="00805AD9" w:rsidRDefault="00805AD9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41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7412B">
        <w:rPr>
          <w:rFonts w:ascii="Angsana New" w:hAnsi="Angsana New"/>
          <w:sz w:val="30"/>
          <w:szCs w:val="30"/>
        </w:rPr>
        <w:t>1</w:t>
      </w:r>
      <w:r w:rsidR="0087412B" w:rsidRPr="0087412B">
        <w:rPr>
          <w:rFonts w:ascii="Angsana New" w:hAnsi="Angsana New"/>
          <w:sz w:val="30"/>
          <w:szCs w:val="30"/>
        </w:rPr>
        <w:t>8</w:t>
      </w:r>
      <w:r w:rsidRPr="0087412B">
        <w:rPr>
          <w:rFonts w:ascii="Angsana New" w:hAnsi="Angsana New"/>
          <w:sz w:val="30"/>
          <w:szCs w:val="30"/>
        </w:rPr>
        <w:t xml:space="preserve"> </w:t>
      </w:r>
      <w:r w:rsidRPr="0087412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7412B">
        <w:rPr>
          <w:rFonts w:ascii="Angsana New" w:hAnsi="Angsana New"/>
          <w:sz w:val="30"/>
          <w:szCs w:val="30"/>
        </w:rPr>
        <w:t xml:space="preserve">2563 </w:t>
      </w:r>
      <w:r w:rsidRPr="0087412B">
        <w:rPr>
          <w:rFonts w:ascii="Angsana New" w:hAnsi="Angsana New" w:hint="cs"/>
          <w:sz w:val="30"/>
          <w:szCs w:val="30"/>
          <w:cs/>
        </w:rPr>
        <w:t xml:space="preserve">บริษัทได้มีการจดทะเบียนจัดตั้งบริษัทย่อยคือ บริษัท </w:t>
      </w:r>
      <w:r w:rsidR="0087412B" w:rsidRPr="0087412B">
        <w:rPr>
          <w:rFonts w:ascii="Angsana New" w:hAnsi="Angsana New" w:hint="cs"/>
          <w:sz w:val="30"/>
          <w:szCs w:val="30"/>
          <w:cs/>
        </w:rPr>
        <w:t xml:space="preserve">กินดี อยู่ดี </w:t>
      </w:r>
      <w:r w:rsidR="0087412B" w:rsidRPr="0087412B">
        <w:rPr>
          <w:rFonts w:ascii="Angsana New" w:hAnsi="Angsana New"/>
          <w:sz w:val="30"/>
          <w:szCs w:val="30"/>
        </w:rPr>
        <w:t>2020</w:t>
      </w:r>
      <w:r w:rsidRPr="0087412B">
        <w:rPr>
          <w:rFonts w:ascii="Angsana New" w:hAnsi="Angsana New" w:hint="cs"/>
          <w:sz w:val="30"/>
          <w:szCs w:val="30"/>
          <w:cs/>
        </w:rPr>
        <w:t xml:space="preserve"> จำกัด ซึ่งดำเนินธุรกิจหลักเกี่ยวกับการผลิตและจำหน่ายอาหาร มีทุนจดทะเบียนทั้งสิ้น </w:t>
      </w:r>
      <w:r w:rsidRPr="0087412B">
        <w:rPr>
          <w:rFonts w:ascii="Angsana New" w:hAnsi="Angsana New"/>
          <w:sz w:val="30"/>
          <w:szCs w:val="30"/>
        </w:rPr>
        <w:t>1</w:t>
      </w:r>
      <w:r w:rsidR="0087412B" w:rsidRPr="0087412B">
        <w:rPr>
          <w:rFonts w:ascii="Angsana New" w:hAnsi="Angsana New"/>
          <w:sz w:val="30"/>
          <w:szCs w:val="30"/>
        </w:rPr>
        <w:t>2</w:t>
      </w:r>
      <w:r w:rsidRPr="0087412B">
        <w:rPr>
          <w:rFonts w:ascii="Angsana New" w:hAnsi="Angsana New"/>
          <w:sz w:val="30"/>
          <w:szCs w:val="30"/>
        </w:rPr>
        <w:t xml:space="preserve"> </w:t>
      </w:r>
      <w:r w:rsidRPr="0087412B">
        <w:rPr>
          <w:rFonts w:ascii="Angsana New" w:hAnsi="Angsana New" w:hint="cs"/>
          <w:sz w:val="30"/>
          <w:szCs w:val="30"/>
          <w:cs/>
        </w:rPr>
        <w:t xml:space="preserve">ล้านบาท โดยมีบริษัท </w:t>
      </w:r>
      <w:r w:rsidR="0087412B" w:rsidRPr="0087412B">
        <w:rPr>
          <w:rFonts w:ascii="Angsana New" w:hAnsi="Angsana New" w:hint="cs"/>
          <w:sz w:val="30"/>
          <w:szCs w:val="30"/>
          <w:cs/>
        </w:rPr>
        <w:t>หาดทิพย์ ฟู้ด แอนด์ เบฟเวอร์เรจเจส จำกัด</w:t>
      </w:r>
      <w:r w:rsidRPr="0087412B">
        <w:rPr>
          <w:rFonts w:ascii="Angsana New" w:hAnsi="Angsana New"/>
          <w:sz w:val="30"/>
          <w:szCs w:val="30"/>
        </w:rPr>
        <w:t xml:space="preserve"> </w:t>
      </w:r>
      <w:r w:rsidRPr="0087412B">
        <w:rPr>
          <w:rFonts w:ascii="Angsana New" w:hAnsi="Angsana New" w:hint="cs"/>
          <w:sz w:val="30"/>
          <w:szCs w:val="30"/>
          <w:cs/>
        </w:rPr>
        <w:t xml:space="preserve">เป็นผู้ถือหุ้นในสัดส่วนร้อยละ </w:t>
      </w:r>
      <w:r w:rsidR="0087412B" w:rsidRPr="0087412B">
        <w:rPr>
          <w:rFonts w:ascii="Angsana New" w:hAnsi="Angsana New"/>
          <w:sz w:val="30"/>
          <w:szCs w:val="30"/>
        </w:rPr>
        <w:t>65</w:t>
      </w:r>
    </w:p>
    <w:p w14:paraId="10609589" w14:textId="77777777" w:rsidR="00805AD9" w:rsidRPr="00805AD9" w:rsidRDefault="00805AD9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20046B" w14:textId="6324FC21" w:rsidR="00B770BA" w:rsidRPr="00CA4DA1" w:rsidRDefault="00B770BA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6B8890" w14:textId="1304BEFF" w:rsidR="005E3BB4" w:rsidRPr="00CA4DA1" w:rsidRDefault="000C7437" w:rsidP="00233A3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A4DA1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Pr="00CA4DA1">
        <w:rPr>
          <w:rFonts w:ascii="Angsana New" w:hAnsi="Angsana New"/>
          <w:b/>
          <w:bCs/>
          <w:sz w:val="30"/>
          <w:szCs w:val="30"/>
        </w:rPr>
        <w:t xml:space="preserve">   </w:t>
      </w:r>
    </w:p>
    <w:p w14:paraId="1962F1F4" w14:textId="77777777" w:rsidR="005E3BB4" w:rsidRPr="00CA4DA1" w:rsidRDefault="005E3BB4" w:rsidP="005E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694917" w14:textId="3D98C431" w:rsidR="00F950F5" w:rsidRPr="00CA4DA1" w:rsidRDefault="00F950F5" w:rsidP="00F950F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CA4DA1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</w:t>
      </w:r>
      <w:r w:rsidRPr="00CA4DA1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เป็นครั้งแรก</w:t>
      </w:r>
      <w:r w:rsidRPr="00CA4DA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และจะมีผลบังคับใช้กับงบการเงิน</w:t>
      </w:r>
      <w:r w:rsidRPr="00CA4DA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CA4DA1">
        <w:rPr>
          <w:rFonts w:asciiTheme="majorBidi" w:hAnsiTheme="majorBidi" w:cstheme="majorBidi"/>
          <w:sz w:val="30"/>
          <w:szCs w:val="30"/>
        </w:rPr>
        <w:t>1</w:t>
      </w:r>
      <w:r w:rsidRPr="00CA4D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CA4DA1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CA4DA1">
        <w:rPr>
          <w:rFonts w:asciiTheme="majorBidi" w:hAnsiTheme="majorBidi" w:cstheme="majorBidi"/>
          <w:sz w:val="30"/>
          <w:szCs w:val="30"/>
          <w:cs/>
          <w:lang w:val="en-US" w:bidi="th-TH"/>
        </w:rPr>
        <w:t>มี</w:t>
      </w:r>
      <w:r w:rsidRPr="00CA4DA1">
        <w:rPr>
          <w:rFonts w:asciiTheme="majorBidi" w:hAnsiTheme="majorBidi" w:cstheme="majorBidi"/>
          <w:sz w:val="30"/>
          <w:szCs w:val="30"/>
          <w:cs/>
          <w:lang w:bidi="th-TH"/>
        </w:rPr>
        <w:t>ดังต่อไปนี้</w:t>
      </w:r>
      <w:r w:rsidRPr="00CA4DA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525C1E9" w14:textId="77777777" w:rsidR="00F950F5" w:rsidRPr="00CA4DA1" w:rsidRDefault="00F950F5" w:rsidP="00F950F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F950F5" w:rsidRPr="00CA4DA1" w14:paraId="3EBF7836" w14:textId="77777777" w:rsidTr="00F26DCE">
        <w:trPr>
          <w:tblHeader/>
        </w:trPr>
        <w:tc>
          <w:tcPr>
            <w:tcW w:w="4860" w:type="dxa"/>
            <w:vAlign w:val="bottom"/>
          </w:tcPr>
          <w:p w14:paraId="348CD738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4DA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1A295570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A4DA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950F5" w:rsidRPr="00CA4DA1" w14:paraId="78EDF69E" w14:textId="77777777" w:rsidTr="00F26DCE">
        <w:tc>
          <w:tcPr>
            <w:tcW w:w="4860" w:type="dxa"/>
          </w:tcPr>
          <w:p w14:paraId="5273973E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4DA1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377E0761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F950F5" w:rsidRPr="00CA4DA1" w14:paraId="374A391B" w14:textId="77777777" w:rsidTr="00F26DCE">
        <w:tc>
          <w:tcPr>
            <w:tcW w:w="4860" w:type="dxa"/>
          </w:tcPr>
          <w:p w14:paraId="5C1AF831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11B0661E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50F5" w:rsidRPr="00CA4DA1" w14:paraId="3C2119CF" w14:textId="77777777" w:rsidTr="00F26DCE">
        <w:tc>
          <w:tcPr>
            <w:tcW w:w="4860" w:type="dxa"/>
          </w:tcPr>
          <w:p w14:paraId="357DA118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A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4DA1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2F99D8DB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F950F5" w:rsidRPr="00CA4DA1" w14:paraId="356482A4" w14:textId="77777777" w:rsidTr="00F26DCE">
        <w:tc>
          <w:tcPr>
            <w:tcW w:w="4860" w:type="dxa"/>
          </w:tcPr>
          <w:p w14:paraId="5CE7E247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A4DA1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46E0B3F4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4DA1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CF9CF9F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69F004B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4DA1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CA4DA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253D934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5C06FFE" w14:textId="77777777" w:rsidR="00F950F5" w:rsidRPr="00CA4DA1" w:rsidRDefault="00F950F5" w:rsidP="00F950F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4D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2951D6A" w14:textId="607D5414" w:rsidR="00F950F5" w:rsidRPr="00CA4DA1" w:rsidRDefault="00F950F5" w:rsidP="00F95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0D9669EA" w14:textId="7A7613D8" w:rsidR="00F950F5" w:rsidRPr="00CA4DA1" w:rsidRDefault="00F950F5" w:rsidP="00F95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CA4DA1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CA4DA1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1EE45003" w14:textId="37DE5763" w:rsidR="004D5DD4" w:rsidRPr="00CA4DA1" w:rsidRDefault="004D5DD4" w:rsidP="00F95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E9DD4" w14:textId="0F8146D2" w:rsidR="004D5DD4" w:rsidRPr="00CA4DA1" w:rsidRDefault="004D5DD4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A4DA1">
        <w:rPr>
          <w:rFonts w:ascii="Angsana New" w:hAnsi="Angsana New"/>
          <w:sz w:val="30"/>
          <w:szCs w:val="30"/>
          <w:cs/>
        </w:rPr>
        <w:t xml:space="preserve"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 </w:t>
      </w:r>
      <w:r w:rsidRPr="00CA4DA1">
        <w:rPr>
          <w:rFonts w:ascii="Angsana New" w:hAnsi="Angsana New"/>
          <w:sz w:val="30"/>
          <w:szCs w:val="30"/>
        </w:rPr>
        <w:br/>
      </w:r>
      <w:r w:rsidR="00FD684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CA4DA1">
        <w:rPr>
          <w:rFonts w:ascii="Angsana New" w:hAnsi="Angsana New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  <w:r w:rsidRPr="00CA4DA1">
        <w:rPr>
          <w:rFonts w:ascii="Angsana New" w:hAnsi="Angsana New"/>
          <w:sz w:val="30"/>
          <w:szCs w:val="30"/>
        </w:rPr>
        <w:t xml:space="preserve"> </w:t>
      </w:r>
      <w:r w:rsidRPr="00CA4DA1">
        <w:rPr>
          <w:rFonts w:ascii="Angsana New" w:hAnsi="Angsana New"/>
          <w:sz w:val="30"/>
          <w:szCs w:val="30"/>
          <w:cs/>
        </w:rPr>
        <w:t>ซึ่งคาดว่าไม่มี</w:t>
      </w:r>
      <w:r w:rsidRPr="00CA4DA1">
        <w:rPr>
          <w:rFonts w:ascii="Angsana New" w:hAnsi="Angsana New"/>
          <w:color w:val="000000"/>
          <w:sz w:val="30"/>
          <w:szCs w:val="30"/>
          <w:cs/>
        </w:rPr>
        <w:t>ผลกระทบที่มีสาระสำคัญต่องบ</w:t>
      </w:r>
      <w:r w:rsidRPr="00CA4DA1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การเงินรวมและงบการเงินเฉพาะกิจการในงวดแรกที่ถือปฏิบัติ</w:t>
      </w:r>
    </w:p>
    <w:p w14:paraId="4C9F2E4F" w14:textId="430F5A8F" w:rsidR="004D5DD4" w:rsidRPr="00CA4DA1" w:rsidRDefault="004D5DD4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F11EAE1" w14:textId="2D6C85CB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7557E3C" w14:textId="65D89431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0BA182F" w14:textId="3E3E8AA2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0592E3D" w14:textId="784F9547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01EAAB3" w14:textId="53875816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A4B33A4" w14:textId="77777777" w:rsidR="00C24D35" w:rsidRPr="00CA4DA1" w:rsidRDefault="00C24D35" w:rsidP="004D5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0CDC933" w14:textId="77777777" w:rsidR="004D5DD4" w:rsidRPr="00CA4DA1" w:rsidRDefault="004D5DD4" w:rsidP="004D5DD4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4DA1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14:paraId="2426620D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F8C4F7B" w14:textId="10C26732" w:rsidR="00F950F5" w:rsidRPr="00CA4DA1" w:rsidRDefault="00F950F5" w:rsidP="004D5D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4DA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A4DA1">
        <w:rPr>
          <w:rFonts w:asciiTheme="majorBidi" w:hAnsiTheme="majorBidi" w:cstheme="majorBidi"/>
          <w:sz w:val="30"/>
          <w:szCs w:val="30"/>
        </w:rPr>
        <w:t>16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4DA1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CA4DA1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CA4DA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74D21BD0" w14:textId="77777777" w:rsidR="00F950F5" w:rsidRPr="00CA4DA1" w:rsidRDefault="00F950F5" w:rsidP="00F950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3B81FDC3" w14:textId="4DA78E52" w:rsidR="00F950F5" w:rsidRPr="00CA4DA1" w:rsidRDefault="00F950F5" w:rsidP="004D5D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A4DA1">
        <w:rPr>
          <w:rFonts w:asciiTheme="majorBidi" w:eastAsia="Calibri" w:hAnsiTheme="majorBidi" w:cstheme="majorBidi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CA4DA1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CA4DA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A4DA1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CA4DA1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 </w:t>
      </w:r>
      <w:r w:rsidR="000140DE" w:rsidRPr="00CA4DA1">
        <w:rPr>
          <w:rFonts w:asciiTheme="majorBidi" w:eastAsia="Calibri" w:hAnsiTheme="majorBidi" w:cstheme="majorBidi"/>
          <w:sz w:val="30"/>
          <w:szCs w:val="30"/>
        </w:rPr>
        <w:t>25</w:t>
      </w:r>
      <w:r w:rsidRPr="00CA4DA1">
        <w:rPr>
          <w:rFonts w:asciiTheme="majorBidi" w:eastAsia="Calibri" w:hAnsiTheme="majorBidi" w:cstheme="majorBidi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FCEE042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shd w:val="clear" w:color="auto" w:fill="D9D9D9"/>
        </w:rPr>
      </w:pPr>
    </w:p>
    <w:p w14:paraId="2B8219E9" w14:textId="1BDEFD03" w:rsidR="00C24D35" w:rsidRPr="00CA4DA1" w:rsidRDefault="00061E51" w:rsidP="00FC3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A4DA1">
        <w:rPr>
          <w:rFonts w:asciiTheme="majorBidi" w:hAnsiTheme="majorBidi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549D2AB0" w14:textId="77777777" w:rsidR="00061E51" w:rsidRPr="00CA4DA1" w:rsidRDefault="00061E51" w:rsidP="00C2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E7E3904" w14:textId="0AC97B52" w:rsidR="00F950F5" w:rsidRPr="00CA4DA1" w:rsidRDefault="00F950F5" w:rsidP="00FC3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เป็นครั้งแรก ณ วันที่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>โดยไม่ปรับปรุงข้อมูลเปรียบเทียบ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B5E1DCE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6"/>
          <w:szCs w:val="26"/>
          <w:shd w:val="clear" w:color="auto" w:fill="E0E0E0"/>
        </w:rPr>
      </w:pPr>
    </w:p>
    <w:p w14:paraId="34AA2906" w14:textId="65AD1AE6" w:rsidR="00F950F5" w:rsidRPr="00CA4DA1" w:rsidRDefault="00F950F5" w:rsidP="00FC3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>TFRS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CA4DA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 w:rsidRPr="00CA4DA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17 </w:t>
      </w:r>
      <w:r w:rsidRPr="00CA4DA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A4DA1">
        <w:rPr>
          <w:rFonts w:asciiTheme="majorBidi" w:hAnsiTheme="majorBidi" w:cstheme="majorBidi"/>
          <w:color w:val="000000"/>
          <w:spacing w:val="-4"/>
          <w:sz w:val="30"/>
          <w:szCs w:val="30"/>
        </w:rPr>
        <w:t>4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EF4A610" w14:textId="77777777" w:rsidR="00F950F5" w:rsidRPr="00CA4DA1" w:rsidRDefault="00F950F5" w:rsidP="00F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A93C0AE" w14:textId="6B648375" w:rsidR="00F950F5" w:rsidRPr="00CA4DA1" w:rsidRDefault="00F950F5" w:rsidP="00FC3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 TFRS 16 </w:t>
      </w:r>
      <w:r w:rsidRPr="00CA4DA1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 มีดังนี้</w:t>
      </w:r>
      <w:r w:rsidRPr="00CA4D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A141A2B" w14:textId="77777777" w:rsidR="00C24D35" w:rsidRPr="00CA4DA1" w:rsidRDefault="00C24D35" w:rsidP="00C2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tbl>
      <w:tblPr>
        <w:tblStyle w:val="TableGrid"/>
        <w:tblW w:w="885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60"/>
        <w:gridCol w:w="1710"/>
        <w:gridCol w:w="236"/>
        <w:gridCol w:w="1685"/>
      </w:tblGrid>
      <w:tr w:rsidR="00F950F5" w:rsidRPr="00CA4DA1" w14:paraId="49D078AA" w14:textId="77777777" w:rsidTr="00FC36DD">
        <w:trPr>
          <w:tblHeader/>
        </w:trPr>
        <w:tc>
          <w:tcPr>
            <w:tcW w:w="4860" w:type="dxa"/>
            <w:vAlign w:val="bottom"/>
          </w:tcPr>
          <w:p w14:paraId="5F2BBF89" w14:textId="2017244B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 </w:t>
            </w:r>
          </w:p>
        </w:tc>
        <w:tc>
          <w:tcPr>
            <w:tcW w:w="360" w:type="dxa"/>
            <w:vAlign w:val="bottom"/>
          </w:tcPr>
          <w:p w14:paraId="2C5FD1F3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060F52" w14:textId="1445BEDF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A86B7E5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2D49B6D1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7FF7359B" w14:textId="07DD7E95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950F5" w:rsidRPr="00CA4DA1" w14:paraId="57EA4513" w14:textId="77777777" w:rsidTr="00FC36DD">
        <w:trPr>
          <w:tblHeader/>
        </w:trPr>
        <w:tc>
          <w:tcPr>
            <w:tcW w:w="4860" w:type="dxa"/>
            <w:vAlign w:val="bottom"/>
          </w:tcPr>
          <w:p w14:paraId="5DB1E740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CA4DA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  <w:vAlign w:val="bottom"/>
          </w:tcPr>
          <w:p w14:paraId="0D0165C2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A97F59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68731D4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4B8F6A35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F950F5" w:rsidRPr="00CA4DA1" w14:paraId="5567E2CF" w14:textId="77777777" w:rsidTr="00FC36DD">
        <w:trPr>
          <w:tblHeader/>
        </w:trPr>
        <w:tc>
          <w:tcPr>
            <w:tcW w:w="4860" w:type="dxa"/>
          </w:tcPr>
          <w:p w14:paraId="5168D13A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D2F8A6B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63DDF75F" w14:textId="6E667B39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4406E1" w:rsidRPr="00CA4DA1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</w:t>
            </w:r>
            <w:r w:rsidRPr="00CA4DA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าท)</w:t>
            </w:r>
          </w:p>
        </w:tc>
      </w:tr>
      <w:tr w:rsidR="00F950F5" w:rsidRPr="00CA4DA1" w14:paraId="40CE79B8" w14:textId="77777777" w:rsidTr="00FC36DD">
        <w:tc>
          <w:tcPr>
            <w:tcW w:w="4860" w:type="dxa"/>
          </w:tcPr>
          <w:p w14:paraId="4D5662BE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360" w:type="dxa"/>
            <w:vAlign w:val="bottom"/>
          </w:tcPr>
          <w:p w14:paraId="0616EED1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8D46898" w14:textId="32D3D76A" w:rsidR="00F950F5" w:rsidRPr="00CA4DA1" w:rsidRDefault="004406E1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15,848</w:t>
            </w:r>
          </w:p>
        </w:tc>
        <w:tc>
          <w:tcPr>
            <w:tcW w:w="236" w:type="dxa"/>
            <w:vAlign w:val="bottom"/>
          </w:tcPr>
          <w:p w14:paraId="47BD708D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4993A930" w14:textId="17C9898E" w:rsidR="00F950F5" w:rsidRPr="00CA4DA1" w:rsidRDefault="004406E1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15,848</w:t>
            </w:r>
          </w:p>
        </w:tc>
      </w:tr>
      <w:tr w:rsidR="00F950F5" w:rsidRPr="00CA4DA1" w14:paraId="43E08020" w14:textId="77777777" w:rsidTr="00FC36DD">
        <w:tc>
          <w:tcPr>
            <w:tcW w:w="4860" w:type="dxa"/>
          </w:tcPr>
          <w:p w14:paraId="5FBB6B92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360" w:type="dxa"/>
            <w:vAlign w:val="bottom"/>
          </w:tcPr>
          <w:p w14:paraId="341AB168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F14B5CC" w14:textId="3F87B443" w:rsidR="00F950F5" w:rsidRPr="00CA4DA1" w:rsidRDefault="004406E1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15,848</w:t>
            </w:r>
          </w:p>
        </w:tc>
        <w:tc>
          <w:tcPr>
            <w:tcW w:w="236" w:type="dxa"/>
            <w:vAlign w:val="bottom"/>
          </w:tcPr>
          <w:p w14:paraId="588F5D33" w14:textId="77777777" w:rsidR="00F950F5" w:rsidRPr="00CA4DA1" w:rsidRDefault="00F950F5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14:paraId="0EF764BE" w14:textId="1B6EA7E4" w:rsidR="00F950F5" w:rsidRPr="00CA4DA1" w:rsidRDefault="004406E1" w:rsidP="00F2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4D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15,848</w:t>
            </w:r>
          </w:p>
        </w:tc>
      </w:tr>
    </w:tbl>
    <w:p w14:paraId="395AB5AC" w14:textId="77777777" w:rsidR="00C24D35" w:rsidRPr="00CA4DA1" w:rsidRDefault="00C24D35" w:rsidP="00C2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"/>
          <w:szCs w:val="2"/>
        </w:rPr>
      </w:pPr>
    </w:p>
    <w:sectPr w:rsidR="00C24D35" w:rsidRPr="00CA4DA1" w:rsidSect="00DA6D0D">
      <w:head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279FA" w14:textId="77777777" w:rsidR="00E00647" w:rsidRDefault="00E0064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DC4E11E" w14:textId="77777777" w:rsidR="00E00647" w:rsidRDefault="00E0064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10117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844587" w14:textId="71E73EE3" w:rsidR="00893895" w:rsidRPr="00893895" w:rsidRDefault="0089389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89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89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89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0941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89389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B4F36" w14:textId="77777777" w:rsidR="00893895" w:rsidRPr="00602E8C" w:rsidRDefault="00893895" w:rsidP="00DA6D0D">
    <w:pPr>
      <w:tabs>
        <w:tab w:val="left" w:pos="9090"/>
      </w:tabs>
      <w:jc w:val="center"/>
      <w:rPr>
        <w:rFonts w:ascii="Angsana New" w:hAnsi="Angsana New"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47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8F1A7" w14:textId="77777777" w:rsidR="00E00647" w:rsidRDefault="00E0064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19334B3" w14:textId="77777777" w:rsidR="00E00647" w:rsidRDefault="00E0064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8C838" w14:textId="77777777" w:rsidR="00893895" w:rsidRPr="00B34CCD" w:rsidRDefault="00893895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95EFA0" w14:textId="77777777" w:rsidR="00893895" w:rsidRDefault="00893895" w:rsidP="000B4C87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216B175" w14:textId="77777777" w:rsidR="00893895" w:rsidRDefault="00893895" w:rsidP="00E466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3BA2914C" w14:textId="77777777" w:rsidR="00893895" w:rsidRPr="00E46699" w:rsidRDefault="00893895" w:rsidP="00E466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7C0AF" w14:textId="77777777" w:rsidR="00893895" w:rsidRPr="00B34CCD" w:rsidRDefault="00893895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893895" w:rsidRDefault="00893895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77777777" w:rsidR="00893895" w:rsidRDefault="00893895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35DF3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01ABB273" w14:textId="77777777" w:rsidR="00893895" w:rsidRPr="00204BD2" w:rsidRDefault="00893895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069D1" w14:textId="77777777" w:rsidR="00893895" w:rsidRPr="00B34CCD" w:rsidRDefault="00893895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3F4F" w14:textId="77777777" w:rsidR="00893895" w:rsidRDefault="00893895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78317F01" w14:textId="77777777" w:rsidR="00893895" w:rsidRDefault="00893895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DE24A3E" w14:textId="77777777" w:rsidR="00893895" w:rsidRPr="003C763B" w:rsidRDefault="00893895" w:rsidP="002C04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685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915BC" w14:textId="77777777" w:rsidR="00893895" w:rsidRDefault="0089389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4779" w14:textId="77777777" w:rsidR="00893895" w:rsidRPr="00B34CCD" w:rsidRDefault="00893895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09C646" w14:textId="77777777" w:rsidR="00893895" w:rsidRDefault="00893895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790832AF" w14:textId="77777777" w:rsidR="00893895" w:rsidRDefault="00893895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A8D59D0" w14:textId="77777777" w:rsidR="00893895" w:rsidRPr="00436630" w:rsidRDefault="00893895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B8B67" w14:textId="77777777" w:rsidR="00893895" w:rsidRPr="00D90C5B" w:rsidRDefault="00893895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7CFCF4C" w14:textId="77777777" w:rsidR="00893895" w:rsidRPr="00D90C5B" w:rsidRDefault="00893895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77777777" w:rsidR="00893895" w:rsidRDefault="00893895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7A52D5">
      <w:rPr>
        <w:rFonts w:ascii="Angsana New" w:hAnsi="Angsana New"/>
        <w:b/>
        <w:bCs/>
        <w:sz w:val="32"/>
        <w:szCs w:val="32"/>
      </w:rPr>
      <w:t>31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2550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893895" w:rsidRPr="007A52D5" w:rsidRDefault="00893895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E7F4D" w14:textId="77777777" w:rsidR="00893895" w:rsidRPr="00B34CCD" w:rsidRDefault="00893895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9769F2B" w14:textId="77777777" w:rsidR="00893895" w:rsidRDefault="00893895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76C4E133" w14:textId="77777777" w:rsidR="00893895" w:rsidRPr="009E7F0B" w:rsidRDefault="00893895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A0064A6" w14:textId="77777777" w:rsidR="00893895" w:rsidRPr="003C763B" w:rsidRDefault="00893895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D3940" w14:textId="77777777" w:rsidR="00893895" w:rsidRPr="00D90C5B" w:rsidRDefault="00893895" w:rsidP="00BD33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2DA27E3" w14:textId="77777777" w:rsidR="00893895" w:rsidRPr="00D90C5B" w:rsidRDefault="00893895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76390EEC" w14:textId="77777777" w:rsidR="00893895" w:rsidRPr="00D90C5B" w:rsidRDefault="00893895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D90C5B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>
      <w:rPr>
        <w:rFonts w:ascii="Angsana New" w:hAnsi="Angsana New" w:cs="Angsana New"/>
      </w:rPr>
      <w:t>2562</w:t>
    </w:r>
  </w:p>
  <w:p w14:paraId="05FE5D50" w14:textId="77777777" w:rsidR="00893895" w:rsidRPr="00DA6D0D" w:rsidRDefault="00893895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7B933" w14:textId="77777777" w:rsidR="00893895" w:rsidRPr="00B34CCD" w:rsidRDefault="00893895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893895" w:rsidRDefault="00893895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77777777" w:rsidR="00893895" w:rsidRDefault="00893895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35DF3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223253B0" w14:textId="77777777" w:rsidR="00893895" w:rsidRPr="00204BD2" w:rsidRDefault="00893895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1FADB" w14:textId="77777777" w:rsidR="00893895" w:rsidRPr="00B34CCD" w:rsidRDefault="00893895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893895" w:rsidRDefault="00893895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77777777" w:rsidR="00893895" w:rsidRDefault="00893895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5DF3">
      <w:rPr>
        <w:rFonts w:ascii="Angsana New" w:hAnsi="Angsana New"/>
        <w:b/>
        <w:bCs/>
        <w:sz w:val="32"/>
        <w:szCs w:val="32"/>
      </w:rPr>
      <w:t>31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35DF3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316F9D20" w14:textId="77777777" w:rsidR="00893895" w:rsidRPr="00204BD2" w:rsidRDefault="00893895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B1719D7"/>
    <w:multiLevelType w:val="hybridMultilevel"/>
    <w:tmpl w:val="99C83D80"/>
    <w:lvl w:ilvl="0" w:tplc="4686FD00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1463D1"/>
    <w:multiLevelType w:val="hybridMultilevel"/>
    <w:tmpl w:val="3DFC6050"/>
    <w:lvl w:ilvl="0" w:tplc="8572FF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4"/>
  </w:num>
  <w:num w:numId="13">
    <w:abstractNumId w:val="31"/>
  </w:num>
  <w:num w:numId="14">
    <w:abstractNumId w:val="26"/>
  </w:num>
  <w:num w:numId="15">
    <w:abstractNumId w:val="28"/>
  </w:num>
  <w:num w:numId="16">
    <w:abstractNumId w:val="23"/>
  </w:num>
  <w:num w:numId="17">
    <w:abstractNumId w:val="30"/>
  </w:num>
  <w:num w:numId="18">
    <w:abstractNumId w:val="29"/>
  </w:num>
  <w:num w:numId="19">
    <w:abstractNumId w:val="16"/>
  </w:num>
  <w:num w:numId="20">
    <w:abstractNumId w:val="12"/>
  </w:num>
  <w:num w:numId="21">
    <w:abstractNumId w:val="17"/>
  </w:num>
  <w:num w:numId="22">
    <w:abstractNumId w:val="10"/>
  </w:num>
  <w:num w:numId="23">
    <w:abstractNumId w:val="18"/>
  </w:num>
  <w:num w:numId="24">
    <w:abstractNumId w:val="11"/>
  </w:num>
  <w:num w:numId="25">
    <w:abstractNumId w:val="21"/>
  </w:num>
  <w:num w:numId="26">
    <w:abstractNumId w:val="32"/>
  </w:num>
  <w:num w:numId="27">
    <w:abstractNumId w:val="22"/>
  </w:num>
  <w:num w:numId="28">
    <w:abstractNumId w:val="19"/>
  </w:num>
  <w:num w:numId="29">
    <w:abstractNumId w:val="15"/>
  </w:num>
  <w:num w:numId="30">
    <w:abstractNumId w:val="20"/>
  </w:num>
  <w:num w:numId="31">
    <w:abstractNumId w:val="13"/>
  </w:num>
  <w:num w:numId="32">
    <w:abstractNumId w:val="14"/>
  </w:num>
  <w:num w:numId="33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393"/>
    <w:rsid w:val="0000041E"/>
    <w:rsid w:val="00000AF2"/>
    <w:rsid w:val="00000F8B"/>
    <w:rsid w:val="000013E3"/>
    <w:rsid w:val="0000157A"/>
    <w:rsid w:val="00001C79"/>
    <w:rsid w:val="00001D7A"/>
    <w:rsid w:val="00002158"/>
    <w:rsid w:val="000025FE"/>
    <w:rsid w:val="00002C9A"/>
    <w:rsid w:val="0000332D"/>
    <w:rsid w:val="00003758"/>
    <w:rsid w:val="00003906"/>
    <w:rsid w:val="00003FEC"/>
    <w:rsid w:val="00004724"/>
    <w:rsid w:val="00004C81"/>
    <w:rsid w:val="00004FDC"/>
    <w:rsid w:val="0000511E"/>
    <w:rsid w:val="000051FD"/>
    <w:rsid w:val="000053A6"/>
    <w:rsid w:val="000061BA"/>
    <w:rsid w:val="000067CA"/>
    <w:rsid w:val="0000701F"/>
    <w:rsid w:val="0001004E"/>
    <w:rsid w:val="000101B0"/>
    <w:rsid w:val="000106DB"/>
    <w:rsid w:val="0001137C"/>
    <w:rsid w:val="000113FF"/>
    <w:rsid w:val="000114F4"/>
    <w:rsid w:val="00011846"/>
    <w:rsid w:val="0001299F"/>
    <w:rsid w:val="00013175"/>
    <w:rsid w:val="00013322"/>
    <w:rsid w:val="00013735"/>
    <w:rsid w:val="00013B38"/>
    <w:rsid w:val="00013C44"/>
    <w:rsid w:val="00013F44"/>
    <w:rsid w:val="000140DE"/>
    <w:rsid w:val="0001441F"/>
    <w:rsid w:val="0001450D"/>
    <w:rsid w:val="000145BC"/>
    <w:rsid w:val="00014742"/>
    <w:rsid w:val="00014750"/>
    <w:rsid w:val="00014D08"/>
    <w:rsid w:val="00014D9F"/>
    <w:rsid w:val="00014F34"/>
    <w:rsid w:val="00015624"/>
    <w:rsid w:val="00015857"/>
    <w:rsid w:val="000158A5"/>
    <w:rsid w:val="000158BC"/>
    <w:rsid w:val="000158EA"/>
    <w:rsid w:val="00015BEB"/>
    <w:rsid w:val="00015C6C"/>
    <w:rsid w:val="00015E7F"/>
    <w:rsid w:val="000162D7"/>
    <w:rsid w:val="00016B71"/>
    <w:rsid w:val="00017045"/>
    <w:rsid w:val="00017128"/>
    <w:rsid w:val="0001725A"/>
    <w:rsid w:val="00017329"/>
    <w:rsid w:val="00017BBE"/>
    <w:rsid w:val="000205BB"/>
    <w:rsid w:val="0002087A"/>
    <w:rsid w:val="000215C4"/>
    <w:rsid w:val="00021635"/>
    <w:rsid w:val="00021D82"/>
    <w:rsid w:val="000221E3"/>
    <w:rsid w:val="00022292"/>
    <w:rsid w:val="000228B2"/>
    <w:rsid w:val="00022A62"/>
    <w:rsid w:val="00023019"/>
    <w:rsid w:val="0002365D"/>
    <w:rsid w:val="00023765"/>
    <w:rsid w:val="00024401"/>
    <w:rsid w:val="000244A7"/>
    <w:rsid w:val="000244F6"/>
    <w:rsid w:val="00024599"/>
    <w:rsid w:val="00024BC3"/>
    <w:rsid w:val="00025132"/>
    <w:rsid w:val="00025BB2"/>
    <w:rsid w:val="0002655A"/>
    <w:rsid w:val="00026A4D"/>
    <w:rsid w:val="00026C4A"/>
    <w:rsid w:val="00026DEB"/>
    <w:rsid w:val="00027104"/>
    <w:rsid w:val="000271E8"/>
    <w:rsid w:val="00027D05"/>
    <w:rsid w:val="00030062"/>
    <w:rsid w:val="0003020C"/>
    <w:rsid w:val="00030517"/>
    <w:rsid w:val="00030915"/>
    <w:rsid w:val="00030F5E"/>
    <w:rsid w:val="00031933"/>
    <w:rsid w:val="00031F10"/>
    <w:rsid w:val="00032AE9"/>
    <w:rsid w:val="0003305D"/>
    <w:rsid w:val="0003366F"/>
    <w:rsid w:val="00033ACD"/>
    <w:rsid w:val="00033ECC"/>
    <w:rsid w:val="000340A9"/>
    <w:rsid w:val="000361FC"/>
    <w:rsid w:val="00037558"/>
    <w:rsid w:val="000375D2"/>
    <w:rsid w:val="000375EF"/>
    <w:rsid w:val="000377DF"/>
    <w:rsid w:val="00037F30"/>
    <w:rsid w:val="00040756"/>
    <w:rsid w:val="00040B70"/>
    <w:rsid w:val="00040BE3"/>
    <w:rsid w:val="00040DCF"/>
    <w:rsid w:val="0004129E"/>
    <w:rsid w:val="0004179A"/>
    <w:rsid w:val="000417F2"/>
    <w:rsid w:val="0004226C"/>
    <w:rsid w:val="000423A8"/>
    <w:rsid w:val="00042485"/>
    <w:rsid w:val="000424E2"/>
    <w:rsid w:val="00042733"/>
    <w:rsid w:val="00042787"/>
    <w:rsid w:val="00042A05"/>
    <w:rsid w:val="00042DA7"/>
    <w:rsid w:val="0004349E"/>
    <w:rsid w:val="00043799"/>
    <w:rsid w:val="00043DF2"/>
    <w:rsid w:val="00044C84"/>
    <w:rsid w:val="000451D5"/>
    <w:rsid w:val="0004528E"/>
    <w:rsid w:val="00046414"/>
    <w:rsid w:val="00046F24"/>
    <w:rsid w:val="000470A3"/>
    <w:rsid w:val="0004762A"/>
    <w:rsid w:val="00047EB6"/>
    <w:rsid w:val="000507ED"/>
    <w:rsid w:val="00050AB9"/>
    <w:rsid w:val="00050BB3"/>
    <w:rsid w:val="00050EA2"/>
    <w:rsid w:val="00051BE5"/>
    <w:rsid w:val="00051C58"/>
    <w:rsid w:val="00051D28"/>
    <w:rsid w:val="00051E38"/>
    <w:rsid w:val="00051E71"/>
    <w:rsid w:val="00051EEE"/>
    <w:rsid w:val="00052082"/>
    <w:rsid w:val="0005218E"/>
    <w:rsid w:val="00052201"/>
    <w:rsid w:val="00052973"/>
    <w:rsid w:val="00052CB5"/>
    <w:rsid w:val="00052D1A"/>
    <w:rsid w:val="00052E22"/>
    <w:rsid w:val="00052F19"/>
    <w:rsid w:val="00053840"/>
    <w:rsid w:val="0005389D"/>
    <w:rsid w:val="00053A22"/>
    <w:rsid w:val="00053D26"/>
    <w:rsid w:val="00053D61"/>
    <w:rsid w:val="00054000"/>
    <w:rsid w:val="00054027"/>
    <w:rsid w:val="0005498E"/>
    <w:rsid w:val="00054B8F"/>
    <w:rsid w:val="00054BA4"/>
    <w:rsid w:val="00054DAA"/>
    <w:rsid w:val="00054FCC"/>
    <w:rsid w:val="0005530C"/>
    <w:rsid w:val="00055492"/>
    <w:rsid w:val="00055562"/>
    <w:rsid w:val="000555F6"/>
    <w:rsid w:val="0005573A"/>
    <w:rsid w:val="000557CC"/>
    <w:rsid w:val="00055A9A"/>
    <w:rsid w:val="00055FF1"/>
    <w:rsid w:val="000561ED"/>
    <w:rsid w:val="000570BF"/>
    <w:rsid w:val="00057893"/>
    <w:rsid w:val="000579C8"/>
    <w:rsid w:val="00057D4D"/>
    <w:rsid w:val="00057FAC"/>
    <w:rsid w:val="00060157"/>
    <w:rsid w:val="000602BC"/>
    <w:rsid w:val="0006094F"/>
    <w:rsid w:val="000609AB"/>
    <w:rsid w:val="00060EF0"/>
    <w:rsid w:val="00060F1A"/>
    <w:rsid w:val="000611A6"/>
    <w:rsid w:val="0006127F"/>
    <w:rsid w:val="000612F2"/>
    <w:rsid w:val="000617FB"/>
    <w:rsid w:val="00061E51"/>
    <w:rsid w:val="00061ECB"/>
    <w:rsid w:val="00061FEA"/>
    <w:rsid w:val="0006230D"/>
    <w:rsid w:val="00062599"/>
    <w:rsid w:val="00062AFE"/>
    <w:rsid w:val="00062BEA"/>
    <w:rsid w:val="00062DE4"/>
    <w:rsid w:val="0006301C"/>
    <w:rsid w:val="0006358E"/>
    <w:rsid w:val="000635AA"/>
    <w:rsid w:val="00064210"/>
    <w:rsid w:val="00064252"/>
    <w:rsid w:val="0006459F"/>
    <w:rsid w:val="0006462A"/>
    <w:rsid w:val="00064665"/>
    <w:rsid w:val="0006485B"/>
    <w:rsid w:val="0006526A"/>
    <w:rsid w:val="000659A8"/>
    <w:rsid w:val="00065EB2"/>
    <w:rsid w:val="000661CE"/>
    <w:rsid w:val="000665B8"/>
    <w:rsid w:val="000666FB"/>
    <w:rsid w:val="0006683F"/>
    <w:rsid w:val="000669F6"/>
    <w:rsid w:val="00066B95"/>
    <w:rsid w:val="00066BEB"/>
    <w:rsid w:val="00066C83"/>
    <w:rsid w:val="000674DE"/>
    <w:rsid w:val="0006780A"/>
    <w:rsid w:val="00067D62"/>
    <w:rsid w:val="00067F9C"/>
    <w:rsid w:val="00070180"/>
    <w:rsid w:val="00070513"/>
    <w:rsid w:val="0007078F"/>
    <w:rsid w:val="000713C6"/>
    <w:rsid w:val="000714E3"/>
    <w:rsid w:val="00072424"/>
    <w:rsid w:val="00072B29"/>
    <w:rsid w:val="00073135"/>
    <w:rsid w:val="00073946"/>
    <w:rsid w:val="0007403F"/>
    <w:rsid w:val="0007404F"/>
    <w:rsid w:val="00074BCC"/>
    <w:rsid w:val="00074E48"/>
    <w:rsid w:val="000752F3"/>
    <w:rsid w:val="00075FFB"/>
    <w:rsid w:val="0007601D"/>
    <w:rsid w:val="000762FB"/>
    <w:rsid w:val="0007643E"/>
    <w:rsid w:val="000767BC"/>
    <w:rsid w:val="000779E1"/>
    <w:rsid w:val="00077B12"/>
    <w:rsid w:val="00077C07"/>
    <w:rsid w:val="00077D94"/>
    <w:rsid w:val="00080114"/>
    <w:rsid w:val="00080691"/>
    <w:rsid w:val="000809C5"/>
    <w:rsid w:val="00080D6D"/>
    <w:rsid w:val="00080EA3"/>
    <w:rsid w:val="00081054"/>
    <w:rsid w:val="00081087"/>
    <w:rsid w:val="0008174B"/>
    <w:rsid w:val="000818A9"/>
    <w:rsid w:val="00081AB9"/>
    <w:rsid w:val="00081BDC"/>
    <w:rsid w:val="00081CAB"/>
    <w:rsid w:val="00082339"/>
    <w:rsid w:val="00082352"/>
    <w:rsid w:val="0008258D"/>
    <w:rsid w:val="000829DC"/>
    <w:rsid w:val="00082CDA"/>
    <w:rsid w:val="00082EB7"/>
    <w:rsid w:val="0008334C"/>
    <w:rsid w:val="000835A7"/>
    <w:rsid w:val="0008405B"/>
    <w:rsid w:val="00084060"/>
    <w:rsid w:val="00084389"/>
    <w:rsid w:val="00084798"/>
    <w:rsid w:val="000851E6"/>
    <w:rsid w:val="000854CC"/>
    <w:rsid w:val="00085C36"/>
    <w:rsid w:val="00085EC9"/>
    <w:rsid w:val="00086048"/>
    <w:rsid w:val="000861F1"/>
    <w:rsid w:val="000862D2"/>
    <w:rsid w:val="000863C1"/>
    <w:rsid w:val="000867CA"/>
    <w:rsid w:val="000870F1"/>
    <w:rsid w:val="000875A8"/>
    <w:rsid w:val="00087B1F"/>
    <w:rsid w:val="00087BED"/>
    <w:rsid w:val="000902ED"/>
    <w:rsid w:val="000905B5"/>
    <w:rsid w:val="00090C20"/>
    <w:rsid w:val="0009101F"/>
    <w:rsid w:val="0009177B"/>
    <w:rsid w:val="00091C22"/>
    <w:rsid w:val="000921AF"/>
    <w:rsid w:val="0009273D"/>
    <w:rsid w:val="00092F70"/>
    <w:rsid w:val="0009319A"/>
    <w:rsid w:val="00093B99"/>
    <w:rsid w:val="00093E48"/>
    <w:rsid w:val="00094013"/>
    <w:rsid w:val="00094723"/>
    <w:rsid w:val="00095C54"/>
    <w:rsid w:val="00095DD9"/>
    <w:rsid w:val="00095E98"/>
    <w:rsid w:val="0009610F"/>
    <w:rsid w:val="00096217"/>
    <w:rsid w:val="00096372"/>
    <w:rsid w:val="000967EA"/>
    <w:rsid w:val="00096981"/>
    <w:rsid w:val="0009702B"/>
    <w:rsid w:val="000971A6"/>
    <w:rsid w:val="000972F5"/>
    <w:rsid w:val="00097748"/>
    <w:rsid w:val="000978D6"/>
    <w:rsid w:val="00097DAD"/>
    <w:rsid w:val="000A0220"/>
    <w:rsid w:val="000A086F"/>
    <w:rsid w:val="000A10DE"/>
    <w:rsid w:val="000A13D8"/>
    <w:rsid w:val="000A1648"/>
    <w:rsid w:val="000A1C90"/>
    <w:rsid w:val="000A1CF8"/>
    <w:rsid w:val="000A20CC"/>
    <w:rsid w:val="000A2437"/>
    <w:rsid w:val="000A2E33"/>
    <w:rsid w:val="000A34DE"/>
    <w:rsid w:val="000A3FC7"/>
    <w:rsid w:val="000A532A"/>
    <w:rsid w:val="000A5F63"/>
    <w:rsid w:val="000A6342"/>
    <w:rsid w:val="000A67F5"/>
    <w:rsid w:val="000A6F47"/>
    <w:rsid w:val="000A70AD"/>
    <w:rsid w:val="000A739D"/>
    <w:rsid w:val="000A76BD"/>
    <w:rsid w:val="000A795B"/>
    <w:rsid w:val="000A7A21"/>
    <w:rsid w:val="000B02BF"/>
    <w:rsid w:val="000B08AF"/>
    <w:rsid w:val="000B0DFD"/>
    <w:rsid w:val="000B0E0E"/>
    <w:rsid w:val="000B0EB3"/>
    <w:rsid w:val="000B13B8"/>
    <w:rsid w:val="000B1A1D"/>
    <w:rsid w:val="000B1BB3"/>
    <w:rsid w:val="000B25B0"/>
    <w:rsid w:val="000B28D2"/>
    <w:rsid w:val="000B299E"/>
    <w:rsid w:val="000B2BD6"/>
    <w:rsid w:val="000B3104"/>
    <w:rsid w:val="000B3148"/>
    <w:rsid w:val="000B359F"/>
    <w:rsid w:val="000B38AA"/>
    <w:rsid w:val="000B3A47"/>
    <w:rsid w:val="000B473F"/>
    <w:rsid w:val="000B4903"/>
    <w:rsid w:val="000B4972"/>
    <w:rsid w:val="000B4C87"/>
    <w:rsid w:val="000B4FF2"/>
    <w:rsid w:val="000B544A"/>
    <w:rsid w:val="000B5EDC"/>
    <w:rsid w:val="000B60CA"/>
    <w:rsid w:val="000B61A0"/>
    <w:rsid w:val="000B6523"/>
    <w:rsid w:val="000B6767"/>
    <w:rsid w:val="000B6922"/>
    <w:rsid w:val="000B69B8"/>
    <w:rsid w:val="000B69B9"/>
    <w:rsid w:val="000B7C4B"/>
    <w:rsid w:val="000B7CA7"/>
    <w:rsid w:val="000B7F92"/>
    <w:rsid w:val="000C1002"/>
    <w:rsid w:val="000C1B3D"/>
    <w:rsid w:val="000C1B41"/>
    <w:rsid w:val="000C1E13"/>
    <w:rsid w:val="000C1EAC"/>
    <w:rsid w:val="000C234B"/>
    <w:rsid w:val="000C2554"/>
    <w:rsid w:val="000C26DE"/>
    <w:rsid w:val="000C2B9C"/>
    <w:rsid w:val="000C314F"/>
    <w:rsid w:val="000C3AAB"/>
    <w:rsid w:val="000C4168"/>
    <w:rsid w:val="000C4B28"/>
    <w:rsid w:val="000C51D1"/>
    <w:rsid w:val="000C5501"/>
    <w:rsid w:val="000C56E9"/>
    <w:rsid w:val="000C57F8"/>
    <w:rsid w:val="000C654F"/>
    <w:rsid w:val="000C6B46"/>
    <w:rsid w:val="000C7041"/>
    <w:rsid w:val="000C7437"/>
    <w:rsid w:val="000C75AE"/>
    <w:rsid w:val="000C77A0"/>
    <w:rsid w:val="000C7BF0"/>
    <w:rsid w:val="000C7C2D"/>
    <w:rsid w:val="000D076F"/>
    <w:rsid w:val="000D0C19"/>
    <w:rsid w:val="000D0E8C"/>
    <w:rsid w:val="000D1ABE"/>
    <w:rsid w:val="000D1AE6"/>
    <w:rsid w:val="000D25FD"/>
    <w:rsid w:val="000D2F89"/>
    <w:rsid w:val="000D325E"/>
    <w:rsid w:val="000D37D5"/>
    <w:rsid w:val="000D37DC"/>
    <w:rsid w:val="000D4250"/>
    <w:rsid w:val="000D434E"/>
    <w:rsid w:val="000D43F3"/>
    <w:rsid w:val="000D4450"/>
    <w:rsid w:val="000D4748"/>
    <w:rsid w:val="000D4760"/>
    <w:rsid w:val="000D485E"/>
    <w:rsid w:val="000D4BD1"/>
    <w:rsid w:val="000D5990"/>
    <w:rsid w:val="000D5BE0"/>
    <w:rsid w:val="000D6594"/>
    <w:rsid w:val="000D6AA2"/>
    <w:rsid w:val="000D75E5"/>
    <w:rsid w:val="000D7A9E"/>
    <w:rsid w:val="000D7EB8"/>
    <w:rsid w:val="000E028F"/>
    <w:rsid w:val="000E0E81"/>
    <w:rsid w:val="000E12B6"/>
    <w:rsid w:val="000E14CF"/>
    <w:rsid w:val="000E1AE2"/>
    <w:rsid w:val="000E1B7D"/>
    <w:rsid w:val="000E1BA7"/>
    <w:rsid w:val="000E2560"/>
    <w:rsid w:val="000E2832"/>
    <w:rsid w:val="000E2AC9"/>
    <w:rsid w:val="000E2BCB"/>
    <w:rsid w:val="000E3076"/>
    <w:rsid w:val="000E3836"/>
    <w:rsid w:val="000E3E4B"/>
    <w:rsid w:val="000E3F7A"/>
    <w:rsid w:val="000E4169"/>
    <w:rsid w:val="000E434E"/>
    <w:rsid w:val="000E4389"/>
    <w:rsid w:val="000E4738"/>
    <w:rsid w:val="000E4D4A"/>
    <w:rsid w:val="000E4E80"/>
    <w:rsid w:val="000E5AE9"/>
    <w:rsid w:val="000E5F2B"/>
    <w:rsid w:val="000E65C9"/>
    <w:rsid w:val="000E67A1"/>
    <w:rsid w:val="000E6A66"/>
    <w:rsid w:val="000E73EC"/>
    <w:rsid w:val="000E75BB"/>
    <w:rsid w:val="000E78B5"/>
    <w:rsid w:val="000E7EC5"/>
    <w:rsid w:val="000F00F6"/>
    <w:rsid w:val="000F029D"/>
    <w:rsid w:val="000F0BE7"/>
    <w:rsid w:val="000F0D40"/>
    <w:rsid w:val="000F1668"/>
    <w:rsid w:val="000F196A"/>
    <w:rsid w:val="000F1FFD"/>
    <w:rsid w:val="000F20BE"/>
    <w:rsid w:val="000F2AB8"/>
    <w:rsid w:val="000F32A0"/>
    <w:rsid w:val="000F370A"/>
    <w:rsid w:val="000F3785"/>
    <w:rsid w:val="000F37BD"/>
    <w:rsid w:val="000F3896"/>
    <w:rsid w:val="000F3953"/>
    <w:rsid w:val="000F3F6A"/>
    <w:rsid w:val="000F52C3"/>
    <w:rsid w:val="000F52D9"/>
    <w:rsid w:val="000F55C4"/>
    <w:rsid w:val="000F581C"/>
    <w:rsid w:val="000F58E1"/>
    <w:rsid w:val="000F5CA9"/>
    <w:rsid w:val="000F6032"/>
    <w:rsid w:val="000F60F2"/>
    <w:rsid w:val="000F61B1"/>
    <w:rsid w:val="000F6289"/>
    <w:rsid w:val="000F6B4D"/>
    <w:rsid w:val="000F7143"/>
    <w:rsid w:val="000F72E6"/>
    <w:rsid w:val="000F7D53"/>
    <w:rsid w:val="0010004F"/>
    <w:rsid w:val="0010006B"/>
    <w:rsid w:val="0010011A"/>
    <w:rsid w:val="00100348"/>
    <w:rsid w:val="00100F4F"/>
    <w:rsid w:val="001011B0"/>
    <w:rsid w:val="00101868"/>
    <w:rsid w:val="00102074"/>
    <w:rsid w:val="00102078"/>
    <w:rsid w:val="00102833"/>
    <w:rsid w:val="00102AFC"/>
    <w:rsid w:val="00103245"/>
    <w:rsid w:val="00103272"/>
    <w:rsid w:val="001032DC"/>
    <w:rsid w:val="00103510"/>
    <w:rsid w:val="00103701"/>
    <w:rsid w:val="00103936"/>
    <w:rsid w:val="00103956"/>
    <w:rsid w:val="00103F50"/>
    <w:rsid w:val="00104010"/>
    <w:rsid w:val="00104108"/>
    <w:rsid w:val="00104D39"/>
    <w:rsid w:val="00104F53"/>
    <w:rsid w:val="001050C8"/>
    <w:rsid w:val="001051C9"/>
    <w:rsid w:val="0010552E"/>
    <w:rsid w:val="0010555F"/>
    <w:rsid w:val="0010567A"/>
    <w:rsid w:val="00105A50"/>
    <w:rsid w:val="00105AE2"/>
    <w:rsid w:val="00105C6E"/>
    <w:rsid w:val="00105E76"/>
    <w:rsid w:val="00106119"/>
    <w:rsid w:val="0010638F"/>
    <w:rsid w:val="00106D63"/>
    <w:rsid w:val="00106E2A"/>
    <w:rsid w:val="00107B23"/>
    <w:rsid w:val="00107DAC"/>
    <w:rsid w:val="00110857"/>
    <w:rsid w:val="00110A62"/>
    <w:rsid w:val="00110A82"/>
    <w:rsid w:val="00110D87"/>
    <w:rsid w:val="00111B30"/>
    <w:rsid w:val="00111E2E"/>
    <w:rsid w:val="00111EAB"/>
    <w:rsid w:val="00112343"/>
    <w:rsid w:val="001129FC"/>
    <w:rsid w:val="00112D8C"/>
    <w:rsid w:val="00113118"/>
    <w:rsid w:val="001138E5"/>
    <w:rsid w:val="0011394C"/>
    <w:rsid w:val="00113A0D"/>
    <w:rsid w:val="00113EBB"/>
    <w:rsid w:val="0011431F"/>
    <w:rsid w:val="00114332"/>
    <w:rsid w:val="00114A6E"/>
    <w:rsid w:val="00114B9F"/>
    <w:rsid w:val="00114C2F"/>
    <w:rsid w:val="001150EC"/>
    <w:rsid w:val="00115763"/>
    <w:rsid w:val="001158F0"/>
    <w:rsid w:val="00116342"/>
    <w:rsid w:val="00116F0C"/>
    <w:rsid w:val="00117236"/>
    <w:rsid w:val="001177B6"/>
    <w:rsid w:val="001200AA"/>
    <w:rsid w:val="00120399"/>
    <w:rsid w:val="0012041B"/>
    <w:rsid w:val="001207CA"/>
    <w:rsid w:val="00121A77"/>
    <w:rsid w:val="00121E83"/>
    <w:rsid w:val="00121F6D"/>
    <w:rsid w:val="0012221B"/>
    <w:rsid w:val="0012223E"/>
    <w:rsid w:val="00122590"/>
    <w:rsid w:val="00122713"/>
    <w:rsid w:val="00122D03"/>
    <w:rsid w:val="0012321F"/>
    <w:rsid w:val="00123F8D"/>
    <w:rsid w:val="001244D5"/>
    <w:rsid w:val="0012476D"/>
    <w:rsid w:val="001249E4"/>
    <w:rsid w:val="00124A40"/>
    <w:rsid w:val="00124F09"/>
    <w:rsid w:val="001251FF"/>
    <w:rsid w:val="0012546E"/>
    <w:rsid w:val="0012559C"/>
    <w:rsid w:val="00126108"/>
    <w:rsid w:val="00126219"/>
    <w:rsid w:val="00126477"/>
    <w:rsid w:val="001268F1"/>
    <w:rsid w:val="00126A72"/>
    <w:rsid w:val="00126C2B"/>
    <w:rsid w:val="00126D32"/>
    <w:rsid w:val="00126D61"/>
    <w:rsid w:val="001271E7"/>
    <w:rsid w:val="00127454"/>
    <w:rsid w:val="00127585"/>
    <w:rsid w:val="0012760C"/>
    <w:rsid w:val="00127836"/>
    <w:rsid w:val="0013016D"/>
    <w:rsid w:val="00130DED"/>
    <w:rsid w:val="00130E24"/>
    <w:rsid w:val="00131046"/>
    <w:rsid w:val="00131269"/>
    <w:rsid w:val="001316CB"/>
    <w:rsid w:val="001317DE"/>
    <w:rsid w:val="00131E64"/>
    <w:rsid w:val="001326C8"/>
    <w:rsid w:val="00132B24"/>
    <w:rsid w:val="00132EBA"/>
    <w:rsid w:val="001331A8"/>
    <w:rsid w:val="001346B6"/>
    <w:rsid w:val="001347A7"/>
    <w:rsid w:val="00134D5A"/>
    <w:rsid w:val="00134F68"/>
    <w:rsid w:val="0013534D"/>
    <w:rsid w:val="00135682"/>
    <w:rsid w:val="001358AA"/>
    <w:rsid w:val="00135ACC"/>
    <w:rsid w:val="00135D6A"/>
    <w:rsid w:val="00135F9A"/>
    <w:rsid w:val="0013645F"/>
    <w:rsid w:val="00136F1E"/>
    <w:rsid w:val="0013707A"/>
    <w:rsid w:val="001375A7"/>
    <w:rsid w:val="0013795C"/>
    <w:rsid w:val="00137C6C"/>
    <w:rsid w:val="00140305"/>
    <w:rsid w:val="00140C3C"/>
    <w:rsid w:val="00140D25"/>
    <w:rsid w:val="00140FE3"/>
    <w:rsid w:val="00141842"/>
    <w:rsid w:val="00141FF8"/>
    <w:rsid w:val="0014226F"/>
    <w:rsid w:val="001426F7"/>
    <w:rsid w:val="0014285E"/>
    <w:rsid w:val="00142E53"/>
    <w:rsid w:val="00143284"/>
    <w:rsid w:val="001433F6"/>
    <w:rsid w:val="001438B1"/>
    <w:rsid w:val="00144F5D"/>
    <w:rsid w:val="001455FA"/>
    <w:rsid w:val="0014567A"/>
    <w:rsid w:val="00145B77"/>
    <w:rsid w:val="00145C36"/>
    <w:rsid w:val="0014605D"/>
    <w:rsid w:val="0014641B"/>
    <w:rsid w:val="00146434"/>
    <w:rsid w:val="00146DB1"/>
    <w:rsid w:val="00146FBA"/>
    <w:rsid w:val="00147012"/>
    <w:rsid w:val="001470F3"/>
    <w:rsid w:val="0014722A"/>
    <w:rsid w:val="001475A4"/>
    <w:rsid w:val="0014777B"/>
    <w:rsid w:val="00147C1D"/>
    <w:rsid w:val="0015000A"/>
    <w:rsid w:val="001504C5"/>
    <w:rsid w:val="001506B4"/>
    <w:rsid w:val="00150B57"/>
    <w:rsid w:val="00150BD5"/>
    <w:rsid w:val="00150E52"/>
    <w:rsid w:val="00150F17"/>
    <w:rsid w:val="001520EB"/>
    <w:rsid w:val="00152442"/>
    <w:rsid w:val="00152478"/>
    <w:rsid w:val="00152C64"/>
    <w:rsid w:val="00152F09"/>
    <w:rsid w:val="00153353"/>
    <w:rsid w:val="001534B8"/>
    <w:rsid w:val="00153690"/>
    <w:rsid w:val="001538FE"/>
    <w:rsid w:val="00153965"/>
    <w:rsid w:val="00153AE5"/>
    <w:rsid w:val="00153D47"/>
    <w:rsid w:val="00154610"/>
    <w:rsid w:val="00154643"/>
    <w:rsid w:val="00154AE0"/>
    <w:rsid w:val="00155166"/>
    <w:rsid w:val="0015553D"/>
    <w:rsid w:val="00155829"/>
    <w:rsid w:val="00155E64"/>
    <w:rsid w:val="00155FB5"/>
    <w:rsid w:val="00156090"/>
    <w:rsid w:val="001564CC"/>
    <w:rsid w:val="0015687B"/>
    <w:rsid w:val="00156AC7"/>
    <w:rsid w:val="00156D95"/>
    <w:rsid w:val="00157054"/>
    <w:rsid w:val="00157D6C"/>
    <w:rsid w:val="00160233"/>
    <w:rsid w:val="00160AAA"/>
    <w:rsid w:val="00160FF1"/>
    <w:rsid w:val="00161D83"/>
    <w:rsid w:val="00161E0C"/>
    <w:rsid w:val="00161FE7"/>
    <w:rsid w:val="00162236"/>
    <w:rsid w:val="001622F6"/>
    <w:rsid w:val="001622FA"/>
    <w:rsid w:val="001624E2"/>
    <w:rsid w:val="001625FB"/>
    <w:rsid w:val="00162701"/>
    <w:rsid w:val="0016299E"/>
    <w:rsid w:val="001630CC"/>
    <w:rsid w:val="00163612"/>
    <w:rsid w:val="0016385F"/>
    <w:rsid w:val="0016391F"/>
    <w:rsid w:val="00164255"/>
    <w:rsid w:val="001643B6"/>
    <w:rsid w:val="00164488"/>
    <w:rsid w:val="001645A3"/>
    <w:rsid w:val="00164970"/>
    <w:rsid w:val="00164AFB"/>
    <w:rsid w:val="00165309"/>
    <w:rsid w:val="00165559"/>
    <w:rsid w:val="00165571"/>
    <w:rsid w:val="001658F5"/>
    <w:rsid w:val="00165944"/>
    <w:rsid w:val="00165AB0"/>
    <w:rsid w:val="00165F9B"/>
    <w:rsid w:val="00167F0F"/>
    <w:rsid w:val="00170980"/>
    <w:rsid w:val="00170F42"/>
    <w:rsid w:val="001711FC"/>
    <w:rsid w:val="00171E42"/>
    <w:rsid w:val="001720D9"/>
    <w:rsid w:val="001722B3"/>
    <w:rsid w:val="001725AD"/>
    <w:rsid w:val="00172CDF"/>
    <w:rsid w:val="001731CB"/>
    <w:rsid w:val="00173598"/>
    <w:rsid w:val="0017385B"/>
    <w:rsid w:val="0017396D"/>
    <w:rsid w:val="001739D7"/>
    <w:rsid w:val="00174106"/>
    <w:rsid w:val="0017474B"/>
    <w:rsid w:val="00174AB8"/>
    <w:rsid w:val="00174F25"/>
    <w:rsid w:val="0017535C"/>
    <w:rsid w:val="00175CB8"/>
    <w:rsid w:val="00176091"/>
    <w:rsid w:val="00176948"/>
    <w:rsid w:val="00176E99"/>
    <w:rsid w:val="00176F38"/>
    <w:rsid w:val="00176FB6"/>
    <w:rsid w:val="0017700B"/>
    <w:rsid w:val="001773EB"/>
    <w:rsid w:val="00180296"/>
    <w:rsid w:val="00180B26"/>
    <w:rsid w:val="001810C4"/>
    <w:rsid w:val="00181214"/>
    <w:rsid w:val="00181A68"/>
    <w:rsid w:val="00181EC4"/>
    <w:rsid w:val="001821CB"/>
    <w:rsid w:val="001830B3"/>
    <w:rsid w:val="00183938"/>
    <w:rsid w:val="00183F29"/>
    <w:rsid w:val="00184050"/>
    <w:rsid w:val="00184155"/>
    <w:rsid w:val="001845DC"/>
    <w:rsid w:val="001848D0"/>
    <w:rsid w:val="00184BB2"/>
    <w:rsid w:val="00184CD5"/>
    <w:rsid w:val="001859DC"/>
    <w:rsid w:val="001864C4"/>
    <w:rsid w:val="0018665C"/>
    <w:rsid w:val="00186E06"/>
    <w:rsid w:val="00186FC7"/>
    <w:rsid w:val="00187274"/>
    <w:rsid w:val="00187739"/>
    <w:rsid w:val="00187BFB"/>
    <w:rsid w:val="00187D12"/>
    <w:rsid w:val="0019035A"/>
    <w:rsid w:val="001905D5"/>
    <w:rsid w:val="00190653"/>
    <w:rsid w:val="001906D6"/>
    <w:rsid w:val="00191113"/>
    <w:rsid w:val="001912D7"/>
    <w:rsid w:val="00191CEF"/>
    <w:rsid w:val="00192B7F"/>
    <w:rsid w:val="0019391C"/>
    <w:rsid w:val="00193F8E"/>
    <w:rsid w:val="00194C78"/>
    <w:rsid w:val="00195AF6"/>
    <w:rsid w:val="00195C71"/>
    <w:rsid w:val="001964C8"/>
    <w:rsid w:val="00196944"/>
    <w:rsid w:val="00196D72"/>
    <w:rsid w:val="00196EB4"/>
    <w:rsid w:val="00197542"/>
    <w:rsid w:val="00197967"/>
    <w:rsid w:val="00197C1C"/>
    <w:rsid w:val="00197DE7"/>
    <w:rsid w:val="001A036E"/>
    <w:rsid w:val="001A0B67"/>
    <w:rsid w:val="001A0B80"/>
    <w:rsid w:val="001A0D92"/>
    <w:rsid w:val="001A1456"/>
    <w:rsid w:val="001A1949"/>
    <w:rsid w:val="001A1A05"/>
    <w:rsid w:val="001A1E57"/>
    <w:rsid w:val="001A2244"/>
    <w:rsid w:val="001A257C"/>
    <w:rsid w:val="001A2D4C"/>
    <w:rsid w:val="001A2F65"/>
    <w:rsid w:val="001A3403"/>
    <w:rsid w:val="001A347C"/>
    <w:rsid w:val="001A362C"/>
    <w:rsid w:val="001A3F04"/>
    <w:rsid w:val="001A4186"/>
    <w:rsid w:val="001A4610"/>
    <w:rsid w:val="001A473A"/>
    <w:rsid w:val="001A4B3F"/>
    <w:rsid w:val="001A5288"/>
    <w:rsid w:val="001A55BA"/>
    <w:rsid w:val="001A5A9D"/>
    <w:rsid w:val="001A5ADD"/>
    <w:rsid w:val="001A5D9F"/>
    <w:rsid w:val="001A61F5"/>
    <w:rsid w:val="001A65BD"/>
    <w:rsid w:val="001A67A0"/>
    <w:rsid w:val="001A6C39"/>
    <w:rsid w:val="001A6DA8"/>
    <w:rsid w:val="001A7448"/>
    <w:rsid w:val="001B01A3"/>
    <w:rsid w:val="001B058B"/>
    <w:rsid w:val="001B1997"/>
    <w:rsid w:val="001B1C1F"/>
    <w:rsid w:val="001B2B8F"/>
    <w:rsid w:val="001B2C3F"/>
    <w:rsid w:val="001B302F"/>
    <w:rsid w:val="001B3126"/>
    <w:rsid w:val="001B3236"/>
    <w:rsid w:val="001B3677"/>
    <w:rsid w:val="001B3A8B"/>
    <w:rsid w:val="001B3F8B"/>
    <w:rsid w:val="001B40E9"/>
    <w:rsid w:val="001B43DF"/>
    <w:rsid w:val="001B454B"/>
    <w:rsid w:val="001B4C03"/>
    <w:rsid w:val="001B50E4"/>
    <w:rsid w:val="001B534C"/>
    <w:rsid w:val="001B6672"/>
    <w:rsid w:val="001B66B0"/>
    <w:rsid w:val="001B6BD8"/>
    <w:rsid w:val="001B7A04"/>
    <w:rsid w:val="001B7CE9"/>
    <w:rsid w:val="001C0014"/>
    <w:rsid w:val="001C092E"/>
    <w:rsid w:val="001C0977"/>
    <w:rsid w:val="001C0A27"/>
    <w:rsid w:val="001C1B0A"/>
    <w:rsid w:val="001C1C04"/>
    <w:rsid w:val="001C1F4E"/>
    <w:rsid w:val="001C22B6"/>
    <w:rsid w:val="001C2397"/>
    <w:rsid w:val="001C2586"/>
    <w:rsid w:val="001C265C"/>
    <w:rsid w:val="001C2934"/>
    <w:rsid w:val="001C3191"/>
    <w:rsid w:val="001C3896"/>
    <w:rsid w:val="001C3914"/>
    <w:rsid w:val="001C3983"/>
    <w:rsid w:val="001C4244"/>
    <w:rsid w:val="001C43C1"/>
    <w:rsid w:val="001C45A1"/>
    <w:rsid w:val="001C489C"/>
    <w:rsid w:val="001C4B11"/>
    <w:rsid w:val="001C532F"/>
    <w:rsid w:val="001C590A"/>
    <w:rsid w:val="001C5EEC"/>
    <w:rsid w:val="001C68E2"/>
    <w:rsid w:val="001C69C1"/>
    <w:rsid w:val="001C6C1D"/>
    <w:rsid w:val="001C7E31"/>
    <w:rsid w:val="001C7E8C"/>
    <w:rsid w:val="001D0105"/>
    <w:rsid w:val="001D0930"/>
    <w:rsid w:val="001D0F03"/>
    <w:rsid w:val="001D1211"/>
    <w:rsid w:val="001D12C9"/>
    <w:rsid w:val="001D223F"/>
    <w:rsid w:val="001D27AE"/>
    <w:rsid w:val="001D2990"/>
    <w:rsid w:val="001D2E0F"/>
    <w:rsid w:val="001D319A"/>
    <w:rsid w:val="001D31CF"/>
    <w:rsid w:val="001D3364"/>
    <w:rsid w:val="001D33A7"/>
    <w:rsid w:val="001D37CA"/>
    <w:rsid w:val="001D3AEE"/>
    <w:rsid w:val="001D3C61"/>
    <w:rsid w:val="001D3E22"/>
    <w:rsid w:val="001D4056"/>
    <w:rsid w:val="001D45AE"/>
    <w:rsid w:val="001D47C2"/>
    <w:rsid w:val="001D4DD8"/>
    <w:rsid w:val="001D4E47"/>
    <w:rsid w:val="001D4E7D"/>
    <w:rsid w:val="001D5534"/>
    <w:rsid w:val="001D5DE3"/>
    <w:rsid w:val="001D6A07"/>
    <w:rsid w:val="001D7E6D"/>
    <w:rsid w:val="001E045F"/>
    <w:rsid w:val="001E067E"/>
    <w:rsid w:val="001E0A56"/>
    <w:rsid w:val="001E18E6"/>
    <w:rsid w:val="001E1EAA"/>
    <w:rsid w:val="001E20DD"/>
    <w:rsid w:val="001E263B"/>
    <w:rsid w:val="001E32C2"/>
    <w:rsid w:val="001E3888"/>
    <w:rsid w:val="001E3917"/>
    <w:rsid w:val="001E454B"/>
    <w:rsid w:val="001E5C05"/>
    <w:rsid w:val="001E5D40"/>
    <w:rsid w:val="001E5EFC"/>
    <w:rsid w:val="001E61FA"/>
    <w:rsid w:val="001E66A3"/>
    <w:rsid w:val="001E66FD"/>
    <w:rsid w:val="001E6B4E"/>
    <w:rsid w:val="001E73A6"/>
    <w:rsid w:val="001E77EF"/>
    <w:rsid w:val="001E787A"/>
    <w:rsid w:val="001E7BD1"/>
    <w:rsid w:val="001E7E8C"/>
    <w:rsid w:val="001F011D"/>
    <w:rsid w:val="001F0B97"/>
    <w:rsid w:val="001F1540"/>
    <w:rsid w:val="001F1854"/>
    <w:rsid w:val="001F19F2"/>
    <w:rsid w:val="001F2902"/>
    <w:rsid w:val="001F2C33"/>
    <w:rsid w:val="001F2C6B"/>
    <w:rsid w:val="001F2FCE"/>
    <w:rsid w:val="001F3565"/>
    <w:rsid w:val="001F3590"/>
    <w:rsid w:val="001F3B72"/>
    <w:rsid w:val="001F3C2F"/>
    <w:rsid w:val="001F3D2B"/>
    <w:rsid w:val="001F3E23"/>
    <w:rsid w:val="001F41C8"/>
    <w:rsid w:val="001F54DF"/>
    <w:rsid w:val="001F5BF8"/>
    <w:rsid w:val="001F5C63"/>
    <w:rsid w:val="001F5F31"/>
    <w:rsid w:val="001F60DB"/>
    <w:rsid w:val="001F6E0B"/>
    <w:rsid w:val="001F7064"/>
    <w:rsid w:val="001F70CC"/>
    <w:rsid w:val="001F7451"/>
    <w:rsid w:val="001F7493"/>
    <w:rsid w:val="001F75CA"/>
    <w:rsid w:val="001F7F3C"/>
    <w:rsid w:val="002006D2"/>
    <w:rsid w:val="00200AD3"/>
    <w:rsid w:val="002013FF"/>
    <w:rsid w:val="00202396"/>
    <w:rsid w:val="0020252C"/>
    <w:rsid w:val="002034C3"/>
    <w:rsid w:val="002037AF"/>
    <w:rsid w:val="0020382B"/>
    <w:rsid w:val="00203849"/>
    <w:rsid w:val="00203FCB"/>
    <w:rsid w:val="00203FEE"/>
    <w:rsid w:val="00204464"/>
    <w:rsid w:val="00204645"/>
    <w:rsid w:val="002046E7"/>
    <w:rsid w:val="00204BD2"/>
    <w:rsid w:val="002051A2"/>
    <w:rsid w:val="0020525F"/>
    <w:rsid w:val="00205646"/>
    <w:rsid w:val="0020585B"/>
    <w:rsid w:val="00205BD9"/>
    <w:rsid w:val="00206239"/>
    <w:rsid w:val="00206528"/>
    <w:rsid w:val="0020698A"/>
    <w:rsid w:val="002069B0"/>
    <w:rsid w:val="00207247"/>
    <w:rsid w:val="0020730F"/>
    <w:rsid w:val="00207ADE"/>
    <w:rsid w:val="00207FD9"/>
    <w:rsid w:val="00210253"/>
    <w:rsid w:val="00211A58"/>
    <w:rsid w:val="00211B30"/>
    <w:rsid w:val="00211FF5"/>
    <w:rsid w:val="0021203D"/>
    <w:rsid w:val="00212068"/>
    <w:rsid w:val="0021254C"/>
    <w:rsid w:val="00212C5D"/>
    <w:rsid w:val="00213283"/>
    <w:rsid w:val="002133AF"/>
    <w:rsid w:val="002139B1"/>
    <w:rsid w:val="00213C1F"/>
    <w:rsid w:val="00213C27"/>
    <w:rsid w:val="00213FBE"/>
    <w:rsid w:val="002142DA"/>
    <w:rsid w:val="002143C7"/>
    <w:rsid w:val="002144DA"/>
    <w:rsid w:val="00214544"/>
    <w:rsid w:val="002146C7"/>
    <w:rsid w:val="002146F8"/>
    <w:rsid w:val="0021499D"/>
    <w:rsid w:val="002149E5"/>
    <w:rsid w:val="0021556E"/>
    <w:rsid w:val="002155CC"/>
    <w:rsid w:val="00215ACA"/>
    <w:rsid w:val="00216201"/>
    <w:rsid w:val="002162F6"/>
    <w:rsid w:val="00216460"/>
    <w:rsid w:val="0021668F"/>
    <w:rsid w:val="00216B22"/>
    <w:rsid w:val="00216EB4"/>
    <w:rsid w:val="0021717C"/>
    <w:rsid w:val="00217512"/>
    <w:rsid w:val="0021773B"/>
    <w:rsid w:val="0021782B"/>
    <w:rsid w:val="0021794B"/>
    <w:rsid w:val="00217B69"/>
    <w:rsid w:val="00217DFD"/>
    <w:rsid w:val="002205D4"/>
    <w:rsid w:val="0022097F"/>
    <w:rsid w:val="00220A16"/>
    <w:rsid w:val="00221561"/>
    <w:rsid w:val="00221CBB"/>
    <w:rsid w:val="0022258B"/>
    <w:rsid w:val="00222727"/>
    <w:rsid w:val="002227D0"/>
    <w:rsid w:val="002230F0"/>
    <w:rsid w:val="0022325C"/>
    <w:rsid w:val="002240A2"/>
    <w:rsid w:val="002240B4"/>
    <w:rsid w:val="00224118"/>
    <w:rsid w:val="00224431"/>
    <w:rsid w:val="00224DD4"/>
    <w:rsid w:val="002251F7"/>
    <w:rsid w:val="00225BE8"/>
    <w:rsid w:val="00226399"/>
    <w:rsid w:val="002267E4"/>
    <w:rsid w:val="00226919"/>
    <w:rsid w:val="00226C40"/>
    <w:rsid w:val="00226D77"/>
    <w:rsid w:val="00226DE7"/>
    <w:rsid w:val="0022753D"/>
    <w:rsid w:val="00227929"/>
    <w:rsid w:val="00227997"/>
    <w:rsid w:val="00227BDC"/>
    <w:rsid w:val="00227D94"/>
    <w:rsid w:val="00227E42"/>
    <w:rsid w:val="0023068C"/>
    <w:rsid w:val="002308C6"/>
    <w:rsid w:val="00230AD8"/>
    <w:rsid w:val="00230DAE"/>
    <w:rsid w:val="00231554"/>
    <w:rsid w:val="002315AA"/>
    <w:rsid w:val="00231678"/>
    <w:rsid w:val="00231D40"/>
    <w:rsid w:val="002323B4"/>
    <w:rsid w:val="002324AF"/>
    <w:rsid w:val="00233372"/>
    <w:rsid w:val="00233A37"/>
    <w:rsid w:val="00233B5F"/>
    <w:rsid w:val="00233D45"/>
    <w:rsid w:val="002340C6"/>
    <w:rsid w:val="00234399"/>
    <w:rsid w:val="002344F3"/>
    <w:rsid w:val="0023474D"/>
    <w:rsid w:val="0023482A"/>
    <w:rsid w:val="002348AF"/>
    <w:rsid w:val="002349B9"/>
    <w:rsid w:val="00234BC4"/>
    <w:rsid w:val="0023506A"/>
    <w:rsid w:val="0023665E"/>
    <w:rsid w:val="00236EC7"/>
    <w:rsid w:val="0023701C"/>
    <w:rsid w:val="002376C3"/>
    <w:rsid w:val="00237716"/>
    <w:rsid w:val="00240080"/>
    <w:rsid w:val="0024058E"/>
    <w:rsid w:val="00240BDC"/>
    <w:rsid w:val="00240CF2"/>
    <w:rsid w:val="00241439"/>
    <w:rsid w:val="0024182C"/>
    <w:rsid w:val="00241A2B"/>
    <w:rsid w:val="002431C4"/>
    <w:rsid w:val="00243495"/>
    <w:rsid w:val="00243580"/>
    <w:rsid w:val="002443C8"/>
    <w:rsid w:val="0024451F"/>
    <w:rsid w:val="0024484F"/>
    <w:rsid w:val="002453A3"/>
    <w:rsid w:val="0024564E"/>
    <w:rsid w:val="002458D6"/>
    <w:rsid w:val="00245E6E"/>
    <w:rsid w:val="00245FFB"/>
    <w:rsid w:val="0024602E"/>
    <w:rsid w:val="00246611"/>
    <w:rsid w:val="00246DF8"/>
    <w:rsid w:val="00246EBA"/>
    <w:rsid w:val="00247623"/>
    <w:rsid w:val="00247946"/>
    <w:rsid w:val="00250A52"/>
    <w:rsid w:val="002514F8"/>
    <w:rsid w:val="00251C3D"/>
    <w:rsid w:val="002521F5"/>
    <w:rsid w:val="0025234C"/>
    <w:rsid w:val="0025286E"/>
    <w:rsid w:val="00252B3E"/>
    <w:rsid w:val="00252C5E"/>
    <w:rsid w:val="00252C65"/>
    <w:rsid w:val="002532D5"/>
    <w:rsid w:val="00253470"/>
    <w:rsid w:val="00253BF0"/>
    <w:rsid w:val="0025401E"/>
    <w:rsid w:val="002543C9"/>
    <w:rsid w:val="00254F03"/>
    <w:rsid w:val="00255504"/>
    <w:rsid w:val="002559E9"/>
    <w:rsid w:val="00255C18"/>
    <w:rsid w:val="002560B8"/>
    <w:rsid w:val="00256840"/>
    <w:rsid w:val="00256DB2"/>
    <w:rsid w:val="00257065"/>
    <w:rsid w:val="002572A6"/>
    <w:rsid w:val="002574BA"/>
    <w:rsid w:val="00257655"/>
    <w:rsid w:val="0025780B"/>
    <w:rsid w:val="00257C48"/>
    <w:rsid w:val="0026029F"/>
    <w:rsid w:val="00260443"/>
    <w:rsid w:val="002606BC"/>
    <w:rsid w:val="002606E7"/>
    <w:rsid w:val="00260A78"/>
    <w:rsid w:val="00260C9A"/>
    <w:rsid w:val="00260CF9"/>
    <w:rsid w:val="00261198"/>
    <w:rsid w:val="00261D26"/>
    <w:rsid w:val="0026239E"/>
    <w:rsid w:val="0026266C"/>
    <w:rsid w:val="00262DFC"/>
    <w:rsid w:val="00263042"/>
    <w:rsid w:val="002634AD"/>
    <w:rsid w:val="00263CC7"/>
    <w:rsid w:val="002645B9"/>
    <w:rsid w:val="0026461C"/>
    <w:rsid w:val="0026466E"/>
    <w:rsid w:val="00264D2F"/>
    <w:rsid w:val="00265762"/>
    <w:rsid w:val="00265D75"/>
    <w:rsid w:val="00265EE5"/>
    <w:rsid w:val="00266075"/>
    <w:rsid w:val="002664AD"/>
    <w:rsid w:val="0026750C"/>
    <w:rsid w:val="00267647"/>
    <w:rsid w:val="00267C68"/>
    <w:rsid w:val="00270916"/>
    <w:rsid w:val="00270D06"/>
    <w:rsid w:val="00271138"/>
    <w:rsid w:val="00272073"/>
    <w:rsid w:val="00272682"/>
    <w:rsid w:val="00272915"/>
    <w:rsid w:val="00272AE1"/>
    <w:rsid w:val="00272BC7"/>
    <w:rsid w:val="00272D85"/>
    <w:rsid w:val="00272E27"/>
    <w:rsid w:val="00272F42"/>
    <w:rsid w:val="0027340D"/>
    <w:rsid w:val="00274004"/>
    <w:rsid w:val="00274D54"/>
    <w:rsid w:val="00274F91"/>
    <w:rsid w:val="00275330"/>
    <w:rsid w:val="00275350"/>
    <w:rsid w:val="00275759"/>
    <w:rsid w:val="00275D4B"/>
    <w:rsid w:val="00276BE0"/>
    <w:rsid w:val="002771D4"/>
    <w:rsid w:val="0027723A"/>
    <w:rsid w:val="0027742A"/>
    <w:rsid w:val="00277442"/>
    <w:rsid w:val="002775C5"/>
    <w:rsid w:val="00277CCF"/>
    <w:rsid w:val="00280170"/>
    <w:rsid w:val="00280348"/>
    <w:rsid w:val="002804AC"/>
    <w:rsid w:val="00280851"/>
    <w:rsid w:val="0028130B"/>
    <w:rsid w:val="00281B6F"/>
    <w:rsid w:val="00282213"/>
    <w:rsid w:val="0028299D"/>
    <w:rsid w:val="00282C71"/>
    <w:rsid w:val="00283220"/>
    <w:rsid w:val="00283D02"/>
    <w:rsid w:val="00283E95"/>
    <w:rsid w:val="00284BD0"/>
    <w:rsid w:val="002853B9"/>
    <w:rsid w:val="002862E0"/>
    <w:rsid w:val="0028684D"/>
    <w:rsid w:val="00286E37"/>
    <w:rsid w:val="002874C3"/>
    <w:rsid w:val="002875DD"/>
    <w:rsid w:val="00287825"/>
    <w:rsid w:val="002878AC"/>
    <w:rsid w:val="00287CA8"/>
    <w:rsid w:val="00287DA9"/>
    <w:rsid w:val="0029028B"/>
    <w:rsid w:val="002902CC"/>
    <w:rsid w:val="002907BF"/>
    <w:rsid w:val="00290953"/>
    <w:rsid w:val="00290CF4"/>
    <w:rsid w:val="002917D2"/>
    <w:rsid w:val="00292467"/>
    <w:rsid w:val="00293179"/>
    <w:rsid w:val="0029356C"/>
    <w:rsid w:val="00293931"/>
    <w:rsid w:val="00293A1D"/>
    <w:rsid w:val="00293ABF"/>
    <w:rsid w:val="00293CAE"/>
    <w:rsid w:val="00293DD3"/>
    <w:rsid w:val="00294123"/>
    <w:rsid w:val="00294295"/>
    <w:rsid w:val="00294329"/>
    <w:rsid w:val="00294555"/>
    <w:rsid w:val="00294C3E"/>
    <w:rsid w:val="00294D72"/>
    <w:rsid w:val="00295F79"/>
    <w:rsid w:val="002962C6"/>
    <w:rsid w:val="002964A2"/>
    <w:rsid w:val="002965A0"/>
    <w:rsid w:val="00296A74"/>
    <w:rsid w:val="00296B6C"/>
    <w:rsid w:val="002971B8"/>
    <w:rsid w:val="00297A59"/>
    <w:rsid w:val="00297AAE"/>
    <w:rsid w:val="00297C74"/>
    <w:rsid w:val="002A0341"/>
    <w:rsid w:val="002A0947"/>
    <w:rsid w:val="002A0E77"/>
    <w:rsid w:val="002A1019"/>
    <w:rsid w:val="002A122B"/>
    <w:rsid w:val="002A19B3"/>
    <w:rsid w:val="002A1CCA"/>
    <w:rsid w:val="002A233B"/>
    <w:rsid w:val="002A27DE"/>
    <w:rsid w:val="002A33B0"/>
    <w:rsid w:val="002A43FA"/>
    <w:rsid w:val="002A4586"/>
    <w:rsid w:val="002A45F0"/>
    <w:rsid w:val="002A45FC"/>
    <w:rsid w:val="002A4747"/>
    <w:rsid w:val="002A47CF"/>
    <w:rsid w:val="002A4A66"/>
    <w:rsid w:val="002A4AD2"/>
    <w:rsid w:val="002A4F8E"/>
    <w:rsid w:val="002A510B"/>
    <w:rsid w:val="002A550F"/>
    <w:rsid w:val="002A5A5D"/>
    <w:rsid w:val="002A643F"/>
    <w:rsid w:val="002A6A41"/>
    <w:rsid w:val="002A6B20"/>
    <w:rsid w:val="002A75EE"/>
    <w:rsid w:val="002A7730"/>
    <w:rsid w:val="002A7A3F"/>
    <w:rsid w:val="002A7A62"/>
    <w:rsid w:val="002A7AF9"/>
    <w:rsid w:val="002A7DEE"/>
    <w:rsid w:val="002A7FC7"/>
    <w:rsid w:val="002B0CBE"/>
    <w:rsid w:val="002B16CD"/>
    <w:rsid w:val="002B20F2"/>
    <w:rsid w:val="002B20F3"/>
    <w:rsid w:val="002B2237"/>
    <w:rsid w:val="002B2AE6"/>
    <w:rsid w:val="002B2F5E"/>
    <w:rsid w:val="002B322F"/>
    <w:rsid w:val="002B326C"/>
    <w:rsid w:val="002B32AA"/>
    <w:rsid w:val="002B3786"/>
    <w:rsid w:val="002B38CA"/>
    <w:rsid w:val="002B398D"/>
    <w:rsid w:val="002B3E2B"/>
    <w:rsid w:val="002B4239"/>
    <w:rsid w:val="002B4465"/>
    <w:rsid w:val="002B4721"/>
    <w:rsid w:val="002B4C91"/>
    <w:rsid w:val="002B62B2"/>
    <w:rsid w:val="002B6515"/>
    <w:rsid w:val="002B65B4"/>
    <w:rsid w:val="002B6AE9"/>
    <w:rsid w:val="002B6C96"/>
    <w:rsid w:val="002B7418"/>
    <w:rsid w:val="002B76B4"/>
    <w:rsid w:val="002C0377"/>
    <w:rsid w:val="002C044C"/>
    <w:rsid w:val="002C0471"/>
    <w:rsid w:val="002C04EE"/>
    <w:rsid w:val="002C0C18"/>
    <w:rsid w:val="002C1678"/>
    <w:rsid w:val="002C19C7"/>
    <w:rsid w:val="002C1E63"/>
    <w:rsid w:val="002C1EEA"/>
    <w:rsid w:val="002C1F72"/>
    <w:rsid w:val="002C2919"/>
    <w:rsid w:val="002C2CF6"/>
    <w:rsid w:val="002C2D33"/>
    <w:rsid w:val="002C3498"/>
    <w:rsid w:val="002C34C1"/>
    <w:rsid w:val="002C3A6E"/>
    <w:rsid w:val="002C4107"/>
    <w:rsid w:val="002C4633"/>
    <w:rsid w:val="002C47D5"/>
    <w:rsid w:val="002C4992"/>
    <w:rsid w:val="002C49BB"/>
    <w:rsid w:val="002C49CA"/>
    <w:rsid w:val="002C68AE"/>
    <w:rsid w:val="002C6D92"/>
    <w:rsid w:val="002C7967"/>
    <w:rsid w:val="002C798D"/>
    <w:rsid w:val="002C7F31"/>
    <w:rsid w:val="002D01F3"/>
    <w:rsid w:val="002D05C5"/>
    <w:rsid w:val="002D194C"/>
    <w:rsid w:val="002D195C"/>
    <w:rsid w:val="002D1E86"/>
    <w:rsid w:val="002D221A"/>
    <w:rsid w:val="002D2282"/>
    <w:rsid w:val="002D2A59"/>
    <w:rsid w:val="002D2CBA"/>
    <w:rsid w:val="002D2DFC"/>
    <w:rsid w:val="002D33A0"/>
    <w:rsid w:val="002D351D"/>
    <w:rsid w:val="002D35B7"/>
    <w:rsid w:val="002D3641"/>
    <w:rsid w:val="002D4135"/>
    <w:rsid w:val="002D465F"/>
    <w:rsid w:val="002D4A2C"/>
    <w:rsid w:val="002D55FF"/>
    <w:rsid w:val="002D5D74"/>
    <w:rsid w:val="002D6071"/>
    <w:rsid w:val="002D60BB"/>
    <w:rsid w:val="002D6C72"/>
    <w:rsid w:val="002D6CEB"/>
    <w:rsid w:val="002D73E5"/>
    <w:rsid w:val="002D7754"/>
    <w:rsid w:val="002D787C"/>
    <w:rsid w:val="002E09EC"/>
    <w:rsid w:val="002E0D41"/>
    <w:rsid w:val="002E13DE"/>
    <w:rsid w:val="002E1F4B"/>
    <w:rsid w:val="002E1F6D"/>
    <w:rsid w:val="002E209B"/>
    <w:rsid w:val="002E216D"/>
    <w:rsid w:val="002E249F"/>
    <w:rsid w:val="002E2712"/>
    <w:rsid w:val="002E2ABA"/>
    <w:rsid w:val="002E2D04"/>
    <w:rsid w:val="002E338C"/>
    <w:rsid w:val="002E362E"/>
    <w:rsid w:val="002E3925"/>
    <w:rsid w:val="002E3968"/>
    <w:rsid w:val="002E3C1C"/>
    <w:rsid w:val="002E3CB2"/>
    <w:rsid w:val="002E3FF4"/>
    <w:rsid w:val="002E4C8F"/>
    <w:rsid w:val="002E51BA"/>
    <w:rsid w:val="002E51E4"/>
    <w:rsid w:val="002E5809"/>
    <w:rsid w:val="002E59C0"/>
    <w:rsid w:val="002E5B6A"/>
    <w:rsid w:val="002E6643"/>
    <w:rsid w:val="002E676C"/>
    <w:rsid w:val="002E6AD1"/>
    <w:rsid w:val="002E7326"/>
    <w:rsid w:val="002E7C7E"/>
    <w:rsid w:val="002E7C86"/>
    <w:rsid w:val="002E7CAA"/>
    <w:rsid w:val="002F003E"/>
    <w:rsid w:val="002F0218"/>
    <w:rsid w:val="002F0583"/>
    <w:rsid w:val="002F0CFC"/>
    <w:rsid w:val="002F0E0D"/>
    <w:rsid w:val="002F152C"/>
    <w:rsid w:val="002F15C6"/>
    <w:rsid w:val="002F1759"/>
    <w:rsid w:val="002F1834"/>
    <w:rsid w:val="002F22E7"/>
    <w:rsid w:val="002F2450"/>
    <w:rsid w:val="002F27EF"/>
    <w:rsid w:val="002F3193"/>
    <w:rsid w:val="002F32FC"/>
    <w:rsid w:val="002F3424"/>
    <w:rsid w:val="002F3DE5"/>
    <w:rsid w:val="002F3F6C"/>
    <w:rsid w:val="002F4408"/>
    <w:rsid w:val="002F441E"/>
    <w:rsid w:val="002F4959"/>
    <w:rsid w:val="002F4A86"/>
    <w:rsid w:val="002F4BB9"/>
    <w:rsid w:val="002F4EA1"/>
    <w:rsid w:val="002F5451"/>
    <w:rsid w:val="002F5471"/>
    <w:rsid w:val="002F5782"/>
    <w:rsid w:val="002F6001"/>
    <w:rsid w:val="002F61E7"/>
    <w:rsid w:val="002F646F"/>
    <w:rsid w:val="002F64CA"/>
    <w:rsid w:val="002F65F8"/>
    <w:rsid w:val="002F681D"/>
    <w:rsid w:val="002F6C3A"/>
    <w:rsid w:val="002F6D16"/>
    <w:rsid w:val="002F6F84"/>
    <w:rsid w:val="002F7ED6"/>
    <w:rsid w:val="0030039A"/>
    <w:rsid w:val="003004CC"/>
    <w:rsid w:val="00300546"/>
    <w:rsid w:val="00300B44"/>
    <w:rsid w:val="00301099"/>
    <w:rsid w:val="003015ED"/>
    <w:rsid w:val="00301853"/>
    <w:rsid w:val="00301D72"/>
    <w:rsid w:val="00301E44"/>
    <w:rsid w:val="00301F00"/>
    <w:rsid w:val="00301F4E"/>
    <w:rsid w:val="0030216B"/>
    <w:rsid w:val="00302212"/>
    <w:rsid w:val="003024E9"/>
    <w:rsid w:val="00302C99"/>
    <w:rsid w:val="00302E92"/>
    <w:rsid w:val="0030334F"/>
    <w:rsid w:val="00303510"/>
    <w:rsid w:val="00303557"/>
    <w:rsid w:val="00303606"/>
    <w:rsid w:val="00304410"/>
    <w:rsid w:val="00304BD9"/>
    <w:rsid w:val="00304DD4"/>
    <w:rsid w:val="00305419"/>
    <w:rsid w:val="003054A4"/>
    <w:rsid w:val="00305FDD"/>
    <w:rsid w:val="003060E1"/>
    <w:rsid w:val="00306178"/>
    <w:rsid w:val="003062F8"/>
    <w:rsid w:val="00306331"/>
    <w:rsid w:val="003066DC"/>
    <w:rsid w:val="0030684A"/>
    <w:rsid w:val="00306C2B"/>
    <w:rsid w:val="00306F8B"/>
    <w:rsid w:val="003073DF"/>
    <w:rsid w:val="00307428"/>
    <w:rsid w:val="0030780B"/>
    <w:rsid w:val="00307BC6"/>
    <w:rsid w:val="00307FF7"/>
    <w:rsid w:val="003100C5"/>
    <w:rsid w:val="00310281"/>
    <w:rsid w:val="003103B7"/>
    <w:rsid w:val="00310406"/>
    <w:rsid w:val="003114A5"/>
    <w:rsid w:val="003116FB"/>
    <w:rsid w:val="003118BE"/>
    <w:rsid w:val="003118E8"/>
    <w:rsid w:val="00312BDB"/>
    <w:rsid w:val="00312C0A"/>
    <w:rsid w:val="00312CF8"/>
    <w:rsid w:val="00312D52"/>
    <w:rsid w:val="00312E76"/>
    <w:rsid w:val="003130C1"/>
    <w:rsid w:val="00313196"/>
    <w:rsid w:val="003139E0"/>
    <w:rsid w:val="00313A0E"/>
    <w:rsid w:val="00313FE7"/>
    <w:rsid w:val="00314002"/>
    <w:rsid w:val="003140F0"/>
    <w:rsid w:val="003140FD"/>
    <w:rsid w:val="003145AD"/>
    <w:rsid w:val="00314A1F"/>
    <w:rsid w:val="00314B16"/>
    <w:rsid w:val="003154A4"/>
    <w:rsid w:val="00315644"/>
    <w:rsid w:val="00315749"/>
    <w:rsid w:val="0031595D"/>
    <w:rsid w:val="003163DC"/>
    <w:rsid w:val="003167DD"/>
    <w:rsid w:val="00316B0A"/>
    <w:rsid w:val="00316BE6"/>
    <w:rsid w:val="00316D46"/>
    <w:rsid w:val="00317475"/>
    <w:rsid w:val="00317696"/>
    <w:rsid w:val="00317B1A"/>
    <w:rsid w:val="00317BBD"/>
    <w:rsid w:val="00317C9D"/>
    <w:rsid w:val="00317EB9"/>
    <w:rsid w:val="00320317"/>
    <w:rsid w:val="003206F5"/>
    <w:rsid w:val="00320884"/>
    <w:rsid w:val="00321113"/>
    <w:rsid w:val="003218E3"/>
    <w:rsid w:val="003219E8"/>
    <w:rsid w:val="00321F00"/>
    <w:rsid w:val="0032212E"/>
    <w:rsid w:val="00322286"/>
    <w:rsid w:val="003235AC"/>
    <w:rsid w:val="00323C5F"/>
    <w:rsid w:val="00323D78"/>
    <w:rsid w:val="003243DC"/>
    <w:rsid w:val="003245B7"/>
    <w:rsid w:val="0032477D"/>
    <w:rsid w:val="00324AB0"/>
    <w:rsid w:val="00324B05"/>
    <w:rsid w:val="00324C33"/>
    <w:rsid w:val="00324CD1"/>
    <w:rsid w:val="00324EB0"/>
    <w:rsid w:val="00326683"/>
    <w:rsid w:val="00326880"/>
    <w:rsid w:val="00326C4F"/>
    <w:rsid w:val="003271D2"/>
    <w:rsid w:val="00327408"/>
    <w:rsid w:val="003274F1"/>
    <w:rsid w:val="00327864"/>
    <w:rsid w:val="00327FB8"/>
    <w:rsid w:val="003301C6"/>
    <w:rsid w:val="00330A27"/>
    <w:rsid w:val="00330D3B"/>
    <w:rsid w:val="00331541"/>
    <w:rsid w:val="00331B93"/>
    <w:rsid w:val="003329A2"/>
    <w:rsid w:val="003332B9"/>
    <w:rsid w:val="003334DC"/>
    <w:rsid w:val="00333686"/>
    <w:rsid w:val="003336B2"/>
    <w:rsid w:val="003339AE"/>
    <w:rsid w:val="00334C3B"/>
    <w:rsid w:val="00334CAF"/>
    <w:rsid w:val="00334F63"/>
    <w:rsid w:val="00334FDE"/>
    <w:rsid w:val="00335742"/>
    <w:rsid w:val="003360EB"/>
    <w:rsid w:val="00336157"/>
    <w:rsid w:val="0033624C"/>
    <w:rsid w:val="003363DD"/>
    <w:rsid w:val="00336768"/>
    <w:rsid w:val="00336FE4"/>
    <w:rsid w:val="003371CA"/>
    <w:rsid w:val="00337434"/>
    <w:rsid w:val="00337CD2"/>
    <w:rsid w:val="00340637"/>
    <w:rsid w:val="0034075E"/>
    <w:rsid w:val="00340AEC"/>
    <w:rsid w:val="00340F09"/>
    <w:rsid w:val="00341017"/>
    <w:rsid w:val="0034115E"/>
    <w:rsid w:val="00341BBB"/>
    <w:rsid w:val="00342222"/>
    <w:rsid w:val="003424E3"/>
    <w:rsid w:val="00342812"/>
    <w:rsid w:val="0034283C"/>
    <w:rsid w:val="00342CF7"/>
    <w:rsid w:val="0034339F"/>
    <w:rsid w:val="00343920"/>
    <w:rsid w:val="00343B15"/>
    <w:rsid w:val="00343DAB"/>
    <w:rsid w:val="00344637"/>
    <w:rsid w:val="003448F7"/>
    <w:rsid w:val="00344E3E"/>
    <w:rsid w:val="00345600"/>
    <w:rsid w:val="00345869"/>
    <w:rsid w:val="00345905"/>
    <w:rsid w:val="00345C17"/>
    <w:rsid w:val="00346C18"/>
    <w:rsid w:val="00346C23"/>
    <w:rsid w:val="0034728A"/>
    <w:rsid w:val="003474C7"/>
    <w:rsid w:val="00347A37"/>
    <w:rsid w:val="00347CC6"/>
    <w:rsid w:val="00347E9A"/>
    <w:rsid w:val="0035019E"/>
    <w:rsid w:val="0035092F"/>
    <w:rsid w:val="003512E5"/>
    <w:rsid w:val="00351688"/>
    <w:rsid w:val="003516AB"/>
    <w:rsid w:val="00351A49"/>
    <w:rsid w:val="00351F02"/>
    <w:rsid w:val="0035269C"/>
    <w:rsid w:val="003527CF"/>
    <w:rsid w:val="00352F1F"/>
    <w:rsid w:val="00353D6B"/>
    <w:rsid w:val="00354009"/>
    <w:rsid w:val="003542A8"/>
    <w:rsid w:val="0035438C"/>
    <w:rsid w:val="003545D0"/>
    <w:rsid w:val="00354782"/>
    <w:rsid w:val="00354B67"/>
    <w:rsid w:val="00354DD8"/>
    <w:rsid w:val="00355195"/>
    <w:rsid w:val="00355407"/>
    <w:rsid w:val="00355479"/>
    <w:rsid w:val="003554F6"/>
    <w:rsid w:val="003558BB"/>
    <w:rsid w:val="00356198"/>
    <w:rsid w:val="003562C5"/>
    <w:rsid w:val="003563BC"/>
    <w:rsid w:val="0035671A"/>
    <w:rsid w:val="003567FB"/>
    <w:rsid w:val="00357B98"/>
    <w:rsid w:val="00357D3E"/>
    <w:rsid w:val="00360328"/>
    <w:rsid w:val="00360530"/>
    <w:rsid w:val="0036076D"/>
    <w:rsid w:val="003608F7"/>
    <w:rsid w:val="00360952"/>
    <w:rsid w:val="00360B91"/>
    <w:rsid w:val="00360BE6"/>
    <w:rsid w:val="00361969"/>
    <w:rsid w:val="00361CE3"/>
    <w:rsid w:val="003622C0"/>
    <w:rsid w:val="003626A3"/>
    <w:rsid w:val="0036271D"/>
    <w:rsid w:val="00362870"/>
    <w:rsid w:val="00362998"/>
    <w:rsid w:val="00362D36"/>
    <w:rsid w:val="00362FBC"/>
    <w:rsid w:val="00363523"/>
    <w:rsid w:val="00363B16"/>
    <w:rsid w:val="00363C14"/>
    <w:rsid w:val="00363C51"/>
    <w:rsid w:val="003644AC"/>
    <w:rsid w:val="00364686"/>
    <w:rsid w:val="00364963"/>
    <w:rsid w:val="00364D8D"/>
    <w:rsid w:val="00364D93"/>
    <w:rsid w:val="00365653"/>
    <w:rsid w:val="00365A5E"/>
    <w:rsid w:val="00365C82"/>
    <w:rsid w:val="00366204"/>
    <w:rsid w:val="00366828"/>
    <w:rsid w:val="0036690A"/>
    <w:rsid w:val="00366B02"/>
    <w:rsid w:val="00366B07"/>
    <w:rsid w:val="00366C2D"/>
    <w:rsid w:val="00366CA7"/>
    <w:rsid w:val="00366CC9"/>
    <w:rsid w:val="00366D0B"/>
    <w:rsid w:val="00367947"/>
    <w:rsid w:val="00367DA7"/>
    <w:rsid w:val="003703DF"/>
    <w:rsid w:val="00370413"/>
    <w:rsid w:val="00370679"/>
    <w:rsid w:val="003708AA"/>
    <w:rsid w:val="00370C5E"/>
    <w:rsid w:val="003711CD"/>
    <w:rsid w:val="0037199A"/>
    <w:rsid w:val="00371AD2"/>
    <w:rsid w:val="00371ECE"/>
    <w:rsid w:val="00372097"/>
    <w:rsid w:val="00372976"/>
    <w:rsid w:val="00372F16"/>
    <w:rsid w:val="00373119"/>
    <w:rsid w:val="00373194"/>
    <w:rsid w:val="0037362A"/>
    <w:rsid w:val="003736DD"/>
    <w:rsid w:val="0037398C"/>
    <w:rsid w:val="00373A58"/>
    <w:rsid w:val="00373BB1"/>
    <w:rsid w:val="00373EAF"/>
    <w:rsid w:val="00373F3E"/>
    <w:rsid w:val="003744B4"/>
    <w:rsid w:val="0037455F"/>
    <w:rsid w:val="00374E32"/>
    <w:rsid w:val="003754BF"/>
    <w:rsid w:val="00375E36"/>
    <w:rsid w:val="00375F16"/>
    <w:rsid w:val="003770BC"/>
    <w:rsid w:val="003802A4"/>
    <w:rsid w:val="00380483"/>
    <w:rsid w:val="00380604"/>
    <w:rsid w:val="00380695"/>
    <w:rsid w:val="00380AA2"/>
    <w:rsid w:val="00381650"/>
    <w:rsid w:val="003817D3"/>
    <w:rsid w:val="003824DC"/>
    <w:rsid w:val="003825B0"/>
    <w:rsid w:val="00382832"/>
    <w:rsid w:val="003829BC"/>
    <w:rsid w:val="0038304A"/>
    <w:rsid w:val="003830E6"/>
    <w:rsid w:val="00383198"/>
    <w:rsid w:val="00383378"/>
    <w:rsid w:val="00383634"/>
    <w:rsid w:val="0038387E"/>
    <w:rsid w:val="00383C0E"/>
    <w:rsid w:val="0038403C"/>
    <w:rsid w:val="003842CB"/>
    <w:rsid w:val="00384486"/>
    <w:rsid w:val="0038557E"/>
    <w:rsid w:val="00385613"/>
    <w:rsid w:val="0038632E"/>
    <w:rsid w:val="0038658D"/>
    <w:rsid w:val="0038663A"/>
    <w:rsid w:val="003868C1"/>
    <w:rsid w:val="00386BEE"/>
    <w:rsid w:val="00386D04"/>
    <w:rsid w:val="00386E47"/>
    <w:rsid w:val="00386FEE"/>
    <w:rsid w:val="00387123"/>
    <w:rsid w:val="00387754"/>
    <w:rsid w:val="00390122"/>
    <w:rsid w:val="00390D4A"/>
    <w:rsid w:val="0039163B"/>
    <w:rsid w:val="0039221F"/>
    <w:rsid w:val="0039225B"/>
    <w:rsid w:val="00393460"/>
    <w:rsid w:val="003935F3"/>
    <w:rsid w:val="00393DE9"/>
    <w:rsid w:val="00394001"/>
    <w:rsid w:val="0039421A"/>
    <w:rsid w:val="00394354"/>
    <w:rsid w:val="00394531"/>
    <w:rsid w:val="00394568"/>
    <w:rsid w:val="003946EE"/>
    <w:rsid w:val="00395491"/>
    <w:rsid w:val="003955F2"/>
    <w:rsid w:val="0039565D"/>
    <w:rsid w:val="00395693"/>
    <w:rsid w:val="00395B7C"/>
    <w:rsid w:val="003962B4"/>
    <w:rsid w:val="00396551"/>
    <w:rsid w:val="00396E83"/>
    <w:rsid w:val="00396EB3"/>
    <w:rsid w:val="003972BA"/>
    <w:rsid w:val="00397446"/>
    <w:rsid w:val="0039748F"/>
    <w:rsid w:val="0039771E"/>
    <w:rsid w:val="003978B7"/>
    <w:rsid w:val="00397F4D"/>
    <w:rsid w:val="003A08DB"/>
    <w:rsid w:val="003A20EF"/>
    <w:rsid w:val="003A26C8"/>
    <w:rsid w:val="003A2DAA"/>
    <w:rsid w:val="003A30F3"/>
    <w:rsid w:val="003A3294"/>
    <w:rsid w:val="003A3EA8"/>
    <w:rsid w:val="003A3FDB"/>
    <w:rsid w:val="003A4B05"/>
    <w:rsid w:val="003A4FAD"/>
    <w:rsid w:val="003A5DB7"/>
    <w:rsid w:val="003A5F06"/>
    <w:rsid w:val="003A63CE"/>
    <w:rsid w:val="003A67AA"/>
    <w:rsid w:val="003A6FDC"/>
    <w:rsid w:val="003A7130"/>
    <w:rsid w:val="003A7CFA"/>
    <w:rsid w:val="003A7E69"/>
    <w:rsid w:val="003B0008"/>
    <w:rsid w:val="003B027F"/>
    <w:rsid w:val="003B02B8"/>
    <w:rsid w:val="003B088D"/>
    <w:rsid w:val="003B0BC3"/>
    <w:rsid w:val="003B0FA5"/>
    <w:rsid w:val="003B1361"/>
    <w:rsid w:val="003B16EA"/>
    <w:rsid w:val="003B1C0E"/>
    <w:rsid w:val="003B27D1"/>
    <w:rsid w:val="003B280C"/>
    <w:rsid w:val="003B31B6"/>
    <w:rsid w:val="003B32AE"/>
    <w:rsid w:val="003B32C3"/>
    <w:rsid w:val="003B33F7"/>
    <w:rsid w:val="003B37CA"/>
    <w:rsid w:val="003B388D"/>
    <w:rsid w:val="003B49B6"/>
    <w:rsid w:val="003B4A78"/>
    <w:rsid w:val="003B5327"/>
    <w:rsid w:val="003B5496"/>
    <w:rsid w:val="003B5693"/>
    <w:rsid w:val="003B5AE0"/>
    <w:rsid w:val="003B5C81"/>
    <w:rsid w:val="003B5EEA"/>
    <w:rsid w:val="003B5F97"/>
    <w:rsid w:val="003B61CD"/>
    <w:rsid w:val="003B61E9"/>
    <w:rsid w:val="003B6340"/>
    <w:rsid w:val="003B65BA"/>
    <w:rsid w:val="003B6821"/>
    <w:rsid w:val="003B690C"/>
    <w:rsid w:val="003B6BCA"/>
    <w:rsid w:val="003B71B2"/>
    <w:rsid w:val="003B7400"/>
    <w:rsid w:val="003B75BB"/>
    <w:rsid w:val="003B78AD"/>
    <w:rsid w:val="003B79B2"/>
    <w:rsid w:val="003B7B9F"/>
    <w:rsid w:val="003B7CB5"/>
    <w:rsid w:val="003C170E"/>
    <w:rsid w:val="003C1841"/>
    <w:rsid w:val="003C1D2B"/>
    <w:rsid w:val="003C2181"/>
    <w:rsid w:val="003C22B0"/>
    <w:rsid w:val="003C2341"/>
    <w:rsid w:val="003C2491"/>
    <w:rsid w:val="003C2953"/>
    <w:rsid w:val="003C2A3A"/>
    <w:rsid w:val="003C30F2"/>
    <w:rsid w:val="003C32FC"/>
    <w:rsid w:val="003C34E0"/>
    <w:rsid w:val="003C47A1"/>
    <w:rsid w:val="003C4C22"/>
    <w:rsid w:val="003C4EBA"/>
    <w:rsid w:val="003C5624"/>
    <w:rsid w:val="003C5704"/>
    <w:rsid w:val="003C5773"/>
    <w:rsid w:val="003C58F1"/>
    <w:rsid w:val="003C6401"/>
    <w:rsid w:val="003C65E3"/>
    <w:rsid w:val="003C6825"/>
    <w:rsid w:val="003C694D"/>
    <w:rsid w:val="003C6D57"/>
    <w:rsid w:val="003C7314"/>
    <w:rsid w:val="003C740B"/>
    <w:rsid w:val="003C78C1"/>
    <w:rsid w:val="003C7A8C"/>
    <w:rsid w:val="003D0069"/>
    <w:rsid w:val="003D01F1"/>
    <w:rsid w:val="003D0230"/>
    <w:rsid w:val="003D025A"/>
    <w:rsid w:val="003D0383"/>
    <w:rsid w:val="003D049D"/>
    <w:rsid w:val="003D063A"/>
    <w:rsid w:val="003D06AC"/>
    <w:rsid w:val="003D07E4"/>
    <w:rsid w:val="003D0C4F"/>
    <w:rsid w:val="003D0CE9"/>
    <w:rsid w:val="003D10DD"/>
    <w:rsid w:val="003D11B7"/>
    <w:rsid w:val="003D1BF6"/>
    <w:rsid w:val="003D1D97"/>
    <w:rsid w:val="003D1DC0"/>
    <w:rsid w:val="003D1EFE"/>
    <w:rsid w:val="003D2FD2"/>
    <w:rsid w:val="003D3595"/>
    <w:rsid w:val="003D3691"/>
    <w:rsid w:val="003D36D8"/>
    <w:rsid w:val="003D37CE"/>
    <w:rsid w:val="003D3854"/>
    <w:rsid w:val="003D3D8B"/>
    <w:rsid w:val="003D4109"/>
    <w:rsid w:val="003D4F57"/>
    <w:rsid w:val="003D5222"/>
    <w:rsid w:val="003D52F2"/>
    <w:rsid w:val="003D55A9"/>
    <w:rsid w:val="003D596E"/>
    <w:rsid w:val="003D59DA"/>
    <w:rsid w:val="003D6CA1"/>
    <w:rsid w:val="003D7E47"/>
    <w:rsid w:val="003D7F3B"/>
    <w:rsid w:val="003E0097"/>
    <w:rsid w:val="003E01B5"/>
    <w:rsid w:val="003E0577"/>
    <w:rsid w:val="003E0997"/>
    <w:rsid w:val="003E0A7A"/>
    <w:rsid w:val="003E0B47"/>
    <w:rsid w:val="003E122C"/>
    <w:rsid w:val="003E1420"/>
    <w:rsid w:val="003E18D9"/>
    <w:rsid w:val="003E1D06"/>
    <w:rsid w:val="003E1E56"/>
    <w:rsid w:val="003E2007"/>
    <w:rsid w:val="003E200E"/>
    <w:rsid w:val="003E2666"/>
    <w:rsid w:val="003E290D"/>
    <w:rsid w:val="003E31B0"/>
    <w:rsid w:val="003E33EC"/>
    <w:rsid w:val="003E395E"/>
    <w:rsid w:val="003E3B91"/>
    <w:rsid w:val="003E44C3"/>
    <w:rsid w:val="003E485A"/>
    <w:rsid w:val="003E498B"/>
    <w:rsid w:val="003E4AA7"/>
    <w:rsid w:val="003E4CF8"/>
    <w:rsid w:val="003E50D4"/>
    <w:rsid w:val="003E58C7"/>
    <w:rsid w:val="003E5E22"/>
    <w:rsid w:val="003E604C"/>
    <w:rsid w:val="003E6119"/>
    <w:rsid w:val="003E666D"/>
    <w:rsid w:val="003E6B78"/>
    <w:rsid w:val="003E730B"/>
    <w:rsid w:val="003E7A2E"/>
    <w:rsid w:val="003E7D01"/>
    <w:rsid w:val="003E7FC8"/>
    <w:rsid w:val="003F04B5"/>
    <w:rsid w:val="003F069A"/>
    <w:rsid w:val="003F0903"/>
    <w:rsid w:val="003F0B74"/>
    <w:rsid w:val="003F119C"/>
    <w:rsid w:val="003F1608"/>
    <w:rsid w:val="003F1CB5"/>
    <w:rsid w:val="003F235E"/>
    <w:rsid w:val="003F23A9"/>
    <w:rsid w:val="003F255E"/>
    <w:rsid w:val="003F280C"/>
    <w:rsid w:val="003F2FD5"/>
    <w:rsid w:val="003F320C"/>
    <w:rsid w:val="003F38F5"/>
    <w:rsid w:val="003F4256"/>
    <w:rsid w:val="003F4585"/>
    <w:rsid w:val="003F461F"/>
    <w:rsid w:val="003F4C66"/>
    <w:rsid w:val="003F4EB6"/>
    <w:rsid w:val="003F4EC9"/>
    <w:rsid w:val="003F4FCC"/>
    <w:rsid w:val="003F55A8"/>
    <w:rsid w:val="003F5896"/>
    <w:rsid w:val="003F5D4E"/>
    <w:rsid w:val="003F61F2"/>
    <w:rsid w:val="003F7047"/>
    <w:rsid w:val="003F76E9"/>
    <w:rsid w:val="003F7746"/>
    <w:rsid w:val="003F7A09"/>
    <w:rsid w:val="003F7AA5"/>
    <w:rsid w:val="003F7C3B"/>
    <w:rsid w:val="003F7EFB"/>
    <w:rsid w:val="0040001B"/>
    <w:rsid w:val="00400373"/>
    <w:rsid w:val="00400564"/>
    <w:rsid w:val="00400616"/>
    <w:rsid w:val="00400A7E"/>
    <w:rsid w:val="004012AA"/>
    <w:rsid w:val="00401390"/>
    <w:rsid w:val="00401507"/>
    <w:rsid w:val="004017C7"/>
    <w:rsid w:val="004023F4"/>
    <w:rsid w:val="0040241D"/>
    <w:rsid w:val="0040257D"/>
    <w:rsid w:val="00402FB0"/>
    <w:rsid w:val="00403412"/>
    <w:rsid w:val="0040349F"/>
    <w:rsid w:val="00403769"/>
    <w:rsid w:val="0040376D"/>
    <w:rsid w:val="00403996"/>
    <w:rsid w:val="00403B78"/>
    <w:rsid w:val="004042E7"/>
    <w:rsid w:val="0040437F"/>
    <w:rsid w:val="0040516D"/>
    <w:rsid w:val="00405298"/>
    <w:rsid w:val="00405953"/>
    <w:rsid w:val="00405A0D"/>
    <w:rsid w:val="00405C4D"/>
    <w:rsid w:val="00405E27"/>
    <w:rsid w:val="00406669"/>
    <w:rsid w:val="004068D6"/>
    <w:rsid w:val="004071FA"/>
    <w:rsid w:val="00407214"/>
    <w:rsid w:val="004076D1"/>
    <w:rsid w:val="00407D0B"/>
    <w:rsid w:val="00407E6B"/>
    <w:rsid w:val="00410240"/>
    <w:rsid w:val="00410305"/>
    <w:rsid w:val="00410B77"/>
    <w:rsid w:val="00411A69"/>
    <w:rsid w:val="00412537"/>
    <w:rsid w:val="00412A5C"/>
    <w:rsid w:val="00412F18"/>
    <w:rsid w:val="00413207"/>
    <w:rsid w:val="00413369"/>
    <w:rsid w:val="00414056"/>
    <w:rsid w:val="004140C0"/>
    <w:rsid w:val="004140C7"/>
    <w:rsid w:val="00414CEB"/>
    <w:rsid w:val="00414E00"/>
    <w:rsid w:val="00414FE4"/>
    <w:rsid w:val="00415015"/>
    <w:rsid w:val="004153A4"/>
    <w:rsid w:val="0041566B"/>
    <w:rsid w:val="004159C3"/>
    <w:rsid w:val="00415CFF"/>
    <w:rsid w:val="00415D24"/>
    <w:rsid w:val="00415F77"/>
    <w:rsid w:val="00416DF1"/>
    <w:rsid w:val="00417256"/>
    <w:rsid w:val="00417AE0"/>
    <w:rsid w:val="00417FB3"/>
    <w:rsid w:val="004204C8"/>
    <w:rsid w:val="0042087D"/>
    <w:rsid w:val="00420D55"/>
    <w:rsid w:val="00420EED"/>
    <w:rsid w:val="00421066"/>
    <w:rsid w:val="00421AEF"/>
    <w:rsid w:val="00421BAB"/>
    <w:rsid w:val="00421E1A"/>
    <w:rsid w:val="004226D7"/>
    <w:rsid w:val="00422901"/>
    <w:rsid w:val="00422E9C"/>
    <w:rsid w:val="00422F79"/>
    <w:rsid w:val="004234F6"/>
    <w:rsid w:val="004239BA"/>
    <w:rsid w:val="00423BA3"/>
    <w:rsid w:val="00423DEB"/>
    <w:rsid w:val="00424A7F"/>
    <w:rsid w:val="00424CF5"/>
    <w:rsid w:val="004255BE"/>
    <w:rsid w:val="0042590A"/>
    <w:rsid w:val="0042593A"/>
    <w:rsid w:val="0042594D"/>
    <w:rsid w:val="00425EC6"/>
    <w:rsid w:val="00425F4E"/>
    <w:rsid w:val="00426467"/>
    <w:rsid w:val="00426553"/>
    <w:rsid w:val="00426A92"/>
    <w:rsid w:val="0042739C"/>
    <w:rsid w:val="0042754F"/>
    <w:rsid w:val="00427A9B"/>
    <w:rsid w:val="00427B92"/>
    <w:rsid w:val="00430476"/>
    <w:rsid w:val="0043089D"/>
    <w:rsid w:val="00430C7A"/>
    <w:rsid w:val="00431524"/>
    <w:rsid w:val="00431930"/>
    <w:rsid w:val="00431C4A"/>
    <w:rsid w:val="00431DB3"/>
    <w:rsid w:val="00431F0E"/>
    <w:rsid w:val="00432581"/>
    <w:rsid w:val="00432658"/>
    <w:rsid w:val="00432DE6"/>
    <w:rsid w:val="0043303E"/>
    <w:rsid w:val="00433242"/>
    <w:rsid w:val="00433860"/>
    <w:rsid w:val="00433944"/>
    <w:rsid w:val="00433A96"/>
    <w:rsid w:val="00433AC6"/>
    <w:rsid w:val="004343AF"/>
    <w:rsid w:val="00434D25"/>
    <w:rsid w:val="00434D9A"/>
    <w:rsid w:val="00434FB0"/>
    <w:rsid w:val="004358BB"/>
    <w:rsid w:val="00436154"/>
    <w:rsid w:val="00436630"/>
    <w:rsid w:val="00436648"/>
    <w:rsid w:val="00436FC2"/>
    <w:rsid w:val="0043720A"/>
    <w:rsid w:val="00437250"/>
    <w:rsid w:val="0043765C"/>
    <w:rsid w:val="00437E06"/>
    <w:rsid w:val="00437F2A"/>
    <w:rsid w:val="004406E1"/>
    <w:rsid w:val="00440ED9"/>
    <w:rsid w:val="0044156D"/>
    <w:rsid w:val="00441722"/>
    <w:rsid w:val="00442355"/>
    <w:rsid w:val="00443320"/>
    <w:rsid w:val="00443562"/>
    <w:rsid w:val="004438D8"/>
    <w:rsid w:val="00443D02"/>
    <w:rsid w:val="00443F71"/>
    <w:rsid w:val="00444083"/>
    <w:rsid w:val="004440D9"/>
    <w:rsid w:val="004442F2"/>
    <w:rsid w:val="00444306"/>
    <w:rsid w:val="004445D2"/>
    <w:rsid w:val="00444ABA"/>
    <w:rsid w:val="00444B0B"/>
    <w:rsid w:val="00444DFB"/>
    <w:rsid w:val="00444F68"/>
    <w:rsid w:val="00444FA3"/>
    <w:rsid w:val="00445608"/>
    <w:rsid w:val="00445B23"/>
    <w:rsid w:val="00445C65"/>
    <w:rsid w:val="00445CB8"/>
    <w:rsid w:val="00445F7E"/>
    <w:rsid w:val="0044634C"/>
    <w:rsid w:val="004465B1"/>
    <w:rsid w:val="00446BC5"/>
    <w:rsid w:val="00446D4C"/>
    <w:rsid w:val="0044708C"/>
    <w:rsid w:val="00447A52"/>
    <w:rsid w:val="00447C6B"/>
    <w:rsid w:val="0045012E"/>
    <w:rsid w:val="0045032A"/>
    <w:rsid w:val="0045088A"/>
    <w:rsid w:val="004508C9"/>
    <w:rsid w:val="0045156F"/>
    <w:rsid w:val="004519EF"/>
    <w:rsid w:val="00451F0F"/>
    <w:rsid w:val="00451F37"/>
    <w:rsid w:val="00452287"/>
    <w:rsid w:val="004522F2"/>
    <w:rsid w:val="004529AD"/>
    <w:rsid w:val="00452E07"/>
    <w:rsid w:val="004530EC"/>
    <w:rsid w:val="004535E6"/>
    <w:rsid w:val="0045392F"/>
    <w:rsid w:val="00454109"/>
    <w:rsid w:val="00454ABF"/>
    <w:rsid w:val="004553AD"/>
    <w:rsid w:val="00455C98"/>
    <w:rsid w:val="0045657F"/>
    <w:rsid w:val="004565AD"/>
    <w:rsid w:val="00456D05"/>
    <w:rsid w:val="00456D20"/>
    <w:rsid w:val="00457176"/>
    <w:rsid w:val="00457642"/>
    <w:rsid w:val="0045764B"/>
    <w:rsid w:val="004577DC"/>
    <w:rsid w:val="00457ABC"/>
    <w:rsid w:val="00457E0B"/>
    <w:rsid w:val="00457E74"/>
    <w:rsid w:val="00457E94"/>
    <w:rsid w:val="00460446"/>
    <w:rsid w:val="00460507"/>
    <w:rsid w:val="004605D9"/>
    <w:rsid w:val="004606C4"/>
    <w:rsid w:val="00460BB4"/>
    <w:rsid w:val="00460D2F"/>
    <w:rsid w:val="00460DA0"/>
    <w:rsid w:val="004611CD"/>
    <w:rsid w:val="0046129C"/>
    <w:rsid w:val="004616A6"/>
    <w:rsid w:val="00461734"/>
    <w:rsid w:val="004618B0"/>
    <w:rsid w:val="00461E92"/>
    <w:rsid w:val="00462586"/>
    <w:rsid w:val="00462789"/>
    <w:rsid w:val="00462B6A"/>
    <w:rsid w:val="00464232"/>
    <w:rsid w:val="00464394"/>
    <w:rsid w:val="004645DC"/>
    <w:rsid w:val="004647B6"/>
    <w:rsid w:val="00464E7D"/>
    <w:rsid w:val="00464E85"/>
    <w:rsid w:val="004651AB"/>
    <w:rsid w:val="0046589D"/>
    <w:rsid w:val="00465959"/>
    <w:rsid w:val="00465F4E"/>
    <w:rsid w:val="0046689A"/>
    <w:rsid w:val="00466944"/>
    <w:rsid w:val="00466E1A"/>
    <w:rsid w:val="0046703C"/>
    <w:rsid w:val="00467292"/>
    <w:rsid w:val="004677B9"/>
    <w:rsid w:val="00470144"/>
    <w:rsid w:val="00470458"/>
    <w:rsid w:val="0047048B"/>
    <w:rsid w:val="004708B8"/>
    <w:rsid w:val="0047131A"/>
    <w:rsid w:val="00471B17"/>
    <w:rsid w:val="004720A3"/>
    <w:rsid w:val="004721C9"/>
    <w:rsid w:val="0047222F"/>
    <w:rsid w:val="0047242B"/>
    <w:rsid w:val="00472A27"/>
    <w:rsid w:val="004730E1"/>
    <w:rsid w:val="004734A4"/>
    <w:rsid w:val="00473D04"/>
    <w:rsid w:val="0047471E"/>
    <w:rsid w:val="00474C3F"/>
    <w:rsid w:val="0047523A"/>
    <w:rsid w:val="004756F3"/>
    <w:rsid w:val="004757DB"/>
    <w:rsid w:val="00475CE8"/>
    <w:rsid w:val="004761D6"/>
    <w:rsid w:val="00476930"/>
    <w:rsid w:val="00476981"/>
    <w:rsid w:val="00477365"/>
    <w:rsid w:val="00477474"/>
    <w:rsid w:val="0047766C"/>
    <w:rsid w:val="0047767A"/>
    <w:rsid w:val="0048003B"/>
    <w:rsid w:val="0048048F"/>
    <w:rsid w:val="00480946"/>
    <w:rsid w:val="00480E86"/>
    <w:rsid w:val="00480EF6"/>
    <w:rsid w:val="00481037"/>
    <w:rsid w:val="0048117A"/>
    <w:rsid w:val="004811E9"/>
    <w:rsid w:val="00481470"/>
    <w:rsid w:val="0048219F"/>
    <w:rsid w:val="004821A6"/>
    <w:rsid w:val="004829F6"/>
    <w:rsid w:val="00482D09"/>
    <w:rsid w:val="0048319E"/>
    <w:rsid w:val="00483519"/>
    <w:rsid w:val="00483990"/>
    <w:rsid w:val="00483A05"/>
    <w:rsid w:val="00483B18"/>
    <w:rsid w:val="004841BE"/>
    <w:rsid w:val="00484310"/>
    <w:rsid w:val="0048448C"/>
    <w:rsid w:val="004845ED"/>
    <w:rsid w:val="004848E8"/>
    <w:rsid w:val="00484924"/>
    <w:rsid w:val="004852A0"/>
    <w:rsid w:val="00485978"/>
    <w:rsid w:val="00485AA9"/>
    <w:rsid w:val="004863A1"/>
    <w:rsid w:val="00486642"/>
    <w:rsid w:val="00486A86"/>
    <w:rsid w:val="00486BAC"/>
    <w:rsid w:val="00486BF2"/>
    <w:rsid w:val="00486FBD"/>
    <w:rsid w:val="004873BC"/>
    <w:rsid w:val="004877A3"/>
    <w:rsid w:val="00487A1D"/>
    <w:rsid w:val="00487B01"/>
    <w:rsid w:val="00487C03"/>
    <w:rsid w:val="00487CDF"/>
    <w:rsid w:val="004901A4"/>
    <w:rsid w:val="0049044F"/>
    <w:rsid w:val="004906AD"/>
    <w:rsid w:val="004907C8"/>
    <w:rsid w:val="0049088C"/>
    <w:rsid w:val="0049093C"/>
    <w:rsid w:val="00491217"/>
    <w:rsid w:val="00491474"/>
    <w:rsid w:val="004914B6"/>
    <w:rsid w:val="00491CBD"/>
    <w:rsid w:val="004920C6"/>
    <w:rsid w:val="00492521"/>
    <w:rsid w:val="004926DE"/>
    <w:rsid w:val="00492A83"/>
    <w:rsid w:val="00492A9B"/>
    <w:rsid w:val="00492BA0"/>
    <w:rsid w:val="00492E4B"/>
    <w:rsid w:val="00493572"/>
    <w:rsid w:val="004939A7"/>
    <w:rsid w:val="00493D67"/>
    <w:rsid w:val="00493ED1"/>
    <w:rsid w:val="00494571"/>
    <w:rsid w:val="0049461D"/>
    <w:rsid w:val="00494622"/>
    <w:rsid w:val="00494DCF"/>
    <w:rsid w:val="00495494"/>
    <w:rsid w:val="004956EF"/>
    <w:rsid w:val="00495E87"/>
    <w:rsid w:val="00496005"/>
    <w:rsid w:val="0049634F"/>
    <w:rsid w:val="00496A9D"/>
    <w:rsid w:val="00496B5A"/>
    <w:rsid w:val="00497252"/>
    <w:rsid w:val="00497285"/>
    <w:rsid w:val="00497970"/>
    <w:rsid w:val="004979F0"/>
    <w:rsid w:val="00497E27"/>
    <w:rsid w:val="00497E86"/>
    <w:rsid w:val="004A04F9"/>
    <w:rsid w:val="004A07E2"/>
    <w:rsid w:val="004A0E0F"/>
    <w:rsid w:val="004A0E42"/>
    <w:rsid w:val="004A0FEF"/>
    <w:rsid w:val="004A122C"/>
    <w:rsid w:val="004A191E"/>
    <w:rsid w:val="004A1A51"/>
    <w:rsid w:val="004A1BFA"/>
    <w:rsid w:val="004A2613"/>
    <w:rsid w:val="004A2A7C"/>
    <w:rsid w:val="004A2DD5"/>
    <w:rsid w:val="004A2F56"/>
    <w:rsid w:val="004A3865"/>
    <w:rsid w:val="004A39AD"/>
    <w:rsid w:val="004A3B74"/>
    <w:rsid w:val="004A3D1B"/>
    <w:rsid w:val="004A42EA"/>
    <w:rsid w:val="004A4624"/>
    <w:rsid w:val="004A51AE"/>
    <w:rsid w:val="004A55B2"/>
    <w:rsid w:val="004A5796"/>
    <w:rsid w:val="004A5BFA"/>
    <w:rsid w:val="004A61FF"/>
    <w:rsid w:val="004A620E"/>
    <w:rsid w:val="004A62F9"/>
    <w:rsid w:val="004A6758"/>
    <w:rsid w:val="004A6978"/>
    <w:rsid w:val="004A6AE8"/>
    <w:rsid w:val="004A6F0E"/>
    <w:rsid w:val="004A778A"/>
    <w:rsid w:val="004A77CE"/>
    <w:rsid w:val="004A7BB2"/>
    <w:rsid w:val="004A7D49"/>
    <w:rsid w:val="004A7F22"/>
    <w:rsid w:val="004B023B"/>
    <w:rsid w:val="004B0778"/>
    <w:rsid w:val="004B0B1B"/>
    <w:rsid w:val="004B0B73"/>
    <w:rsid w:val="004B0BF8"/>
    <w:rsid w:val="004B0DB4"/>
    <w:rsid w:val="004B0F5E"/>
    <w:rsid w:val="004B1168"/>
    <w:rsid w:val="004B1CFC"/>
    <w:rsid w:val="004B2048"/>
    <w:rsid w:val="004B2177"/>
    <w:rsid w:val="004B24B7"/>
    <w:rsid w:val="004B298B"/>
    <w:rsid w:val="004B2A30"/>
    <w:rsid w:val="004B3054"/>
    <w:rsid w:val="004B319A"/>
    <w:rsid w:val="004B3453"/>
    <w:rsid w:val="004B3661"/>
    <w:rsid w:val="004B3BFF"/>
    <w:rsid w:val="004B3D5F"/>
    <w:rsid w:val="004B416B"/>
    <w:rsid w:val="004B4AD4"/>
    <w:rsid w:val="004B538F"/>
    <w:rsid w:val="004B539A"/>
    <w:rsid w:val="004B569D"/>
    <w:rsid w:val="004B56D4"/>
    <w:rsid w:val="004B56D8"/>
    <w:rsid w:val="004B57A7"/>
    <w:rsid w:val="004B5D3E"/>
    <w:rsid w:val="004B63B5"/>
    <w:rsid w:val="004B6BE9"/>
    <w:rsid w:val="004B6F1E"/>
    <w:rsid w:val="004B7238"/>
    <w:rsid w:val="004B79A3"/>
    <w:rsid w:val="004C01C6"/>
    <w:rsid w:val="004C091E"/>
    <w:rsid w:val="004C0941"/>
    <w:rsid w:val="004C0AD0"/>
    <w:rsid w:val="004C0B8A"/>
    <w:rsid w:val="004C160A"/>
    <w:rsid w:val="004C1735"/>
    <w:rsid w:val="004C18DD"/>
    <w:rsid w:val="004C19CE"/>
    <w:rsid w:val="004C1F9E"/>
    <w:rsid w:val="004C2200"/>
    <w:rsid w:val="004C2373"/>
    <w:rsid w:val="004C23A5"/>
    <w:rsid w:val="004C29A5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55"/>
    <w:rsid w:val="004C4809"/>
    <w:rsid w:val="004C49C0"/>
    <w:rsid w:val="004C4C38"/>
    <w:rsid w:val="004C55AC"/>
    <w:rsid w:val="004C595C"/>
    <w:rsid w:val="004C614E"/>
    <w:rsid w:val="004C67A5"/>
    <w:rsid w:val="004C78A5"/>
    <w:rsid w:val="004C797C"/>
    <w:rsid w:val="004C7E29"/>
    <w:rsid w:val="004D0337"/>
    <w:rsid w:val="004D0703"/>
    <w:rsid w:val="004D0EB7"/>
    <w:rsid w:val="004D0F75"/>
    <w:rsid w:val="004D14B4"/>
    <w:rsid w:val="004D1938"/>
    <w:rsid w:val="004D19CB"/>
    <w:rsid w:val="004D2330"/>
    <w:rsid w:val="004D2627"/>
    <w:rsid w:val="004D36F4"/>
    <w:rsid w:val="004D3B89"/>
    <w:rsid w:val="004D4EF6"/>
    <w:rsid w:val="004D5136"/>
    <w:rsid w:val="004D53A3"/>
    <w:rsid w:val="004D59CC"/>
    <w:rsid w:val="004D5DD4"/>
    <w:rsid w:val="004D5F8C"/>
    <w:rsid w:val="004D6502"/>
    <w:rsid w:val="004D6A22"/>
    <w:rsid w:val="004D714A"/>
    <w:rsid w:val="004D7A38"/>
    <w:rsid w:val="004E08A2"/>
    <w:rsid w:val="004E0C20"/>
    <w:rsid w:val="004E0FBC"/>
    <w:rsid w:val="004E1104"/>
    <w:rsid w:val="004E124F"/>
    <w:rsid w:val="004E15A1"/>
    <w:rsid w:val="004E170A"/>
    <w:rsid w:val="004E1B73"/>
    <w:rsid w:val="004E1E3D"/>
    <w:rsid w:val="004E2303"/>
    <w:rsid w:val="004E249A"/>
    <w:rsid w:val="004E2703"/>
    <w:rsid w:val="004E28E1"/>
    <w:rsid w:val="004E32E3"/>
    <w:rsid w:val="004E349C"/>
    <w:rsid w:val="004E34C0"/>
    <w:rsid w:val="004E3514"/>
    <w:rsid w:val="004E37F4"/>
    <w:rsid w:val="004E3A59"/>
    <w:rsid w:val="004E3FD5"/>
    <w:rsid w:val="004E4253"/>
    <w:rsid w:val="004E440B"/>
    <w:rsid w:val="004E488A"/>
    <w:rsid w:val="004E4AF3"/>
    <w:rsid w:val="004E4B61"/>
    <w:rsid w:val="004E4FB3"/>
    <w:rsid w:val="004E50D7"/>
    <w:rsid w:val="004E5B85"/>
    <w:rsid w:val="004E5E5E"/>
    <w:rsid w:val="004E5EF3"/>
    <w:rsid w:val="004E67A4"/>
    <w:rsid w:val="004E6939"/>
    <w:rsid w:val="004E6C15"/>
    <w:rsid w:val="004E7430"/>
    <w:rsid w:val="004E74B7"/>
    <w:rsid w:val="004E771A"/>
    <w:rsid w:val="004E7738"/>
    <w:rsid w:val="004E7A79"/>
    <w:rsid w:val="004E7D33"/>
    <w:rsid w:val="004E7EF1"/>
    <w:rsid w:val="004E7F7B"/>
    <w:rsid w:val="004E7F81"/>
    <w:rsid w:val="004F01A0"/>
    <w:rsid w:val="004F05A4"/>
    <w:rsid w:val="004F0CF5"/>
    <w:rsid w:val="004F0EA0"/>
    <w:rsid w:val="004F1181"/>
    <w:rsid w:val="004F1294"/>
    <w:rsid w:val="004F195E"/>
    <w:rsid w:val="004F1BCC"/>
    <w:rsid w:val="004F24C8"/>
    <w:rsid w:val="004F29AD"/>
    <w:rsid w:val="004F2A50"/>
    <w:rsid w:val="004F2E6F"/>
    <w:rsid w:val="004F352A"/>
    <w:rsid w:val="004F3B61"/>
    <w:rsid w:val="004F3B9B"/>
    <w:rsid w:val="004F3DC6"/>
    <w:rsid w:val="004F4151"/>
    <w:rsid w:val="004F4193"/>
    <w:rsid w:val="004F449C"/>
    <w:rsid w:val="004F4EC3"/>
    <w:rsid w:val="004F50A2"/>
    <w:rsid w:val="004F5151"/>
    <w:rsid w:val="004F5321"/>
    <w:rsid w:val="004F556A"/>
    <w:rsid w:val="004F5787"/>
    <w:rsid w:val="004F6034"/>
    <w:rsid w:val="004F612F"/>
    <w:rsid w:val="004F662B"/>
    <w:rsid w:val="004F68D3"/>
    <w:rsid w:val="004F699A"/>
    <w:rsid w:val="004F6B20"/>
    <w:rsid w:val="004F7219"/>
    <w:rsid w:val="004F74FF"/>
    <w:rsid w:val="004F75CC"/>
    <w:rsid w:val="004F7A62"/>
    <w:rsid w:val="004F7C4E"/>
    <w:rsid w:val="00500E9A"/>
    <w:rsid w:val="00500F91"/>
    <w:rsid w:val="0050109A"/>
    <w:rsid w:val="00501270"/>
    <w:rsid w:val="0050155E"/>
    <w:rsid w:val="00501BBB"/>
    <w:rsid w:val="00501CFA"/>
    <w:rsid w:val="00502393"/>
    <w:rsid w:val="00502556"/>
    <w:rsid w:val="005025F0"/>
    <w:rsid w:val="00502610"/>
    <w:rsid w:val="0050278E"/>
    <w:rsid w:val="00502922"/>
    <w:rsid w:val="005030CB"/>
    <w:rsid w:val="005031C4"/>
    <w:rsid w:val="00503247"/>
    <w:rsid w:val="005033C1"/>
    <w:rsid w:val="00503505"/>
    <w:rsid w:val="00504823"/>
    <w:rsid w:val="0050495E"/>
    <w:rsid w:val="0050520B"/>
    <w:rsid w:val="00505222"/>
    <w:rsid w:val="00505846"/>
    <w:rsid w:val="00505F3A"/>
    <w:rsid w:val="005060F2"/>
    <w:rsid w:val="00506488"/>
    <w:rsid w:val="00506B65"/>
    <w:rsid w:val="00506DC0"/>
    <w:rsid w:val="00506DC5"/>
    <w:rsid w:val="005077CF"/>
    <w:rsid w:val="005079B6"/>
    <w:rsid w:val="00507B3A"/>
    <w:rsid w:val="00511265"/>
    <w:rsid w:val="00511437"/>
    <w:rsid w:val="0051203D"/>
    <w:rsid w:val="005129CD"/>
    <w:rsid w:val="00512DCE"/>
    <w:rsid w:val="00513793"/>
    <w:rsid w:val="005137AB"/>
    <w:rsid w:val="00513AAB"/>
    <w:rsid w:val="0051403A"/>
    <w:rsid w:val="0051409E"/>
    <w:rsid w:val="005141BF"/>
    <w:rsid w:val="00514631"/>
    <w:rsid w:val="00515132"/>
    <w:rsid w:val="00515A51"/>
    <w:rsid w:val="00515E3A"/>
    <w:rsid w:val="00515EFE"/>
    <w:rsid w:val="00516EBE"/>
    <w:rsid w:val="005179E5"/>
    <w:rsid w:val="00520061"/>
    <w:rsid w:val="00520237"/>
    <w:rsid w:val="005204CE"/>
    <w:rsid w:val="00520543"/>
    <w:rsid w:val="0052054B"/>
    <w:rsid w:val="005209B6"/>
    <w:rsid w:val="00520DD3"/>
    <w:rsid w:val="005219BB"/>
    <w:rsid w:val="00521F0C"/>
    <w:rsid w:val="00522A70"/>
    <w:rsid w:val="00522F45"/>
    <w:rsid w:val="005230CB"/>
    <w:rsid w:val="00523CFC"/>
    <w:rsid w:val="00523ECB"/>
    <w:rsid w:val="00524181"/>
    <w:rsid w:val="005243F5"/>
    <w:rsid w:val="005246C4"/>
    <w:rsid w:val="005247C8"/>
    <w:rsid w:val="00524B90"/>
    <w:rsid w:val="00524C82"/>
    <w:rsid w:val="00524F67"/>
    <w:rsid w:val="005250C6"/>
    <w:rsid w:val="005252BF"/>
    <w:rsid w:val="005252FD"/>
    <w:rsid w:val="0052538E"/>
    <w:rsid w:val="00525434"/>
    <w:rsid w:val="00525633"/>
    <w:rsid w:val="00526298"/>
    <w:rsid w:val="005265D7"/>
    <w:rsid w:val="00526B11"/>
    <w:rsid w:val="005271EC"/>
    <w:rsid w:val="0052725A"/>
    <w:rsid w:val="0052765A"/>
    <w:rsid w:val="005278CC"/>
    <w:rsid w:val="00527D5D"/>
    <w:rsid w:val="00530316"/>
    <w:rsid w:val="005305E2"/>
    <w:rsid w:val="0053089E"/>
    <w:rsid w:val="00530AF4"/>
    <w:rsid w:val="00530F08"/>
    <w:rsid w:val="00531095"/>
    <w:rsid w:val="005310FC"/>
    <w:rsid w:val="00531D8A"/>
    <w:rsid w:val="00531F0E"/>
    <w:rsid w:val="00531F86"/>
    <w:rsid w:val="00531F96"/>
    <w:rsid w:val="00532169"/>
    <w:rsid w:val="00532B60"/>
    <w:rsid w:val="00532CE9"/>
    <w:rsid w:val="00533561"/>
    <w:rsid w:val="00533958"/>
    <w:rsid w:val="00534008"/>
    <w:rsid w:val="005340BA"/>
    <w:rsid w:val="00534295"/>
    <w:rsid w:val="005345A6"/>
    <w:rsid w:val="005350A7"/>
    <w:rsid w:val="005350E1"/>
    <w:rsid w:val="00535436"/>
    <w:rsid w:val="00535E1A"/>
    <w:rsid w:val="0053731E"/>
    <w:rsid w:val="00537399"/>
    <w:rsid w:val="0053799A"/>
    <w:rsid w:val="00540EC6"/>
    <w:rsid w:val="00541581"/>
    <w:rsid w:val="0054162A"/>
    <w:rsid w:val="00541B69"/>
    <w:rsid w:val="00541BA9"/>
    <w:rsid w:val="00541EA3"/>
    <w:rsid w:val="0054215F"/>
    <w:rsid w:val="005424D1"/>
    <w:rsid w:val="005424EC"/>
    <w:rsid w:val="00542721"/>
    <w:rsid w:val="0054279C"/>
    <w:rsid w:val="00542A58"/>
    <w:rsid w:val="005435C9"/>
    <w:rsid w:val="005437F2"/>
    <w:rsid w:val="0054434D"/>
    <w:rsid w:val="00544EB2"/>
    <w:rsid w:val="00545338"/>
    <w:rsid w:val="005453BC"/>
    <w:rsid w:val="005459B2"/>
    <w:rsid w:val="00545AA1"/>
    <w:rsid w:val="00545D53"/>
    <w:rsid w:val="00546A6C"/>
    <w:rsid w:val="00546CE0"/>
    <w:rsid w:val="00546E28"/>
    <w:rsid w:val="00547421"/>
    <w:rsid w:val="00547B5C"/>
    <w:rsid w:val="00547F6C"/>
    <w:rsid w:val="00550028"/>
    <w:rsid w:val="0055017F"/>
    <w:rsid w:val="00550267"/>
    <w:rsid w:val="0055070E"/>
    <w:rsid w:val="00550767"/>
    <w:rsid w:val="005507B4"/>
    <w:rsid w:val="0055080A"/>
    <w:rsid w:val="00550C9A"/>
    <w:rsid w:val="00550F9A"/>
    <w:rsid w:val="00551170"/>
    <w:rsid w:val="0055136F"/>
    <w:rsid w:val="005519DA"/>
    <w:rsid w:val="00551C93"/>
    <w:rsid w:val="00551CF3"/>
    <w:rsid w:val="005524B4"/>
    <w:rsid w:val="00552AAE"/>
    <w:rsid w:val="00552B18"/>
    <w:rsid w:val="00552CA5"/>
    <w:rsid w:val="00552D9A"/>
    <w:rsid w:val="00552F6E"/>
    <w:rsid w:val="0055381B"/>
    <w:rsid w:val="00553C3F"/>
    <w:rsid w:val="005546CE"/>
    <w:rsid w:val="00554723"/>
    <w:rsid w:val="00554768"/>
    <w:rsid w:val="00554E6B"/>
    <w:rsid w:val="00555767"/>
    <w:rsid w:val="005557E2"/>
    <w:rsid w:val="00555E25"/>
    <w:rsid w:val="005567C2"/>
    <w:rsid w:val="005569A1"/>
    <w:rsid w:val="00556BC7"/>
    <w:rsid w:val="00556C9D"/>
    <w:rsid w:val="00556E0F"/>
    <w:rsid w:val="0055720C"/>
    <w:rsid w:val="00557301"/>
    <w:rsid w:val="00557E1F"/>
    <w:rsid w:val="00560031"/>
    <w:rsid w:val="005600F8"/>
    <w:rsid w:val="005604A1"/>
    <w:rsid w:val="005609DA"/>
    <w:rsid w:val="00560D2A"/>
    <w:rsid w:val="00561274"/>
    <w:rsid w:val="00562738"/>
    <w:rsid w:val="00562BB1"/>
    <w:rsid w:val="00563D0C"/>
    <w:rsid w:val="00563E0C"/>
    <w:rsid w:val="00564136"/>
    <w:rsid w:val="0056464F"/>
    <w:rsid w:val="00564716"/>
    <w:rsid w:val="00564829"/>
    <w:rsid w:val="00565804"/>
    <w:rsid w:val="005659CF"/>
    <w:rsid w:val="00565A25"/>
    <w:rsid w:val="005662A7"/>
    <w:rsid w:val="00566EE2"/>
    <w:rsid w:val="005672E1"/>
    <w:rsid w:val="00567940"/>
    <w:rsid w:val="00570161"/>
    <w:rsid w:val="005701EA"/>
    <w:rsid w:val="0057049B"/>
    <w:rsid w:val="00570768"/>
    <w:rsid w:val="005707EB"/>
    <w:rsid w:val="00570D7A"/>
    <w:rsid w:val="00570E92"/>
    <w:rsid w:val="0057100A"/>
    <w:rsid w:val="00571536"/>
    <w:rsid w:val="00571541"/>
    <w:rsid w:val="00571579"/>
    <w:rsid w:val="0057160D"/>
    <w:rsid w:val="0057192B"/>
    <w:rsid w:val="00571F2B"/>
    <w:rsid w:val="00572062"/>
    <w:rsid w:val="005721E5"/>
    <w:rsid w:val="005723A2"/>
    <w:rsid w:val="00573042"/>
    <w:rsid w:val="00573408"/>
    <w:rsid w:val="005737F0"/>
    <w:rsid w:val="00573AC1"/>
    <w:rsid w:val="00573E93"/>
    <w:rsid w:val="00573FDC"/>
    <w:rsid w:val="005742BC"/>
    <w:rsid w:val="005742C8"/>
    <w:rsid w:val="00574971"/>
    <w:rsid w:val="00574E83"/>
    <w:rsid w:val="0057513C"/>
    <w:rsid w:val="0057546B"/>
    <w:rsid w:val="005760A8"/>
    <w:rsid w:val="005761F6"/>
    <w:rsid w:val="005764BA"/>
    <w:rsid w:val="005766C8"/>
    <w:rsid w:val="00576B9D"/>
    <w:rsid w:val="00576DFD"/>
    <w:rsid w:val="00576E77"/>
    <w:rsid w:val="00576F74"/>
    <w:rsid w:val="0057760C"/>
    <w:rsid w:val="00577700"/>
    <w:rsid w:val="00577C21"/>
    <w:rsid w:val="00577E37"/>
    <w:rsid w:val="00577E3D"/>
    <w:rsid w:val="00580021"/>
    <w:rsid w:val="005809B6"/>
    <w:rsid w:val="00580A28"/>
    <w:rsid w:val="00580D24"/>
    <w:rsid w:val="00580DF2"/>
    <w:rsid w:val="005811F7"/>
    <w:rsid w:val="005812CE"/>
    <w:rsid w:val="0058147A"/>
    <w:rsid w:val="005817C9"/>
    <w:rsid w:val="00581970"/>
    <w:rsid w:val="00581A26"/>
    <w:rsid w:val="00581BA9"/>
    <w:rsid w:val="00581ED3"/>
    <w:rsid w:val="00581F34"/>
    <w:rsid w:val="00581F53"/>
    <w:rsid w:val="00582121"/>
    <w:rsid w:val="0058297B"/>
    <w:rsid w:val="00582B18"/>
    <w:rsid w:val="00582B7F"/>
    <w:rsid w:val="00582BEF"/>
    <w:rsid w:val="00582EBB"/>
    <w:rsid w:val="005834D6"/>
    <w:rsid w:val="005835D8"/>
    <w:rsid w:val="00583983"/>
    <w:rsid w:val="00584630"/>
    <w:rsid w:val="005848C2"/>
    <w:rsid w:val="00585196"/>
    <w:rsid w:val="00585635"/>
    <w:rsid w:val="0058568C"/>
    <w:rsid w:val="00586563"/>
    <w:rsid w:val="00586B12"/>
    <w:rsid w:val="00587107"/>
    <w:rsid w:val="00587705"/>
    <w:rsid w:val="005877F8"/>
    <w:rsid w:val="00590B19"/>
    <w:rsid w:val="00590C21"/>
    <w:rsid w:val="00590F58"/>
    <w:rsid w:val="00590F5B"/>
    <w:rsid w:val="005910EC"/>
    <w:rsid w:val="005911FB"/>
    <w:rsid w:val="00591232"/>
    <w:rsid w:val="005919E7"/>
    <w:rsid w:val="00591A0E"/>
    <w:rsid w:val="00591C3A"/>
    <w:rsid w:val="00591E6A"/>
    <w:rsid w:val="00592062"/>
    <w:rsid w:val="0059215C"/>
    <w:rsid w:val="00592314"/>
    <w:rsid w:val="005928B7"/>
    <w:rsid w:val="0059296E"/>
    <w:rsid w:val="00592B8C"/>
    <w:rsid w:val="00592D8F"/>
    <w:rsid w:val="0059313C"/>
    <w:rsid w:val="005936B0"/>
    <w:rsid w:val="00593A0E"/>
    <w:rsid w:val="00593D14"/>
    <w:rsid w:val="00593FC1"/>
    <w:rsid w:val="00594506"/>
    <w:rsid w:val="0059475C"/>
    <w:rsid w:val="005948D1"/>
    <w:rsid w:val="00594991"/>
    <w:rsid w:val="005957A3"/>
    <w:rsid w:val="0059592C"/>
    <w:rsid w:val="00595A8C"/>
    <w:rsid w:val="00595EB0"/>
    <w:rsid w:val="00595F3B"/>
    <w:rsid w:val="0059624A"/>
    <w:rsid w:val="005969E5"/>
    <w:rsid w:val="00596CB3"/>
    <w:rsid w:val="00597376"/>
    <w:rsid w:val="00597B39"/>
    <w:rsid w:val="00597DB5"/>
    <w:rsid w:val="00597E2D"/>
    <w:rsid w:val="00597ECB"/>
    <w:rsid w:val="005A0302"/>
    <w:rsid w:val="005A0B90"/>
    <w:rsid w:val="005A1117"/>
    <w:rsid w:val="005A1429"/>
    <w:rsid w:val="005A1D6B"/>
    <w:rsid w:val="005A1EDB"/>
    <w:rsid w:val="005A2022"/>
    <w:rsid w:val="005A259F"/>
    <w:rsid w:val="005A345E"/>
    <w:rsid w:val="005A3832"/>
    <w:rsid w:val="005A3AB4"/>
    <w:rsid w:val="005A4AC8"/>
    <w:rsid w:val="005A571C"/>
    <w:rsid w:val="005A5743"/>
    <w:rsid w:val="005A5BFC"/>
    <w:rsid w:val="005A633C"/>
    <w:rsid w:val="005A63BD"/>
    <w:rsid w:val="005A6E21"/>
    <w:rsid w:val="005A7700"/>
    <w:rsid w:val="005A795E"/>
    <w:rsid w:val="005B0549"/>
    <w:rsid w:val="005B0809"/>
    <w:rsid w:val="005B0943"/>
    <w:rsid w:val="005B0AA2"/>
    <w:rsid w:val="005B0D7C"/>
    <w:rsid w:val="005B0E43"/>
    <w:rsid w:val="005B100E"/>
    <w:rsid w:val="005B15A9"/>
    <w:rsid w:val="005B15F9"/>
    <w:rsid w:val="005B177A"/>
    <w:rsid w:val="005B187D"/>
    <w:rsid w:val="005B1A38"/>
    <w:rsid w:val="005B1A70"/>
    <w:rsid w:val="005B1E0E"/>
    <w:rsid w:val="005B1EF8"/>
    <w:rsid w:val="005B23AF"/>
    <w:rsid w:val="005B2737"/>
    <w:rsid w:val="005B3167"/>
    <w:rsid w:val="005B335A"/>
    <w:rsid w:val="005B3412"/>
    <w:rsid w:val="005B4016"/>
    <w:rsid w:val="005B4B83"/>
    <w:rsid w:val="005B4F07"/>
    <w:rsid w:val="005B632E"/>
    <w:rsid w:val="005B669D"/>
    <w:rsid w:val="005B68B4"/>
    <w:rsid w:val="005B7543"/>
    <w:rsid w:val="005B7C51"/>
    <w:rsid w:val="005C0440"/>
    <w:rsid w:val="005C0605"/>
    <w:rsid w:val="005C0C70"/>
    <w:rsid w:val="005C0E57"/>
    <w:rsid w:val="005C0EBB"/>
    <w:rsid w:val="005C0F91"/>
    <w:rsid w:val="005C108F"/>
    <w:rsid w:val="005C1565"/>
    <w:rsid w:val="005C1D65"/>
    <w:rsid w:val="005C1E46"/>
    <w:rsid w:val="005C25A8"/>
    <w:rsid w:val="005C273B"/>
    <w:rsid w:val="005C2F82"/>
    <w:rsid w:val="005C30C6"/>
    <w:rsid w:val="005C3303"/>
    <w:rsid w:val="005C3AF1"/>
    <w:rsid w:val="005C3E90"/>
    <w:rsid w:val="005C3F17"/>
    <w:rsid w:val="005C3F9D"/>
    <w:rsid w:val="005C3FB2"/>
    <w:rsid w:val="005C4894"/>
    <w:rsid w:val="005C489D"/>
    <w:rsid w:val="005C490C"/>
    <w:rsid w:val="005C4D6F"/>
    <w:rsid w:val="005C54CE"/>
    <w:rsid w:val="005C5775"/>
    <w:rsid w:val="005C5B24"/>
    <w:rsid w:val="005C5C6A"/>
    <w:rsid w:val="005C60A3"/>
    <w:rsid w:val="005C618A"/>
    <w:rsid w:val="005C62E5"/>
    <w:rsid w:val="005C6395"/>
    <w:rsid w:val="005C6621"/>
    <w:rsid w:val="005C6AD0"/>
    <w:rsid w:val="005C6C36"/>
    <w:rsid w:val="005C788D"/>
    <w:rsid w:val="005C797B"/>
    <w:rsid w:val="005C7CC3"/>
    <w:rsid w:val="005C7EAB"/>
    <w:rsid w:val="005C7EE0"/>
    <w:rsid w:val="005D023B"/>
    <w:rsid w:val="005D02BA"/>
    <w:rsid w:val="005D0409"/>
    <w:rsid w:val="005D10DA"/>
    <w:rsid w:val="005D149A"/>
    <w:rsid w:val="005D1D8C"/>
    <w:rsid w:val="005D255E"/>
    <w:rsid w:val="005D261B"/>
    <w:rsid w:val="005D317D"/>
    <w:rsid w:val="005D390E"/>
    <w:rsid w:val="005D4067"/>
    <w:rsid w:val="005D43EE"/>
    <w:rsid w:val="005D4612"/>
    <w:rsid w:val="005D490F"/>
    <w:rsid w:val="005D4A29"/>
    <w:rsid w:val="005D51AD"/>
    <w:rsid w:val="005D56EB"/>
    <w:rsid w:val="005D5A1E"/>
    <w:rsid w:val="005D5B25"/>
    <w:rsid w:val="005D5F7F"/>
    <w:rsid w:val="005D623F"/>
    <w:rsid w:val="005D659E"/>
    <w:rsid w:val="005D6936"/>
    <w:rsid w:val="005D71F1"/>
    <w:rsid w:val="005D7676"/>
    <w:rsid w:val="005D7938"/>
    <w:rsid w:val="005D7CCF"/>
    <w:rsid w:val="005E0239"/>
    <w:rsid w:val="005E0C58"/>
    <w:rsid w:val="005E10B3"/>
    <w:rsid w:val="005E1274"/>
    <w:rsid w:val="005E1862"/>
    <w:rsid w:val="005E1883"/>
    <w:rsid w:val="005E1D0D"/>
    <w:rsid w:val="005E222D"/>
    <w:rsid w:val="005E2827"/>
    <w:rsid w:val="005E2BA9"/>
    <w:rsid w:val="005E2CD5"/>
    <w:rsid w:val="005E3672"/>
    <w:rsid w:val="005E388D"/>
    <w:rsid w:val="005E3BB4"/>
    <w:rsid w:val="005E4210"/>
    <w:rsid w:val="005E4563"/>
    <w:rsid w:val="005E4E3E"/>
    <w:rsid w:val="005E4EBD"/>
    <w:rsid w:val="005E5842"/>
    <w:rsid w:val="005E7D84"/>
    <w:rsid w:val="005E7E6A"/>
    <w:rsid w:val="005F05C7"/>
    <w:rsid w:val="005F0D50"/>
    <w:rsid w:val="005F1145"/>
    <w:rsid w:val="005F1A72"/>
    <w:rsid w:val="005F1BC5"/>
    <w:rsid w:val="005F1CDF"/>
    <w:rsid w:val="005F22F4"/>
    <w:rsid w:val="005F2967"/>
    <w:rsid w:val="005F2B5A"/>
    <w:rsid w:val="005F32F1"/>
    <w:rsid w:val="005F3718"/>
    <w:rsid w:val="005F3E67"/>
    <w:rsid w:val="005F3F68"/>
    <w:rsid w:val="005F46C1"/>
    <w:rsid w:val="005F5276"/>
    <w:rsid w:val="005F569F"/>
    <w:rsid w:val="005F5B6B"/>
    <w:rsid w:val="005F6084"/>
    <w:rsid w:val="005F6345"/>
    <w:rsid w:val="005F6CA5"/>
    <w:rsid w:val="005F6D40"/>
    <w:rsid w:val="005F6DB4"/>
    <w:rsid w:val="005F6F68"/>
    <w:rsid w:val="005F70DC"/>
    <w:rsid w:val="005F76F1"/>
    <w:rsid w:val="005F7860"/>
    <w:rsid w:val="005F78FB"/>
    <w:rsid w:val="005F7C20"/>
    <w:rsid w:val="00600063"/>
    <w:rsid w:val="006002C4"/>
    <w:rsid w:val="006006B5"/>
    <w:rsid w:val="00600BA9"/>
    <w:rsid w:val="00600DD4"/>
    <w:rsid w:val="00600EA1"/>
    <w:rsid w:val="00600ED1"/>
    <w:rsid w:val="0060114A"/>
    <w:rsid w:val="0060114C"/>
    <w:rsid w:val="0060147C"/>
    <w:rsid w:val="006019A3"/>
    <w:rsid w:val="006019F1"/>
    <w:rsid w:val="0060294A"/>
    <w:rsid w:val="00602C34"/>
    <w:rsid w:val="00602E8C"/>
    <w:rsid w:val="006036B3"/>
    <w:rsid w:val="00603833"/>
    <w:rsid w:val="00603D72"/>
    <w:rsid w:val="0060449F"/>
    <w:rsid w:val="0060470A"/>
    <w:rsid w:val="00604841"/>
    <w:rsid w:val="00604BE9"/>
    <w:rsid w:val="00604C5A"/>
    <w:rsid w:val="00605806"/>
    <w:rsid w:val="006062F8"/>
    <w:rsid w:val="00606A13"/>
    <w:rsid w:val="00606D85"/>
    <w:rsid w:val="00606FAD"/>
    <w:rsid w:val="00607480"/>
    <w:rsid w:val="00607489"/>
    <w:rsid w:val="006074E5"/>
    <w:rsid w:val="006076EF"/>
    <w:rsid w:val="00607B16"/>
    <w:rsid w:val="00607DF2"/>
    <w:rsid w:val="00607F86"/>
    <w:rsid w:val="006107E2"/>
    <w:rsid w:val="0061112C"/>
    <w:rsid w:val="00611815"/>
    <w:rsid w:val="00611ABE"/>
    <w:rsid w:val="00611AD9"/>
    <w:rsid w:val="00611D36"/>
    <w:rsid w:val="006121D9"/>
    <w:rsid w:val="006123BE"/>
    <w:rsid w:val="00612634"/>
    <w:rsid w:val="00612B79"/>
    <w:rsid w:val="00612CF9"/>
    <w:rsid w:val="00613083"/>
    <w:rsid w:val="00613859"/>
    <w:rsid w:val="00613BCA"/>
    <w:rsid w:val="00613E26"/>
    <w:rsid w:val="00614681"/>
    <w:rsid w:val="006146BC"/>
    <w:rsid w:val="00614B68"/>
    <w:rsid w:val="00614F19"/>
    <w:rsid w:val="006151B6"/>
    <w:rsid w:val="00615275"/>
    <w:rsid w:val="00615409"/>
    <w:rsid w:val="0061542E"/>
    <w:rsid w:val="00615F46"/>
    <w:rsid w:val="006162A8"/>
    <w:rsid w:val="006162F5"/>
    <w:rsid w:val="006163CF"/>
    <w:rsid w:val="00616D1A"/>
    <w:rsid w:val="0061736B"/>
    <w:rsid w:val="00617AB6"/>
    <w:rsid w:val="00617D62"/>
    <w:rsid w:val="00620262"/>
    <w:rsid w:val="00620584"/>
    <w:rsid w:val="006215E5"/>
    <w:rsid w:val="006215E8"/>
    <w:rsid w:val="00621A05"/>
    <w:rsid w:val="00622411"/>
    <w:rsid w:val="0062248C"/>
    <w:rsid w:val="00622500"/>
    <w:rsid w:val="0062292B"/>
    <w:rsid w:val="00622AB2"/>
    <w:rsid w:val="0062322F"/>
    <w:rsid w:val="006232F8"/>
    <w:rsid w:val="00623931"/>
    <w:rsid w:val="00623DEB"/>
    <w:rsid w:val="00623F44"/>
    <w:rsid w:val="006243C6"/>
    <w:rsid w:val="0062478C"/>
    <w:rsid w:val="006248FB"/>
    <w:rsid w:val="00624910"/>
    <w:rsid w:val="00624AC4"/>
    <w:rsid w:val="00625546"/>
    <w:rsid w:val="00625661"/>
    <w:rsid w:val="006256AF"/>
    <w:rsid w:val="006258C5"/>
    <w:rsid w:val="00625AD3"/>
    <w:rsid w:val="00625D92"/>
    <w:rsid w:val="00626C17"/>
    <w:rsid w:val="006301B7"/>
    <w:rsid w:val="006304A8"/>
    <w:rsid w:val="006307E8"/>
    <w:rsid w:val="0063097F"/>
    <w:rsid w:val="00630AC3"/>
    <w:rsid w:val="00630FAB"/>
    <w:rsid w:val="00631503"/>
    <w:rsid w:val="006316A0"/>
    <w:rsid w:val="006316BE"/>
    <w:rsid w:val="006317B7"/>
    <w:rsid w:val="00631D61"/>
    <w:rsid w:val="00631DAB"/>
    <w:rsid w:val="00631FD2"/>
    <w:rsid w:val="006322C2"/>
    <w:rsid w:val="006323FF"/>
    <w:rsid w:val="006339FF"/>
    <w:rsid w:val="00633A76"/>
    <w:rsid w:val="00633F37"/>
    <w:rsid w:val="00633FB2"/>
    <w:rsid w:val="006343A2"/>
    <w:rsid w:val="006344AF"/>
    <w:rsid w:val="00634862"/>
    <w:rsid w:val="00634A89"/>
    <w:rsid w:val="00635244"/>
    <w:rsid w:val="0063543C"/>
    <w:rsid w:val="0063547F"/>
    <w:rsid w:val="006358B2"/>
    <w:rsid w:val="006359BD"/>
    <w:rsid w:val="00636955"/>
    <w:rsid w:val="00636C2C"/>
    <w:rsid w:val="00636D76"/>
    <w:rsid w:val="00636E31"/>
    <w:rsid w:val="0063743F"/>
    <w:rsid w:val="006376FD"/>
    <w:rsid w:val="006378CB"/>
    <w:rsid w:val="00637BAB"/>
    <w:rsid w:val="00641354"/>
    <w:rsid w:val="006414AA"/>
    <w:rsid w:val="00641BBF"/>
    <w:rsid w:val="0064207D"/>
    <w:rsid w:val="006425E2"/>
    <w:rsid w:val="00643211"/>
    <w:rsid w:val="006435E3"/>
    <w:rsid w:val="00643778"/>
    <w:rsid w:val="00643C4E"/>
    <w:rsid w:val="006441BC"/>
    <w:rsid w:val="00644223"/>
    <w:rsid w:val="006444D9"/>
    <w:rsid w:val="00645388"/>
    <w:rsid w:val="00645605"/>
    <w:rsid w:val="0064563F"/>
    <w:rsid w:val="00646105"/>
    <w:rsid w:val="0064634E"/>
    <w:rsid w:val="00646491"/>
    <w:rsid w:val="006465FD"/>
    <w:rsid w:val="00646668"/>
    <w:rsid w:val="00646858"/>
    <w:rsid w:val="00646DFE"/>
    <w:rsid w:val="006472AE"/>
    <w:rsid w:val="006473AB"/>
    <w:rsid w:val="00647F7B"/>
    <w:rsid w:val="006509A7"/>
    <w:rsid w:val="00650C39"/>
    <w:rsid w:val="00650FFE"/>
    <w:rsid w:val="00651356"/>
    <w:rsid w:val="00652087"/>
    <w:rsid w:val="006526E3"/>
    <w:rsid w:val="006529B2"/>
    <w:rsid w:val="00653B03"/>
    <w:rsid w:val="00653B73"/>
    <w:rsid w:val="00653D55"/>
    <w:rsid w:val="00653FEC"/>
    <w:rsid w:val="006541C3"/>
    <w:rsid w:val="00654736"/>
    <w:rsid w:val="006548A7"/>
    <w:rsid w:val="00655393"/>
    <w:rsid w:val="006556C0"/>
    <w:rsid w:val="0065579A"/>
    <w:rsid w:val="00655813"/>
    <w:rsid w:val="00655F7B"/>
    <w:rsid w:val="00655F8D"/>
    <w:rsid w:val="00656A55"/>
    <w:rsid w:val="00657180"/>
    <w:rsid w:val="00657665"/>
    <w:rsid w:val="00657741"/>
    <w:rsid w:val="00657BE5"/>
    <w:rsid w:val="0066001E"/>
    <w:rsid w:val="006600B5"/>
    <w:rsid w:val="0066083B"/>
    <w:rsid w:val="00660F41"/>
    <w:rsid w:val="0066111B"/>
    <w:rsid w:val="00661396"/>
    <w:rsid w:val="006613BA"/>
    <w:rsid w:val="00661537"/>
    <w:rsid w:val="006617A7"/>
    <w:rsid w:val="00661B89"/>
    <w:rsid w:val="00661E56"/>
    <w:rsid w:val="00661F31"/>
    <w:rsid w:val="00662388"/>
    <w:rsid w:val="00662411"/>
    <w:rsid w:val="006624B2"/>
    <w:rsid w:val="0066297E"/>
    <w:rsid w:val="00662B29"/>
    <w:rsid w:val="00662E1C"/>
    <w:rsid w:val="00662E37"/>
    <w:rsid w:val="00662F79"/>
    <w:rsid w:val="0066314B"/>
    <w:rsid w:val="006632BC"/>
    <w:rsid w:val="00663459"/>
    <w:rsid w:val="00663738"/>
    <w:rsid w:val="00663E3E"/>
    <w:rsid w:val="00664057"/>
    <w:rsid w:val="00664635"/>
    <w:rsid w:val="00664734"/>
    <w:rsid w:val="006650A1"/>
    <w:rsid w:val="006652F7"/>
    <w:rsid w:val="006657C0"/>
    <w:rsid w:val="00665BDD"/>
    <w:rsid w:val="00666177"/>
    <w:rsid w:val="006661AE"/>
    <w:rsid w:val="0066674C"/>
    <w:rsid w:val="006668C5"/>
    <w:rsid w:val="0066691B"/>
    <w:rsid w:val="00666978"/>
    <w:rsid w:val="00666C8B"/>
    <w:rsid w:val="00666D47"/>
    <w:rsid w:val="00667319"/>
    <w:rsid w:val="006675B7"/>
    <w:rsid w:val="006675EF"/>
    <w:rsid w:val="00667C3B"/>
    <w:rsid w:val="00670F12"/>
    <w:rsid w:val="006718DF"/>
    <w:rsid w:val="00672385"/>
    <w:rsid w:val="00672460"/>
    <w:rsid w:val="006724EA"/>
    <w:rsid w:val="0067314D"/>
    <w:rsid w:val="00673319"/>
    <w:rsid w:val="006733A2"/>
    <w:rsid w:val="00673986"/>
    <w:rsid w:val="00673E42"/>
    <w:rsid w:val="00674328"/>
    <w:rsid w:val="00674408"/>
    <w:rsid w:val="00674674"/>
    <w:rsid w:val="00674968"/>
    <w:rsid w:val="00674A02"/>
    <w:rsid w:val="00674CD8"/>
    <w:rsid w:val="00674E26"/>
    <w:rsid w:val="00674F25"/>
    <w:rsid w:val="0067518D"/>
    <w:rsid w:val="0067548B"/>
    <w:rsid w:val="00675BAE"/>
    <w:rsid w:val="0067603C"/>
    <w:rsid w:val="00676366"/>
    <w:rsid w:val="00676494"/>
    <w:rsid w:val="006766BB"/>
    <w:rsid w:val="00676EA9"/>
    <w:rsid w:val="00677800"/>
    <w:rsid w:val="006779E0"/>
    <w:rsid w:val="006801CB"/>
    <w:rsid w:val="006803BD"/>
    <w:rsid w:val="0068069A"/>
    <w:rsid w:val="006808C5"/>
    <w:rsid w:val="00680E9C"/>
    <w:rsid w:val="0068104A"/>
    <w:rsid w:val="00681751"/>
    <w:rsid w:val="006819A6"/>
    <w:rsid w:val="00681FC3"/>
    <w:rsid w:val="0068219B"/>
    <w:rsid w:val="00682852"/>
    <w:rsid w:val="00682951"/>
    <w:rsid w:val="00682970"/>
    <w:rsid w:val="0068306E"/>
    <w:rsid w:val="00683389"/>
    <w:rsid w:val="0068384E"/>
    <w:rsid w:val="006838FA"/>
    <w:rsid w:val="00683922"/>
    <w:rsid w:val="00683F07"/>
    <w:rsid w:val="0068447A"/>
    <w:rsid w:val="00684BF8"/>
    <w:rsid w:val="00685743"/>
    <w:rsid w:val="00685989"/>
    <w:rsid w:val="00686E34"/>
    <w:rsid w:val="0068749F"/>
    <w:rsid w:val="006903A2"/>
    <w:rsid w:val="006903CF"/>
    <w:rsid w:val="00690A2D"/>
    <w:rsid w:val="006911B7"/>
    <w:rsid w:val="0069156F"/>
    <w:rsid w:val="00691C14"/>
    <w:rsid w:val="00691E18"/>
    <w:rsid w:val="00691EC9"/>
    <w:rsid w:val="00691F82"/>
    <w:rsid w:val="00691FBE"/>
    <w:rsid w:val="00692AD1"/>
    <w:rsid w:val="00693789"/>
    <w:rsid w:val="006937A3"/>
    <w:rsid w:val="00693A01"/>
    <w:rsid w:val="00694499"/>
    <w:rsid w:val="00694CFE"/>
    <w:rsid w:val="00695797"/>
    <w:rsid w:val="006959E0"/>
    <w:rsid w:val="006959F1"/>
    <w:rsid w:val="00695AF8"/>
    <w:rsid w:val="00695E10"/>
    <w:rsid w:val="00695F39"/>
    <w:rsid w:val="00696038"/>
    <w:rsid w:val="00696164"/>
    <w:rsid w:val="00696559"/>
    <w:rsid w:val="00696734"/>
    <w:rsid w:val="00696A1E"/>
    <w:rsid w:val="00696B98"/>
    <w:rsid w:val="00696C3F"/>
    <w:rsid w:val="0069701D"/>
    <w:rsid w:val="0069712F"/>
    <w:rsid w:val="00697199"/>
    <w:rsid w:val="006977A5"/>
    <w:rsid w:val="0069791D"/>
    <w:rsid w:val="00697F18"/>
    <w:rsid w:val="006A020D"/>
    <w:rsid w:val="006A07F9"/>
    <w:rsid w:val="006A0AA9"/>
    <w:rsid w:val="006A0FE9"/>
    <w:rsid w:val="006A102D"/>
    <w:rsid w:val="006A14AC"/>
    <w:rsid w:val="006A1588"/>
    <w:rsid w:val="006A1F4B"/>
    <w:rsid w:val="006A2E80"/>
    <w:rsid w:val="006A308D"/>
    <w:rsid w:val="006A324B"/>
    <w:rsid w:val="006A32B5"/>
    <w:rsid w:val="006A354C"/>
    <w:rsid w:val="006A4124"/>
    <w:rsid w:val="006A498D"/>
    <w:rsid w:val="006A49CB"/>
    <w:rsid w:val="006A50A2"/>
    <w:rsid w:val="006A58E8"/>
    <w:rsid w:val="006A63C6"/>
    <w:rsid w:val="006A6557"/>
    <w:rsid w:val="006A66DF"/>
    <w:rsid w:val="006A6B01"/>
    <w:rsid w:val="006A72FF"/>
    <w:rsid w:val="006A7547"/>
    <w:rsid w:val="006A765A"/>
    <w:rsid w:val="006A7756"/>
    <w:rsid w:val="006A7A0B"/>
    <w:rsid w:val="006A7A9B"/>
    <w:rsid w:val="006B048A"/>
    <w:rsid w:val="006B0538"/>
    <w:rsid w:val="006B097A"/>
    <w:rsid w:val="006B0C0E"/>
    <w:rsid w:val="006B1158"/>
    <w:rsid w:val="006B1BE7"/>
    <w:rsid w:val="006B1D51"/>
    <w:rsid w:val="006B1E0B"/>
    <w:rsid w:val="006B23ED"/>
    <w:rsid w:val="006B2674"/>
    <w:rsid w:val="006B2716"/>
    <w:rsid w:val="006B2B25"/>
    <w:rsid w:val="006B3172"/>
    <w:rsid w:val="006B378E"/>
    <w:rsid w:val="006B4426"/>
    <w:rsid w:val="006B488A"/>
    <w:rsid w:val="006B4B06"/>
    <w:rsid w:val="006B53D4"/>
    <w:rsid w:val="006B6520"/>
    <w:rsid w:val="006B65DF"/>
    <w:rsid w:val="006B6C85"/>
    <w:rsid w:val="006B6C97"/>
    <w:rsid w:val="006B703F"/>
    <w:rsid w:val="006B7736"/>
    <w:rsid w:val="006B773B"/>
    <w:rsid w:val="006B77FC"/>
    <w:rsid w:val="006B78B0"/>
    <w:rsid w:val="006B7ABA"/>
    <w:rsid w:val="006B7B1F"/>
    <w:rsid w:val="006C02F7"/>
    <w:rsid w:val="006C0443"/>
    <w:rsid w:val="006C08AC"/>
    <w:rsid w:val="006C08BA"/>
    <w:rsid w:val="006C0A20"/>
    <w:rsid w:val="006C0A4A"/>
    <w:rsid w:val="006C0CA5"/>
    <w:rsid w:val="006C0D31"/>
    <w:rsid w:val="006C11DE"/>
    <w:rsid w:val="006C12AB"/>
    <w:rsid w:val="006C135D"/>
    <w:rsid w:val="006C15BE"/>
    <w:rsid w:val="006C1620"/>
    <w:rsid w:val="006C188D"/>
    <w:rsid w:val="006C1A95"/>
    <w:rsid w:val="006C26F3"/>
    <w:rsid w:val="006C2827"/>
    <w:rsid w:val="006C2CD5"/>
    <w:rsid w:val="006C3060"/>
    <w:rsid w:val="006C32CD"/>
    <w:rsid w:val="006C3721"/>
    <w:rsid w:val="006C39E7"/>
    <w:rsid w:val="006C3AE9"/>
    <w:rsid w:val="006C3DD8"/>
    <w:rsid w:val="006C44B2"/>
    <w:rsid w:val="006C45D4"/>
    <w:rsid w:val="006C4697"/>
    <w:rsid w:val="006C481A"/>
    <w:rsid w:val="006C4899"/>
    <w:rsid w:val="006C4C83"/>
    <w:rsid w:val="006C52E6"/>
    <w:rsid w:val="006C5C75"/>
    <w:rsid w:val="006C5F85"/>
    <w:rsid w:val="006C623C"/>
    <w:rsid w:val="006C6521"/>
    <w:rsid w:val="006C6985"/>
    <w:rsid w:val="006C6C24"/>
    <w:rsid w:val="006C74A0"/>
    <w:rsid w:val="006C7799"/>
    <w:rsid w:val="006C7925"/>
    <w:rsid w:val="006C7AF6"/>
    <w:rsid w:val="006D004C"/>
    <w:rsid w:val="006D018E"/>
    <w:rsid w:val="006D05BA"/>
    <w:rsid w:val="006D0E1B"/>
    <w:rsid w:val="006D0EA9"/>
    <w:rsid w:val="006D1055"/>
    <w:rsid w:val="006D1CC5"/>
    <w:rsid w:val="006D1E39"/>
    <w:rsid w:val="006D1F57"/>
    <w:rsid w:val="006D203C"/>
    <w:rsid w:val="006D20E9"/>
    <w:rsid w:val="006D21A5"/>
    <w:rsid w:val="006D228A"/>
    <w:rsid w:val="006D2CA0"/>
    <w:rsid w:val="006D3182"/>
    <w:rsid w:val="006D35E2"/>
    <w:rsid w:val="006D39C8"/>
    <w:rsid w:val="006D3D29"/>
    <w:rsid w:val="006D3E54"/>
    <w:rsid w:val="006D3EB7"/>
    <w:rsid w:val="006D40C6"/>
    <w:rsid w:val="006D433F"/>
    <w:rsid w:val="006D45DB"/>
    <w:rsid w:val="006D4913"/>
    <w:rsid w:val="006D4BAB"/>
    <w:rsid w:val="006D589A"/>
    <w:rsid w:val="006D59B8"/>
    <w:rsid w:val="006D5A26"/>
    <w:rsid w:val="006D5CA7"/>
    <w:rsid w:val="006D5EA2"/>
    <w:rsid w:val="006D5F81"/>
    <w:rsid w:val="006D63AC"/>
    <w:rsid w:val="006D6571"/>
    <w:rsid w:val="006D6DB9"/>
    <w:rsid w:val="006D6E9F"/>
    <w:rsid w:val="006D6EF7"/>
    <w:rsid w:val="006D6FA1"/>
    <w:rsid w:val="006D7718"/>
    <w:rsid w:val="006D7949"/>
    <w:rsid w:val="006D7DD0"/>
    <w:rsid w:val="006D7F86"/>
    <w:rsid w:val="006E00A1"/>
    <w:rsid w:val="006E011D"/>
    <w:rsid w:val="006E0218"/>
    <w:rsid w:val="006E02F1"/>
    <w:rsid w:val="006E048F"/>
    <w:rsid w:val="006E0D2B"/>
    <w:rsid w:val="006E0F04"/>
    <w:rsid w:val="006E11EA"/>
    <w:rsid w:val="006E234B"/>
    <w:rsid w:val="006E2366"/>
    <w:rsid w:val="006E2E0C"/>
    <w:rsid w:val="006E301A"/>
    <w:rsid w:val="006E33FE"/>
    <w:rsid w:val="006E3437"/>
    <w:rsid w:val="006E3FF5"/>
    <w:rsid w:val="006E41AB"/>
    <w:rsid w:val="006E4347"/>
    <w:rsid w:val="006E43E9"/>
    <w:rsid w:val="006E455D"/>
    <w:rsid w:val="006E4AC2"/>
    <w:rsid w:val="006E4E28"/>
    <w:rsid w:val="006E5090"/>
    <w:rsid w:val="006E539C"/>
    <w:rsid w:val="006E5532"/>
    <w:rsid w:val="006E5909"/>
    <w:rsid w:val="006E5A4B"/>
    <w:rsid w:val="006E6287"/>
    <w:rsid w:val="006E6555"/>
    <w:rsid w:val="006E6726"/>
    <w:rsid w:val="006E6A13"/>
    <w:rsid w:val="006E713B"/>
    <w:rsid w:val="006E74ED"/>
    <w:rsid w:val="006E780A"/>
    <w:rsid w:val="006E79B3"/>
    <w:rsid w:val="006E79CE"/>
    <w:rsid w:val="006E7AD9"/>
    <w:rsid w:val="006E7C59"/>
    <w:rsid w:val="006E7EE6"/>
    <w:rsid w:val="006F0314"/>
    <w:rsid w:val="006F0510"/>
    <w:rsid w:val="006F0752"/>
    <w:rsid w:val="006F0782"/>
    <w:rsid w:val="006F0833"/>
    <w:rsid w:val="006F0B05"/>
    <w:rsid w:val="006F0C8E"/>
    <w:rsid w:val="006F0EBC"/>
    <w:rsid w:val="006F0F3A"/>
    <w:rsid w:val="006F1050"/>
    <w:rsid w:val="006F11FD"/>
    <w:rsid w:val="006F15B3"/>
    <w:rsid w:val="006F1D31"/>
    <w:rsid w:val="006F2B50"/>
    <w:rsid w:val="006F4E34"/>
    <w:rsid w:val="006F4F23"/>
    <w:rsid w:val="006F553E"/>
    <w:rsid w:val="006F5842"/>
    <w:rsid w:val="006F5B16"/>
    <w:rsid w:val="006F5FA1"/>
    <w:rsid w:val="006F6C18"/>
    <w:rsid w:val="006F71EE"/>
    <w:rsid w:val="006F7409"/>
    <w:rsid w:val="006F7707"/>
    <w:rsid w:val="006F77A8"/>
    <w:rsid w:val="006F7D5E"/>
    <w:rsid w:val="00700158"/>
    <w:rsid w:val="00700384"/>
    <w:rsid w:val="00700AA5"/>
    <w:rsid w:val="00700B30"/>
    <w:rsid w:val="00700B4C"/>
    <w:rsid w:val="00700BBF"/>
    <w:rsid w:val="00700DDF"/>
    <w:rsid w:val="00700FA2"/>
    <w:rsid w:val="007017FB"/>
    <w:rsid w:val="007019E4"/>
    <w:rsid w:val="00701C3C"/>
    <w:rsid w:val="00701E73"/>
    <w:rsid w:val="00702BFB"/>
    <w:rsid w:val="00702E14"/>
    <w:rsid w:val="0070318D"/>
    <w:rsid w:val="007037D3"/>
    <w:rsid w:val="00704BE2"/>
    <w:rsid w:val="00704F17"/>
    <w:rsid w:val="00705902"/>
    <w:rsid w:val="00705BF3"/>
    <w:rsid w:val="00705C2E"/>
    <w:rsid w:val="00705C9E"/>
    <w:rsid w:val="0070627B"/>
    <w:rsid w:val="00706B64"/>
    <w:rsid w:val="00706CB4"/>
    <w:rsid w:val="00706CC3"/>
    <w:rsid w:val="00706D63"/>
    <w:rsid w:val="00706D9F"/>
    <w:rsid w:val="007075B6"/>
    <w:rsid w:val="007075BF"/>
    <w:rsid w:val="00707B60"/>
    <w:rsid w:val="00707FA8"/>
    <w:rsid w:val="007102CE"/>
    <w:rsid w:val="007107A6"/>
    <w:rsid w:val="00710AE5"/>
    <w:rsid w:val="0071105A"/>
    <w:rsid w:val="007114C2"/>
    <w:rsid w:val="0071150E"/>
    <w:rsid w:val="007117BE"/>
    <w:rsid w:val="00711B22"/>
    <w:rsid w:val="00711D79"/>
    <w:rsid w:val="00712304"/>
    <w:rsid w:val="00712490"/>
    <w:rsid w:val="007124F6"/>
    <w:rsid w:val="0071289E"/>
    <w:rsid w:val="007134C9"/>
    <w:rsid w:val="00713593"/>
    <w:rsid w:val="007136EA"/>
    <w:rsid w:val="00713975"/>
    <w:rsid w:val="00713995"/>
    <w:rsid w:val="00713D97"/>
    <w:rsid w:val="0071418A"/>
    <w:rsid w:val="00714226"/>
    <w:rsid w:val="007144EE"/>
    <w:rsid w:val="0071475B"/>
    <w:rsid w:val="0071477C"/>
    <w:rsid w:val="00714B9D"/>
    <w:rsid w:val="00714CB8"/>
    <w:rsid w:val="00714FEF"/>
    <w:rsid w:val="00715AFB"/>
    <w:rsid w:val="00715E5A"/>
    <w:rsid w:val="00715F69"/>
    <w:rsid w:val="0071602A"/>
    <w:rsid w:val="0071696E"/>
    <w:rsid w:val="00716970"/>
    <w:rsid w:val="00716F74"/>
    <w:rsid w:val="007177F8"/>
    <w:rsid w:val="00717C02"/>
    <w:rsid w:val="00720063"/>
    <w:rsid w:val="007204D6"/>
    <w:rsid w:val="00721FBD"/>
    <w:rsid w:val="00722363"/>
    <w:rsid w:val="00722502"/>
    <w:rsid w:val="00722E86"/>
    <w:rsid w:val="007232AA"/>
    <w:rsid w:val="007236E6"/>
    <w:rsid w:val="0072377C"/>
    <w:rsid w:val="00723DB6"/>
    <w:rsid w:val="00723DF9"/>
    <w:rsid w:val="00723E5D"/>
    <w:rsid w:val="00723FA6"/>
    <w:rsid w:val="00724338"/>
    <w:rsid w:val="007248CD"/>
    <w:rsid w:val="00724B16"/>
    <w:rsid w:val="007250C5"/>
    <w:rsid w:val="0072546B"/>
    <w:rsid w:val="0072553E"/>
    <w:rsid w:val="0072587A"/>
    <w:rsid w:val="007258B3"/>
    <w:rsid w:val="00725941"/>
    <w:rsid w:val="00725A71"/>
    <w:rsid w:val="00725AC7"/>
    <w:rsid w:val="00725C72"/>
    <w:rsid w:val="007262D1"/>
    <w:rsid w:val="00726483"/>
    <w:rsid w:val="007264A8"/>
    <w:rsid w:val="00727154"/>
    <w:rsid w:val="007275D5"/>
    <w:rsid w:val="00727778"/>
    <w:rsid w:val="00727D42"/>
    <w:rsid w:val="00730124"/>
    <w:rsid w:val="007304FF"/>
    <w:rsid w:val="00730825"/>
    <w:rsid w:val="007308F1"/>
    <w:rsid w:val="00730CDF"/>
    <w:rsid w:val="00730F77"/>
    <w:rsid w:val="00731594"/>
    <w:rsid w:val="007318D6"/>
    <w:rsid w:val="00731A46"/>
    <w:rsid w:val="0073296B"/>
    <w:rsid w:val="00732B17"/>
    <w:rsid w:val="00732E94"/>
    <w:rsid w:val="007333B7"/>
    <w:rsid w:val="0073364D"/>
    <w:rsid w:val="0073418F"/>
    <w:rsid w:val="0073437E"/>
    <w:rsid w:val="007348A6"/>
    <w:rsid w:val="00734956"/>
    <w:rsid w:val="007349B3"/>
    <w:rsid w:val="007349DE"/>
    <w:rsid w:val="00734A2F"/>
    <w:rsid w:val="00734A9E"/>
    <w:rsid w:val="00734BB1"/>
    <w:rsid w:val="00734CAA"/>
    <w:rsid w:val="007351B6"/>
    <w:rsid w:val="0073538B"/>
    <w:rsid w:val="00735857"/>
    <w:rsid w:val="0073727C"/>
    <w:rsid w:val="00737725"/>
    <w:rsid w:val="00737BEA"/>
    <w:rsid w:val="007404C8"/>
    <w:rsid w:val="00740A65"/>
    <w:rsid w:val="007410B9"/>
    <w:rsid w:val="00741B47"/>
    <w:rsid w:val="00741E48"/>
    <w:rsid w:val="00742467"/>
    <w:rsid w:val="00742677"/>
    <w:rsid w:val="00742812"/>
    <w:rsid w:val="00742E2A"/>
    <w:rsid w:val="00742EDD"/>
    <w:rsid w:val="00743366"/>
    <w:rsid w:val="00743371"/>
    <w:rsid w:val="00743714"/>
    <w:rsid w:val="00743CE3"/>
    <w:rsid w:val="0074440D"/>
    <w:rsid w:val="00744507"/>
    <w:rsid w:val="007448E2"/>
    <w:rsid w:val="00744C80"/>
    <w:rsid w:val="0074514C"/>
    <w:rsid w:val="0074574D"/>
    <w:rsid w:val="0074585E"/>
    <w:rsid w:val="00745A8B"/>
    <w:rsid w:val="00745E0C"/>
    <w:rsid w:val="00745E8F"/>
    <w:rsid w:val="0074605E"/>
    <w:rsid w:val="0074630A"/>
    <w:rsid w:val="0074659F"/>
    <w:rsid w:val="00746EEB"/>
    <w:rsid w:val="00747271"/>
    <w:rsid w:val="00747449"/>
    <w:rsid w:val="0074785D"/>
    <w:rsid w:val="007478D6"/>
    <w:rsid w:val="0074790B"/>
    <w:rsid w:val="007506BC"/>
    <w:rsid w:val="00750883"/>
    <w:rsid w:val="00750CB4"/>
    <w:rsid w:val="00750E9D"/>
    <w:rsid w:val="00750EE0"/>
    <w:rsid w:val="00751722"/>
    <w:rsid w:val="00751C5B"/>
    <w:rsid w:val="00751D9D"/>
    <w:rsid w:val="00751E3C"/>
    <w:rsid w:val="007524FF"/>
    <w:rsid w:val="00752A96"/>
    <w:rsid w:val="00752B57"/>
    <w:rsid w:val="007533F3"/>
    <w:rsid w:val="00753764"/>
    <w:rsid w:val="00753CD7"/>
    <w:rsid w:val="00753EBA"/>
    <w:rsid w:val="00754194"/>
    <w:rsid w:val="0075493C"/>
    <w:rsid w:val="00754A7C"/>
    <w:rsid w:val="00754F3B"/>
    <w:rsid w:val="00755538"/>
    <w:rsid w:val="007559F9"/>
    <w:rsid w:val="007563D8"/>
    <w:rsid w:val="0075646A"/>
    <w:rsid w:val="00756932"/>
    <w:rsid w:val="00756971"/>
    <w:rsid w:val="00756BA3"/>
    <w:rsid w:val="00756EC9"/>
    <w:rsid w:val="007574FB"/>
    <w:rsid w:val="007575F3"/>
    <w:rsid w:val="007575F4"/>
    <w:rsid w:val="00757658"/>
    <w:rsid w:val="00757739"/>
    <w:rsid w:val="00757C40"/>
    <w:rsid w:val="00760309"/>
    <w:rsid w:val="007605CA"/>
    <w:rsid w:val="00761440"/>
    <w:rsid w:val="00761619"/>
    <w:rsid w:val="00761920"/>
    <w:rsid w:val="00761B52"/>
    <w:rsid w:val="007621DD"/>
    <w:rsid w:val="00762527"/>
    <w:rsid w:val="0076266D"/>
    <w:rsid w:val="00762907"/>
    <w:rsid w:val="00762F0D"/>
    <w:rsid w:val="00763017"/>
    <w:rsid w:val="00763168"/>
    <w:rsid w:val="00763289"/>
    <w:rsid w:val="0076337F"/>
    <w:rsid w:val="007636E0"/>
    <w:rsid w:val="007636F2"/>
    <w:rsid w:val="007639C8"/>
    <w:rsid w:val="00763D90"/>
    <w:rsid w:val="00763FDE"/>
    <w:rsid w:val="007648FE"/>
    <w:rsid w:val="00764A59"/>
    <w:rsid w:val="00764B81"/>
    <w:rsid w:val="007657A5"/>
    <w:rsid w:val="0076580F"/>
    <w:rsid w:val="00765D9D"/>
    <w:rsid w:val="0076623D"/>
    <w:rsid w:val="00766395"/>
    <w:rsid w:val="00766665"/>
    <w:rsid w:val="007668DE"/>
    <w:rsid w:val="00766985"/>
    <w:rsid w:val="00767182"/>
    <w:rsid w:val="007676E6"/>
    <w:rsid w:val="0076783C"/>
    <w:rsid w:val="00767A7B"/>
    <w:rsid w:val="00767D3B"/>
    <w:rsid w:val="00767E3A"/>
    <w:rsid w:val="007701AC"/>
    <w:rsid w:val="00770A3A"/>
    <w:rsid w:val="00770B68"/>
    <w:rsid w:val="00770C2F"/>
    <w:rsid w:val="00770C9B"/>
    <w:rsid w:val="00771D9E"/>
    <w:rsid w:val="00772BEA"/>
    <w:rsid w:val="00773A18"/>
    <w:rsid w:val="00773A53"/>
    <w:rsid w:val="00773BB4"/>
    <w:rsid w:val="00773F71"/>
    <w:rsid w:val="0077403E"/>
    <w:rsid w:val="00774433"/>
    <w:rsid w:val="00774A5F"/>
    <w:rsid w:val="0077527B"/>
    <w:rsid w:val="0077582C"/>
    <w:rsid w:val="00775877"/>
    <w:rsid w:val="00775951"/>
    <w:rsid w:val="00775B1E"/>
    <w:rsid w:val="00775FF6"/>
    <w:rsid w:val="007761D9"/>
    <w:rsid w:val="007762C9"/>
    <w:rsid w:val="007762D8"/>
    <w:rsid w:val="00776347"/>
    <w:rsid w:val="00777123"/>
    <w:rsid w:val="00777401"/>
    <w:rsid w:val="007775DE"/>
    <w:rsid w:val="007775F4"/>
    <w:rsid w:val="007776FA"/>
    <w:rsid w:val="00777773"/>
    <w:rsid w:val="0077786C"/>
    <w:rsid w:val="00777D6D"/>
    <w:rsid w:val="00777DFA"/>
    <w:rsid w:val="00777EEF"/>
    <w:rsid w:val="00780572"/>
    <w:rsid w:val="00780B2E"/>
    <w:rsid w:val="0078101F"/>
    <w:rsid w:val="0078198A"/>
    <w:rsid w:val="00781B0E"/>
    <w:rsid w:val="00781F20"/>
    <w:rsid w:val="007824FE"/>
    <w:rsid w:val="0078273E"/>
    <w:rsid w:val="007828EA"/>
    <w:rsid w:val="00782B75"/>
    <w:rsid w:val="007831D7"/>
    <w:rsid w:val="007837C9"/>
    <w:rsid w:val="00783FF6"/>
    <w:rsid w:val="0078401B"/>
    <w:rsid w:val="00784243"/>
    <w:rsid w:val="00784691"/>
    <w:rsid w:val="007847A9"/>
    <w:rsid w:val="007849A4"/>
    <w:rsid w:val="007849F1"/>
    <w:rsid w:val="00784B36"/>
    <w:rsid w:val="0078515E"/>
    <w:rsid w:val="007854E7"/>
    <w:rsid w:val="0078570C"/>
    <w:rsid w:val="007857F2"/>
    <w:rsid w:val="00785BA5"/>
    <w:rsid w:val="007860CC"/>
    <w:rsid w:val="00786189"/>
    <w:rsid w:val="00786777"/>
    <w:rsid w:val="00786936"/>
    <w:rsid w:val="007869C2"/>
    <w:rsid w:val="00786F98"/>
    <w:rsid w:val="00787206"/>
    <w:rsid w:val="007873C6"/>
    <w:rsid w:val="007875FA"/>
    <w:rsid w:val="00787AFE"/>
    <w:rsid w:val="0079003C"/>
    <w:rsid w:val="007902FF"/>
    <w:rsid w:val="00790A0B"/>
    <w:rsid w:val="00790B48"/>
    <w:rsid w:val="00790B4A"/>
    <w:rsid w:val="00790B79"/>
    <w:rsid w:val="007916D7"/>
    <w:rsid w:val="00791DB8"/>
    <w:rsid w:val="00791FB2"/>
    <w:rsid w:val="0079206B"/>
    <w:rsid w:val="007921A1"/>
    <w:rsid w:val="00792E47"/>
    <w:rsid w:val="00792EAD"/>
    <w:rsid w:val="00792F8F"/>
    <w:rsid w:val="00793028"/>
    <w:rsid w:val="007938CE"/>
    <w:rsid w:val="00793E08"/>
    <w:rsid w:val="00793F6B"/>
    <w:rsid w:val="00794125"/>
    <w:rsid w:val="0079426E"/>
    <w:rsid w:val="00794C4D"/>
    <w:rsid w:val="007953F6"/>
    <w:rsid w:val="007961EA"/>
    <w:rsid w:val="00796530"/>
    <w:rsid w:val="00796755"/>
    <w:rsid w:val="00796766"/>
    <w:rsid w:val="0079676A"/>
    <w:rsid w:val="00796835"/>
    <w:rsid w:val="00796B12"/>
    <w:rsid w:val="00796B43"/>
    <w:rsid w:val="00796D0E"/>
    <w:rsid w:val="00796DA1"/>
    <w:rsid w:val="00797617"/>
    <w:rsid w:val="00797E7F"/>
    <w:rsid w:val="007A064A"/>
    <w:rsid w:val="007A0911"/>
    <w:rsid w:val="007A0D64"/>
    <w:rsid w:val="007A0D87"/>
    <w:rsid w:val="007A1434"/>
    <w:rsid w:val="007A1502"/>
    <w:rsid w:val="007A183D"/>
    <w:rsid w:val="007A1A91"/>
    <w:rsid w:val="007A2231"/>
    <w:rsid w:val="007A230C"/>
    <w:rsid w:val="007A231E"/>
    <w:rsid w:val="007A2533"/>
    <w:rsid w:val="007A32B3"/>
    <w:rsid w:val="007A34CB"/>
    <w:rsid w:val="007A3F68"/>
    <w:rsid w:val="007A405C"/>
    <w:rsid w:val="007A433C"/>
    <w:rsid w:val="007A445E"/>
    <w:rsid w:val="007A4517"/>
    <w:rsid w:val="007A4745"/>
    <w:rsid w:val="007A50BF"/>
    <w:rsid w:val="007A52D5"/>
    <w:rsid w:val="007A5628"/>
    <w:rsid w:val="007A5AF5"/>
    <w:rsid w:val="007A6736"/>
    <w:rsid w:val="007A6B62"/>
    <w:rsid w:val="007A6C11"/>
    <w:rsid w:val="007A6C77"/>
    <w:rsid w:val="007A6E8B"/>
    <w:rsid w:val="007A72B2"/>
    <w:rsid w:val="007A733D"/>
    <w:rsid w:val="007A7B90"/>
    <w:rsid w:val="007A7DD7"/>
    <w:rsid w:val="007B0147"/>
    <w:rsid w:val="007B04A9"/>
    <w:rsid w:val="007B0612"/>
    <w:rsid w:val="007B0A42"/>
    <w:rsid w:val="007B0B0B"/>
    <w:rsid w:val="007B0EC1"/>
    <w:rsid w:val="007B1C43"/>
    <w:rsid w:val="007B1E77"/>
    <w:rsid w:val="007B1F5F"/>
    <w:rsid w:val="007B23E4"/>
    <w:rsid w:val="007B2D8C"/>
    <w:rsid w:val="007B3118"/>
    <w:rsid w:val="007B35B1"/>
    <w:rsid w:val="007B3B13"/>
    <w:rsid w:val="007B3E75"/>
    <w:rsid w:val="007B4187"/>
    <w:rsid w:val="007B4DEE"/>
    <w:rsid w:val="007B4E9C"/>
    <w:rsid w:val="007B54EB"/>
    <w:rsid w:val="007B57E0"/>
    <w:rsid w:val="007B5840"/>
    <w:rsid w:val="007B5F70"/>
    <w:rsid w:val="007B5FBF"/>
    <w:rsid w:val="007B60A0"/>
    <w:rsid w:val="007B6165"/>
    <w:rsid w:val="007B6AD0"/>
    <w:rsid w:val="007B6B66"/>
    <w:rsid w:val="007B6CA0"/>
    <w:rsid w:val="007B6D41"/>
    <w:rsid w:val="007B70D6"/>
    <w:rsid w:val="007B74C1"/>
    <w:rsid w:val="007B76E1"/>
    <w:rsid w:val="007B7749"/>
    <w:rsid w:val="007B7CCD"/>
    <w:rsid w:val="007C004D"/>
    <w:rsid w:val="007C03E0"/>
    <w:rsid w:val="007C070C"/>
    <w:rsid w:val="007C0A5F"/>
    <w:rsid w:val="007C0B62"/>
    <w:rsid w:val="007C0BF0"/>
    <w:rsid w:val="007C15CA"/>
    <w:rsid w:val="007C21E2"/>
    <w:rsid w:val="007C23B6"/>
    <w:rsid w:val="007C2515"/>
    <w:rsid w:val="007C2CAF"/>
    <w:rsid w:val="007C328C"/>
    <w:rsid w:val="007C33E4"/>
    <w:rsid w:val="007C39E5"/>
    <w:rsid w:val="007C482E"/>
    <w:rsid w:val="007C4C0A"/>
    <w:rsid w:val="007C4DAB"/>
    <w:rsid w:val="007C5010"/>
    <w:rsid w:val="007C52D3"/>
    <w:rsid w:val="007C5A98"/>
    <w:rsid w:val="007C5ADA"/>
    <w:rsid w:val="007C5F00"/>
    <w:rsid w:val="007C6603"/>
    <w:rsid w:val="007C6C1E"/>
    <w:rsid w:val="007C6D24"/>
    <w:rsid w:val="007C704D"/>
    <w:rsid w:val="007C7106"/>
    <w:rsid w:val="007C7116"/>
    <w:rsid w:val="007D00EB"/>
    <w:rsid w:val="007D028A"/>
    <w:rsid w:val="007D0300"/>
    <w:rsid w:val="007D0537"/>
    <w:rsid w:val="007D05E2"/>
    <w:rsid w:val="007D0D03"/>
    <w:rsid w:val="007D0D93"/>
    <w:rsid w:val="007D11FA"/>
    <w:rsid w:val="007D152E"/>
    <w:rsid w:val="007D167C"/>
    <w:rsid w:val="007D18D4"/>
    <w:rsid w:val="007D23F8"/>
    <w:rsid w:val="007D282F"/>
    <w:rsid w:val="007D3550"/>
    <w:rsid w:val="007D3BEB"/>
    <w:rsid w:val="007D3CA3"/>
    <w:rsid w:val="007D3D00"/>
    <w:rsid w:val="007D4140"/>
    <w:rsid w:val="007D4239"/>
    <w:rsid w:val="007D42B3"/>
    <w:rsid w:val="007D4778"/>
    <w:rsid w:val="007D4818"/>
    <w:rsid w:val="007D5318"/>
    <w:rsid w:val="007D572C"/>
    <w:rsid w:val="007D5748"/>
    <w:rsid w:val="007D59B5"/>
    <w:rsid w:val="007D61EF"/>
    <w:rsid w:val="007D625E"/>
    <w:rsid w:val="007D66C3"/>
    <w:rsid w:val="007D6A5F"/>
    <w:rsid w:val="007D7540"/>
    <w:rsid w:val="007D779A"/>
    <w:rsid w:val="007D7B3E"/>
    <w:rsid w:val="007D7B61"/>
    <w:rsid w:val="007D7C1F"/>
    <w:rsid w:val="007D7C8C"/>
    <w:rsid w:val="007E0A7D"/>
    <w:rsid w:val="007E1271"/>
    <w:rsid w:val="007E130A"/>
    <w:rsid w:val="007E141C"/>
    <w:rsid w:val="007E1979"/>
    <w:rsid w:val="007E1D67"/>
    <w:rsid w:val="007E1F1B"/>
    <w:rsid w:val="007E2021"/>
    <w:rsid w:val="007E2214"/>
    <w:rsid w:val="007E24E9"/>
    <w:rsid w:val="007E30B6"/>
    <w:rsid w:val="007E329F"/>
    <w:rsid w:val="007E3682"/>
    <w:rsid w:val="007E45B3"/>
    <w:rsid w:val="007E45E6"/>
    <w:rsid w:val="007E4928"/>
    <w:rsid w:val="007E49D6"/>
    <w:rsid w:val="007E4A38"/>
    <w:rsid w:val="007E4AE0"/>
    <w:rsid w:val="007E4B8E"/>
    <w:rsid w:val="007E4FA4"/>
    <w:rsid w:val="007E5291"/>
    <w:rsid w:val="007E534B"/>
    <w:rsid w:val="007E5587"/>
    <w:rsid w:val="007E5845"/>
    <w:rsid w:val="007E587C"/>
    <w:rsid w:val="007E59B5"/>
    <w:rsid w:val="007E5A34"/>
    <w:rsid w:val="007E633E"/>
    <w:rsid w:val="007E64B6"/>
    <w:rsid w:val="007E68C6"/>
    <w:rsid w:val="007E71E9"/>
    <w:rsid w:val="007E732D"/>
    <w:rsid w:val="007E77C1"/>
    <w:rsid w:val="007E7D18"/>
    <w:rsid w:val="007F0737"/>
    <w:rsid w:val="007F0B4E"/>
    <w:rsid w:val="007F10E2"/>
    <w:rsid w:val="007F146F"/>
    <w:rsid w:val="007F173E"/>
    <w:rsid w:val="007F18A0"/>
    <w:rsid w:val="007F1B40"/>
    <w:rsid w:val="007F1D15"/>
    <w:rsid w:val="007F1E59"/>
    <w:rsid w:val="007F1EE2"/>
    <w:rsid w:val="007F1F28"/>
    <w:rsid w:val="007F275B"/>
    <w:rsid w:val="007F2D77"/>
    <w:rsid w:val="007F3058"/>
    <w:rsid w:val="007F32D0"/>
    <w:rsid w:val="007F333A"/>
    <w:rsid w:val="007F33AF"/>
    <w:rsid w:val="007F3711"/>
    <w:rsid w:val="007F38AC"/>
    <w:rsid w:val="007F3AAE"/>
    <w:rsid w:val="007F3DDC"/>
    <w:rsid w:val="007F403C"/>
    <w:rsid w:val="007F4617"/>
    <w:rsid w:val="007F46B6"/>
    <w:rsid w:val="007F49EA"/>
    <w:rsid w:val="007F4BC0"/>
    <w:rsid w:val="007F4C87"/>
    <w:rsid w:val="007F50B0"/>
    <w:rsid w:val="007F53D3"/>
    <w:rsid w:val="007F5A87"/>
    <w:rsid w:val="007F5D89"/>
    <w:rsid w:val="007F5E5B"/>
    <w:rsid w:val="007F5F7A"/>
    <w:rsid w:val="007F626B"/>
    <w:rsid w:val="007F671E"/>
    <w:rsid w:val="007F6CDA"/>
    <w:rsid w:val="007F7184"/>
    <w:rsid w:val="007F77F3"/>
    <w:rsid w:val="007F7A85"/>
    <w:rsid w:val="0080014B"/>
    <w:rsid w:val="00800A00"/>
    <w:rsid w:val="00800D28"/>
    <w:rsid w:val="008010AD"/>
    <w:rsid w:val="008016E3"/>
    <w:rsid w:val="008019B6"/>
    <w:rsid w:val="00801B19"/>
    <w:rsid w:val="00802EA0"/>
    <w:rsid w:val="00803524"/>
    <w:rsid w:val="00803FCF"/>
    <w:rsid w:val="00804E34"/>
    <w:rsid w:val="0080583E"/>
    <w:rsid w:val="00805AD9"/>
    <w:rsid w:val="00805C92"/>
    <w:rsid w:val="00805F9E"/>
    <w:rsid w:val="008065E6"/>
    <w:rsid w:val="00806E84"/>
    <w:rsid w:val="008072B1"/>
    <w:rsid w:val="008078BD"/>
    <w:rsid w:val="00810344"/>
    <w:rsid w:val="00810848"/>
    <w:rsid w:val="00810AC0"/>
    <w:rsid w:val="00810E87"/>
    <w:rsid w:val="00810F09"/>
    <w:rsid w:val="00810F8E"/>
    <w:rsid w:val="0081101B"/>
    <w:rsid w:val="00811309"/>
    <w:rsid w:val="00811894"/>
    <w:rsid w:val="00811D0D"/>
    <w:rsid w:val="008120E5"/>
    <w:rsid w:val="008121AB"/>
    <w:rsid w:val="008122C6"/>
    <w:rsid w:val="0081239D"/>
    <w:rsid w:val="008123B9"/>
    <w:rsid w:val="00812CFB"/>
    <w:rsid w:val="00812DE8"/>
    <w:rsid w:val="00812ED8"/>
    <w:rsid w:val="00813502"/>
    <w:rsid w:val="0081372D"/>
    <w:rsid w:val="00813B38"/>
    <w:rsid w:val="00813BF6"/>
    <w:rsid w:val="00813CAF"/>
    <w:rsid w:val="0081413F"/>
    <w:rsid w:val="0081443B"/>
    <w:rsid w:val="008146F5"/>
    <w:rsid w:val="00814850"/>
    <w:rsid w:val="00815357"/>
    <w:rsid w:val="00815404"/>
    <w:rsid w:val="00816221"/>
    <w:rsid w:val="00816917"/>
    <w:rsid w:val="00816B79"/>
    <w:rsid w:val="00817465"/>
    <w:rsid w:val="008175F5"/>
    <w:rsid w:val="008202AE"/>
    <w:rsid w:val="0082045F"/>
    <w:rsid w:val="008208A9"/>
    <w:rsid w:val="008209AE"/>
    <w:rsid w:val="00820D68"/>
    <w:rsid w:val="008219B6"/>
    <w:rsid w:val="00821FDB"/>
    <w:rsid w:val="00822039"/>
    <w:rsid w:val="0082203C"/>
    <w:rsid w:val="008221FA"/>
    <w:rsid w:val="008222EF"/>
    <w:rsid w:val="0082259E"/>
    <w:rsid w:val="00822DBD"/>
    <w:rsid w:val="00822E13"/>
    <w:rsid w:val="0082324F"/>
    <w:rsid w:val="0082397F"/>
    <w:rsid w:val="00823AE9"/>
    <w:rsid w:val="00823B1D"/>
    <w:rsid w:val="00823DDF"/>
    <w:rsid w:val="00824741"/>
    <w:rsid w:val="00824936"/>
    <w:rsid w:val="00824FA1"/>
    <w:rsid w:val="008252D7"/>
    <w:rsid w:val="0082569E"/>
    <w:rsid w:val="00825CD7"/>
    <w:rsid w:val="00825D77"/>
    <w:rsid w:val="00826066"/>
    <w:rsid w:val="0082670A"/>
    <w:rsid w:val="0082677D"/>
    <w:rsid w:val="008269A9"/>
    <w:rsid w:val="00826C29"/>
    <w:rsid w:val="00826D19"/>
    <w:rsid w:val="00826F10"/>
    <w:rsid w:val="008271AB"/>
    <w:rsid w:val="00827888"/>
    <w:rsid w:val="00830DA8"/>
    <w:rsid w:val="008310DF"/>
    <w:rsid w:val="00831222"/>
    <w:rsid w:val="00831420"/>
    <w:rsid w:val="00831885"/>
    <w:rsid w:val="00831B15"/>
    <w:rsid w:val="00832A7F"/>
    <w:rsid w:val="008330F2"/>
    <w:rsid w:val="008331AA"/>
    <w:rsid w:val="00833538"/>
    <w:rsid w:val="00833819"/>
    <w:rsid w:val="00833BE1"/>
    <w:rsid w:val="00833C4F"/>
    <w:rsid w:val="00834020"/>
    <w:rsid w:val="008345B3"/>
    <w:rsid w:val="00836105"/>
    <w:rsid w:val="008366C1"/>
    <w:rsid w:val="008367E3"/>
    <w:rsid w:val="00836AF1"/>
    <w:rsid w:val="00836E55"/>
    <w:rsid w:val="00837621"/>
    <w:rsid w:val="00837DC7"/>
    <w:rsid w:val="00837DFC"/>
    <w:rsid w:val="008401EA"/>
    <w:rsid w:val="00840D41"/>
    <w:rsid w:val="008413F0"/>
    <w:rsid w:val="008415B9"/>
    <w:rsid w:val="00841835"/>
    <w:rsid w:val="0084194B"/>
    <w:rsid w:val="00841C46"/>
    <w:rsid w:val="008420CF"/>
    <w:rsid w:val="0084282B"/>
    <w:rsid w:val="00842D01"/>
    <w:rsid w:val="0084300D"/>
    <w:rsid w:val="0084301D"/>
    <w:rsid w:val="00843184"/>
    <w:rsid w:val="0084325E"/>
    <w:rsid w:val="00843360"/>
    <w:rsid w:val="008440CD"/>
    <w:rsid w:val="00844258"/>
    <w:rsid w:val="00844CAF"/>
    <w:rsid w:val="0084501B"/>
    <w:rsid w:val="008451F7"/>
    <w:rsid w:val="008455FC"/>
    <w:rsid w:val="008463EE"/>
    <w:rsid w:val="0084679F"/>
    <w:rsid w:val="008467B6"/>
    <w:rsid w:val="008467E8"/>
    <w:rsid w:val="008467F7"/>
    <w:rsid w:val="0084688C"/>
    <w:rsid w:val="00846A38"/>
    <w:rsid w:val="008472C6"/>
    <w:rsid w:val="00847608"/>
    <w:rsid w:val="00847AE2"/>
    <w:rsid w:val="00847B91"/>
    <w:rsid w:val="00847EF6"/>
    <w:rsid w:val="00850126"/>
    <w:rsid w:val="00850293"/>
    <w:rsid w:val="00850604"/>
    <w:rsid w:val="00850710"/>
    <w:rsid w:val="00850A15"/>
    <w:rsid w:val="00850C48"/>
    <w:rsid w:val="00850DC2"/>
    <w:rsid w:val="00850F0C"/>
    <w:rsid w:val="00851208"/>
    <w:rsid w:val="00851465"/>
    <w:rsid w:val="00851477"/>
    <w:rsid w:val="00851E4E"/>
    <w:rsid w:val="00852221"/>
    <w:rsid w:val="00852310"/>
    <w:rsid w:val="00852496"/>
    <w:rsid w:val="0085269D"/>
    <w:rsid w:val="00852912"/>
    <w:rsid w:val="008533C3"/>
    <w:rsid w:val="00853704"/>
    <w:rsid w:val="00853934"/>
    <w:rsid w:val="00853C09"/>
    <w:rsid w:val="0085442F"/>
    <w:rsid w:val="00854A88"/>
    <w:rsid w:val="00855263"/>
    <w:rsid w:val="008552E5"/>
    <w:rsid w:val="00855589"/>
    <w:rsid w:val="00855AF3"/>
    <w:rsid w:val="00855B09"/>
    <w:rsid w:val="00855D35"/>
    <w:rsid w:val="00855EF8"/>
    <w:rsid w:val="0085630C"/>
    <w:rsid w:val="00856332"/>
    <w:rsid w:val="00856499"/>
    <w:rsid w:val="0085649B"/>
    <w:rsid w:val="008566A1"/>
    <w:rsid w:val="0085687B"/>
    <w:rsid w:val="0085688B"/>
    <w:rsid w:val="00856FD5"/>
    <w:rsid w:val="008573C9"/>
    <w:rsid w:val="008574D4"/>
    <w:rsid w:val="0085756B"/>
    <w:rsid w:val="00857896"/>
    <w:rsid w:val="00857D48"/>
    <w:rsid w:val="00857F12"/>
    <w:rsid w:val="00860D04"/>
    <w:rsid w:val="008615B2"/>
    <w:rsid w:val="00861F53"/>
    <w:rsid w:val="00862EF1"/>
    <w:rsid w:val="00862FC8"/>
    <w:rsid w:val="00864686"/>
    <w:rsid w:val="00864AAB"/>
    <w:rsid w:val="0086512C"/>
    <w:rsid w:val="0086523F"/>
    <w:rsid w:val="0086549E"/>
    <w:rsid w:val="0086573C"/>
    <w:rsid w:val="008661C1"/>
    <w:rsid w:val="008661F4"/>
    <w:rsid w:val="008667E4"/>
    <w:rsid w:val="00866DA2"/>
    <w:rsid w:val="008672D8"/>
    <w:rsid w:val="0086787A"/>
    <w:rsid w:val="00867B59"/>
    <w:rsid w:val="00867C1A"/>
    <w:rsid w:val="00867CFD"/>
    <w:rsid w:val="00870017"/>
    <w:rsid w:val="0087042E"/>
    <w:rsid w:val="008706AA"/>
    <w:rsid w:val="008714EF"/>
    <w:rsid w:val="0087167A"/>
    <w:rsid w:val="00871B4D"/>
    <w:rsid w:val="008720EE"/>
    <w:rsid w:val="0087227E"/>
    <w:rsid w:val="00872C07"/>
    <w:rsid w:val="00872F49"/>
    <w:rsid w:val="00873186"/>
    <w:rsid w:val="008738DB"/>
    <w:rsid w:val="00873B0B"/>
    <w:rsid w:val="0087412B"/>
    <w:rsid w:val="00874161"/>
    <w:rsid w:val="00874510"/>
    <w:rsid w:val="00874A69"/>
    <w:rsid w:val="00874B85"/>
    <w:rsid w:val="00874C64"/>
    <w:rsid w:val="00874C68"/>
    <w:rsid w:val="00874E0D"/>
    <w:rsid w:val="00875607"/>
    <w:rsid w:val="00875866"/>
    <w:rsid w:val="00875ACD"/>
    <w:rsid w:val="00875E86"/>
    <w:rsid w:val="00875F6A"/>
    <w:rsid w:val="008766DA"/>
    <w:rsid w:val="008774A2"/>
    <w:rsid w:val="00877ABA"/>
    <w:rsid w:val="00877D4F"/>
    <w:rsid w:val="0088083F"/>
    <w:rsid w:val="00880849"/>
    <w:rsid w:val="00880C95"/>
    <w:rsid w:val="0088100C"/>
    <w:rsid w:val="008812C0"/>
    <w:rsid w:val="00881EE0"/>
    <w:rsid w:val="00881F4B"/>
    <w:rsid w:val="0088228D"/>
    <w:rsid w:val="0088245C"/>
    <w:rsid w:val="0088277E"/>
    <w:rsid w:val="00882DAF"/>
    <w:rsid w:val="00882E2D"/>
    <w:rsid w:val="008832F2"/>
    <w:rsid w:val="00883947"/>
    <w:rsid w:val="00883D40"/>
    <w:rsid w:val="00883E8C"/>
    <w:rsid w:val="00884177"/>
    <w:rsid w:val="00884215"/>
    <w:rsid w:val="00884D49"/>
    <w:rsid w:val="00884ED9"/>
    <w:rsid w:val="00885031"/>
    <w:rsid w:val="008851AC"/>
    <w:rsid w:val="00885595"/>
    <w:rsid w:val="008866CA"/>
    <w:rsid w:val="00886E6B"/>
    <w:rsid w:val="00886FFD"/>
    <w:rsid w:val="008872B7"/>
    <w:rsid w:val="00887C4D"/>
    <w:rsid w:val="00887E14"/>
    <w:rsid w:val="00887E2B"/>
    <w:rsid w:val="0089057D"/>
    <w:rsid w:val="00890692"/>
    <w:rsid w:val="00891279"/>
    <w:rsid w:val="0089158E"/>
    <w:rsid w:val="00891CF4"/>
    <w:rsid w:val="008924AC"/>
    <w:rsid w:val="00893895"/>
    <w:rsid w:val="00893906"/>
    <w:rsid w:val="00893B28"/>
    <w:rsid w:val="00893DB8"/>
    <w:rsid w:val="00893ECF"/>
    <w:rsid w:val="00894BAA"/>
    <w:rsid w:val="00894ECE"/>
    <w:rsid w:val="00894EE5"/>
    <w:rsid w:val="00895592"/>
    <w:rsid w:val="00895A32"/>
    <w:rsid w:val="00895D52"/>
    <w:rsid w:val="00895DE7"/>
    <w:rsid w:val="00895FC3"/>
    <w:rsid w:val="00896292"/>
    <w:rsid w:val="00896972"/>
    <w:rsid w:val="00896C19"/>
    <w:rsid w:val="00896C8D"/>
    <w:rsid w:val="00897C0B"/>
    <w:rsid w:val="008A1064"/>
    <w:rsid w:val="008A11FB"/>
    <w:rsid w:val="008A180B"/>
    <w:rsid w:val="008A20A7"/>
    <w:rsid w:val="008A317A"/>
    <w:rsid w:val="008A323A"/>
    <w:rsid w:val="008A38C6"/>
    <w:rsid w:val="008A38EA"/>
    <w:rsid w:val="008A3CCD"/>
    <w:rsid w:val="008A406A"/>
    <w:rsid w:val="008A4125"/>
    <w:rsid w:val="008A4AD9"/>
    <w:rsid w:val="008A4B18"/>
    <w:rsid w:val="008A514F"/>
    <w:rsid w:val="008A5317"/>
    <w:rsid w:val="008A55A8"/>
    <w:rsid w:val="008A5844"/>
    <w:rsid w:val="008A58CA"/>
    <w:rsid w:val="008A5AE7"/>
    <w:rsid w:val="008A5F9A"/>
    <w:rsid w:val="008A63BB"/>
    <w:rsid w:val="008A654E"/>
    <w:rsid w:val="008A662F"/>
    <w:rsid w:val="008A7781"/>
    <w:rsid w:val="008A793A"/>
    <w:rsid w:val="008A7A1C"/>
    <w:rsid w:val="008A7CF9"/>
    <w:rsid w:val="008A7DC3"/>
    <w:rsid w:val="008B00B8"/>
    <w:rsid w:val="008B047D"/>
    <w:rsid w:val="008B08DC"/>
    <w:rsid w:val="008B0BE2"/>
    <w:rsid w:val="008B0D21"/>
    <w:rsid w:val="008B1323"/>
    <w:rsid w:val="008B1824"/>
    <w:rsid w:val="008B1984"/>
    <w:rsid w:val="008B1BB1"/>
    <w:rsid w:val="008B1DE8"/>
    <w:rsid w:val="008B2766"/>
    <w:rsid w:val="008B2AFB"/>
    <w:rsid w:val="008B2C34"/>
    <w:rsid w:val="008B3269"/>
    <w:rsid w:val="008B35F4"/>
    <w:rsid w:val="008B3B01"/>
    <w:rsid w:val="008B3DAA"/>
    <w:rsid w:val="008B429F"/>
    <w:rsid w:val="008B43E9"/>
    <w:rsid w:val="008B45C3"/>
    <w:rsid w:val="008B4ADB"/>
    <w:rsid w:val="008B4E20"/>
    <w:rsid w:val="008B4E73"/>
    <w:rsid w:val="008B551C"/>
    <w:rsid w:val="008B56E7"/>
    <w:rsid w:val="008B5A89"/>
    <w:rsid w:val="008B5AA4"/>
    <w:rsid w:val="008B5EC6"/>
    <w:rsid w:val="008B5F48"/>
    <w:rsid w:val="008B62BF"/>
    <w:rsid w:val="008B646F"/>
    <w:rsid w:val="008B654C"/>
    <w:rsid w:val="008B6A12"/>
    <w:rsid w:val="008B79B5"/>
    <w:rsid w:val="008B7ECD"/>
    <w:rsid w:val="008B7F54"/>
    <w:rsid w:val="008C03E8"/>
    <w:rsid w:val="008C0FCF"/>
    <w:rsid w:val="008C1199"/>
    <w:rsid w:val="008C1568"/>
    <w:rsid w:val="008C1626"/>
    <w:rsid w:val="008C16E6"/>
    <w:rsid w:val="008C1C34"/>
    <w:rsid w:val="008C1D7C"/>
    <w:rsid w:val="008C1E2E"/>
    <w:rsid w:val="008C1E91"/>
    <w:rsid w:val="008C27E6"/>
    <w:rsid w:val="008C280D"/>
    <w:rsid w:val="008C2825"/>
    <w:rsid w:val="008C2D14"/>
    <w:rsid w:val="008C3236"/>
    <w:rsid w:val="008C3897"/>
    <w:rsid w:val="008C3B6A"/>
    <w:rsid w:val="008C3E17"/>
    <w:rsid w:val="008C3E6E"/>
    <w:rsid w:val="008C4036"/>
    <w:rsid w:val="008C4055"/>
    <w:rsid w:val="008C4D9E"/>
    <w:rsid w:val="008C51B1"/>
    <w:rsid w:val="008C5665"/>
    <w:rsid w:val="008C5796"/>
    <w:rsid w:val="008C5C16"/>
    <w:rsid w:val="008C5FA2"/>
    <w:rsid w:val="008C5FE7"/>
    <w:rsid w:val="008C60D9"/>
    <w:rsid w:val="008C69B9"/>
    <w:rsid w:val="008C6F0C"/>
    <w:rsid w:val="008C70FD"/>
    <w:rsid w:val="008C7611"/>
    <w:rsid w:val="008C7826"/>
    <w:rsid w:val="008D01DE"/>
    <w:rsid w:val="008D0B3D"/>
    <w:rsid w:val="008D0E40"/>
    <w:rsid w:val="008D0E51"/>
    <w:rsid w:val="008D137D"/>
    <w:rsid w:val="008D14D7"/>
    <w:rsid w:val="008D19E1"/>
    <w:rsid w:val="008D1C94"/>
    <w:rsid w:val="008D1C96"/>
    <w:rsid w:val="008D2168"/>
    <w:rsid w:val="008D265B"/>
    <w:rsid w:val="008D2804"/>
    <w:rsid w:val="008D291B"/>
    <w:rsid w:val="008D2C5A"/>
    <w:rsid w:val="008D2D09"/>
    <w:rsid w:val="008D2F4F"/>
    <w:rsid w:val="008D3BB3"/>
    <w:rsid w:val="008D3E17"/>
    <w:rsid w:val="008D4468"/>
    <w:rsid w:val="008D45DB"/>
    <w:rsid w:val="008D48B5"/>
    <w:rsid w:val="008D48EE"/>
    <w:rsid w:val="008D512B"/>
    <w:rsid w:val="008D5C6C"/>
    <w:rsid w:val="008D5DB7"/>
    <w:rsid w:val="008D622E"/>
    <w:rsid w:val="008D6374"/>
    <w:rsid w:val="008D646A"/>
    <w:rsid w:val="008D6806"/>
    <w:rsid w:val="008D6A55"/>
    <w:rsid w:val="008D6B60"/>
    <w:rsid w:val="008D742A"/>
    <w:rsid w:val="008D75B8"/>
    <w:rsid w:val="008D77BB"/>
    <w:rsid w:val="008D78C5"/>
    <w:rsid w:val="008D7CE9"/>
    <w:rsid w:val="008E09B8"/>
    <w:rsid w:val="008E0A4C"/>
    <w:rsid w:val="008E0D99"/>
    <w:rsid w:val="008E11CA"/>
    <w:rsid w:val="008E1652"/>
    <w:rsid w:val="008E17AF"/>
    <w:rsid w:val="008E1840"/>
    <w:rsid w:val="008E1854"/>
    <w:rsid w:val="008E1C18"/>
    <w:rsid w:val="008E215B"/>
    <w:rsid w:val="008E223A"/>
    <w:rsid w:val="008E2423"/>
    <w:rsid w:val="008E2640"/>
    <w:rsid w:val="008E29E2"/>
    <w:rsid w:val="008E2ABC"/>
    <w:rsid w:val="008E2CDB"/>
    <w:rsid w:val="008E32FD"/>
    <w:rsid w:val="008E35A0"/>
    <w:rsid w:val="008E3F74"/>
    <w:rsid w:val="008E3FCB"/>
    <w:rsid w:val="008E439D"/>
    <w:rsid w:val="008E4485"/>
    <w:rsid w:val="008E4522"/>
    <w:rsid w:val="008E47B1"/>
    <w:rsid w:val="008E48CB"/>
    <w:rsid w:val="008E4967"/>
    <w:rsid w:val="008E4B7F"/>
    <w:rsid w:val="008E4B98"/>
    <w:rsid w:val="008E55DC"/>
    <w:rsid w:val="008E562E"/>
    <w:rsid w:val="008E56B1"/>
    <w:rsid w:val="008E56DE"/>
    <w:rsid w:val="008E5B59"/>
    <w:rsid w:val="008E676E"/>
    <w:rsid w:val="008E6D19"/>
    <w:rsid w:val="008E7A6F"/>
    <w:rsid w:val="008E7B1B"/>
    <w:rsid w:val="008E7F73"/>
    <w:rsid w:val="008E7FC1"/>
    <w:rsid w:val="008F018C"/>
    <w:rsid w:val="008F0202"/>
    <w:rsid w:val="008F0276"/>
    <w:rsid w:val="008F0ABD"/>
    <w:rsid w:val="008F0D02"/>
    <w:rsid w:val="008F0D29"/>
    <w:rsid w:val="008F0D3E"/>
    <w:rsid w:val="008F1C20"/>
    <w:rsid w:val="008F1FEB"/>
    <w:rsid w:val="008F229C"/>
    <w:rsid w:val="008F231A"/>
    <w:rsid w:val="008F2690"/>
    <w:rsid w:val="008F2976"/>
    <w:rsid w:val="008F2B46"/>
    <w:rsid w:val="008F2E02"/>
    <w:rsid w:val="008F2EB6"/>
    <w:rsid w:val="008F2ECC"/>
    <w:rsid w:val="008F33A0"/>
    <w:rsid w:val="008F34A1"/>
    <w:rsid w:val="008F3607"/>
    <w:rsid w:val="008F3876"/>
    <w:rsid w:val="008F3ED9"/>
    <w:rsid w:val="008F42AC"/>
    <w:rsid w:val="008F4919"/>
    <w:rsid w:val="008F4DC6"/>
    <w:rsid w:val="008F4F24"/>
    <w:rsid w:val="008F4FBF"/>
    <w:rsid w:val="008F585B"/>
    <w:rsid w:val="008F5949"/>
    <w:rsid w:val="008F6A19"/>
    <w:rsid w:val="008F6CDC"/>
    <w:rsid w:val="008F6F5D"/>
    <w:rsid w:val="008F752F"/>
    <w:rsid w:val="008F7E1F"/>
    <w:rsid w:val="008F7F9D"/>
    <w:rsid w:val="009003E4"/>
    <w:rsid w:val="00900457"/>
    <w:rsid w:val="00900BAF"/>
    <w:rsid w:val="00900CAA"/>
    <w:rsid w:val="00900D21"/>
    <w:rsid w:val="00900FF7"/>
    <w:rsid w:val="00901097"/>
    <w:rsid w:val="00901246"/>
    <w:rsid w:val="009016B1"/>
    <w:rsid w:val="00901905"/>
    <w:rsid w:val="009023D5"/>
    <w:rsid w:val="0090287F"/>
    <w:rsid w:val="00902D0C"/>
    <w:rsid w:val="00902F1C"/>
    <w:rsid w:val="00903F6A"/>
    <w:rsid w:val="00904316"/>
    <w:rsid w:val="00904938"/>
    <w:rsid w:val="00905AAD"/>
    <w:rsid w:val="00906C19"/>
    <w:rsid w:val="00906DCA"/>
    <w:rsid w:val="00906E40"/>
    <w:rsid w:val="00906F11"/>
    <w:rsid w:val="00906FF1"/>
    <w:rsid w:val="00907541"/>
    <w:rsid w:val="00907667"/>
    <w:rsid w:val="0090768E"/>
    <w:rsid w:val="009077A1"/>
    <w:rsid w:val="00907AB5"/>
    <w:rsid w:val="0091001B"/>
    <w:rsid w:val="009104A0"/>
    <w:rsid w:val="00910AB6"/>
    <w:rsid w:val="00910E33"/>
    <w:rsid w:val="0091121F"/>
    <w:rsid w:val="00911297"/>
    <w:rsid w:val="009113FD"/>
    <w:rsid w:val="00911A82"/>
    <w:rsid w:val="00911C6A"/>
    <w:rsid w:val="009123B6"/>
    <w:rsid w:val="00912995"/>
    <w:rsid w:val="009130AE"/>
    <w:rsid w:val="009130D4"/>
    <w:rsid w:val="009131D4"/>
    <w:rsid w:val="009131E7"/>
    <w:rsid w:val="009132D5"/>
    <w:rsid w:val="00913611"/>
    <w:rsid w:val="00913651"/>
    <w:rsid w:val="009139A7"/>
    <w:rsid w:val="009139F6"/>
    <w:rsid w:val="00913BC9"/>
    <w:rsid w:val="00913D71"/>
    <w:rsid w:val="00914150"/>
    <w:rsid w:val="0091437D"/>
    <w:rsid w:val="00914624"/>
    <w:rsid w:val="009146CF"/>
    <w:rsid w:val="00914E22"/>
    <w:rsid w:val="00915079"/>
    <w:rsid w:val="00915960"/>
    <w:rsid w:val="00915A86"/>
    <w:rsid w:val="00915D03"/>
    <w:rsid w:val="00916144"/>
    <w:rsid w:val="00916AF0"/>
    <w:rsid w:val="00917147"/>
    <w:rsid w:val="0091756F"/>
    <w:rsid w:val="00917665"/>
    <w:rsid w:val="009203B4"/>
    <w:rsid w:val="00920A3E"/>
    <w:rsid w:val="00920B57"/>
    <w:rsid w:val="00921194"/>
    <w:rsid w:val="009212C6"/>
    <w:rsid w:val="009212C8"/>
    <w:rsid w:val="00921CD9"/>
    <w:rsid w:val="00921EB8"/>
    <w:rsid w:val="00922243"/>
    <w:rsid w:val="00922444"/>
    <w:rsid w:val="009227D7"/>
    <w:rsid w:val="009229E1"/>
    <w:rsid w:val="00922A7F"/>
    <w:rsid w:val="00922DAE"/>
    <w:rsid w:val="00923158"/>
    <w:rsid w:val="009234AF"/>
    <w:rsid w:val="009236F7"/>
    <w:rsid w:val="00923D89"/>
    <w:rsid w:val="0092407B"/>
    <w:rsid w:val="00924715"/>
    <w:rsid w:val="0092475A"/>
    <w:rsid w:val="00924956"/>
    <w:rsid w:val="00924B62"/>
    <w:rsid w:val="00924D12"/>
    <w:rsid w:val="00924F22"/>
    <w:rsid w:val="00925105"/>
    <w:rsid w:val="0092574F"/>
    <w:rsid w:val="00925D2B"/>
    <w:rsid w:val="00925E08"/>
    <w:rsid w:val="00926AA7"/>
    <w:rsid w:val="00926F2E"/>
    <w:rsid w:val="0092703A"/>
    <w:rsid w:val="009272F8"/>
    <w:rsid w:val="00927523"/>
    <w:rsid w:val="009275CA"/>
    <w:rsid w:val="009279CB"/>
    <w:rsid w:val="00927F8B"/>
    <w:rsid w:val="00930E25"/>
    <w:rsid w:val="009310AA"/>
    <w:rsid w:val="0093218A"/>
    <w:rsid w:val="0093237E"/>
    <w:rsid w:val="0093239B"/>
    <w:rsid w:val="009327A6"/>
    <w:rsid w:val="00933053"/>
    <w:rsid w:val="00933640"/>
    <w:rsid w:val="00933B47"/>
    <w:rsid w:val="00933DA6"/>
    <w:rsid w:val="0093420C"/>
    <w:rsid w:val="00934386"/>
    <w:rsid w:val="0093468E"/>
    <w:rsid w:val="009349D8"/>
    <w:rsid w:val="00934C76"/>
    <w:rsid w:val="009358C7"/>
    <w:rsid w:val="00935BAC"/>
    <w:rsid w:val="00935E93"/>
    <w:rsid w:val="00935FD8"/>
    <w:rsid w:val="009368D3"/>
    <w:rsid w:val="00936C94"/>
    <w:rsid w:val="00937B9A"/>
    <w:rsid w:val="00937BCD"/>
    <w:rsid w:val="00937CF8"/>
    <w:rsid w:val="0094007F"/>
    <w:rsid w:val="0094011D"/>
    <w:rsid w:val="009403B5"/>
    <w:rsid w:val="0094048D"/>
    <w:rsid w:val="009409A9"/>
    <w:rsid w:val="009409B2"/>
    <w:rsid w:val="00940DA6"/>
    <w:rsid w:val="00940DF7"/>
    <w:rsid w:val="00941278"/>
    <w:rsid w:val="009416C7"/>
    <w:rsid w:val="00941734"/>
    <w:rsid w:val="00941923"/>
    <w:rsid w:val="009419BC"/>
    <w:rsid w:val="00941F5A"/>
    <w:rsid w:val="00941FBE"/>
    <w:rsid w:val="009420BC"/>
    <w:rsid w:val="00942B98"/>
    <w:rsid w:val="00942BB6"/>
    <w:rsid w:val="00942CCF"/>
    <w:rsid w:val="009430A2"/>
    <w:rsid w:val="0094318C"/>
    <w:rsid w:val="00943335"/>
    <w:rsid w:val="009433A3"/>
    <w:rsid w:val="00943549"/>
    <w:rsid w:val="0094355F"/>
    <w:rsid w:val="00943F3B"/>
    <w:rsid w:val="009443C0"/>
    <w:rsid w:val="009445C8"/>
    <w:rsid w:val="009446C9"/>
    <w:rsid w:val="00944CB0"/>
    <w:rsid w:val="00944F65"/>
    <w:rsid w:val="009450E8"/>
    <w:rsid w:val="00945D97"/>
    <w:rsid w:val="00945E83"/>
    <w:rsid w:val="00945F72"/>
    <w:rsid w:val="0094638C"/>
    <w:rsid w:val="009465A6"/>
    <w:rsid w:val="00946754"/>
    <w:rsid w:val="009467E4"/>
    <w:rsid w:val="00946A62"/>
    <w:rsid w:val="00946C4A"/>
    <w:rsid w:val="00946CEF"/>
    <w:rsid w:val="00947515"/>
    <w:rsid w:val="009478B1"/>
    <w:rsid w:val="00947AEC"/>
    <w:rsid w:val="00947BCE"/>
    <w:rsid w:val="00950384"/>
    <w:rsid w:val="009503B8"/>
    <w:rsid w:val="009510A1"/>
    <w:rsid w:val="00951630"/>
    <w:rsid w:val="009517D4"/>
    <w:rsid w:val="00951CE8"/>
    <w:rsid w:val="00951E8C"/>
    <w:rsid w:val="00952F55"/>
    <w:rsid w:val="00953514"/>
    <w:rsid w:val="00953752"/>
    <w:rsid w:val="00953CD1"/>
    <w:rsid w:val="00953D56"/>
    <w:rsid w:val="00953D8D"/>
    <w:rsid w:val="00953FD2"/>
    <w:rsid w:val="00954673"/>
    <w:rsid w:val="009548E3"/>
    <w:rsid w:val="00954CC6"/>
    <w:rsid w:val="00954D06"/>
    <w:rsid w:val="00955852"/>
    <w:rsid w:val="009559A8"/>
    <w:rsid w:val="0095610F"/>
    <w:rsid w:val="00956124"/>
    <w:rsid w:val="00956809"/>
    <w:rsid w:val="00956A03"/>
    <w:rsid w:val="00957786"/>
    <w:rsid w:val="0095788F"/>
    <w:rsid w:val="00960239"/>
    <w:rsid w:val="00960B30"/>
    <w:rsid w:val="00960C53"/>
    <w:rsid w:val="00960D0B"/>
    <w:rsid w:val="00960D49"/>
    <w:rsid w:val="00960E3C"/>
    <w:rsid w:val="009613D8"/>
    <w:rsid w:val="00961516"/>
    <w:rsid w:val="00961875"/>
    <w:rsid w:val="00961B8F"/>
    <w:rsid w:val="00961F5F"/>
    <w:rsid w:val="00962240"/>
    <w:rsid w:val="0096239C"/>
    <w:rsid w:val="0096240D"/>
    <w:rsid w:val="00962584"/>
    <w:rsid w:val="00962A40"/>
    <w:rsid w:val="00964193"/>
    <w:rsid w:val="009642C6"/>
    <w:rsid w:val="0096441B"/>
    <w:rsid w:val="009644C5"/>
    <w:rsid w:val="009645C2"/>
    <w:rsid w:val="00964712"/>
    <w:rsid w:val="00964A96"/>
    <w:rsid w:val="00964BC1"/>
    <w:rsid w:val="00964EFE"/>
    <w:rsid w:val="00965402"/>
    <w:rsid w:val="00965A07"/>
    <w:rsid w:val="00965B66"/>
    <w:rsid w:val="00966B64"/>
    <w:rsid w:val="00966CCB"/>
    <w:rsid w:val="00966E62"/>
    <w:rsid w:val="00967BC0"/>
    <w:rsid w:val="00967BEB"/>
    <w:rsid w:val="009707D2"/>
    <w:rsid w:val="00970CA4"/>
    <w:rsid w:val="00970F76"/>
    <w:rsid w:val="009719E3"/>
    <w:rsid w:val="00971AC1"/>
    <w:rsid w:val="00971DD6"/>
    <w:rsid w:val="00971FB4"/>
    <w:rsid w:val="009720F3"/>
    <w:rsid w:val="0097266B"/>
    <w:rsid w:val="009729D2"/>
    <w:rsid w:val="00973240"/>
    <w:rsid w:val="00973438"/>
    <w:rsid w:val="00973CE0"/>
    <w:rsid w:val="009745F2"/>
    <w:rsid w:val="009747C8"/>
    <w:rsid w:val="0097493C"/>
    <w:rsid w:val="00974CDE"/>
    <w:rsid w:val="00975043"/>
    <w:rsid w:val="00975310"/>
    <w:rsid w:val="00975965"/>
    <w:rsid w:val="00976633"/>
    <w:rsid w:val="00977266"/>
    <w:rsid w:val="0097766B"/>
    <w:rsid w:val="00977D1C"/>
    <w:rsid w:val="00980641"/>
    <w:rsid w:val="00980675"/>
    <w:rsid w:val="0098093D"/>
    <w:rsid w:val="0098096E"/>
    <w:rsid w:val="00980B5E"/>
    <w:rsid w:val="00980F66"/>
    <w:rsid w:val="009816DE"/>
    <w:rsid w:val="009817AD"/>
    <w:rsid w:val="00981841"/>
    <w:rsid w:val="00982121"/>
    <w:rsid w:val="009821F5"/>
    <w:rsid w:val="00982956"/>
    <w:rsid w:val="009829E0"/>
    <w:rsid w:val="00982D2D"/>
    <w:rsid w:val="00982F0B"/>
    <w:rsid w:val="0098353A"/>
    <w:rsid w:val="0098426A"/>
    <w:rsid w:val="009842BB"/>
    <w:rsid w:val="009843DE"/>
    <w:rsid w:val="009846C7"/>
    <w:rsid w:val="00984948"/>
    <w:rsid w:val="00984BBC"/>
    <w:rsid w:val="00984F12"/>
    <w:rsid w:val="009851A8"/>
    <w:rsid w:val="0098536A"/>
    <w:rsid w:val="00985818"/>
    <w:rsid w:val="00985D99"/>
    <w:rsid w:val="0098653B"/>
    <w:rsid w:val="00986733"/>
    <w:rsid w:val="009868BB"/>
    <w:rsid w:val="00986BE2"/>
    <w:rsid w:val="00986ECD"/>
    <w:rsid w:val="009872AF"/>
    <w:rsid w:val="00987DDA"/>
    <w:rsid w:val="009901F5"/>
    <w:rsid w:val="009909CC"/>
    <w:rsid w:val="00990B59"/>
    <w:rsid w:val="00991296"/>
    <w:rsid w:val="009912B4"/>
    <w:rsid w:val="00991B3E"/>
    <w:rsid w:val="00991CA2"/>
    <w:rsid w:val="009921D1"/>
    <w:rsid w:val="009924A9"/>
    <w:rsid w:val="00992D2C"/>
    <w:rsid w:val="00993139"/>
    <w:rsid w:val="0099350E"/>
    <w:rsid w:val="009936BB"/>
    <w:rsid w:val="00993741"/>
    <w:rsid w:val="009939B3"/>
    <w:rsid w:val="009939F6"/>
    <w:rsid w:val="00993A79"/>
    <w:rsid w:val="00993AC8"/>
    <w:rsid w:val="00993BB4"/>
    <w:rsid w:val="00994350"/>
    <w:rsid w:val="009944DF"/>
    <w:rsid w:val="00994770"/>
    <w:rsid w:val="00994A53"/>
    <w:rsid w:val="00994E36"/>
    <w:rsid w:val="00995619"/>
    <w:rsid w:val="009957A1"/>
    <w:rsid w:val="00995B56"/>
    <w:rsid w:val="00995DCE"/>
    <w:rsid w:val="00995F39"/>
    <w:rsid w:val="009963E0"/>
    <w:rsid w:val="0099679A"/>
    <w:rsid w:val="00996945"/>
    <w:rsid w:val="00996F06"/>
    <w:rsid w:val="00997154"/>
    <w:rsid w:val="009974D8"/>
    <w:rsid w:val="0099765C"/>
    <w:rsid w:val="00997A4E"/>
    <w:rsid w:val="009A07FD"/>
    <w:rsid w:val="009A0D63"/>
    <w:rsid w:val="009A10A1"/>
    <w:rsid w:val="009A1A35"/>
    <w:rsid w:val="009A1E9C"/>
    <w:rsid w:val="009A2291"/>
    <w:rsid w:val="009A2A8A"/>
    <w:rsid w:val="009A2C8E"/>
    <w:rsid w:val="009A2E6D"/>
    <w:rsid w:val="009A30B1"/>
    <w:rsid w:val="009A323E"/>
    <w:rsid w:val="009A3657"/>
    <w:rsid w:val="009A405E"/>
    <w:rsid w:val="009A4368"/>
    <w:rsid w:val="009A4754"/>
    <w:rsid w:val="009A4A86"/>
    <w:rsid w:val="009A5489"/>
    <w:rsid w:val="009A55ED"/>
    <w:rsid w:val="009A5AEF"/>
    <w:rsid w:val="009A5BBB"/>
    <w:rsid w:val="009A5F4E"/>
    <w:rsid w:val="009A64FB"/>
    <w:rsid w:val="009A655C"/>
    <w:rsid w:val="009A6570"/>
    <w:rsid w:val="009A66E5"/>
    <w:rsid w:val="009A68EA"/>
    <w:rsid w:val="009A69E2"/>
    <w:rsid w:val="009A6DD2"/>
    <w:rsid w:val="009A7642"/>
    <w:rsid w:val="009A7901"/>
    <w:rsid w:val="009B0352"/>
    <w:rsid w:val="009B03C9"/>
    <w:rsid w:val="009B0876"/>
    <w:rsid w:val="009B09BA"/>
    <w:rsid w:val="009B0AA2"/>
    <w:rsid w:val="009B0AD1"/>
    <w:rsid w:val="009B0F58"/>
    <w:rsid w:val="009B115D"/>
    <w:rsid w:val="009B17AE"/>
    <w:rsid w:val="009B1EBC"/>
    <w:rsid w:val="009B22D1"/>
    <w:rsid w:val="009B23AC"/>
    <w:rsid w:val="009B2A9E"/>
    <w:rsid w:val="009B2F57"/>
    <w:rsid w:val="009B303D"/>
    <w:rsid w:val="009B43E6"/>
    <w:rsid w:val="009B4832"/>
    <w:rsid w:val="009B4F58"/>
    <w:rsid w:val="009B5135"/>
    <w:rsid w:val="009B580C"/>
    <w:rsid w:val="009B5B77"/>
    <w:rsid w:val="009B6463"/>
    <w:rsid w:val="009B6AC3"/>
    <w:rsid w:val="009B6CF9"/>
    <w:rsid w:val="009B6FBC"/>
    <w:rsid w:val="009B7103"/>
    <w:rsid w:val="009B7F22"/>
    <w:rsid w:val="009C0486"/>
    <w:rsid w:val="009C0D37"/>
    <w:rsid w:val="009C108F"/>
    <w:rsid w:val="009C1245"/>
    <w:rsid w:val="009C13CD"/>
    <w:rsid w:val="009C1407"/>
    <w:rsid w:val="009C17F6"/>
    <w:rsid w:val="009C1882"/>
    <w:rsid w:val="009C1FB2"/>
    <w:rsid w:val="009C3387"/>
    <w:rsid w:val="009C37CC"/>
    <w:rsid w:val="009C3991"/>
    <w:rsid w:val="009C399D"/>
    <w:rsid w:val="009C3B16"/>
    <w:rsid w:val="009C3B30"/>
    <w:rsid w:val="009C3C38"/>
    <w:rsid w:val="009C3C73"/>
    <w:rsid w:val="009C3D16"/>
    <w:rsid w:val="009C46E1"/>
    <w:rsid w:val="009C48D2"/>
    <w:rsid w:val="009C4BE7"/>
    <w:rsid w:val="009C4DB6"/>
    <w:rsid w:val="009C51AD"/>
    <w:rsid w:val="009C63E0"/>
    <w:rsid w:val="009C6763"/>
    <w:rsid w:val="009C6B9E"/>
    <w:rsid w:val="009C765E"/>
    <w:rsid w:val="009D02D3"/>
    <w:rsid w:val="009D030F"/>
    <w:rsid w:val="009D0478"/>
    <w:rsid w:val="009D119D"/>
    <w:rsid w:val="009D17D5"/>
    <w:rsid w:val="009D1B02"/>
    <w:rsid w:val="009D1E67"/>
    <w:rsid w:val="009D20E5"/>
    <w:rsid w:val="009D21EA"/>
    <w:rsid w:val="009D2302"/>
    <w:rsid w:val="009D2343"/>
    <w:rsid w:val="009D2A3A"/>
    <w:rsid w:val="009D2A63"/>
    <w:rsid w:val="009D37EB"/>
    <w:rsid w:val="009D3BE3"/>
    <w:rsid w:val="009D3D6A"/>
    <w:rsid w:val="009D4A62"/>
    <w:rsid w:val="009D4B05"/>
    <w:rsid w:val="009D4DF6"/>
    <w:rsid w:val="009D503F"/>
    <w:rsid w:val="009D5350"/>
    <w:rsid w:val="009D548E"/>
    <w:rsid w:val="009D55BE"/>
    <w:rsid w:val="009D6563"/>
    <w:rsid w:val="009D65AD"/>
    <w:rsid w:val="009D661A"/>
    <w:rsid w:val="009D70C6"/>
    <w:rsid w:val="009D715D"/>
    <w:rsid w:val="009D7616"/>
    <w:rsid w:val="009D7B9B"/>
    <w:rsid w:val="009D7D6C"/>
    <w:rsid w:val="009D7E48"/>
    <w:rsid w:val="009E0FEC"/>
    <w:rsid w:val="009E145B"/>
    <w:rsid w:val="009E154A"/>
    <w:rsid w:val="009E17E1"/>
    <w:rsid w:val="009E1D83"/>
    <w:rsid w:val="009E2235"/>
    <w:rsid w:val="009E256D"/>
    <w:rsid w:val="009E27D8"/>
    <w:rsid w:val="009E30B1"/>
    <w:rsid w:val="009E3161"/>
    <w:rsid w:val="009E3751"/>
    <w:rsid w:val="009E3850"/>
    <w:rsid w:val="009E3A0B"/>
    <w:rsid w:val="009E3B1C"/>
    <w:rsid w:val="009E3DB7"/>
    <w:rsid w:val="009E3EC3"/>
    <w:rsid w:val="009E4342"/>
    <w:rsid w:val="009E48A0"/>
    <w:rsid w:val="009E570B"/>
    <w:rsid w:val="009E5AEB"/>
    <w:rsid w:val="009E60F0"/>
    <w:rsid w:val="009E6D50"/>
    <w:rsid w:val="009E75D7"/>
    <w:rsid w:val="009E77D1"/>
    <w:rsid w:val="009E7DDD"/>
    <w:rsid w:val="009F01A9"/>
    <w:rsid w:val="009F02FA"/>
    <w:rsid w:val="009F09F4"/>
    <w:rsid w:val="009F12D0"/>
    <w:rsid w:val="009F17E1"/>
    <w:rsid w:val="009F1867"/>
    <w:rsid w:val="009F1CC9"/>
    <w:rsid w:val="009F231B"/>
    <w:rsid w:val="009F2A56"/>
    <w:rsid w:val="009F3A0F"/>
    <w:rsid w:val="009F3F85"/>
    <w:rsid w:val="009F4485"/>
    <w:rsid w:val="009F49C7"/>
    <w:rsid w:val="009F4C5A"/>
    <w:rsid w:val="009F5020"/>
    <w:rsid w:val="009F53F9"/>
    <w:rsid w:val="009F67AD"/>
    <w:rsid w:val="009F67B2"/>
    <w:rsid w:val="009F71CA"/>
    <w:rsid w:val="009F740D"/>
    <w:rsid w:val="009F7423"/>
    <w:rsid w:val="009F75EE"/>
    <w:rsid w:val="009F7703"/>
    <w:rsid w:val="009F771C"/>
    <w:rsid w:val="009F77B9"/>
    <w:rsid w:val="00A0006F"/>
    <w:rsid w:val="00A0032B"/>
    <w:rsid w:val="00A00334"/>
    <w:rsid w:val="00A0053A"/>
    <w:rsid w:val="00A006C1"/>
    <w:rsid w:val="00A00AFF"/>
    <w:rsid w:val="00A00F54"/>
    <w:rsid w:val="00A0141D"/>
    <w:rsid w:val="00A01494"/>
    <w:rsid w:val="00A015C7"/>
    <w:rsid w:val="00A015D0"/>
    <w:rsid w:val="00A0178F"/>
    <w:rsid w:val="00A01A59"/>
    <w:rsid w:val="00A01CD4"/>
    <w:rsid w:val="00A02CF0"/>
    <w:rsid w:val="00A033BB"/>
    <w:rsid w:val="00A03693"/>
    <w:rsid w:val="00A03D8D"/>
    <w:rsid w:val="00A03F2E"/>
    <w:rsid w:val="00A04125"/>
    <w:rsid w:val="00A04225"/>
    <w:rsid w:val="00A047E7"/>
    <w:rsid w:val="00A04917"/>
    <w:rsid w:val="00A04941"/>
    <w:rsid w:val="00A04C31"/>
    <w:rsid w:val="00A04E66"/>
    <w:rsid w:val="00A04FA0"/>
    <w:rsid w:val="00A052A5"/>
    <w:rsid w:val="00A05940"/>
    <w:rsid w:val="00A05F58"/>
    <w:rsid w:val="00A06338"/>
    <w:rsid w:val="00A06680"/>
    <w:rsid w:val="00A0688F"/>
    <w:rsid w:val="00A06B28"/>
    <w:rsid w:val="00A071B9"/>
    <w:rsid w:val="00A07208"/>
    <w:rsid w:val="00A0741A"/>
    <w:rsid w:val="00A074AA"/>
    <w:rsid w:val="00A0777C"/>
    <w:rsid w:val="00A077D9"/>
    <w:rsid w:val="00A078DC"/>
    <w:rsid w:val="00A100D8"/>
    <w:rsid w:val="00A10B54"/>
    <w:rsid w:val="00A10B5D"/>
    <w:rsid w:val="00A10D0F"/>
    <w:rsid w:val="00A11479"/>
    <w:rsid w:val="00A11505"/>
    <w:rsid w:val="00A1221A"/>
    <w:rsid w:val="00A124A3"/>
    <w:rsid w:val="00A1281A"/>
    <w:rsid w:val="00A12831"/>
    <w:rsid w:val="00A129E9"/>
    <w:rsid w:val="00A131AB"/>
    <w:rsid w:val="00A132A5"/>
    <w:rsid w:val="00A1384C"/>
    <w:rsid w:val="00A138A0"/>
    <w:rsid w:val="00A139F5"/>
    <w:rsid w:val="00A13BF8"/>
    <w:rsid w:val="00A13E68"/>
    <w:rsid w:val="00A13E87"/>
    <w:rsid w:val="00A14389"/>
    <w:rsid w:val="00A1457C"/>
    <w:rsid w:val="00A14681"/>
    <w:rsid w:val="00A146DC"/>
    <w:rsid w:val="00A14C60"/>
    <w:rsid w:val="00A15128"/>
    <w:rsid w:val="00A15315"/>
    <w:rsid w:val="00A15736"/>
    <w:rsid w:val="00A15899"/>
    <w:rsid w:val="00A16537"/>
    <w:rsid w:val="00A16AF2"/>
    <w:rsid w:val="00A16C25"/>
    <w:rsid w:val="00A16EEB"/>
    <w:rsid w:val="00A1783E"/>
    <w:rsid w:val="00A2057A"/>
    <w:rsid w:val="00A2061C"/>
    <w:rsid w:val="00A206CE"/>
    <w:rsid w:val="00A20F55"/>
    <w:rsid w:val="00A21161"/>
    <w:rsid w:val="00A214F2"/>
    <w:rsid w:val="00A2183E"/>
    <w:rsid w:val="00A225CF"/>
    <w:rsid w:val="00A22D43"/>
    <w:rsid w:val="00A22E5E"/>
    <w:rsid w:val="00A23301"/>
    <w:rsid w:val="00A23366"/>
    <w:rsid w:val="00A2361B"/>
    <w:rsid w:val="00A23F86"/>
    <w:rsid w:val="00A23FF8"/>
    <w:rsid w:val="00A2434D"/>
    <w:rsid w:val="00A2445C"/>
    <w:rsid w:val="00A24952"/>
    <w:rsid w:val="00A24B72"/>
    <w:rsid w:val="00A24E72"/>
    <w:rsid w:val="00A24EBE"/>
    <w:rsid w:val="00A2536E"/>
    <w:rsid w:val="00A25494"/>
    <w:rsid w:val="00A25B8D"/>
    <w:rsid w:val="00A25D54"/>
    <w:rsid w:val="00A25FD4"/>
    <w:rsid w:val="00A26194"/>
    <w:rsid w:val="00A26195"/>
    <w:rsid w:val="00A262C7"/>
    <w:rsid w:val="00A26DF4"/>
    <w:rsid w:val="00A26FE8"/>
    <w:rsid w:val="00A2722A"/>
    <w:rsid w:val="00A2739D"/>
    <w:rsid w:val="00A2771F"/>
    <w:rsid w:val="00A27B71"/>
    <w:rsid w:val="00A305BE"/>
    <w:rsid w:val="00A308DA"/>
    <w:rsid w:val="00A308F6"/>
    <w:rsid w:val="00A309C2"/>
    <w:rsid w:val="00A30FF1"/>
    <w:rsid w:val="00A315C5"/>
    <w:rsid w:val="00A315CE"/>
    <w:rsid w:val="00A31928"/>
    <w:rsid w:val="00A31C14"/>
    <w:rsid w:val="00A31E85"/>
    <w:rsid w:val="00A323AE"/>
    <w:rsid w:val="00A3243B"/>
    <w:rsid w:val="00A32D36"/>
    <w:rsid w:val="00A33082"/>
    <w:rsid w:val="00A33BE3"/>
    <w:rsid w:val="00A340A1"/>
    <w:rsid w:val="00A341BE"/>
    <w:rsid w:val="00A34556"/>
    <w:rsid w:val="00A3477A"/>
    <w:rsid w:val="00A34DEB"/>
    <w:rsid w:val="00A34E3B"/>
    <w:rsid w:val="00A3516D"/>
    <w:rsid w:val="00A357D0"/>
    <w:rsid w:val="00A3584E"/>
    <w:rsid w:val="00A36A4A"/>
    <w:rsid w:val="00A37AF9"/>
    <w:rsid w:val="00A37DCA"/>
    <w:rsid w:val="00A40D38"/>
    <w:rsid w:val="00A40D55"/>
    <w:rsid w:val="00A40DEF"/>
    <w:rsid w:val="00A41012"/>
    <w:rsid w:val="00A41067"/>
    <w:rsid w:val="00A41344"/>
    <w:rsid w:val="00A41A38"/>
    <w:rsid w:val="00A43045"/>
    <w:rsid w:val="00A4309E"/>
    <w:rsid w:val="00A430F6"/>
    <w:rsid w:val="00A43199"/>
    <w:rsid w:val="00A4400A"/>
    <w:rsid w:val="00A44148"/>
    <w:rsid w:val="00A44343"/>
    <w:rsid w:val="00A44791"/>
    <w:rsid w:val="00A447AC"/>
    <w:rsid w:val="00A448C5"/>
    <w:rsid w:val="00A44B5F"/>
    <w:rsid w:val="00A44C2A"/>
    <w:rsid w:val="00A4518C"/>
    <w:rsid w:val="00A4521D"/>
    <w:rsid w:val="00A453B0"/>
    <w:rsid w:val="00A45709"/>
    <w:rsid w:val="00A45816"/>
    <w:rsid w:val="00A4581C"/>
    <w:rsid w:val="00A45852"/>
    <w:rsid w:val="00A45A7C"/>
    <w:rsid w:val="00A45EED"/>
    <w:rsid w:val="00A46147"/>
    <w:rsid w:val="00A461BA"/>
    <w:rsid w:val="00A4620E"/>
    <w:rsid w:val="00A46325"/>
    <w:rsid w:val="00A46456"/>
    <w:rsid w:val="00A4698A"/>
    <w:rsid w:val="00A46C40"/>
    <w:rsid w:val="00A46E15"/>
    <w:rsid w:val="00A4763D"/>
    <w:rsid w:val="00A47DBA"/>
    <w:rsid w:val="00A50842"/>
    <w:rsid w:val="00A511E9"/>
    <w:rsid w:val="00A5136C"/>
    <w:rsid w:val="00A51A32"/>
    <w:rsid w:val="00A51A74"/>
    <w:rsid w:val="00A51DDA"/>
    <w:rsid w:val="00A52232"/>
    <w:rsid w:val="00A523F8"/>
    <w:rsid w:val="00A5271A"/>
    <w:rsid w:val="00A528EB"/>
    <w:rsid w:val="00A52C2F"/>
    <w:rsid w:val="00A53070"/>
    <w:rsid w:val="00A53140"/>
    <w:rsid w:val="00A53733"/>
    <w:rsid w:val="00A5376E"/>
    <w:rsid w:val="00A53A12"/>
    <w:rsid w:val="00A545F3"/>
    <w:rsid w:val="00A549A5"/>
    <w:rsid w:val="00A54EFC"/>
    <w:rsid w:val="00A5502C"/>
    <w:rsid w:val="00A55A6F"/>
    <w:rsid w:val="00A562DA"/>
    <w:rsid w:val="00A56647"/>
    <w:rsid w:val="00A5682A"/>
    <w:rsid w:val="00A56A77"/>
    <w:rsid w:val="00A56B22"/>
    <w:rsid w:val="00A56CF4"/>
    <w:rsid w:val="00A57105"/>
    <w:rsid w:val="00A57388"/>
    <w:rsid w:val="00A57850"/>
    <w:rsid w:val="00A57BAE"/>
    <w:rsid w:val="00A6030F"/>
    <w:rsid w:val="00A60593"/>
    <w:rsid w:val="00A60BE0"/>
    <w:rsid w:val="00A60EEF"/>
    <w:rsid w:val="00A60FE4"/>
    <w:rsid w:val="00A6105D"/>
    <w:rsid w:val="00A6112D"/>
    <w:rsid w:val="00A61EF7"/>
    <w:rsid w:val="00A6261C"/>
    <w:rsid w:val="00A62A26"/>
    <w:rsid w:val="00A63058"/>
    <w:rsid w:val="00A6343F"/>
    <w:rsid w:val="00A63D80"/>
    <w:rsid w:val="00A63E58"/>
    <w:rsid w:val="00A63EB3"/>
    <w:rsid w:val="00A641BD"/>
    <w:rsid w:val="00A64296"/>
    <w:rsid w:val="00A64E58"/>
    <w:rsid w:val="00A64FA7"/>
    <w:rsid w:val="00A6524C"/>
    <w:rsid w:val="00A65856"/>
    <w:rsid w:val="00A65E09"/>
    <w:rsid w:val="00A65F52"/>
    <w:rsid w:val="00A65FC8"/>
    <w:rsid w:val="00A6623E"/>
    <w:rsid w:val="00A6640D"/>
    <w:rsid w:val="00A668B0"/>
    <w:rsid w:val="00A66994"/>
    <w:rsid w:val="00A670B0"/>
    <w:rsid w:val="00A67294"/>
    <w:rsid w:val="00A67320"/>
    <w:rsid w:val="00A67469"/>
    <w:rsid w:val="00A67D93"/>
    <w:rsid w:val="00A67E61"/>
    <w:rsid w:val="00A70012"/>
    <w:rsid w:val="00A7044F"/>
    <w:rsid w:val="00A70478"/>
    <w:rsid w:val="00A70A5D"/>
    <w:rsid w:val="00A70B57"/>
    <w:rsid w:val="00A70B6C"/>
    <w:rsid w:val="00A710BB"/>
    <w:rsid w:val="00A71398"/>
    <w:rsid w:val="00A717AE"/>
    <w:rsid w:val="00A71EFC"/>
    <w:rsid w:val="00A71F9D"/>
    <w:rsid w:val="00A720E4"/>
    <w:rsid w:val="00A7225F"/>
    <w:rsid w:val="00A72420"/>
    <w:rsid w:val="00A72968"/>
    <w:rsid w:val="00A733A4"/>
    <w:rsid w:val="00A73AE0"/>
    <w:rsid w:val="00A73F98"/>
    <w:rsid w:val="00A74496"/>
    <w:rsid w:val="00A749EA"/>
    <w:rsid w:val="00A74BD3"/>
    <w:rsid w:val="00A74E71"/>
    <w:rsid w:val="00A756BB"/>
    <w:rsid w:val="00A75BF7"/>
    <w:rsid w:val="00A75F2B"/>
    <w:rsid w:val="00A761F8"/>
    <w:rsid w:val="00A766AF"/>
    <w:rsid w:val="00A7691B"/>
    <w:rsid w:val="00A76BDF"/>
    <w:rsid w:val="00A77031"/>
    <w:rsid w:val="00A77045"/>
    <w:rsid w:val="00A776EB"/>
    <w:rsid w:val="00A77790"/>
    <w:rsid w:val="00A77934"/>
    <w:rsid w:val="00A779F9"/>
    <w:rsid w:val="00A8185A"/>
    <w:rsid w:val="00A81944"/>
    <w:rsid w:val="00A82000"/>
    <w:rsid w:val="00A838D0"/>
    <w:rsid w:val="00A838E3"/>
    <w:rsid w:val="00A83AF7"/>
    <w:rsid w:val="00A84193"/>
    <w:rsid w:val="00A84272"/>
    <w:rsid w:val="00A8504C"/>
    <w:rsid w:val="00A85B50"/>
    <w:rsid w:val="00A865F6"/>
    <w:rsid w:val="00A8668D"/>
    <w:rsid w:val="00A86B60"/>
    <w:rsid w:val="00A86BB0"/>
    <w:rsid w:val="00A8759C"/>
    <w:rsid w:val="00A87817"/>
    <w:rsid w:val="00A879FC"/>
    <w:rsid w:val="00A87A40"/>
    <w:rsid w:val="00A87D89"/>
    <w:rsid w:val="00A90F3B"/>
    <w:rsid w:val="00A9116A"/>
    <w:rsid w:val="00A916F5"/>
    <w:rsid w:val="00A9192F"/>
    <w:rsid w:val="00A91981"/>
    <w:rsid w:val="00A91AAC"/>
    <w:rsid w:val="00A91B57"/>
    <w:rsid w:val="00A91C42"/>
    <w:rsid w:val="00A922B0"/>
    <w:rsid w:val="00A930D8"/>
    <w:rsid w:val="00A93328"/>
    <w:rsid w:val="00A93330"/>
    <w:rsid w:val="00A93463"/>
    <w:rsid w:val="00A936A1"/>
    <w:rsid w:val="00A93B0E"/>
    <w:rsid w:val="00A93B82"/>
    <w:rsid w:val="00A93BC3"/>
    <w:rsid w:val="00A9418B"/>
    <w:rsid w:val="00A94E35"/>
    <w:rsid w:val="00A9502C"/>
    <w:rsid w:val="00A95206"/>
    <w:rsid w:val="00A958AC"/>
    <w:rsid w:val="00A95AC0"/>
    <w:rsid w:val="00A96571"/>
    <w:rsid w:val="00A965AD"/>
    <w:rsid w:val="00A967C1"/>
    <w:rsid w:val="00A96B74"/>
    <w:rsid w:val="00A9748D"/>
    <w:rsid w:val="00AA1071"/>
    <w:rsid w:val="00AA11FA"/>
    <w:rsid w:val="00AA1707"/>
    <w:rsid w:val="00AA1A88"/>
    <w:rsid w:val="00AA212B"/>
    <w:rsid w:val="00AA2901"/>
    <w:rsid w:val="00AA3155"/>
    <w:rsid w:val="00AA3967"/>
    <w:rsid w:val="00AA4226"/>
    <w:rsid w:val="00AA469F"/>
    <w:rsid w:val="00AA4784"/>
    <w:rsid w:val="00AA4CA7"/>
    <w:rsid w:val="00AA535B"/>
    <w:rsid w:val="00AA5757"/>
    <w:rsid w:val="00AA60BF"/>
    <w:rsid w:val="00AA7796"/>
    <w:rsid w:val="00AA785B"/>
    <w:rsid w:val="00AA7E9E"/>
    <w:rsid w:val="00AA7EAB"/>
    <w:rsid w:val="00AB0546"/>
    <w:rsid w:val="00AB0AA7"/>
    <w:rsid w:val="00AB0BE9"/>
    <w:rsid w:val="00AB0F51"/>
    <w:rsid w:val="00AB1078"/>
    <w:rsid w:val="00AB143A"/>
    <w:rsid w:val="00AB1652"/>
    <w:rsid w:val="00AB1C47"/>
    <w:rsid w:val="00AB2315"/>
    <w:rsid w:val="00AB2876"/>
    <w:rsid w:val="00AB2909"/>
    <w:rsid w:val="00AB29F7"/>
    <w:rsid w:val="00AB2A7F"/>
    <w:rsid w:val="00AB2C88"/>
    <w:rsid w:val="00AB2EBF"/>
    <w:rsid w:val="00AB2F3B"/>
    <w:rsid w:val="00AB3B30"/>
    <w:rsid w:val="00AB3E65"/>
    <w:rsid w:val="00AB45E7"/>
    <w:rsid w:val="00AB4CA9"/>
    <w:rsid w:val="00AB4F43"/>
    <w:rsid w:val="00AB4FAC"/>
    <w:rsid w:val="00AB4FD5"/>
    <w:rsid w:val="00AB51BD"/>
    <w:rsid w:val="00AB550B"/>
    <w:rsid w:val="00AB58EC"/>
    <w:rsid w:val="00AB596F"/>
    <w:rsid w:val="00AB5A0D"/>
    <w:rsid w:val="00AB60B9"/>
    <w:rsid w:val="00AB6566"/>
    <w:rsid w:val="00AB65F2"/>
    <w:rsid w:val="00AB67CF"/>
    <w:rsid w:val="00AB6B99"/>
    <w:rsid w:val="00AB7118"/>
    <w:rsid w:val="00AB71AD"/>
    <w:rsid w:val="00AB72B7"/>
    <w:rsid w:val="00AB7416"/>
    <w:rsid w:val="00AB7438"/>
    <w:rsid w:val="00AB76B6"/>
    <w:rsid w:val="00AB76F5"/>
    <w:rsid w:val="00AB788A"/>
    <w:rsid w:val="00AB7BA4"/>
    <w:rsid w:val="00AB7E92"/>
    <w:rsid w:val="00AC0357"/>
    <w:rsid w:val="00AC082D"/>
    <w:rsid w:val="00AC0E28"/>
    <w:rsid w:val="00AC1318"/>
    <w:rsid w:val="00AC13B7"/>
    <w:rsid w:val="00AC1EB3"/>
    <w:rsid w:val="00AC24A6"/>
    <w:rsid w:val="00AC29B5"/>
    <w:rsid w:val="00AC2B9A"/>
    <w:rsid w:val="00AC2D3F"/>
    <w:rsid w:val="00AC33D0"/>
    <w:rsid w:val="00AC3576"/>
    <w:rsid w:val="00AC3912"/>
    <w:rsid w:val="00AC3966"/>
    <w:rsid w:val="00AC3C92"/>
    <w:rsid w:val="00AC4016"/>
    <w:rsid w:val="00AC41C4"/>
    <w:rsid w:val="00AC4F7C"/>
    <w:rsid w:val="00AC54C5"/>
    <w:rsid w:val="00AC5940"/>
    <w:rsid w:val="00AC63A1"/>
    <w:rsid w:val="00AC63F0"/>
    <w:rsid w:val="00AC69CD"/>
    <w:rsid w:val="00AC6C14"/>
    <w:rsid w:val="00AC705C"/>
    <w:rsid w:val="00AC7746"/>
    <w:rsid w:val="00AC7910"/>
    <w:rsid w:val="00AC7F00"/>
    <w:rsid w:val="00AD02F3"/>
    <w:rsid w:val="00AD0B45"/>
    <w:rsid w:val="00AD0D12"/>
    <w:rsid w:val="00AD0E98"/>
    <w:rsid w:val="00AD0F56"/>
    <w:rsid w:val="00AD234D"/>
    <w:rsid w:val="00AD2532"/>
    <w:rsid w:val="00AD2667"/>
    <w:rsid w:val="00AD3166"/>
    <w:rsid w:val="00AD326D"/>
    <w:rsid w:val="00AD3419"/>
    <w:rsid w:val="00AD3997"/>
    <w:rsid w:val="00AD3B1B"/>
    <w:rsid w:val="00AD3C59"/>
    <w:rsid w:val="00AD4136"/>
    <w:rsid w:val="00AD4653"/>
    <w:rsid w:val="00AD46DF"/>
    <w:rsid w:val="00AD477B"/>
    <w:rsid w:val="00AD48F0"/>
    <w:rsid w:val="00AD5622"/>
    <w:rsid w:val="00AD567E"/>
    <w:rsid w:val="00AD56A4"/>
    <w:rsid w:val="00AD5A94"/>
    <w:rsid w:val="00AD6193"/>
    <w:rsid w:val="00AD65BD"/>
    <w:rsid w:val="00AD6CE1"/>
    <w:rsid w:val="00AD772A"/>
    <w:rsid w:val="00AD7EE7"/>
    <w:rsid w:val="00AE087C"/>
    <w:rsid w:val="00AE0D47"/>
    <w:rsid w:val="00AE0DA7"/>
    <w:rsid w:val="00AE1500"/>
    <w:rsid w:val="00AE151D"/>
    <w:rsid w:val="00AE190C"/>
    <w:rsid w:val="00AE23D8"/>
    <w:rsid w:val="00AE2419"/>
    <w:rsid w:val="00AE24A0"/>
    <w:rsid w:val="00AE2863"/>
    <w:rsid w:val="00AE28AF"/>
    <w:rsid w:val="00AE2AFC"/>
    <w:rsid w:val="00AE2B77"/>
    <w:rsid w:val="00AE31EB"/>
    <w:rsid w:val="00AE3316"/>
    <w:rsid w:val="00AE36C7"/>
    <w:rsid w:val="00AE3A76"/>
    <w:rsid w:val="00AE3C0C"/>
    <w:rsid w:val="00AE3CBA"/>
    <w:rsid w:val="00AE434E"/>
    <w:rsid w:val="00AE4415"/>
    <w:rsid w:val="00AE49A1"/>
    <w:rsid w:val="00AE4A0E"/>
    <w:rsid w:val="00AE545F"/>
    <w:rsid w:val="00AE5AC9"/>
    <w:rsid w:val="00AE5C43"/>
    <w:rsid w:val="00AE62C3"/>
    <w:rsid w:val="00AE633F"/>
    <w:rsid w:val="00AE643C"/>
    <w:rsid w:val="00AE658E"/>
    <w:rsid w:val="00AE68C1"/>
    <w:rsid w:val="00AE6E4F"/>
    <w:rsid w:val="00AE72C4"/>
    <w:rsid w:val="00AE7439"/>
    <w:rsid w:val="00AE7F61"/>
    <w:rsid w:val="00AF0158"/>
    <w:rsid w:val="00AF017D"/>
    <w:rsid w:val="00AF0221"/>
    <w:rsid w:val="00AF035E"/>
    <w:rsid w:val="00AF06BD"/>
    <w:rsid w:val="00AF09FE"/>
    <w:rsid w:val="00AF12F0"/>
    <w:rsid w:val="00AF1B77"/>
    <w:rsid w:val="00AF21E3"/>
    <w:rsid w:val="00AF22C8"/>
    <w:rsid w:val="00AF2460"/>
    <w:rsid w:val="00AF252C"/>
    <w:rsid w:val="00AF2DC5"/>
    <w:rsid w:val="00AF3186"/>
    <w:rsid w:val="00AF356E"/>
    <w:rsid w:val="00AF3580"/>
    <w:rsid w:val="00AF42A2"/>
    <w:rsid w:val="00AF43A0"/>
    <w:rsid w:val="00AF441A"/>
    <w:rsid w:val="00AF45DA"/>
    <w:rsid w:val="00AF49B4"/>
    <w:rsid w:val="00AF51B8"/>
    <w:rsid w:val="00AF531A"/>
    <w:rsid w:val="00AF53EC"/>
    <w:rsid w:val="00AF5646"/>
    <w:rsid w:val="00AF598C"/>
    <w:rsid w:val="00AF5A45"/>
    <w:rsid w:val="00AF5DBD"/>
    <w:rsid w:val="00AF5DC9"/>
    <w:rsid w:val="00AF5FA6"/>
    <w:rsid w:val="00AF657B"/>
    <w:rsid w:val="00AF6582"/>
    <w:rsid w:val="00AF65FA"/>
    <w:rsid w:val="00AF67DD"/>
    <w:rsid w:val="00AF709F"/>
    <w:rsid w:val="00AF7489"/>
    <w:rsid w:val="00AF7625"/>
    <w:rsid w:val="00AF78C8"/>
    <w:rsid w:val="00AF78CE"/>
    <w:rsid w:val="00B0098F"/>
    <w:rsid w:val="00B00BD2"/>
    <w:rsid w:val="00B00C83"/>
    <w:rsid w:val="00B00EBE"/>
    <w:rsid w:val="00B01E1B"/>
    <w:rsid w:val="00B02137"/>
    <w:rsid w:val="00B021BC"/>
    <w:rsid w:val="00B02910"/>
    <w:rsid w:val="00B0323E"/>
    <w:rsid w:val="00B03EC9"/>
    <w:rsid w:val="00B03F98"/>
    <w:rsid w:val="00B04229"/>
    <w:rsid w:val="00B05006"/>
    <w:rsid w:val="00B05D75"/>
    <w:rsid w:val="00B05EA2"/>
    <w:rsid w:val="00B05F30"/>
    <w:rsid w:val="00B06419"/>
    <w:rsid w:val="00B06B65"/>
    <w:rsid w:val="00B07088"/>
    <w:rsid w:val="00B072A4"/>
    <w:rsid w:val="00B07408"/>
    <w:rsid w:val="00B0741A"/>
    <w:rsid w:val="00B075AA"/>
    <w:rsid w:val="00B076EB"/>
    <w:rsid w:val="00B07B66"/>
    <w:rsid w:val="00B07FF2"/>
    <w:rsid w:val="00B102D9"/>
    <w:rsid w:val="00B10A32"/>
    <w:rsid w:val="00B10ED0"/>
    <w:rsid w:val="00B1105E"/>
    <w:rsid w:val="00B11632"/>
    <w:rsid w:val="00B11908"/>
    <w:rsid w:val="00B12672"/>
    <w:rsid w:val="00B12A26"/>
    <w:rsid w:val="00B1331B"/>
    <w:rsid w:val="00B1349D"/>
    <w:rsid w:val="00B13F8A"/>
    <w:rsid w:val="00B143E5"/>
    <w:rsid w:val="00B17341"/>
    <w:rsid w:val="00B17371"/>
    <w:rsid w:val="00B17570"/>
    <w:rsid w:val="00B17E38"/>
    <w:rsid w:val="00B200E9"/>
    <w:rsid w:val="00B2019B"/>
    <w:rsid w:val="00B20342"/>
    <w:rsid w:val="00B20852"/>
    <w:rsid w:val="00B20CC1"/>
    <w:rsid w:val="00B20E73"/>
    <w:rsid w:val="00B215DC"/>
    <w:rsid w:val="00B21EFF"/>
    <w:rsid w:val="00B221D0"/>
    <w:rsid w:val="00B227E3"/>
    <w:rsid w:val="00B22EED"/>
    <w:rsid w:val="00B235CF"/>
    <w:rsid w:val="00B23C82"/>
    <w:rsid w:val="00B23DB5"/>
    <w:rsid w:val="00B23F4E"/>
    <w:rsid w:val="00B24653"/>
    <w:rsid w:val="00B2494E"/>
    <w:rsid w:val="00B24F11"/>
    <w:rsid w:val="00B25001"/>
    <w:rsid w:val="00B254F8"/>
    <w:rsid w:val="00B26A03"/>
    <w:rsid w:val="00B26A29"/>
    <w:rsid w:val="00B26D56"/>
    <w:rsid w:val="00B27691"/>
    <w:rsid w:val="00B27B2E"/>
    <w:rsid w:val="00B27D79"/>
    <w:rsid w:val="00B27E8E"/>
    <w:rsid w:val="00B27F9E"/>
    <w:rsid w:val="00B3014F"/>
    <w:rsid w:val="00B30179"/>
    <w:rsid w:val="00B30472"/>
    <w:rsid w:val="00B3062A"/>
    <w:rsid w:val="00B306FB"/>
    <w:rsid w:val="00B30DC7"/>
    <w:rsid w:val="00B30F39"/>
    <w:rsid w:val="00B31272"/>
    <w:rsid w:val="00B31291"/>
    <w:rsid w:val="00B321ED"/>
    <w:rsid w:val="00B321FD"/>
    <w:rsid w:val="00B32608"/>
    <w:rsid w:val="00B32975"/>
    <w:rsid w:val="00B333D2"/>
    <w:rsid w:val="00B33A9D"/>
    <w:rsid w:val="00B33BFF"/>
    <w:rsid w:val="00B34283"/>
    <w:rsid w:val="00B34402"/>
    <w:rsid w:val="00B345C9"/>
    <w:rsid w:val="00B34CCD"/>
    <w:rsid w:val="00B34E34"/>
    <w:rsid w:val="00B3512B"/>
    <w:rsid w:val="00B35445"/>
    <w:rsid w:val="00B356C0"/>
    <w:rsid w:val="00B3589F"/>
    <w:rsid w:val="00B35A27"/>
    <w:rsid w:val="00B35FFA"/>
    <w:rsid w:val="00B360D7"/>
    <w:rsid w:val="00B36FF0"/>
    <w:rsid w:val="00B37B42"/>
    <w:rsid w:val="00B40254"/>
    <w:rsid w:val="00B409B3"/>
    <w:rsid w:val="00B4152B"/>
    <w:rsid w:val="00B4179C"/>
    <w:rsid w:val="00B41CBB"/>
    <w:rsid w:val="00B420AE"/>
    <w:rsid w:val="00B422EB"/>
    <w:rsid w:val="00B4233D"/>
    <w:rsid w:val="00B42459"/>
    <w:rsid w:val="00B428BB"/>
    <w:rsid w:val="00B429BF"/>
    <w:rsid w:val="00B42B0E"/>
    <w:rsid w:val="00B42DA1"/>
    <w:rsid w:val="00B43387"/>
    <w:rsid w:val="00B438F8"/>
    <w:rsid w:val="00B43A27"/>
    <w:rsid w:val="00B43B4D"/>
    <w:rsid w:val="00B44234"/>
    <w:rsid w:val="00B44500"/>
    <w:rsid w:val="00B44549"/>
    <w:rsid w:val="00B452EC"/>
    <w:rsid w:val="00B45387"/>
    <w:rsid w:val="00B4585C"/>
    <w:rsid w:val="00B50319"/>
    <w:rsid w:val="00B50C29"/>
    <w:rsid w:val="00B50E9A"/>
    <w:rsid w:val="00B5196A"/>
    <w:rsid w:val="00B51A9D"/>
    <w:rsid w:val="00B51C65"/>
    <w:rsid w:val="00B51E26"/>
    <w:rsid w:val="00B52362"/>
    <w:rsid w:val="00B523E3"/>
    <w:rsid w:val="00B5252B"/>
    <w:rsid w:val="00B527FC"/>
    <w:rsid w:val="00B52867"/>
    <w:rsid w:val="00B528C3"/>
    <w:rsid w:val="00B52BEC"/>
    <w:rsid w:val="00B52E84"/>
    <w:rsid w:val="00B52EE3"/>
    <w:rsid w:val="00B52F0F"/>
    <w:rsid w:val="00B5316C"/>
    <w:rsid w:val="00B53619"/>
    <w:rsid w:val="00B53CAF"/>
    <w:rsid w:val="00B53E2E"/>
    <w:rsid w:val="00B544A7"/>
    <w:rsid w:val="00B54879"/>
    <w:rsid w:val="00B548BD"/>
    <w:rsid w:val="00B54CBF"/>
    <w:rsid w:val="00B55391"/>
    <w:rsid w:val="00B55CD4"/>
    <w:rsid w:val="00B55FB2"/>
    <w:rsid w:val="00B560E6"/>
    <w:rsid w:val="00B56114"/>
    <w:rsid w:val="00B56A4D"/>
    <w:rsid w:val="00B56E6C"/>
    <w:rsid w:val="00B5727B"/>
    <w:rsid w:val="00B57833"/>
    <w:rsid w:val="00B57DA1"/>
    <w:rsid w:val="00B60407"/>
    <w:rsid w:val="00B60C1C"/>
    <w:rsid w:val="00B61832"/>
    <w:rsid w:val="00B61C2E"/>
    <w:rsid w:val="00B61E75"/>
    <w:rsid w:val="00B620BC"/>
    <w:rsid w:val="00B627C9"/>
    <w:rsid w:val="00B629FE"/>
    <w:rsid w:val="00B62CD7"/>
    <w:rsid w:val="00B631F1"/>
    <w:rsid w:val="00B638C6"/>
    <w:rsid w:val="00B63D53"/>
    <w:rsid w:val="00B64100"/>
    <w:rsid w:val="00B647EB"/>
    <w:rsid w:val="00B64B1F"/>
    <w:rsid w:val="00B64CE0"/>
    <w:rsid w:val="00B64D54"/>
    <w:rsid w:val="00B65433"/>
    <w:rsid w:val="00B659DA"/>
    <w:rsid w:val="00B65FCE"/>
    <w:rsid w:val="00B6641F"/>
    <w:rsid w:val="00B666CD"/>
    <w:rsid w:val="00B666F7"/>
    <w:rsid w:val="00B66748"/>
    <w:rsid w:val="00B66794"/>
    <w:rsid w:val="00B66B6A"/>
    <w:rsid w:val="00B66D0A"/>
    <w:rsid w:val="00B66EB8"/>
    <w:rsid w:val="00B67138"/>
    <w:rsid w:val="00B672AE"/>
    <w:rsid w:val="00B67AF8"/>
    <w:rsid w:val="00B67CE1"/>
    <w:rsid w:val="00B67DFF"/>
    <w:rsid w:val="00B70026"/>
    <w:rsid w:val="00B7012A"/>
    <w:rsid w:val="00B70160"/>
    <w:rsid w:val="00B70422"/>
    <w:rsid w:val="00B70898"/>
    <w:rsid w:val="00B708A0"/>
    <w:rsid w:val="00B70B3C"/>
    <w:rsid w:val="00B70D74"/>
    <w:rsid w:val="00B70EDD"/>
    <w:rsid w:val="00B7115F"/>
    <w:rsid w:val="00B71271"/>
    <w:rsid w:val="00B712C5"/>
    <w:rsid w:val="00B715DB"/>
    <w:rsid w:val="00B71C68"/>
    <w:rsid w:val="00B7222D"/>
    <w:rsid w:val="00B72A46"/>
    <w:rsid w:val="00B72D7F"/>
    <w:rsid w:val="00B73451"/>
    <w:rsid w:val="00B73989"/>
    <w:rsid w:val="00B73C60"/>
    <w:rsid w:val="00B73CBB"/>
    <w:rsid w:val="00B74220"/>
    <w:rsid w:val="00B743E3"/>
    <w:rsid w:val="00B74968"/>
    <w:rsid w:val="00B74C53"/>
    <w:rsid w:val="00B74EB0"/>
    <w:rsid w:val="00B752DC"/>
    <w:rsid w:val="00B7574D"/>
    <w:rsid w:val="00B75FA2"/>
    <w:rsid w:val="00B7612D"/>
    <w:rsid w:val="00B76179"/>
    <w:rsid w:val="00B76364"/>
    <w:rsid w:val="00B766F9"/>
    <w:rsid w:val="00B767A0"/>
    <w:rsid w:val="00B76DFD"/>
    <w:rsid w:val="00B770BA"/>
    <w:rsid w:val="00B77103"/>
    <w:rsid w:val="00B77C45"/>
    <w:rsid w:val="00B80414"/>
    <w:rsid w:val="00B807C2"/>
    <w:rsid w:val="00B808ED"/>
    <w:rsid w:val="00B809C1"/>
    <w:rsid w:val="00B82011"/>
    <w:rsid w:val="00B82526"/>
    <w:rsid w:val="00B82B5F"/>
    <w:rsid w:val="00B82D76"/>
    <w:rsid w:val="00B83248"/>
    <w:rsid w:val="00B835AE"/>
    <w:rsid w:val="00B8386B"/>
    <w:rsid w:val="00B841E0"/>
    <w:rsid w:val="00B84426"/>
    <w:rsid w:val="00B84A64"/>
    <w:rsid w:val="00B84ED1"/>
    <w:rsid w:val="00B85058"/>
    <w:rsid w:val="00B8541E"/>
    <w:rsid w:val="00B854C5"/>
    <w:rsid w:val="00B86296"/>
    <w:rsid w:val="00B86515"/>
    <w:rsid w:val="00B86AED"/>
    <w:rsid w:val="00B87C2A"/>
    <w:rsid w:val="00B90061"/>
    <w:rsid w:val="00B90151"/>
    <w:rsid w:val="00B908F1"/>
    <w:rsid w:val="00B91150"/>
    <w:rsid w:val="00B9146B"/>
    <w:rsid w:val="00B92E35"/>
    <w:rsid w:val="00B92F1E"/>
    <w:rsid w:val="00B93266"/>
    <w:rsid w:val="00B93637"/>
    <w:rsid w:val="00B93E84"/>
    <w:rsid w:val="00B93F55"/>
    <w:rsid w:val="00B94307"/>
    <w:rsid w:val="00B94928"/>
    <w:rsid w:val="00B94E3C"/>
    <w:rsid w:val="00B94FE2"/>
    <w:rsid w:val="00B9576F"/>
    <w:rsid w:val="00B95F21"/>
    <w:rsid w:val="00B96453"/>
    <w:rsid w:val="00B965A6"/>
    <w:rsid w:val="00B96EC5"/>
    <w:rsid w:val="00B97190"/>
    <w:rsid w:val="00B97297"/>
    <w:rsid w:val="00B9739F"/>
    <w:rsid w:val="00B97DAF"/>
    <w:rsid w:val="00BA0100"/>
    <w:rsid w:val="00BA06F4"/>
    <w:rsid w:val="00BA0708"/>
    <w:rsid w:val="00BA0939"/>
    <w:rsid w:val="00BA09FE"/>
    <w:rsid w:val="00BA0A82"/>
    <w:rsid w:val="00BA0B57"/>
    <w:rsid w:val="00BA0EF6"/>
    <w:rsid w:val="00BA278D"/>
    <w:rsid w:val="00BA2BFE"/>
    <w:rsid w:val="00BA30A1"/>
    <w:rsid w:val="00BA3A6E"/>
    <w:rsid w:val="00BA3BFA"/>
    <w:rsid w:val="00BA3D5D"/>
    <w:rsid w:val="00BA3DD7"/>
    <w:rsid w:val="00BA3E3B"/>
    <w:rsid w:val="00BA4150"/>
    <w:rsid w:val="00BA4E49"/>
    <w:rsid w:val="00BA5BB2"/>
    <w:rsid w:val="00BA5ECC"/>
    <w:rsid w:val="00BA6472"/>
    <w:rsid w:val="00BA6CC1"/>
    <w:rsid w:val="00BA6D3F"/>
    <w:rsid w:val="00BA6ED6"/>
    <w:rsid w:val="00BA77E6"/>
    <w:rsid w:val="00BA77E9"/>
    <w:rsid w:val="00BA7A3C"/>
    <w:rsid w:val="00BB33A0"/>
    <w:rsid w:val="00BB3652"/>
    <w:rsid w:val="00BB368B"/>
    <w:rsid w:val="00BB38C5"/>
    <w:rsid w:val="00BB3C07"/>
    <w:rsid w:val="00BB3D22"/>
    <w:rsid w:val="00BB3DB7"/>
    <w:rsid w:val="00BB4912"/>
    <w:rsid w:val="00BB5288"/>
    <w:rsid w:val="00BB54F8"/>
    <w:rsid w:val="00BB5609"/>
    <w:rsid w:val="00BB56B5"/>
    <w:rsid w:val="00BB57CA"/>
    <w:rsid w:val="00BB59D2"/>
    <w:rsid w:val="00BB5D6C"/>
    <w:rsid w:val="00BB5DB6"/>
    <w:rsid w:val="00BB64F1"/>
    <w:rsid w:val="00BB6A29"/>
    <w:rsid w:val="00BB6D86"/>
    <w:rsid w:val="00BB726A"/>
    <w:rsid w:val="00BB765F"/>
    <w:rsid w:val="00BC0010"/>
    <w:rsid w:val="00BC07F7"/>
    <w:rsid w:val="00BC15DD"/>
    <w:rsid w:val="00BC1BB2"/>
    <w:rsid w:val="00BC2015"/>
    <w:rsid w:val="00BC2506"/>
    <w:rsid w:val="00BC2526"/>
    <w:rsid w:val="00BC2736"/>
    <w:rsid w:val="00BC2AB4"/>
    <w:rsid w:val="00BC2DF2"/>
    <w:rsid w:val="00BC31B5"/>
    <w:rsid w:val="00BC3297"/>
    <w:rsid w:val="00BC346D"/>
    <w:rsid w:val="00BC3E1F"/>
    <w:rsid w:val="00BC42D5"/>
    <w:rsid w:val="00BC4B4B"/>
    <w:rsid w:val="00BC502D"/>
    <w:rsid w:val="00BC5043"/>
    <w:rsid w:val="00BC570B"/>
    <w:rsid w:val="00BC57B2"/>
    <w:rsid w:val="00BC65E6"/>
    <w:rsid w:val="00BC69C5"/>
    <w:rsid w:val="00BC7A7C"/>
    <w:rsid w:val="00BC7F3C"/>
    <w:rsid w:val="00BD05C6"/>
    <w:rsid w:val="00BD07B6"/>
    <w:rsid w:val="00BD1356"/>
    <w:rsid w:val="00BD19BE"/>
    <w:rsid w:val="00BD1FF4"/>
    <w:rsid w:val="00BD23F5"/>
    <w:rsid w:val="00BD24A9"/>
    <w:rsid w:val="00BD2980"/>
    <w:rsid w:val="00BD2A35"/>
    <w:rsid w:val="00BD314A"/>
    <w:rsid w:val="00BD33A8"/>
    <w:rsid w:val="00BD3746"/>
    <w:rsid w:val="00BD4E81"/>
    <w:rsid w:val="00BD5935"/>
    <w:rsid w:val="00BD5D87"/>
    <w:rsid w:val="00BD5DFA"/>
    <w:rsid w:val="00BD5F36"/>
    <w:rsid w:val="00BD5F3F"/>
    <w:rsid w:val="00BD6152"/>
    <w:rsid w:val="00BD69FA"/>
    <w:rsid w:val="00BD6B26"/>
    <w:rsid w:val="00BD713D"/>
    <w:rsid w:val="00BD7CE2"/>
    <w:rsid w:val="00BE062C"/>
    <w:rsid w:val="00BE08C8"/>
    <w:rsid w:val="00BE0E99"/>
    <w:rsid w:val="00BE1521"/>
    <w:rsid w:val="00BE16EA"/>
    <w:rsid w:val="00BE1EE9"/>
    <w:rsid w:val="00BE261C"/>
    <w:rsid w:val="00BE2A39"/>
    <w:rsid w:val="00BE3C8F"/>
    <w:rsid w:val="00BE3FBB"/>
    <w:rsid w:val="00BE4AAB"/>
    <w:rsid w:val="00BE53A8"/>
    <w:rsid w:val="00BE650E"/>
    <w:rsid w:val="00BE76E7"/>
    <w:rsid w:val="00BE7BFF"/>
    <w:rsid w:val="00BF00E6"/>
    <w:rsid w:val="00BF039A"/>
    <w:rsid w:val="00BF0AC8"/>
    <w:rsid w:val="00BF0D31"/>
    <w:rsid w:val="00BF0D48"/>
    <w:rsid w:val="00BF0FAC"/>
    <w:rsid w:val="00BF1BD4"/>
    <w:rsid w:val="00BF2851"/>
    <w:rsid w:val="00BF2B48"/>
    <w:rsid w:val="00BF39A0"/>
    <w:rsid w:val="00BF3A93"/>
    <w:rsid w:val="00BF3EDE"/>
    <w:rsid w:val="00BF42C0"/>
    <w:rsid w:val="00BF4E24"/>
    <w:rsid w:val="00BF53A9"/>
    <w:rsid w:val="00BF546B"/>
    <w:rsid w:val="00BF5EAD"/>
    <w:rsid w:val="00BF608D"/>
    <w:rsid w:val="00BF63E1"/>
    <w:rsid w:val="00BF6937"/>
    <w:rsid w:val="00BF6B84"/>
    <w:rsid w:val="00BF7041"/>
    <w:rsid w:val="00BF70C9"/>
    <w:rsid w:val="00BF787A"/>
    <w:rsid w:val="00C000C4"/>
    <w:rsid w:val="00C0025B"/>
    <w:rsid w:val="00C00491"/>
    <w:rsid w:val="00C004AF"/>
    <w:rsid w:val="00C004F6"/>
    <w:rsid w:val="00C00B4C"/>
    <w:rsid w:val="00C00B67"/>
    <w:rsid w:val="00C00FE5"/>
    <w:rsid w:val="00C01242"/>
    <w:rsid w:val="00C016B4"/>
    <w:rsid w:val="00C01CDB"/>
    <w:rsid w:val="00C01E0A"/>
    <w:rsid w:val="00C020F1"/>
    <w:rsid w:val="00C02D80"/>
    <w:rsid w:val="00C02D93"/>
    <w:rsid w:val="00C02DE2"/>
    <w:rsid w:val="00C0355E"/>
    <w:rsid w:val="00C04057"/>
    <w:rsid w:val="00C04235"/>
    <w:rsid w:val="00C0426F"/>
    <w:rsid w:val="00C04287"/>
    <w:rsid w:val="00C04433"/>
    <w:rsid w:val="00C0455F"/>
    <w:rsid w:val="00C045A2"/>
    <w:rsid w:val="00C0499E"/>
    <w:rsid w:val="00C04C36"/>
    <w:rsid w:val="00C04E13"/>
    <w:rsid w:val="00C054AD"/>
    <w:rsid w:val="00C05516"/>
    <w:rsid w:val="00C05574"/>
    <w:rsid w:val="00C055E8"/>
    <w:rsid w:val="00C0585C"/>
    <w:rsid w:val="00C058C0"/>
    <w:rsid w:val="00C058C2"/>
    <w:rsid w:val="00C061F3"/>
    <w:rsid w:val="00C063B6"/>
    <w:rsid w:val="00C0658C"/>
    <w:rsid w:val="00C066A9"/>
    <w:rsid w:val="00C06709"/>
    <w:rsid w:val="00C07702"/>
    <w:rsid w:val="00C0787D"/>
    <w:rsid w:val="00C078C6"/>
    <w:rsid w:val="00C07949"/>
    <w:rsid w:val="00C07C1F"/>
    <w:rsid w:val="00C10290"/>
    <w:rsid w:val="00C10C63"/>
    <w:rsid w:val="00C10E8D"/>
    <w:rsid w:val="00C10E92"/>
    <w:rsid w:val="00C112AF"/>
    <w:rsid w:val="00C114DA"/>
    <w:rsid w:val="00C117F7"/>
    <w:rsid w:val="00C11CBD"/>
    <w:rsid w:val="00C120CC"/>
    <w:rsid w:val="00C12120"/>
    <w:rsid w:val="00C12361"/>
    <w:rsid w:val="00C126F0"/>
    <w:rsid w:val="00C1279D"/>
    <w:rsid w:val="00C12875"/>
    <w:rsid w:val="00C12B03"/>
    <w:rsid w:val="00C12ECE"/>
    <w:rsid w:val="00C12F5D"/>
    <w:rsid w:val="00C13742"/>
    <w:rsid w:val="00C13BBE"/>
    <w:rsid w:val="00C14621"/>
    <w:rsid w:val="00C14C60"/>
    <w:rsid w:val="00C15426"/>
    <w:rsid w:val="00C164F4"/>
    <w:rsid w:val="00C16DE6"/>
    <w:rsid w:val="00C172DE"/>
    <w:rsid w:val="00C1762B"/>
    <w:rsid w:val="00C17662"/>
    <w:rsid w:val="00C17D49"/>
    <w:rsid w:val="00C203EB"/>
    <w:rsid w:val="00C209DA"/>
    <w:rsid w:val="00C20A9E"/>
    <w:rsid w:val="00C20BDC"/>
    <w:rsid w:val="00C20CAA"/>
    <w:rsid w:val="00C20CB1"/>
    <w:rsid w:val="00C212D9"/>
    <w:rsid w:val="00C21783"/>
    <w:rsid w:val="00C219AF"/>
    <w:rsid w:val="00C221E9"/>
    <w:rsid w:val="00C227A9"/>
    <w:rsid w:val="00C227B2"/>
    <w:rsid w:val="00C22D45"/>
    <w:rsid w:val="00C23121"/>
    <w:rsid w:val="00C23B6A"/>
    <w:rsid w:val="00C23CCC"/>
    <w:rsid w:val="00C23D3E"/>
    <w:rsid w:val="00C23FAF"/>
    <w:rsid w:val="00C23FEE"/>
    <w:rsid w:val="00C246E1"/>
    <w:rsid w:val="00C24CC5"/>
    <w:rsid w:val="00C24D35"/>
    <w:rsid w:val="00C24E74"/>
    <w:rsid w:val="00C2520D"/>
    <w:rsid w:val="00C25520"/>
    <w:rsid w:val="00C258F1"/>
    <w:rsid w:val="00C25DFF"/>
    <w:rsid w:val="00C2626B"/>
    <w:rsid w:val="00C26285"/>
    <w:rsid w:val="00C262D7"/>
    <w:rsid w:val="00C2683C"/>
    <w:rsid w:val="00C26CC7"/>
    <w:rsid w:val="00C26EC1"/>
    <w:rsid w:val="00C27233"/>
    <w:rsid w:val="00C27E2C"/>
    <w:rsid w:val="00C27F0C"/>
    <w:rsid w:val="00C30B2E"/>
    <w:rsid w:val="00C30FCF"/>
    <w:rsid w:val="00C310DA"/>
    <w:rsid w:val="00C31984"/>
    <w:rsid w:val="00C31A7D"/>
    <w:rsid w:val="00C31D7B"/>
    <w:rsid w:val="00C3221F"/>
    <w:rsid w:val="00C32AD0"/>
    <w:rsid w:val="00C32D95"/>
    <w:rsid w:val="00C32EAC"/>
    <w:rsid w:val="00C3333C"/>
    <w:rsid w:val="00C351F4"/>
    <w:rsid w:val="00C35DF3"/>
    <w:rsid w:val="00C368BE"/>
    <w:rsid w:val="00C36BEA"/>
    <w:rsid w:val="00C36D3C"/>
    <w:rsid w:val="00C36F3B"/>
    <w:rsid w:val="00C3715D"/>
    <w:rsid w:val="00C3759C"/>
    <w:rsid w:val="00C37CE1"/>
    <w:rsid w:val="00C37F82"/>
    <w:rsid w:val="00C400EB"/>
    <w:rsid w:val="00C4067B"/>
    <w:rsid w:val="00C406CD"/>
    <w:rsid w:val="00C4115B"/>
    <w:rsid w:val="00C41223"/>
    <w:rsid w:val="00C4180F"/>
    <w:rsid w:val="00C41852"/>
    <w:rsid w:val="00C4203F"/>
    <w:rsid w:val="00C42136"/>
    <w:rsid w:val="00C424A1"/>
    <w:rsid w:val="00C42C60"/>
    <w:rsid w:val="00C42D96"/>
    <w:rsid w:val="00C43282"/>
    <w:rsid w:val="00C436C7"/>
    <w:rsid w:val="00C43D09"/>
    <w:rsid w:val="00C44387"/>
    <w:rsid w:val="00C445CA"/>
    <w:rsid w:val="00C448EC"/>
    <w:rsid w:val="00C44C0D"/>
    <w:rsid w:val="00C44CA9"/>
    <w:rsid w:val="00C474E0"/>
    <w:rsid w:val="00C47ABE"/>
    <w:rsid w:val="00C47BFF"/>
    <w:rsid w:val="00C47CE6"/>
    <w:rsid w:val="00C50175"/>
    <w:rsid w:val="00C5034F"/>
    <w:rsid w:val="00C50622"/>
    <w:rsid w:val="00C511A8"/>
    <w:rsid w:val="00C51763"/>
    <w:rsid w:val="00C51C1F"/>
    <w:rsid w:val="00C5209D"/>
    <w:rsid w:val="00C52283"/>
    <w:rsid w:val="00C52F3D"/>
    <w:rsid w:val="00C531FF"/>
    <w:rsid w:val="00C53357"/>
    <w:rsid w:val="00C53AA6"/>
    <w:rsid w:val="00C54119"/>
    <w:rsid w:val="00C54190"/>
    <w:rsid w:val="00C542EF"/>
    <w:rsid w:val="00C54A35"/>
    <w:rsid w:val="00C55155"/>
    <w:rsid w:val="00C55277"/>
    <w:rsid w:val="00C5559F"/>
    <w:rsid w:val="00C557BA"/>
    <w:rsid w:val="00C55857"/>
    <w:rsid w:val="00C55909"/>
    <w:rsid w:val="00C55E6A"/>
    <w:rsid w:val="00C560D9"/>
    <w:rsid w:val="00C56529"/>
    <w:rsid w:val="00C5671A"/>
    <w:rsid w:val="00C56AF7"/>
    <w:rsid w:val="00C56C60"/>
    <w:rsid w:val="00C570B4"/>
    <w:rsid w:val="00C572AA"/>
    <w:rsid w:val="00C57498"/>
    <w:rsid w:val="00C57516"/>
    <w:rsid w:val="00C6091F"/>
    <w:rsid w:val="00C60CE4"/>
    <w:rsid w:val="00C60DC0"/>
    <w:rsid w:val="00C6130C"/>
    <w:rsid w:val="00C618BF"/>
    <w:rsid w:val="00C61C01"/>
    <w:rsid w:val="00C61EC8"/>
    <w:rsid w:val="00C6247D"/>
    <w:rsid w:val="00C62785"/>
    <w:rsid w:val="00C62A6F"/>
    <w:rsid w:val="00C62C7D"/>
    <w:rsid w:val="00C6300D"/>
    <w:rsid w:val="00C63313"/>
    <w:rsid w:val="00C638D9"/>
    <w:rsid w:val="00C63A6F"/>
    <w:rsid w:val="00C63A95"/>
    <w:rsid w:val="00C63FAB"/>
    <w:rsid w:val="00C640C3"/>
    <w:rsid w:val="00C645D5"/>
    <w:rsid w:val="00C6490E"/>
    <w:rsid w:val="00C64A68"/>
    <w:rsid w:val="00C6527E"/>
    <w:rsid w:val="00C659DC"/>
    <w:rsid w:val="00C664E3"/>
    <w:rsid w:val="00C66B01"/>
    <w:rsid w:val="00C67471"/>
    <w:rsid w:val="00C67EB6"/>
    <w:rsid w:val="00C70649"/>
    <w:rsid w:val="00C7134F"/>
    <w:rsid w:val="00C71361"/>
    <w:rsid w:val="00C71558"/>
    <w:rsid w:val="00C715F6"/>
    <w:rsid w:val="00C719D2"/>
    <w:rsid w:val="00C71D86"/>
    <w:rsid w:val="00C726D9"/>
    <w:rsid w:val="00C7296E"/>
    <w:rsid w:val="00C72C4D"/>
    <w:rsid w:val="00C73487"/>
    <w:rsid w:val="00C74154"/>
    <w:rsid w:val="00C74B54"/>
    <w:rsid w:val="00C74F4C"/>
    <w:rsid w:val="00C751A7"/>
    <w:rsid w:val="00C75EAE"/>
    <w:rsid w:val="00C75FE4"/>
    <w:rsid w:val="00C75FEC"/>
    <w:rsid w:val="00C76250"/>
    <w:rsid w:val="00C76A65"/>
    <w:rsid w:val="00C76BFB"/>
    <w:rsid w:val="00C77341"/>
    <w:rsid w:val="00C77679"/>
    <w:rsid w:val="00C8017B"/>
    <w:rsid w:val="00C801DD"/>
    <w:rsid w:val="00C80589"/>
    <w:rsid w:val="00C806C1"/>
    <w:rsid w:val="00C80DD3"/>
    <w:rsid w:val="00C80FFA"/>
    <w:rsid w:val="00C81186"/>
    <w:rsid w:val="00C81587"/>
    <w:rsid w:val="00C8208E"/>
    <w:rsid w:val="00C828CE"/>
    <w:rsid w:val="00C82E86"/>
    <w:rsid w:val="00C83A0C"/>
    <w:rsid w:val="00C83F6C"/>
    <w:rsid w:val="00C841EE"/>
    <w:rsid w:val="00C84304"/>
    <w:rsid w:val="00C844F6"/>
    <w:rsid w:val="00C85C54"/>
    <w:rsid w:val="00C85DFF"/>
    <w:rsid w:val="00C85EC8"/>
    <w:rsid w:val="00C86439"/>
    <w:rsid w:val="00C86489"/>
    <w:rsid w:val="00C865A8"/>
    <w:rsid w:val="00C86A0B"/>
    <w:rsid w:val="00C86FD8"/>
    <w:rsid w:val="00C879C0"/>
    <w:rsid w:val="00C87E8F"/>
    <w:rsid w:val="00C87EFA"/>
    <w:rsid w:val="00C90097"/>
    <w:rsid w:val="00C90A0E"/>
    <w:rsid w:val="00C90B44"/>
    <w:rsid w:val="00C91371"/>
    <w:rsid w:val="00C91DFF"/>
    <w:rsid w:val="00C91FF3"/>
    <w:rsid w:val="00C924D5"/>
    <w:rsid w:val="00C92950"/>
    <w:rsid w:val="00C92C3D"/>
    <w:rsid w:val="00C93A85"/>
    <w:rsid w:val="00C9443A"/>
    <w:rsid w:val="00C94598"/>
    <w:rsid w:val="00C94856"/>
    <w:rsid w:val="00C94D8F"/>
    <w:rsid w:val="00C95461"/>
    <w:rsid w:val="00C954B1"/>
    <w:rsid w:val="00C955FB"/>
    <w:rsid w:val="00C95BBB"/>
    <w:rsid w:val="00C960D6"/>
    <w:rsid w:val="00C962E2"/>
    <w:rsid w:val="00C96339"/>
    <w:rsid w:val="00C964A3"/>
    <w:rsid w:val="00C96837"/>
    <w:rsid w:val="00C9697B"/>
    <w:rsid w:val="00C96FE8"/>
    <w:rsid w:val="00C97A83"/>
    <w:rsid w:val="00CA0306"/>
    <w:rsid w:val="00CA0AFC"/>
    <w:rsid w:val="00CA10E8"/>
    <w:rsid w:val="00CA192B"/>
    <w:rsid w:val="00CA19F6"/>
    <w:rsid w:val="00CA2644"/>
    <w:rsid w:val="00CA36FA"/>
    <w:rsid w:val="00CA3B80"/>
    <w:rsid w:val="00CA3DD2"/>
    <w:rsid w:val="00CA3F3C"/>
    <w:rsid w:val="00CA448A"/>
    <w:rsid w:val="00CA473D"/>
    <w:rsid w:val="00CA4DA1"/>
    <w:rsid w:val="00CA529B"/>
    <w:rsid w:val="00CA53DF"/>
    <w:rsid w:val="00CA5892"/>
    <w:rsid w:val="00CA598D"/>
    <w:rsid w:val="00CA5CDA"/>
    <w:rsid w:val="00CA673F"/>
    <w:rsid w:val="00CA6B78"/>
    <w:rsid w:val="00CA6E14"/>
    <w:rsid w:val="00CA7840"/>
    <w:rsid w:val="00CA795B"/>
    <w:rsid w:val="00CB016B"/>
    <w:rsid w:val="00CB0594"/>
    <w:rsid w:val="00CB070B"/>
    <w:rsid w:val="00CB0B41"/>
    <w:rsid w:val="00CB1906"/>
    <w:rsid w:val="00CB1A3C"/>
    <w:rsid w:val="00CB1AA9"/>
    <w:rsid w:val="00CB1AF8"/>
    <w:rsid w:val="00CB1B24"/>
    <w:rsid w:val="00CB1EBE"/>
    <w:rsid w:val="00CB20FE"/>
    <w:rsid w:val="00CB22D0"/>
    <w:rsid w:val="00CB2729"/>
    <w:rsid w:val="00CB28EE"/>
    <w:rsid w:val="00CB3025"/>
    <w:rsid w:val="00CB3371"/>
    <w:rsid w:val="00CB3E66"/>
    <w:rsid w:val="00CB4246"/>
    <w:rsid w:val="00CB4253"/>
    <w:rsid w:val="00CB440E"/>
    <w:rsid w:val="00CB44C9"/>
    <w:rsid w:val="00CB4EF8"/>
    <w:rsid w:val="00CB4F20"/>
    <w:rsid w:val="00CB5231"/>
    <w:rsid w:val="00CB5332"/>
    <w:rsid w:val="00CB545F"/>
    <w:rsid w:val="00CB626F"/>
    <w:rsid w:val="00CB68F3"/>
    <w:rsid w:val="00CB693B"/>
    <w:rsid w:val="00CB6B74"/>
    <w:rsid w:val="00CB739C"/>
    <w:rsid w:val="00CB77F5"/>
    <w:rsid w:val="00CB7B1E"/>
    <w:rsid w:val="00CB7B72"/>
    <w:rsid w:val="00CC0479"/>
    <w:rsid w:val="00CC0B8A"/>
    <w:rsid w:val="00CC1138"/>
    <w:rsid w:val="00CC1224"/>
    <w:rsid w:val="00CC17F6"/>
    <w:rsid w:val="00CC1CD2"/>
    <w:rsid w:val="00CC1E07"/>
    <w:rsid w:val="00CC245D"/>
    <w:rsid w:val="00CC2C4D"/>
    <w:rsid w:val="00CC2E5E"/>
    <w:rsid w:val="00CC2F28"/>
    <w:rsid w:val="00CC30C5"/>
    <w:rsid w:val="00CC31EE"/>
    <w:rsid w:val="00CC3426"/>
    <w:rsid w:val="00CC3D0D"/>
    <w:rsid w:val="00CC41E1"/>
    <w:rsid w:val="00CC480D"/>
    <w:rsid w:val="00CC4EE8"/>
    <w:rsid w:val="00CC50CA"/>
    <w:rsid w:val="00CC514E"/>
    <w:rsid w:val="00CC55CA"/>
    <w:rsid w:val="00CC5824"/>
    <w:rsid w:val="00CC58F7"/>
    <w:rsid w:val="00CC5A90"/>
    <w:rsid w:val="00CC5B01"/>
    <w:rsid w:val="00CC62F8"/>
    <w:rsid w:val="00CC6762"/>
    <w:rsid w:val="00CC678D"/>
    <w:rsid w:val="00CC68EE"/>
    <w:rsid w:val="00CC6E8E"/>
    <w:rsid w:val="00CC7072"/>
    <w:rsid w:val="00CC70AB"/>
    <w:rsid w:val="00CC7725"/>
    <w:rsid w:val="00CC77F9"/>
    <w:rsid w:val="00CD07AF"/>
    <w:rsid w:val="00CD0E41"/>
    <w:rsid w:val="00CD1928"/>
    <w:rsid w:val="00CD1C86"/>
    <w:rsid w:val="00CD1CF9"/>
    <w:rsid w:val="00CD1EC3"/>
    <w:rsid w:val="00CD1FEE"/>
    <w:rsid w:val="00CD25E3"/>
    <w:rsid w:val="00CD2AA4"/>
    <w:rsid w:val="00CD2D1D"/>
    <w:rsid w:val="00CD322C"/>
    <w:rsid w:val="00CD356F"/>
    <w:rsid w:val="00CD46B8"/>
    <w:rsid w:val="00CD4B16"/>
    <w:rsid w:val="00CD4B86"/>
    <w:rsid w:val="00CD53CF"/>
    <w:rsid w:val="00CD5C23"/>
    <w:rsid w:val="00CD5C5A"/>
    <w:rsid w:val="00CD5F90"/>
    <w:rsid w:val="00CD6946"/>
    <w:rsid w:val="00CD6C5F"/>
    <w:rsid w:val="00CD704E"/>
    <w:rsid w:val="00CD7836"/>
    <w:rsid w:val="00CD7910"/>
    <w:rsid w:val="00CE01E5"/>
    <w:rsid w:val="00CE0271"/>
    <w:rsid w:val="00CE03AD"/>
    <w:rsid w:val="00CE077E"/>
    <w:rsid w:val="00CE07D7"/>
    <w:rsid w:val="00CE0AD7"/>
    <w:rsid w:val="00CE0CAA"/>
    <w:rsid w:val="00CE16E2"/>
    <w:rsid w:val="00CE1951"/>
    <w:rsid w:val="00CE205D"/>
    <w:rsid w:val="00CE2280"/>
    <w:rsid w:val="00CE253F"/>
    <w:rsid w:val="00CE2B82"/>
    <w:rsid w:val="00CE2C77"/>
    <w:rsid w:val="00CE34E2"/>
    <w:rsid w:val="00CE36C3"/>
    <w:rsid w:val="00CE3892"/>
    <w:rsid w:val="00CE3921"/>
    <w:rsid w:val="00CE3B20"/>
    <w:rsid w:val="00CE4156"/>
    <w:rsid w:val="00CE57D4"/>
    <w:rsid w:val="00CE6015"/>
    <w:rsid w:val="00CE61F7"/>
    <w:rsid w:val="00CE6527"/>
    <w:rsid w:val="00CE6D39"/>
    <w:rsid w:val="00CE70F2"/>
    <w:rsid w:val="00CE731A"/>
    <w:rsid w:val="00CE79F1"/>
    <w:rsid w:val="00CF1CE2"/>
    <w:rsid w:val="00CF1ECC"/>
    <w:rsid w:val="00CF201E"/>
    <w:rsid w:val="00CF227A"/>
    <w:rsid w:val="00CF236F"/>
    <w:rsid w:val="00CF2B24"/>
    <w:rsid w:val="00CF2B49"/>
    <w:rsid w:val="00CF307D"/>
    <w:rsid w:val="00CF3538"/>
    <w:rsid w:val="00CF375D"/>
    <w:rsid w:val="00CF3CDE"/>
    <w:rsid w:val="00CF41F9"/>
    <w:rsid w:val="00CF421D"/>
    <w:rsid w:val="00CF446F"/>
    <w:rsid w:val="00CF4578"/>
    <w:rsid w:val="00CF4E37"/>
    <w:rsid w:val="00CF5105"/>
    <w:rsid w:val="00CF5156"/>
    <w:rsid w:val="00CF5CD9"/>
    <w:rsid w:val="00CF5CED"/>
    <w:rsid w:val="00CF5FBB"/>
    <w:rsid w:val="00CF612B"/>
    <w:rsid w:val="00CF6183"/>
    <w:rsid w:val="00CF6A06"/>
    <w:rsid w:val="00CF6B83"/>
    <w:rsid w:val="00CF76DF"/>
    <w:rsid w:val="00CF798B"/>
    <w:rsid w:val="00CF7A11"/>
    <w:rsid w:val="00CF7C3A"/>
    <w:rsid w:val="00CF7D38"/>
    <w:rsid w:val="00D0070C"/>
    <w:rsid w:val="00D0075E"/>
    <w:rsid w:val="00D01713"/>
    <w:rsid w:val="00D01A8D"/>
    <w:rsid w:val="00D01DF5"/>
    <w:rsid w:val="00D0264F"/>
    <w:rsid w:val="00D026D2"/>
    <w:rsid w:val="00D027CB"/>
    <w:rsid w:val="00D02B6C"/>
    <w:rsid w:val="00D03317"/>
    <w:rsid w:val="00D0353F"/>
    <w:rsid w:val="00D03E40"/>
    <w:rsid w:val="00D049A5"/>
    <w:rsid w:val="00D04A96"/>
    <w:rsid w:val="00D04E4A"/>
    <w:rsid w:val="00D05072"/>
    <w:rsid w:val="00D05C2F"/>
    <w:rsid w:val="00D05E43"/>
    <w:rsid w:val="00D062BD"/>
    <w:rsid w:val="00D06433"/>
    <w:rsid w:val="00D06876"/>
    <w:rsid w:val="00D069BE"/>
    <w:rsid w:val="00D06DD7"/>
    <w:rsid w:val="00D06F05"/>
    <w:rsid w:val="00D06F25"/>
    <w:rsid w:val="00D072C0"/>
    <w:rsid w:val="00D072EA"/>
    <w:rsid w:val="00D0753D"/>
    <w:rsid w:val="00D07910"/>
    <w:rsid w:val="00D07E0A"/>
    <w:rsid w:val="00D07EC8"/>
    <w:rsid w:val="00D07FC0"/>
    <w:rsid w:val="00D10003"/>
    <w:rsid w:val="00D10129"/>
    <w:rsid w:val="00D10186"/>
    <w:rsid w:val="00D102B2"/>
    <w:rsid w:val="00D103E2"/>
    <w:rsid w:val="00D1061E"/>
    <w:rsid w:val="00D10D9B"/>
    <w:rsid w:val="00D10FDB"/>
    <w:rsid w:val="00D11282"/>
    <w:rsid w:val="00D11AB1"/>
    <w:rsid w:val="00D11D6E"/>
    <w:rsid w:val="00D12338"/>
    <w:rsid w:val="00D12AC6"/>
    <w:rsid w:val="00D12B6E"/>
    <w:rsid w:val="00D139BD"/>
    <w:rsid w:val="00D13F24"/>
    <w:rsid w:val="00D14025"/>
    <w:rsid w:val="00D1404E"/>
    <w:rsid w:val="00D1474C"/>
    <w:rsid w:val="00D15054"/>
    <w:rsid w:val="00D152A4"/>
    <w:rsid w:val="00D15FE1"/>
    <w:rsid w:val="00D1654F"/>
    <w:rsid w:val="00D16900"/>
    <w:rsid w:val="00D16DE8"/>
    <w:rsid w:val="00D174AD"/>
    <w:rsid w:val="00D177D7"/>
    <w:rsid w:val="00D17807"/>
    <w:rsid w:val="00D17946"/>
    <w:rsid w:val="00D17DC8"/>
    <w:rsid w:val="00D17FDC"/>
    <w:rsid w:val="00D203C8"/>
    <w:rsid w:val="00D20863"/>
    <w:rsid w:val="00D2089B"/>
    <w:rsid w:val="00D20961"/>
    <w:rsid w:val="00D20C85"/>
    <w:rsid w:val="00D20D5C"/>
    <w:rsid w:val="00D2117A"/>
    <w:rsid w:val="00D21439"/>
    <w:rsid w:val="00D220C1"/>
    <w:rsid w:val="00D224D2"/>
    <w:rsid w:val="00D22DDE"/>
    <w:rsid w:val="00D22EBC"/>
    <w:rsid w:val="00D231DF"/>
    <w:rsid w:val="00D23C0A"/>
    <w:rsid w:val="00D240E0"/>
    <w:rsid w:val="00D247DD"/>
    <w:rsid w:val="00D24AA4"/>
    <w:rsid w:val="00D2500B"/>
    <w:rsid w:val="00D254C6"/>
    <w:rsid w:val="00D25D96"/>
    <w:rsid w:val="00D2650D"/>
    <w:rsid w:val="00D26D20"/>
    <w:rsid w:val="00D26EE7"/>
    <w:rsid w:val="00D2727E"/>
    <w:rsid w:val="00D278D9"/>
    <w:rsid w:val="00D2797E"/>
    <w:rsid w:val="00D279A6"/>
    <w:rsid w:val="00D306A5"/>
    <w:rsid w:val="00D30A5D"/>
    <w:rsid w:val="00D30E85"/>
    <w:rsid w:val="00D315B2"/>
    <w:rsid w:val="00D315C8"/>
    <w:rsid w:val="00D31792"/>
    <w:rsid w:val="00D317E1"/>
    <w:rsid w:val="00D318E1"/>
    <w:rsid w:val="00D31EAC"/>
    <w:rsid w:val="00D31F68"/>
    <w:rsid w:val="00D321A3"/>
    <w:rsid w:val="00D32D47"/>
    <w:rsid w:val="00D33092"/>
    <w:rsid w:val="00D33206"/>
    <w:rsid w:val="00D33400"/>
    <w:rsid w:val="00D338C7"/>
    <w:rsid w:val="00D3395E"/>
    <w:rsid w:val="00D34115"/>
    <w:rsid w:val="00D341B1"/>
    <w:rsid w:val="00D34312"/>
    <w:rsid w:val="00D35102"/>
    <w:rsid w:val="00D35103"/>
    <w:rsid w:val="00D35328"/>
    <w:rsid w:val="00D3538D"/>
    <w:rsid w:val="00D355C8"/>
    <w:rsid w:val="00D3629C"/>
    <w:rsid w:val="00D365FF"/>
    <w:rsid w:val="00D36C71"/>
    <w:rsid w:val="00D36D1E"/>
    <w:rsid w:val="00D372BA"/>
    <w:rsid w:val="00D374B8"/>
    <w:rsid w:val="00D37951"/>
    <w:rsid w:val="00D37AAB"/>
    <w:rsid w:val="00D37F72"/>
    <w:rsid w:val="00D412F6"/>
    <w:rsid w:val="00D414DB"/>
    <w:rsid w:val="00D41A63"/>
    <w:rsid w:val="00D41CC5"/>
    <w:rsid w:val="00D41E17"/>
    <w:rsid w:val="00D426AD"/>
    <w:rsid w:val="00D427E9"/>
    <w:rsid w:val="00D42A79"/>
    <w:rsid w:val="00D42A7E"/>
    <w:rsid w:val="00D42B1E"/>
    <w:rsid w:val="00D42B48"/>
    <w:rsid w:val="00D42ED9"/>
    <w:rsid w:val="00D42FE6"/>
    <w:rsid w:val="00D432A2"/>
    <w:rsid w:val="00D436F4"/>
    <w:rsid w:val="00D4374C"/>
    <w:rsid w:val="00D43754"/>
    <w:rsid w:val="00D439FF"/>
    <w:rsid w:val="00D43F08"/>
    <w:rsid w:val="00D44B7C"/>
    <w:rsid w:val="00D45129"/>
    <w:rsid w:val="00D4542A"/>
    <w:rsid w:val="00D454C5"/>
    <w:rsid w:val="00D4552D"/>
    <w:rsid w:val="00D45750"/>
    <w:rsid w:val="00D45ABC"/>
    <w:rsid w:val="00D464CD"/>
    <w:rsid w:val="00D470AA"/>
    <w:rsid w:val="00D475AB"/>
    <w:rsid w:val="00D47C5F"/>
    <w:rsid w:val="00D47D95"/>
    <w:rsid w:val="00D50244"/>
    <w:rsid w:val="00D50F35"/>
    <w:rsid w:val="00D512BB"/>
    <w:rsid w:val="00D514AA"/>
    <w:rsid w:val="00D51632"/>
    <w:rsid w:val="00D51D71"/>
    <w:rsid w:val="00D527C0"/>
    <w:rsid w:val="00D52ACB"/>
    <w:rsid w:val="00D52CA2"/>
    <w:rsid w:val="00D52D42"/>
    <w:rsid w:val="00D530CB"/>
    <w:rsid w:val="00D530EC"/>
    <w:rsid w:val="00D53334"/>
    <w:rsid w:val="00D538D2"/>
    <w:rsid w:val="00D53A23"/>
    <w:rsid w:val="00D53BA2"/>
    <w:rsid w:val="00D5421B"/>
    <w:rsid w:val="00D5458D"/>
    <w:rsid w:val="00D54702"/>
    <w:rsid w:val="00D547C5"/>
    <w:rsid w:val="00D54E6D"/>
    <w:rsid w:val="00D560FE"/>
    <w:rsid w:val="00D56692"/>
    <w:rsid w:val="00D56D8B"/>
    <w:rsid w:val="00D5722A"/>
    <w:rsid w:val="00D57328"/>
    <w:rsid w:val="00D57D7B"/>
    <w:rsid w:val="00D57F75"/>
    <w:rsid w:val="00D604A4"/>
    <w:rsid w:val="00D6078E"/>
    <w:rsid w:val="00D60940"/>
    <w:rsid w:val="00D60BB7"/>
    <w:rsid w:val="00D60F08"/>
    <w:rsid w:val="00D61399"/>
    <w:rsid w:val="00D6154D"/>
    <w:rsid w:val="00D61A9A"/>
    <w:rsid w:val="00D62A9B"/>
    <w:rsid w:val="00D62D59"/>
    <w:rsid w:val="00D62D66"/>
    <w:rsid w:val="00D62DF6"/>
    <w:rsid w:val="00D6357F"/>
    <w:rsid w:val="00D63A6D"/>
    <w:rsid w:val="00D63B2D"/>
    <w:rsid w:val="00D63C55"/>
    <w:rsid w:val="00D647F3"/>
    <w:rsid w:val="00D64FAB"/>
    <w:rsid w:val="00D6510B"/>
    <w:rsid w:val="00D651D0"/>
    <w:rsid w:val="00D6556A"/>
    <w:rsid w:val="00D65663"/>
    <w:rsid w:val="00D659B0"/>
    <w:rsid w:val="00D65FB3"/>
    <w:rsid w:val="00D665F0"/>
    <w:rsid w:val="00D67473"/>
    <w:rsid w:val="00D67629"/>
    <w:rsid w:val="00D67956"/>
    <w:rsid w:val="00D7002E"/>
    <w:rsid w:val="00D7004F"/>
    <w:rsid w:val="00D70700"/>
    <w:rsid w:val="00D708C4"/>
    <w:rsid w:val="00D708E5"/>
    <w:rsid w:val="00D7130F"/>
    <w:rsid w:val="00D713F1"/>
    <w:rsid w:val="00D713FE"/>
    <w:rsid w:val="00D7177C"/>
    <w:rsid w:val="00D718D0"/>
    <w:rsid w:val="00D71EDA"/>
    <w:rsid w:val="00D71EF1"/>
    <w:rsid w:val="00D7216D"/>
    <w:rsid w:val="00D728A3"/>
    <w:rsid w:val="00D72F7F"/>
    <w:rsid w:val="00D731B7"/>
    <w:rsid w:val="00D73387"/>
    <w:rsid w:val="00D73613"/>
    <w:rsid w:val="00D73AA6"/>
    <w:rsid w:val="00D7459C"/>
    <w:rsid w:val="00D749C6"/>
    <w:rsid w:val="00D74CCE"/>
    <w:rsid w:val="00D74D0B"/>
    <w:rsid w:val="00D74DE3"/>
    <w:rsid w:val="00D755B8"/>
    <w:rsid w:val="00D756F4"/>
    <w:rsid w:val="00D7595B"/>
    <w:rsid w:val="00D75B2C"/>
    <w:rsid w:val="00D75C0E"/>
    <w:rsid w:val="00D75EB1"/>
    <w:rsid w:val="00D760D7"/>
    <w:rsid w:val="00D761C0"/>
    <w:rsid w:val="00D76F06"/>
    <w:rsid w:val="00D771BF"/>
    <w:rsid w:val="00D772B0"/>
    <w:rsid w:val="00D776CE"/>
    <w:rsid w:val="00D77A39"/>
    <w:rsid w:val="00D77AD6"/>
    <w:rsid w:val="00D77C5F"/>
    <w:rsid w:val="00D77DE5"/>
    <w:rsid w:val="00D80043"/>
    <w:rsid w:val="00D8022F"/>
    <w:rsid w:val="00D806AB"/>
    <w:rsid w:val="00D80AA6"/>
    <w:rsid w:val="00D80CC0"/>
    <w:rsid w:val="00D80E72"/>
    <w:rsid w:val="00D80EB4"/>
    <w:rsid w:val="00D81022"/>
    <w:rsid w:val="00D818B5"/>
    <w:rsid w:val="00D81BF8"/>
    <w:rsid w:val="00D81DB4"/>
    <w:rsid w:val="00D82232"/>
    <w:rsid w:val="00D82AF7"/>
    <w:rsid w:val="00D83273"/>
    <w:rsid w:val="00D833E3"/>
    <w:rsid w:val="00D83EBA"/>
    <w:rsid w:val="00D84449"/>
    <w:rsid w:val="00D849BC"/>
    <w:rsid w:val="00D84AFE"/>
    <w:rsid w:val="00D84FC0"/>
    <w:rsid w:val="00D85A63"/>
    <w:rsid w:val="00D864EB"/>
    <w:rsid w:val="00D86840"/>
    <w:rsid w:val="00D8686E"/>
    <w:rsid w:val="00D86C6A"/>
    <w:rsid w:val="00D86CFC"/>
    <w:rsid w:val="00D87F3E"/>
    <w:rsid w:val="00D90AF8"/>
    <w:rsid w:val="00D90C5B"/>
    <w:rsid w:val="00D9109D"/>
    <w:rsid w:val="00D91A25"/>
    <w:rsid w:val="00D91BCF"/>
    <w:rsid w:val="00D92025"/>
    <w:rsid w:val="00D924E3"/>
    <w:rsid w:val="00D92CD0"/>
    <w:rsid w:val="00D9354B"/>
    <w:rsid w:val="00D93780"/>
    <w:rsid w:val="00D93FFC"/>
    <w:rsid w:val="00D9410F"/>
    <w:rsid w:val="00D94199"/>
    <w:rsid w:val="00D9477F"/>
    <w:rsid w:val="00D94B2C"/>
    <w:rsid w:val="00D94DCB"/>
    <w:rsid w:val="00D9556E"/>
    <w:rsid w:val="00D95A8E"/>
    <w:rsid w:val="00D95AA7"/>
    <w:rsid w:val="00D975ED"/>
    <w:rsid w:val="00D97DED"/>
    <w:rsid w:val="00DA012C"/>
    <w:rsid w:val="00DA0AF1"/>
    <w:rsid w:val="00DA0BF9"/>
    <w:rsid w:val="00DA1535"/>
    <w:rsid w:val="00DA159C"/>
    <w:rsid w:val="00DA21F5"/>
    <w:rsid w:val="00DA24EC"/>
    <w:rsid w:val="00DA24EF"/>
    <w:rsid w:val="00DA25E4"/>
    <w:rsid w:val="00DA2DBF"/>
    <w:rsid w:val="00DA2F45"/>
    <w:rsid w:val="00DA32C3"/>
    <w:rsid w:val="00DA3EAF"/>
    <w:rsid w:val="00DA41EB"/>
    <w:rsid w:val="00DA438D"/>
    <w:rsid w:val="00DA44CD"/>
    <w:rsid w:val="00DA4BD2"/>
    <w:rsid w:val="00DA4C12"/>
    <w:rsid w:val="00DA4D64"/>
    <w:rsid w:val="00DA50FE"/>
    <w:rsid w:val="00DA55FA"/>
    <w:rsid w:val="00DA55FE"/>
    <w:rsid w:val="00DA6061"/>
    <w:rsid w:val="00DA6D0D"/>
    <w:rsid w:val="00DA7147"/>
    <w:rsid w:val="00DA7C36"/>
    <w:rsid w:val="00DA7EC6"/>
    <w:rsid w:val="00DB009B"/>
    <w:rsid w:val="00DB00C1"/>
    <w:rsid w:val="00DB0839"/>
    <w:rsid w:val="00DB0EA6"/>
    <w:rsid w:val="00DB12A0"/>
    <w:rsid w:val="00DB19C6"/>
    <w:rsid w:val="00DB21FE"/>
    <w:rsid w:val="00DB399B"/>
    <w:rsid w:val="00DB4912"/>
    <w:rsid w:val="00DB56BD"/>
    <w:rsid w:val="00DB5A7C"/>
    <w:rsid w:val="00DB5B1A"/>
    <w:rsid w:val="00DB5BA0"/>
    <w:rsid w:val="00DB5FAF"/>
    <w:rsid w:val="00DB6046"/>
    <w:rsid w:val="00DB60E2"/>
    <w:rsid w:val="00DB6B24"/>
    <w:rsid w:val="00DB75DD"/>
    <w:rsid w:val="00DB7A44"/>
    <w:rsid w:val="00DB7DF9"/>
    <w:rsid w:val="00DC0146"/>
    <w:rsid w:val="00DC02A6"/>
    <w:rsid w:val="00DC0581"/>
    <w:rsid w:val="00DC0D89"/>
    <w:rsid w:val="00DC0EC9"/>
    <w:rsid w:val="00DC1563"/>
    <w:rsid w:val="00DC23E2"/>
    <w:rsid w:val="00DC2749"/>
    <w:rsid w:val="00DC2A5E"/>
    <w:rsid w:val="00DC3776"/>
    <w:rsid w:val="00DC4640"/>
    <w:rsid w:val="00DC475D"/>
    <w:rsid w:val="00DC50B2"/>
    <w:rsid w:val="00DC549D"/>
    <w:rsid w:val="00DC56A0"/>
    <w:rsid w:val="00DC6992"/>
    <w:rsid w:val="00DC6E5F"/>
    <w:rsid w:val="00DC7251"/>
    <w:rsid w:val="00DC774D"/>
    <w:rsid w:val="00DC77F4"/>
    <w:rsid w:val="00DC7FA6"/>
    <w:rsid w:val="00DD0162"/>
    <w:rsid w:val="00DD08DA"/>
    <w:rsid w:val="00DD0AFC"/>
    <w:rsid w:val="00DD1617"/>
    <w:rsid w:val="00DD1987"/>
    <w:rsid w:val="00DD1C92"/>
    <w:rsid w:val="00DD1CE3"/>
    <w:rsid w:val="00DD1E21"/>
    <w:rsid w:val="00DD21F9"/>
    <w:rsid w:val="00DD2353"/>
    <w:rsid w:val="00DD3208"/>
    <w:rsid w:val="00DD327B"/>
    <w:rsid w:val="00DD341F"/>
    <w:rsid w:val="00DD35B0"/>
    <w:rsid w:val="00DD3665"/>
    <w:rsid w:val="00DD38A7"/>
    <w:rsid w:val="00DD3939"/>
    <w:rsid w:val="00DD3D7A"/>
    <w:rsid w:val="00DD3E72"/>
    <w:rsid w:val="00DD424B"/>
    <w:rsid w:val="00DD4649"/>
    <w:rsid w:val="00DD481E"/>
    <w:rsid w:val="00DD486C"/>
    <w:rsid w:val="00DD4991"/>
    <w:rsid w:val="00DD4F8B"/>
    <w:rsid w:val="00DD525C"/>
    <w:rsid w:val="00DD5552"/>
    <w:rsid w:val="00DD5564"/>
    <w:rsid w:val="00DD568B"/>
    <w:rsid w:val="00DD57CA"/>
    <w:rsid w:val="00DD5E8E"/>
    <w:rsid w:val="00DD5F62"/>
    <w:rsid w:val="00DD6BBD"/>
    <w:rsid w:val="00DD6BDF"/>
    <w:rsid w:val="00DD7750"/>
    <w:rsid w:val="00DE0283"/>
    <w:rsid w:val="00DE03F4"/>
    <w:rsid w:val="00DE0F01"/>
    <w:rsid w:val="00DE1602"/>
    <w:rsid w:val="00DE176E"/>
    <w:rsid w:val="00DE17AD"/>
    <w:rsid w:val="00DE1AD9"/>
    <w:rsid w:val="00DE1EBE"/>
    <w:rsid w:val="00DE1F43"/>
    <w:rsid w:val="00DE29BA"/>
    <w:rsid w:val="00DE2A8E"/>
    <w:rsid w:val="00DE32DC"/>
    <w:rsid w:val="00DE36D7"/>
    <w:rsid w:val="00DE3903"/>
    <w:rsid w:val="00DE5BF4"/>
    <w:rsid w:val="00DE5D47"/>
    <w:rsid w:val="00DE5E0F"/>
    <w:rsid w:val="00DE5FFF"/>
    <w:rsid w:val="00DE6592"/>
    <w:rsid w:val="00DE6698"/>
    <w:rsid w:val="00DE6AB1"/>
    <w:rsid w:val="00DE6F02"/>
    <w:rsid w:val="00DE7596"/>
    <w:rsid w:val="00DE7FEC"/>
    <w:rsid w:val="00DF00B5"/>
    <w:rsid w:val="00DF10C2"/>
    <w:rsid w:val="00DF127D"/>
    <w:rsid w:val="00DF2A5F"/>
    <w:rsid w:val="00DF35E8"/>
    <w:rsid w:val="00DF4011"/>
    <w:rsid w:val="00DF42F4"/>
    <w:rsid w:val="00DF4B65"/>
    <w:rsid w:val="00DF4C74"/>
    <w:rsid w:val="00DF5EF1"/>
    <w:rsid w:val="00DF62FC"/>
    <w:rsid w:val="00DF6480"/>
    <w:rsid w:val="00DF66E4"/>
    <w:rsid w:val="00DF66FA"/>
    <w:rsid w:val="00DF68A5"/>
    <w:rsid w:val="00DF72B9"/>
    <w:rsid w:val="00DF7422"/>
    <w:rsid w:val="00DF7492"/>
    <w:rsid w:val="00DF7899"/>
    <w:rsid w:val="00DF7A5C"/>
    <w:rsid w:val="00DF7D91"/>
    <w:rsid w:val="00DF7D98"/>
    <w:rsid w:val="00E00000"/>
    <w:rsid w:val="00E00647"/>
    <w:rsid w:val="00E0072F"/>
    <w:rsid w:val="00E007FC"/>
    <w:rsid w:val="00E013F9"/>
    <w:rsid w:val="00E0147B"/>
    <w:rsid w:val="00E017FB"/>
    <w:rsid w:val="00E01A31"/>
    <w:rsid w:val="00E01E0D"/>
    <w:rsid w:val="00E01F22"/>
    <w:rsid w:val="00E028D7"/>
    <w:rsid w:val="00E03448"/>
    <w:rsid w:val="00E03E5C"/>
    <w:rsid w:val="00E0424E"/>
    <w:rsid w:val="00E04FB2"/>
    <w:rsid w:val="00E05D62"/>
    <w:rsid w:val="00E0660C"/>
    <w:rsid w:val="00E069F3"/>
    <w:rsid w:val="00E06EDA"/>
    <w:rsid w:val="00E06F5C"/>
    <w:rsid w:val="00E07994"/>
    <w:rsid w:val="00E106ED"/>
    <w:rsid w:val="00E10A19"/>
    <w:rsid w:val="00E10D63"/>
    <w:rsid w:val="00E1132C"/>
    <w:rsid w:val="00E118D1"/>
    <w:rsid w:val="00E119F6"/>
    <w:rsid w:val="00E127D9"/>
    <w:rsid w:val="00E12C34"/>
    <w:rsid w:val="00E12D65"/>
    <w:rsid w:val="00E13364"/>
    <w:rsid w:val="00E137F8"/>
    <w:rsid w:val="00E138DC"/>
    <w:rsid w:val="00E13CB6"/>
    <w:rsid w:val="00E13D88"/>
    <w:rsid w:val="00E1434C"/>
    <w:rsid w:val="00E1461A"/>
    <w:rsid w:val="00E14812"/>
    <w:rsid w:val="00E149B4"/>
    <w:rsid w:val="00E1510E"/>
    <w:rsid w:val="00E155C8"/>
    <w:rsid w:val="00E1563E"/>
    <w:rsid w:val="00E159F8"/>
    <w:rsid w:val="00E1615F"/>
    <w:rsid w:val="00E164D5"/>
    <w:rsid w:val="00E16892"/>
    <w:rsid w:val="00E16A89"/>
    <w:rsid w:val="00E1787F"/>
    <w:rsid w:val="00E17B34"/>
    <w:rsid w:val="00E17B95"/>
    <w:rsid w:val="00E2027A"/>
    <w:rsid w:val="00E20334"/>
    <w:rsid w:val="00E20459"/>
    <w:rsid w:val="00E207DF"/>
    <w:rsid w:val="00E20D93"/>
    <w:rsid w:val="00E211AE"/>
    <w:rsid w:val="00E21C54"/>
    <w:rsid w:val="00E21CE0"/>
    <w:rsid w:val="00E21FFC"/>
    <w:rsid w:val="00E22395"/>
    <w:rsid w:val="00E239FF"/>
    <w:rsid w:val="00E23A7D"/>
    <w:rsid w:val="00E23B03"/>
    <w:rsid w:val="00E24BC5"/>
    <w:rsid w:val="00E24C5C"/>
    <w:rsid w:val="00E2561B"/>
    <w:rsid w:val="00E2570F"/>
    <w:rsid w:val="00E258E0"/>
    <w:rsid w:val="00E25A24"/>
    <w:rsid w:val="00E25D80"/>
    <w:rsid w:val="00E25DA0"/>
    <w:rsid w:val="00E2644E"/>
    <w:rsid w:val="00E26730"/>
    <w:rsid w:val="00E26F9D"/>
    <w:rsid w:val="00E271E2"/>
    <w:rsid w:val="00E273B4"/>
    <w:rsid w:val="00E27DD6"/>
    <w:rsid w:val="00E27F55"/>
    <w:rsid w:val="00E27F8F"/>
    <w:rsid w:val="00E27FA8"/>
    <w:rsid w:val="00E3074B"/>
    <w:rsid w:val="00E30999"/>
    <w:rsid w:val="00E30D58"/>
    <w:rsid w:val="00E30E6A"/>
    <w:rsid w:val="00E30F62"/>
    <w:rsid w:val="00E30FBE"/>
    <w:rsid w:val="00E311CB"/>
    <w:rsid w:val="00E313C1"/>
    <w:rsid w:val="00E3158C"/>
    <w:rsid w:val="00E31812"/>
    <w:rsid w:val="00E31A09"/>
    <w:rsid w:val="00E31A9E"/>
    <w:rsid w:val="00E31B3A"/>
    <w:rsid w:val="00E31C7F"/>
    <w:rsid w:val="00E31D1D"/>
    <w:rsid w:val="00E31EF6"/>
    <w:rsid w:val="00E32936"/>
    <w:rsid w:val="00E32C89"/>
    <w:rsid w:val="00E32E6E"/>
    <w:rsid w:val="00E32FA8"/>
    <w:rsid w:val="00E335D0"/>
    <w:rsid w:val="00E338EC"/>
    <w:rsid w:val="00E33998"/>
    <w:rsid w:val="00E33DFB"/>
    <w:rsid w:val="00E34660"/>
    <w:rsid w:val="00E34B6E"/>
    <w:rsid w:val="00E35540"/>
    <w:rsid w:val="00E35B8A"/>
    <w:rsid w:val="00E35E19"/>
    <w:rsid w:val="00E35FFD"/>
    <w:rsid w:val="00E36226"/>
    <w:rsid w:val="00E36319"/>
    <w:rsid w:val="00E369D9"/>
    <w:rsid w:val="00E36DB6"/>
    <w:rsid w:val="00E36E1A"/>
    <w:rsid w:val="00E37115"/>
    <w:rsid w:val="00E37177"/>
    <w:rsid w:val="00E3734D"/>
    <w:rsid w:val="00E373C2"/>
    <w:rsid w:val="00E37456"/>
    <w:rsid w:val="00E37752"/>
    <w:rsid w:val="00E37D59"/>
    <w:rsid w:val="00E403E0"/>
    <w:rsid w:val="00E40F0B"/>
    <w:rsid w:val="00E410C8"/>
    <w:rsid w:val="00E41224"/>
    <w:rsid w:val="00E41B50"/>
    <w:rsid w:val="00E42632"/>
    <w:rsid w:val="00E426DF"/>
    <w:rsid w:val="00E428E3"/>
    <w:rsid w:val="00E42920"/>
    <w:rsid w:val="00E42A3A"/>
    <w:rsid w:val="00E430E1"/>
    <w:rsid w:val="00E4324E"/>
    <w:rsid w:val="00E44029"/>
    <w:rsid w:val="00E44107"/>
    <w:rsid w:val="00E44640"/>
    <w:rsid w:val="00E44B5F"/>
    <w:rsid w:val="00E44CE7"/>
    <w:rsid w:val="00E44DF5"/>
    <w:rsid w:val="00E44F3F"/>
    <w:rsid w:val="00E44FEB"/>
    <w:rsid w:val="00E45D33"/>
    <w:rsid w:val="00E46699"/>
    <w:rsid w:val="00E46E58"/>
    <w:rsid w:val="00E4739C"/>
    <w:rsid w:val="00E47D6A"/>
    <w:rsid w:val="00E47F21"/>
    <w:rsid w:val="00E47FA7"/>
    <w:rsid w:val="00E5044B"/>
    <w:rsid w:val="00E5059B"/>
    <w:rsid w:val="00E510F5"/>
    <w:rsid w:val="00E51853"/>
    <w:rsid w:val="00E51879"/>
    <w:rsid w:val="00E51A11"/>
    <w:rsid w:val="00E51B1E"/>
    <w:rsid w:val="00E51BAB"/>
    <w:rsid w:val="00E5309D"/>
    <w:rsid w:val="00E53BB3"/>
    <w:rsid w:val="00E53D27"/>
    <w:rsid w:val="00E5437A"/>
    <w:rsid w:val="00E54593"/>
    <w:rsid w:val="00E54F44"/>
    <w:rsid w:val="00E54F84"/>
    <w:rsid w:val="00E55359"/>
    <w:rsid w:val="00E55396"/>
    <w:rsid w:val="00E55652"/>
    <w:rsid w:val="00E557AE"/>
    <w:rsid w:val="00E55E8D"/>
    <w:rsid w:val="00E5624A"/>
    <w:rsid w:val="00E56569"/>
    <w:rsid w:val="00E56662"/>
    <w:rsid w:val="00E56D55"/>
    <w:rsid w:val="00E570C0"/>
    <w:rsid w:val="00E571FF"/>
    <w:rsid w:val="00E57E4C"/>
    <w:rsid w:val="00E57F5B"/>
    <w:rsid w:val="00E60A9B"/>
    <w:rsid w:val="00E60AAC"/>
    <w:rsid w:val="00E60AB9"/>
    <w:rsid w:val="00E610EE"/>
    <w:rsid w:val="00E614BE"/>
    <w:rsid w:val="00E61604"/>
    <w:rsid w:val="00E61665"/>
    <w:rsid w:val="00E616B9"/>
    <w:rsid w:val="00E616D6"/>
    <w:rsid w:val="00E617F1"/>
    <w:rsid w:val="00E61E94"/>
    <w:rsid w:val="00E62966"/>
    <w:rsid w:val="00E62A9E"/>
    <w:rsid w:val="00E62B22"/>
    <w:rsid w:val="00E62E1D"/>
    <w:rsid w:val="00E6353C"/>
    <w:rsid w:val="00E63C72"/>
    <w:rsid w:val="00E63E45"/>
    <w:rsid w:val="00E64249"/>
    <w:rsid w:val="00E642A9"/>
    <w:rsid w:val="00E6438F"/>
    <w:rsid w:val="00E6497D"/>
    <w:rsid w:val="00E64DE5"/>
    <w:rsid w:val="00E6560B"/>
    <w:rsid w:val="00E65BC2"/>
    <w:rsid w:val="00E66E85"/>
    <w:rsid w:val="00E66E90"/>
    <w:rsid w:val="00E673E1"/>
    <w:rsid w:val="00E67574"/>
    <w:rsid w:val="00E676D5"/>
    <w:rsid w:val="00E6770E"/>
    <w:rsid w:val="00E67BA7"/>
    <w:rsid w:val="00E70798"/>
    <w:rsid w:val="00E70916"/>
    <w:rsid w:val="00E71146"/>
    <w:rsid w:val="00E720D9"/>
    <w:rsid w:val="00E72483"/>
    <w:rsid w:val="00E72BD4"/>
    <w:rsid w:val="00E73277"/>
    <w:rsid w:val="00E733F2"/>
    <w:rsid w:val="00E73673"/>
    <w:rsid w:val="00E7371E"/>
    <w:rsid w:val="00E738FC"/>
    <w:rsid w:val="00E73B4D"/>
    <w:rsid w:val="00E73CB7"/>
    <w:rsid w:val="00E73DA5"/>
    <w:rsid w:val="00E73DED"/>
    <w:rsid w:val="00E7453D"/>
    <w:rsid w:val="00E746A9"/>
    <w:rsid w:val="00E74AF6"/>
    <w:rsid w:val="00E74EF3"/>
    <w:rsid w:val="00E7505D"/>
    <w:rsid w:val="00E75269"/>
    <w:rsid w:val="00E757D8"/>
    <w:rsid w:val="00E762EA"/>
    <w:rsid w:val="00E7646A"/>
    <w:rsid w:val="00E7647B"/>
    <w:rsid w:val="00E7659A"/>
    <w:rsid w:val="00E76896"/>
    <w:rsid w:val="00E76B6E"/>
    <w:rsid w:val="00E7746A"/>
    <w:rsid w:val="00E7768C"/>
    <w:rsid w:val="00E77799"/>
    <w:rsid w:val="00E77F8D"/>
    <w:rsid w:val="00E80542"/>
    <w:rsid w:val="00E81044"/>
    <w:rsid w:val="00E814A1"/>
    <w:rsid w:val="00E81C01"/>
    <w:rsid w:val="00E82150"/>
    <w:rsid w:val="00E829ED"/>
    <w:rsid w:val="00E82BCC"/>
    <w:rsid w:val="00E82D88"/>
    <w:rsid w:val="00E82ED8"/>
    <w:rsid w:val="00E8376C"/>
    <w:rsid w:val="00E83A46"/>
    <w:rsid w:val="00E84510"/>
    <w:rsid w:val="00E84646"/>
    <w:rsid w:val="00E84786"/>
    <w:rsid w:val="00E84DE7"/>
    <w:rsid w:val="00E84F45"/>
    <w:rsid w:val="00E851E7"/>
    <w:rsid w:val="00E853C4"/>
    <w:rsid w:val="00E862AF"/>
    <w:rsid w:val="00E86A48"/>
    <w:rsid w:val="00E86F97"/>
    <w:rsid w:val="00E8719A"/>
    <w:rsid w:val="00E871FB"/>
    <w:rsid w:val="00E875A9"/>
    <w:rsid w:val="00E876A2"/>
    <w:rsid w:val="00E876EF"/>
    <w:rsid w:val="00E8786E"/>
    <w:rsid w:val="00E901AB"/>
    <w:rsid w:val="00E901CC"/>
    <w:rsid w:val="00E904BE"/>
    <w:rsid w:val="00E90796"/>
    <w:rsid w:val="00E908C3"/>
    <w:rsid w:val="00E9097B"/>
    <w:rsid w:val="00E909C4"/>
    <w:rsid w:val="00E911C8"/>
    <w:rsid w:val="00E9134A"/>
    <w:rsid w:val="00E91715"/>
    <w:rsid w:val="00E91CE2"/>
    <w:rsid w:val="00E9207A"/>
    <w:rsid w:val="00E92BC4"/>
    <w:rsid w:val="00E93478"/>
    <w:rsid w:val="00E9354C"/>
    <w:rsid w:val="00E93753"/>
    <w:rsid w:val="00E93D6C"/>
    <w:rsid w:val="00E9401E"/>
    <w:rsid w:val="00E941E6"/>
    <w:rsid w:val="00E9486A"/>
    <w:rsid w:val="00E95158"/>
    <w:rsid w:val="00E9561C"/>
    <w:rsid w:val="00E958C2"/>
    <w:rsid w:val="00E95BEF"/>
    <w:rsid w:val="00E95F5B"/>
    <w:rsid w:val="00E960D3"/>
    <w:rsid w:val="00E962D2"/>
    <w:rsid w:val="00E96CC1"/>
    <w:rsid w:val="00E96D5E"/>
    <w:rsid w:val="00E97102"/>
    <w:rsid w:val="00E97C05"/>
    <w:rsid w:val="00E97DBD"/>
    <w:rsid w:val="00E97F10"/>
    <w:rsid w:val="00E97F80"/>
    <w:rsid w:val="00EA050E"/>
    <w:rsid w:val="00EA098C"/>
    <w:rsid w:val="00EA0C98"/>
    <w:rsid w:val="00EA107D"/>
    <w:rsid w:val="00EA13AD"/>
    <w:rsid w:val="00EA13B1"/>
    <w:rsid w:val="00EA1436"/>
    <w:rsid w:val="00EA14A5"/>
    <w:rsid w:val="00EA243B"/>
    <w:rsid w:val="00EA2676"/>
    <w:rsid w:val="00EA3209"/>
    <w:rsid w:val="00EA376D"/>
    <w:rsid w:val="00EA3DB9"/>
    <w:rsid w:val="00EA42ED"/>
    <w:rsid w:val="00EA454A"/>
    <w:rsid w:val="00EA462F"/>
    <w:rsid w:val="00EA4745"/>
    <w:rsid w:val="00EA4C2F"/>
    <w:rsid w:val="00EA4C79"/>
    <w:rsid w:val="00EA4D1D"/>
    <w:rsid w:val="00EA5EED"/>
    <w:rsid w:val="00EA60DB"/>
    <w:rsid w:val="00EA610B"/>
    <w:rsid w:val="00EA61FB"/>
    <w:rsid w:val="00EA69A0"/>
    <w:rsid w:val="00EA6AC9"/>
    <w:rsid w:val="00EA6F7A"/>
    <w:rsid w:val="00EA7210"/>
    <w:rsid w:val="00EA763E"/>
    <w:rsid w:val="00EA7813"/>
    <w:rsid w:val="00EA792B"/>
    <w:rsid w:val="00EA7934"/>
    <w:rsid w:val="00EB0F0E"/>
    <w:rsid w:val="00EB10FE"/>
    <w:rsid w:val="00EB1361"/>
    <w:rsid w:val="00EB16A5"/>
    <w:rsid w:val="00EB18D1"/>
    <w:rsid w:val="00EB2662"/>
    <w:rsid w:val="00EB2878"/>
    <w:rsid w:val="00EB32F0"/>
    <w:rsid w:val="00EB3359"/>
    <w:rsid w:val="00EB3399"/>
    <w:rsid w:val="00EB4821"/>
    <w:rsid w:val="00EB4B5C"/>
    <w:rsid w:val="00EB4BCD"/>
    <w:rsid w:val="00EB4CBA"/>
    <w:rsid w:val="00EB4F3B"/>
    <w:rsid w:val="00EB571B"/>
    <w:rsid w:val="00EB5AAE"/>
    <w:rsid w:val="00EB5E46"/>
    <w:rsid w:val="00EB6478"/>
    <w:rsid w:val="00EB64F5"/>
    <w:rsid w:val="00EB6566"/>
    <w:rsid w:val="00EB75EB"/>
    <w:rsid w:val="00EB7CB7"/>
    <w:rsid w:val="00EB7FDA"/>
    <w:rsid w:val="00EC0187"/>
    <w:rsid w:val="00EC0982"/>
    <w:rsid w:val="00EC0A46"/>
    <w:rsid w:val="00EC0CF3"/>
    <w:rsid w:val="00EC0E2D"/>
    <w:rsid w:val="00EC14F6"/>
    <w:rsid w:val="00EC174F"/>
    <w:rsid w:val="00EC1845"/>
    <w:rsid w:val="00EC2264"/>
    <w:rsid w:val="00EC2CE5"/>
    <w:rsid w:val="00EC3467"/>
    <w:rsid w:val="00EC384C"/>
    <w:rsid w:val="00EC3878"/>
    <w:rsid w:val="00EC4AF6"/>
    <w:rsid w:val="00EC5391"/>
    <w:rsid w:val="00EC5CED"/>
    <w:rsid w:val="00EC5E1F"/>
    <w:rsid w:val="00EC61F3"/>
    <w:rsid w:val="00EC6CC0"/>
    <w:rsid w:val="00EC71B8"/>
    <w:rsid w:val="00EC78D9"/>
    <w:rsid w:val="00EC7BD0"/>
    <w:rsid w:val="00ED06A2"/>
    <w:rsid w:val="00ED0CED"/>
    <w:rsid w:val="00ED0D41"/>
    <w:rsid w:val="00ED0F4F"/>
    <w:rsid w:val="00ED114D"/>
    <w:rsid w:val="00ED1403"/>
    <w:rsid w:val="00ED1796"/>
    <w:rsid w:val="00ED1BD6"/>
    <w:rsid w:val="00ED1E39"/>
    <w:rsid w:val="00ED1F44"/>
    <w:rsid w:val="00ED1FA6"/>
    <w:rsid w:val="00ED21BE"/>
    <w:rsid w:val="00ED22CD"/>
    <w:rsid w:val="00ED2DA7"/>
    <w:rsid w:val="00ED2F4F"/>
    <w:rsid w:val="00ED2F5E"/>
    <w:rsid w:val="00ED32A1"/>
    <w:rsid w:val="00ED37F2"/>
    <w:rsid w:val="00ED3968"/>
    <w:rsid w:val="00ED3996"/>
    <w:rsid w:val="00ED433A"/>
    <w:rsid w:val="00ED4549"/>
    <w:rsid w:val="00ED4798"/>
    <w:rsid w:val="00ED4CAB"/>
    <w:rsid w:val="00ED51CE"/>
    <w:rsid w:val="00ED53F3"/>
    <w:rsid w:val="00ED5B7C"/>
    <w:rsid w:val="00ED5CD1"/>
    <w:rsid w:val="00ED5EE8"/>
    <w:rsid w:val="00ED6785"/>
    <w:rsid w:val="00ED68E0"/>
    <w:rsid w:val="00ED6ABC"/>
    <w:rsid w:val="00ED6CEF"/>
    <w:rsid w:val="00ED6EC6"/>
    <w:rsid w:val="00ED7390"/>
    <w:rsid w:val="00ED7C76"/>
    <w:rsid w:val="00EE0148"/>
    <w:rsid w:val="00EE05D6"/>
    <w:rsid w:val="00EE15C3"/>
    <w:rsid w:val="00EE17DB"/>
    <w:rsid w:val="00EE1A73"/>
    <w:rsid w:val="00EE1B22"/>
    <w:rsid w:val="00EE1B50"/>
    <w:rsid w:val="00EE1D0C"/>
    <w:rsid w:val="00EE2330"/>
    <w:rsid w:val="00EE3321"/>
    <w:rsid w:val="00EE368C"/>
    <w:rsid w:val="00EE3E2E"/>
    <w:rsid w:val="00EE3E96"/>
    <w:rsid w:val="00EE429E"/>
    <w:rsid w:val="00EE43FF"/>
    <w:rsid w:val="00EE48A2"/>
    <w:rsid w:val="00EE49C1"/>
    <w:rsid w:val="00EE522D"/>
    <w:rsid w:val="00EE5428"/>
    <w:rsid w:val="00EE54D7"/>
    <w:rsid w:val="00EE564F"/>
    <w:rsid w:val="00EE58A1"/>
    <w:rsid w:val="00EE5921"/>
    <w:rsid w:val="00EE5EF0"/>
    <w:rsid w:val="00EE5EF4"/>
    <w:rsid w:val="00EE6A68"/>
    <w:rsid w:val="00EE6AB0"/>
    <w:rsid w:val="00EE6C6C"/>
    <w:rsid w:val="00EE72A9"/>
    <w:rsid w:val="00EE7548"/>
    <w:rsid w:val="00EE7C6B"/>
    <w:rsid w:val="00EF0293"/>
    <w:rsid w:val="00EF05C0"/>
    <w:rsid w:val="00EF08C9"/>
    <w:rsid w:val="00EF1720"/>
    <w:rsid w:val="00EF1EBA"/>
    <w:rsid w:val="00EF253D"/>
    <w:rsid w:val="00EF25BF"/>
    <w:rsid w:val="00EF30B6"/>
    <w:rsid w:val="00EF3786"/>
    <w:rsid w:val="00EF39B7"/>
    <w:rsid w:val="00EF422B"/>
    <w:rsid w:val="00EF428A"/>
    <w:rsid w:val="00EF47B5"/>
    <w:rsid w:val="00EF491F"/>
    <w:rsid w:val="00EF4DF7"/>
    <w:rsid w:val="00EF58D2"/>
    <w:rsid w:val="00EF594B"/>
    <w:rsid w:val="00EF5B0D"/>
    <w:rsid w:val="00EF5DBA"/>
    <w:rsid w:val="00EF6F80"/>
    <w:rsid w:val="00EF718C"/>
    <w:rsid w:val="00EF7437"/>
    <w:rsid w:val="00EF7BAD"/>
    <w:rsid w:val="00EF7D34"/>
    <w:rsid w:val="00EF7EB0"/>
    <w:rsid w:val="00EF7F31"/>
    <w:rsid w:val="00F003E1"/>
    <w:rsid w:val="00F00417"/>
    <w:rsid w:val="00F004F8"/>
    <w:rsid w:val="00F00642"/>
    <w:rsid w:val="00F007B4"/>
    <w:rsid w:val="00F00981"/>
    <w:rsid w:val="00F010E1"/>
    <w:rsid w:val="00F014AF"/>
    <w:rsid w:val="00F01636"/>
    <w:rsid w:val="00F01687"/>
    <w:rsid w:val="00F01702"/>
    <w:rsid w:val="00F02084"/>
    <w:rsid w:val="00F020C1"/>
    <w:rsid w:val="00F02196"/>
    <w:rsid w:val="00F02756"/>
    <w:rsid w:val="00F029F1"/>
    <w:rsid w:val="00F02A27"/>
    <w:rsid w:val="00F0337E"/>
    <w:rsid w:val="00F03416"/>
    <w:rsid w:val="00F037C4"/>
    <w:rsid w:val="00F03E04"/>
    <w:rsid w:val="00F04190"/>
    <w:rsid w:val="00F0490B"/>
    <w:rsid w:val="00F04A0D"/>
    <w:rsid w:val="00F04A5B"/>
    <w:rsid w:val="00F04E7C"/>
    <w:rsid w:val="00F05BFF"/>
    <w:rsid w:val="00F060A2"/>
    <w:rsid w:val="00F0620E"/>
    <w:rsid w:val="00F0640E"/>
    <w:rsid w:val="00F0650C"/>
    <w:rsid w:val="00F065D2"/>
    <w:rsid w:val="00F076A5"/>
    <w:rsid w:val="00F079D8"/>
    <w:rsid w:val="00F07BB7"/>
    <w:rsid w:val="00F10033"/>
    <w:rsid w:val="00F1030F"/>
    <w:rsid w:val="00F107A6"/>
    <w:rsid w:val="00F124B7"/>
    <w:rsid w:val="00F12BF1"/>
    <w:rsid w:val="00F12D3D"/>
    <w:rsid w:val="00F130BF"/>
    <w:rsid w:val="00F13488"/>
    <w:rsid w:val="00F134EE"/>
    <w:rsid w:val="00F13DD1"/>
    <w:rsid w:val="00F13E5E"/>
    <w:rsid w:val="00F1415D"/>
    <w:rsid w:val="00F142CD"/>
    <w:rsid w:val="00F14832"/>
    <w:rsid w:val="00F14BD8"/>
    <w:rsid w:val="00F15E50"/>
    <w:rsid w:val="00F160E7"/>
    <w:rsid w:val="00F161DE"/>
    <w:rsid w:val="00F16518"/>
    <w:rsid w:val="00F16D19"/>
    <w:rsid w:val="00F171AB"/>
    <w:rsid w:val="00F17240"/>
    <w:rsid w:val="00F17349"/>
    <w:rsid w:val="00F17975"/>
    <w:rsid w:val="00F20121"/>
    <w:rsid w:val="00F20122"/>
    <w:rsid w:val="00F20238"/>
    <w:rsid w:val="00F20525"/>
    <w:rsid w:val="00F20AE5"/>
    <w:rsid w:val="00F20E77"/>
    <w:rsid w:val="00F20F6E"/>
    <w:rsid w:val="00F21D2B"/>
    <w:rsid w:val="00F227DC"/>
    <w:rsid w:val="00F22A96"/>
    <w:rsid w:val="00F235E6"/>
    <w:rsid w:val="00F2389F"/>
    <w:rsid w:val="00F23B8E"/>
    <w:rsid w:val="00F242E6"/>
    <w:rsid w:val="00F2486F"/>
    <w:rsid w:val="00F24CF6"/>
    <w:rsid w:val="00F252D6"/>
    <w:rsid w:val="00F257C6"/>
    <w:rsid w:val="00F26040"/>
    <w:rsid w:val="00F26230"/>
    <w:rsid w:val="00F264A5"/>
    <w:rsid w:val="00F26C61"/>
    <w:rsid w:val="00F26C9D"/>
    <w:rsid w:val="00F26DCE"/>
    <w:rsid w:val="00F27467"/>
    <w:rsid w:val="00F27934"/>
    <w:rsid w:val="00F279DE"/>
    <w:rsid w:val="00F30109"/>
    <w:rsid w:val="00F306CE"/>
    <w:rsid w:val="00F30B0C"/>
    <w:rsid w:val="00F311E4"/>
    <w:rsid w:val="00F31275"/>
    <w:rsid w:val="00F3161A"/>
    <w:rsid w:val="00F318F1"/>
    <w:rsid w:val="00F320CD"/>
    <w:rsid w:val="00F32469"/>
    <w:rsid w:val="00F32707"/>
    <w:rsid w:val="00F32DB6"/>
    <w:rsid w:val="00F331A2"/>
    <w:rsid w:val="00F33388"/>
    <w:rsid w:val="00F337B6"/>
    <w:rsid w:val="00F33D5B"/>
    <w:rsid w:val="00F34042"/>
    <w:rsid w:val="00F3482E"/>
    <w:rsid w:val="00F34CDD"/>
    <w:rsid w:val="00F34D3E"/>
    <w:rsid w:val="00F35088"/>
    <w:rsid w:val="00F35374"/>
    <w:rsid w:val="00F354A7"/>
    <w:rsid w:val="00F35564"/>
    <w:rsid w:val="00F35B05"/>
    <w:rsid w:val="00F35D03"/>
    <w:rsid w:val="00F36027"/>
    <w:rsid w:val="00F3618E"/>
    <w:rsid w:val="00F364FE"/>
    <w:rsid w:val="00F369D1"/>
    <w:rsid w:val="00F36DD9"/>
    <w:rsid w:val="00F37511"/>
    <w:rsid w:val="00F3771B"/>
    <w:rsid w:val="00F378D2"/>
    <w:rsid w:val="00F37C36"/>
    <w:rsid w:val="00F37D8A"/>
    <w:rsid w:val="00F4007C"/>
    <w:rsid w:val="00F40464"/>
    <w:rsid w:val="00F40F16"/>
    <w:rsid w:val="00F40F67"/>
    <w:rsid w:val="00F41134"/>
    <w:rsid w:val="00F41162"/>
    <w:rsid w:val="00F4137E"/>
    <w:rsid w:val="00F41610"/>
    <w:rsid w:val="00F428EC"/>
    <w:rsid w:val="00F42998"/>
    <w:rsid w:val="00F429B0"/>
    <w:rsid w:val="00F439FD"/>
    <w:rsid w:val="00F43ABC"/>
    <w:rsid w:val="00F44D04"/>
    <w:rsid w:val="00F4599B"/>
    <w:rsid w:val="00F45C74"/>
    <w:rsid w:val="00F45F92"/>
    <w:rsid w:val="00F46316"/>
    <w:rsid w:val="00F46529"/>
    <w:rsid w:val="00F47412"/>
    <w:rsid w:val="00F47939"/>
    <w:rsid w:val="00F50297"/>
    <w:rsid w:val="00F50298"/>
    <w:rsid w:val="00F50885"/>
    <w:rsid w:val="00F50A97"/>
    <w:rsid w:val="00F50AD6"/>
    <w:rsid w:val="00F51364"/>
    <w:rsid w:val="00F5143F"/>
    <w:rsid w:val="00F51772"/>
    <w:rsid w:val="00F51944"/>
    <w:rsid w:val="00F51B10"/>
    <w:rsid w:val="00F51D3C"/>
    <w:rsid w:val="00F51F69"/>
    <w:rsid w:val="00F5243F"/>
    <w:rsid w:val="00F5261A"/>
    <w:rsid w:val="00F52B0E"/>
    <w:rsid w:val="00F534C8"/>
    <w:rsid w:val="00F5399F"/>
    <w:rsid w:val="00F53A9F"/>
    <w:rsid w:val="00F53E43"/>
    <w:rsid w:val="00F54006"/>
    <w:rsid w:val="00F54017"/>
    <w:rsid w:val="00F54706"/>
    <w:rsid w:val="00F5598D"/>
    <w:rsid w:val="00F567AA"/>
    <w:rsid w:val="00F57068"/>
    <w:rsid w:val="00F57E56"/>
    <w:rsid w:val="00F601A1"/>
    <w:rsid w:val="00F60290"/>
    <w:rsid w:val="00F60393"/>
    <w:rsid w:val="00F603A3"/>
    <w:rsid w:val="00F605FF"/>
    <w:rsid w:val="00F6064A"/>
    <w:rsid w:val="00F6072D"/>
    <w:rsid w:val="00F6079C"/>
    <w:rsid w:val="00F60957"/>
    <w:rsid w:val="00F60C34"/>
    <w:rsid w:val="00F60FF8"/>
    <w:rsid w:val="00F61344"/>
    <w:rsid w:val="00F617F1"/>
    <w:rsid w:val="00F61A8F"/>
    <w:rsid w:val="00F62172"/>
    <w:rsid w:val="00F623B8"/>
    <w:rsid w:val="00F62B6C"/>
    <w:rsid w:val="00F62D59"/>
    <w:rsid w:val="00F6322E"/>
    <w:rsid w:val="00F6328B"/>
    <w:rsid w:val="00F64201"/>
    <w:rsid w:val="00F6439E"/>
    <w:rsid w:val="00F646C6"/>
    <w:rsid w:val="00F6498B"/>
    <w:rsid w:val="00F64DC5"/>
    <w:rsid w:val="00F656CC"/>
    <w:rsid w:val="00F65BFB"/>
    <w:rsid w:val="00F667AD"/>
    <w:rsid w:val="00F66C15"/>
    <w:rsid w:val="00F6722D"/>
    <w:rsid w:val="00F674FC"/>
    <w:rsid w:val="00F70462"/>
    <w:rsid w:val="00F706D1"/>
    <w:rsid w:val="00F70DB5"/>
    <w:rsid w:val="00F710E1"/>
    <w:rsid w:val="00F71B4B"/>
    <w:rsid w:val="00F71CBF"/>
    <w:rsid w:val="00F7224D"/>
    <w:rsid w:val="00F725BF"/>
    <w:rsid w:val="00F72935"/>
    <w:rsid w:val="00F730B6"/>
    <w:rsid w:val="00F7336C"/>
    <w:rsid w:val="00F73595"/>
    <w:rsid w:val="00F73893"/>
    <w:rsid w:val="00F738E9"/>
    <w:rsid w:val="00F74534"/>
    <w:rsid w:val="00F749BF"/>
    <w:rsid w:val="00F74D97"/>
    <w:rsid w:val="00F74F22"/>
    <w:rsid w:val="00F75056"/>
    <w:rsid w:val="00F753BA"/>
    <w:rsid w:val="00F758C3"/>
    <w:rsid w:val="00F75A29"/>
    <w:rsid w:val="00F75AC7"/>
    <w:rsid w:val="00F75F0A"/>
    <w:rsid w:val="00F76ED4"/>
    <w:rsid w:val="00F7711E"/>
    <w:rsid w:val="00F77167"/>
    <w:rsid w:val="00F772D3"/>
    <w:rsid w:val="00F77433"/>
    <w:rsid w:val="00F7750D"/>
    <w:rsid w:val="00F77724"/>
    <w:rsid w:val="00F77C61"/>
    <w:rsid w:val="00F80192"/>
    <w:rsid w:val="00F80530"/>
    <w:rsid w:val="00F80562"/>
    <w:rsid w:val="00F80C75"/>
    <w:rsid w:val="00F81074"/>
    <w:rsid w:val="00F81112"/>
    <w:rsid w:val="00F81187"/>
    <w:rsid w:val="00F8168C"/>
    <w:rsid w:val="00F816C4"/>
    <w:rsid w:val="00F81EB6"/>
    <w:rsid w:val="00F81EC2"/>
    <w:rsid w:val="00F81F72"/>
    <w:rsid w:val="00F822EF"/>
    <w:rsid w:val="00F8259D"/>
    <w:rsid w:val="00F825A1"/>
    <w:rsid w:val="00F82FF5"/>
    <w:rsid w:val="00F8339D"/>
    <w:rsid w:val="00F83B09"/>
    <w:rsid w:val="00F83B5C"/>
    <w:rsid w:val="00F840E1"/>
    <w:rsid w:val="00F84111"/>
    <w:rsid w:val="00F84424"/>
    <w:rsid w:val="00F845CF"/>
    <w:rsid w:val="00F849A5"/>
    <w:rsid w:val="00F84DB9"/>
    <w:rsid w:val="00F85111"/>
    <w:rsid w:val="00F857F3"/>
    <w:rsid w:val="00F858F6"/>
    <w:rsid w:val="00F85D8B"/>
    <w:rsid w:val="00F85EAE"/>
    <w:rsid w:val="00F85FE4"/>
    <w:rsid w:val="00F86162"/>
    <w:rsid w:val="00F86571"/>
    <w:rsid w:val="00F866FB"/>
    <w:rsid w:val="00F86BC3"/>
    <w:rsid w:val="00F86F91"/>
    <w:rsid w:val="00F870C8"/>
    <w:rsid w:val="00F87165"/>
    <w:rsid w:val="00F87336"/>
    <w:rsid w:val="00F87487"/>
    <w:rsid w:val="00F87542"/>
    <w:rsid w:val="00F876E2"/>
    <w:rsid w:val="00F877F8"/>
    <w:rsid w:val="00F87DE7"/>
    <w:rsid w:val="00F90E1B"/>
    <w:rsid w:val="00F90F82"/>
    <w:rsid w:val="00F90FE3"/>
    <w:rsid w:val="00F91026"/>
    <w:rsid w:val="00F91171"/>
    <w:rsid w:val="00F91250"/>
    <w:rsid w:val="00F914AF"/>
    <w:rsid w:val="00F9155C"/>
    <w:rsid w:val="00F91843"/>
    <w:rsid w:val="00F91B5A"/>
    <w:rsid w:val="00F91BF5"/>
    <w:rsid w:val="00F92052"/>
    <w:rsid w:val="00F9258A"/>
    <w:rsid w:val="00F928E9"/>
    <w:rsid w:val="00F92A5D"/>
    <w:rsid w:val="00F92B54"/>
    <w:rsid w:val="00F92EB8"/>
    <w:rsid w:val="00F934F4"/>
    <w:rsid w:val="00F93A34"/>
    <w:rsid w:val="00F94A5D"/>
    <w:rsid w:val="00F94D30"/>
    <w:rsid w:val="00F950F5"/>
    <w:rsid w:val="00F9535B"/>
    <w:rsid w:val="00F954BA"/>
    <w:rsid w:val="00F955D6"/>
    <w:rsid w:val="00F9566D"/>
    <w:rsid w:val="00F956CD"/>
    <w:rsid w:val="00F958FE"/>
    <w:rsid w:val="00F95B5D"/>
    <w:rsid w:val="00F95C88"/>
    <w:rsid w:val="00F95F07"/>
    <w:rsid w:val="00F961E5"/>
    <w:rsid w:val="00F96812"/>
    <w:rsid w:val="00F96934"/>
    <w:rsid w:val="00F96935"/>
    <w:rsid w:val="00F96E9E"/>
    <w:rsid w:val="00F96FE5"/>
    <w:rsid w:val="00F9720D"/>
    <w:rsid w:val="00FA01AF"/>
    <w:rsid w:val="00FA0700"/>
    <w:rsid w:val="00FA096C"/>
    <w:rsid w:val="00FA0CCB"/>
    <w:rsid w:val="00FA1BC0"/>
    <w:rsid w:val="00FA1D9D"/>
    <w:rsid w:val="00FA1F3A"/>
    <w:rsid w:val="00FA206D"/>
    <w:rsid w:val="00FA2549"/>
    <w:rsid w:val="00FA2595"/>
    <w:rsid w:val="00FA27FB"/>
    <w:rsid w:val="00FA2809"/>
    <w:rsid w:val="00FA2C34"/>
    <w:rsid w:val="00FA30B1"/>
    <w:rsid w:val="00FA32A7"/>
    <w:rsid w:val="00FA374D"/>
    <w:rsid w:val="00FA377B"/>
    <w:rsid w:val="00FA38F2"/>
    <w:rsid w:val="00FA3D5C"/>
    <w:rsid w:val="00FA4719"/>
    <w:rsid w:val="00FA5573"/>
    <w:rsid w:val="00FA5F62"/>
    <w:rsid w:val="00FA61A1"/>
    <w:rsid w:val="00FA6708"/>
    <w:rsid w:val="00FA6AF4"/>
    <w:rsid w:val="00FA6C8D"/>
    <w:rsid w:val="00FA7260"/>
    <w:rsid w:val="00FA760F"/>
    <w:rsid w:val="00FA76DC"/>
    <w:rsid w:val="00FA77C2"/>
    <w:rsid w:val="00FA77EC"/>
    <w:rsid w:val="00FA7C1C"/>
    <w:rsid w:val="00FA7C2B"/>
    <w:rsid w:val="00FA7EF4"/>
    <w:rsid w:val="00FB0681"/>
    <w:rsid w:val="00FB089F"/>
    <w:rsid w:val="00FB1362"/>
    <w:rsid w:val="00FB14E9"/>
    <w:rsid w:val="00FB1A87"/>
    <w:rsid w:val="00FB23B2"/>
    <w:rsid w:val="00FB247A"/>
    <w:rsid w:val="00FB2655"/>
    <w:rsid w:val="00FB301E"/>
    <w:rsid w:val="00FB3196"/>
    <w:rsid w:val="00FB3682"/>
    <w:rsid w:val="00FB3701"/>
    <w:rsid w:val="00FB3919"/>
    <w:rsid w:val="00FB3ECB"/>
    <w:rsid w:val="00FB42E7"/>
    <w:rsid w:val="00FB448C"/>
    <w:rsid w:val="00FB476A"/>
    <w:rsid w:val="00FB4EA4"/>
    <w:rsid w:val="00FB4F45"/>
    <w:rsid w:val="00FB4FA7"/>
    <w:rsid w:val="00FB5157"/>
    <w:rsid w:val="00FB51EF"/>
    <w:rsid w:val="00FB5C58"/>
    <w:rsid w:val="00FB5CC5"/>
    <w:rsid w:val="00FB621E"/>
    <w:rsid w:val="00FB6C9D"/>
    <w:rsid w:val="00FB6E05"/>
    <w:rsid w:val="00FB6F28"/>
    <w:rsid w:val="00FB6FA5"/>
    <w:rsid w:val="00FB702E"/>
    <w:rsid w:val="00FB7277"/>
    <w:rsid w:val="00FB7804"/>
    <w:rsid w:val="00FB7C31"/>
    <w:rsid w:val="00FC0BA9"/>
    <w:rsid w:val="00FC0C7B"/>
    <w:rsid w:val="00FC1149"/>
    <w:rsid w:val="00FC13BC"/>
    <w:rsid w:val="00FC184C"/>
    <w:rsid w:val="00FC1A46"/>
    <w:rsid w:val="00FC1A7C"/>
    <w:rsid w:val="00FC271E"/>
    <w:rsid w:val="00FC2849"/>
    <w:rsid w:val="00FC286A"/>
    <w:rsid w:val="00FC2C40"/>
    <w:rsid w:val="00FC2EF0"/>
    <w:rsid w:val="00FC36DD"/>
    <w:rsid w:val="00FC3941"/>
    <w:rsid w:val="00FC3F6C"/>
    <w:rsid w:val="00FC4912"/>
    <w:rsid w:val="00FC4DA7"/>
    <w:rsid w:val="00FC51B7"/>
    <w:rsid w:val="00FC51CF"/>
    <w:rsid w:val="00FC533D"/>
    <w:rsid w:val="00FC5CAA"/>
    <w:rsid w:val="00FC638A"/>
    <w:rsid w:val="00FC6AE1"/>
    <w:rsid w:val="00FC7433"/>
    <w:rsid w:val="00FC7B65"/>
    <w:rsid w:val="00FC7DF6"/>
    <w:rsid w:val="00FD014F"/>
    <w:rsid w:val="00FD0257"/>
    <w:rsid w:val="00FD0B68"/>
    <w:rsid w:val="00FD0C4D"/>
    <w:rsid w:val="00FD0CE3"/>
    <w:rsid w:val="00FD0E4E"/>
    <w:rsid w:val="00FD0E61"/>
    <w:rsid w:val="00FD0F64"/>
    <w:rsid w:val="00FD14F8"/>
    <w:rsid w:val="00FD1FD6"/>
    <w:rsid w:val="00FD285E"/>
    <w:rsid w:val="00FD2935"/>
    <w:rsid w:val="00FD2A5F"/>
    <w:rsid w:val="00FD2AF2"/>
    <w:rsid w:val="00FD2D08"/>
    <w:rsid w:val="00FD2F9D"/>
    <w:rsid w:val="00FD314B"/>
    <w:rsid w:val="00FD338A"/>
    <w:rsid w:val="00FD369E"/>
    <w:rsid w:val="00FD377B"/>
    <w:rsid w:val="00FD3D50"/>
    <w:rsid w:val="00FD493F"/>
    <w:rsid w:val="00FD4C66"/>
    <w:rsid w:val="00FD4E2C"/>
    <w:rsid w:val="00FD4EB1"/>
    <w:rsid w:val="00FD520D"/>
    <w:rsid w:val="00FD54E0"/>
    <w:rsid w:val="00FD567A"/>
    <w:rsid w:val="00FD5890"/>
    <w:rsid w:val="00FD61AC"/>
    <w:rsid w:val="00FD684C"/>
    <w:rsid w:val="00FD6BBF"/>
    <w:rsid w:val="00FD6DC6"/>
    <w:rsid w:val="00FD6EB9"/>
    <w:rsid w:val="00FD77F1"/>
    <w:rsid w:val="00FD7903"/>
    <w:rsid w:val="00FD7914"/>
    <w:rsid w:val="00FD7B2A"/>
    <w:rsid w:val="00FD7D88"/>
    <w:rsid w:val="00FE0012"/>
    <w:rsid w:val="00FE0423"/>
    <w:rsid w:val="00FE0437"/>
    <w:rsid w:val="00FE0D79"/>
    <w:rsid w:val="00FE1052"/>
    <w:rsid w:val="00FE1397"/>
    <w:rsid w:val="00FE2189"/>
    <w:rsid w:val="00FE27A4"/>
    <w:rsid w:val="00FE27E9"/>
    <w:rsid w:val="00FE295D"/>
    <w:rsid w:val="00FE2F05"/>
    <w:rsid w:val="00FE2FFD"/>
    <w:rsid w:val="00FE32BB"/>
    <w:rsid w:val="00FE3AFA"/>
    <w:rsid w:val="00FE3CAA"/>
    <w:rsid w:val="00FE46CA"/>
    <w:rsid w:val="00FE490E"/>
    <w:rsid w:val="00FE50BD"/>
    <w:rsid w:val="00FE553B"/>
    <w:rsid w:val="00FE627F"/>
    <w:rsid w:val="00FE6955"/>
    <w:rsid w:val="00FE6D68"/>
    <w:rsid w:val="00FE6E5A"/>
    <w:rsid w:val="00FE7096"/>
    <w:rsid w:val="00FE7A53"/>
    <w:rsid w:val="00FE7CE9"/>
    <w:rsid w:val="00FE7DDB"/>
    <w:rsid w:val="00FE7E03"/>
    <w:rsid w:val="00FF002A"/>
    <w:rsid w:val="00FF0210"/>
    <w:rsid w:val="00FF021B"/>
    <w:rsid w:val="00FF0289"/>
    <w:rsid w:val="00FF03CB"/>
    <w:rsid w:val="00FF0BF3"/>
    <w:rsid w:val="00FF17CC"/>
    <w:rsid w:val="00FF24D2"/>
    <w:rsid w:val="00FF2C9D"/>
    <w:rsid w:val="00FF312A"/>
    <w:rsid w:val="00FF32CD"/>
    <w:rsid w:val="00FF3343"/>
    <w:rsid w:val="00FF3802"/>
    <w:rsid w:val="00FF3B1E"/>
    <w:rsid w:val="00FF3C28"/>
    <w:rsid w:val="00FF4086"/>
    <w:rsid w:val="00FF40A8"/>
    <w:rsid w:val="00FF5077"/>
    <w:rsid w:val="00FF54AF"/>
    <w:rsid w:val="00FF57AC"/>
    <w:rsid w:val="00FF57C7"/>
    <w:rsid w:val="00FF5CF1"/>
    <w:rsid w:val="00FF5D0D"/>
    <w:rsid w:val="00FF5FB1"/>
    <w:rsid w:val="00FF66D5"/>
    <w:rsid w:val="00FF69DF"/>
    <w:rsid w:val="00FF6BC7"/>
    <w:rsid w:val="00FF6D43"/>
    <w:rsid w:val="00FF6F03"/>
    <w:rsid w:val="00FF73BD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7E219C21-8D0C-4DD9-A858-680052BB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EA38F-441E-4B76-9CE5-9B574485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13957</Words>
  <Characters>79558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2020-02-19T08:21:00Z</cp:lastPrinted>
  <dcterms:created xsi:type="dcterms:W3CDTF">2020-02-28T03:45:00Z</dcterms:created>
  <dcterms:modified xsi:type="dcterms:W3CDTF">2020-02-28T03:45:00Z</dcterms:modified>
</cp:coreProperties>
</file>