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3C66A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6F9691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1DF00C26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D0ECE9F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</w:rPr>
      </w:pPr>
    </w:p>
    <w:p w14:paraId="5C1961CF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4CA16F1" w14:textId="77777777" w:rsidR="0057326C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C5218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 xml:space="preserve">ซีโอแอล </w:t>
      </w:r>
      <w:r w:rsidRPr="002C521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C5218">
        <w:rPr>
          <w:rFonts w:asciiTheme="majorBidi" w:hAnsiTheme="majorBidi" w:cstheme="majorBidi"/>
          <w:sz w:val="52"/>
          <w:szCs w:val="52"/>
        </w:rPr>
        <w:t xml:space="preserve"> </w:t>
      </w:r>
      <w:r w:rsidRPr="002C5218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67DF0619" w14:textId="77777777" w:rsidR="0057326C" w:rsidRPr="00AF423C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71F9D228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2C5218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96F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2</w:t>
      </w:r>
    </w:p>
    <w:p w14:paraId="18004A03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C521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E2403C5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6B17CA0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06DAB9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5C01A174" w14:textId="77777777" w:rsidR="0057326C" w:rsidRPr="002C5218" w:rsidRDefault="0057326C" w:rsidP="00573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9BCC77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FBC3D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57326C" w:rsidRPr="002C5218" w:rsidSect="0057326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1E51CD1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8F61A8" w14:textId="77777777" w:rsidR="0057326C" w:rsidRPr="00FA00A0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</w:p>
    <w:p w14:paraId="70A23ACD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B6C356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706D44" w14:textId="77777777" w:rsidR="0057326C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1CBE4B" w14:textId="77777777" w:rsidR="0057326C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BD0EFF" w14:textId="77777777" w:rsidR="0057326C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F53EFA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5218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37DDDDA" w14:textId="77777777" w:rsidR="0057326C" w:rsidRPr="00E9617B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1EB4D6A7" w14:textId="77777777" w:rsidR="0057326C" w:rsidRPr="002C5218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5218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ซีโอแอล จำกัด (มหาชน)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A9B9212" w14:textId="77777777" w:rsidR="0057326C" w:rsidRPr="00E9617B" w:rsidRDefault="0057326C" w:rsidP="0057326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5D3F885D" w14:textId="77777777" w:rsidR="0057326C" w:rsidRDefault="0057326C" w:rsidP="0057326C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695F5118" w14:textId="77777777" w:rsidR="0057326C" w:rsidRPr="00E9617B" w:rsidRDefault="0057326C" w:rsidP="0057326C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08B6E27C" w14:textId="77777777" w:rsidR="0057326C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EC5EE0">
        <w:rPr>
          <w:rFonts w:asciiTheme="majorBidi" w:hAnsiTheme="majorBidi" w:cstheme="majorBidi" w:hint="cs"/>
          <w:sz w:val="30"/>
          <w:szCs w:val="30"/>
          <w:cs/>
        </w:rPr>
        <w:t xml:space="preserve">ซีโอแอล </w:t>
      </w:r>
      <w:r w:rsidRPr="00EC5EE0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Pr="00EC5EE0">
        <w:rPr>
          <w:rFonts w:ascii="Angsana New" w:hAnsi="Angsana New" w:cs="Angsana New"/>
          <w:sz w:val="30"/>
          <w:szCs w:val="30"/>
          <w:cs/>
        </w:rPr>
        <w:t>และบริษัทย่อย (</w:t>
      </w:r>
      <w:r>
        <w:rPr>
          <w:rFonts w:ascii="Angsana New" w:hAnsi="Angsana New" w:cs="Angsana New"/>
          <w:sz w:val="30"/>
          <w:szCs w:val="30"/>
        </w:rPr>
        <w:t>“</w:t>
      </w:r>
      <w:r w:rsidRPr="00EC5EE0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sz w:val="30"/>
          <w:szCs w:val="30"/>
        </w:rPr>
        <w:t>”</w:t>
      </w:r>
      <w:r w:rsidRPr="00EC5EE0">
        <w:rPr>
          <w:rFonts w:ascii="Angsana New" w:hAnsi="Angsana New" w:cs="Angsana New"/>
          <w:sz w:val="30"/>
          <w:szCs w:val="30"/>
          <w:cs/>
        </w:rPr>
        <w:t>)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EC5EE0">
        <w:rPr>
          <w:rFonts w:asciiTheme="majorBidi" w:hAnsiTheme="majorBidi" w:cstheme="majorBidi" w:hint="cs"/>
          <w:sz w:val="30"/>
          <w:szCs w:val="30"/>
          <w:cs/>
        </w:rPr>
        <w:t xml:space="preserve">ซีโอแอล </w:t>
      </w:r>
      <w:r w:rsidRPr="00EC5EE0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z w:val="30"/>
          <w:szCs w:val="30"/>
        </w:rPr>
        <w:t>“</w:t>
      </w:r>
      <w:r w:rsidRPr="00EC5EE0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ณ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C5EE0">
        <w:rPr>
          <w:rFonts w:ascii="Angsana New" w:hAnsi="Angsana New" w:cs="Angsana New"/>
          <w:sz w:val="30"/>
          <w:szCs w:val="30"/>
        </w:rPr>
        <w:t xml:space="preserve">31 </w:t>
      </w:r>
      <w:r w:rsidRPr="00EC5EE0">
        <w:rPr>
          <w:rFonts w:ascii="Angsana New" w:hAnsi="Angsana New" w:cs="Angsana New"/>
          <w:sz w:val="30"/>
          <w:szCs w:val="30"/>
          <w:cs/>
        </w:rPr>
        <w:t>ธันวาคม</w:t>
      </w:r>
      <w:r w:rsidRPr="00EC5EE0">
        <w:rPr>
          <w:rFonts w:ascii="Angsana New" w:hAnsi="Angsana New" w:cs="Angsana New"/>
          <w:sz w:val="30"/>
          <w:szCs w:val="30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</w:t>
      </w:r>
      <w:r w:rsidR="00696F26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C5E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>
        <w:rPr>
          <w:rFonts w:ascii="Angsana New" w:hAnsi="Angsana New" w:cs="Angsana New"/>
          <w:sz w:val="30"/>
          <w:szCs w:val="30"/>
        </w:rPr>
        <w:br/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EC5EE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EC5EE0">
        <w:rPr>
          <w:rFonts w:ascii="Angsana New" w:hAnsi="Angsana New" w:cs="Angsana New"/>
          <w:sz w:val="30"/>
          <w:szCs w:val="30"/>
          <w:cs/>
        </w:rPr>
        <w:t>ญ</w:t>
      </w:r>
      <w:r>
        <w:rPr>
          <w:rFonts w:ascii="Angsana New" w:hAnsi="Angsana New" w:cs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cs="Angsana New" w:hint="cs"/>
          <w:sz w:val="30"/>
          <w:szCs w:val="30"/>
          <w:cs/>
        </w:rPr>
        <w:t xml:space="preserve">ๆ </w:t>
      </w:r>
    </w:p>
    <w:p w14:paraId="6B1B5D93" w14:textId="77777777" w:rsidR="0057326C" w:rsidRPr="00E9617B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3E1C8E4" w14:textId="77777777" w:rsidR="0057326C" w:rsidRPr="00EC5EE0" w:rsidRDefault="0057326C" w:rsidP="0057326C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วันที่</w:t>
      </w:r>
      <w:r w:rsidRPr="00EC5EE0">
        <w:rPr>
          <w:rFonts w:ascii="Angsana New" w:hAnsi="Angsana New" w:cs="Angsana New"/>
          <w:sz w:val="30"/>
          <w:szCs w:val="30"/>
        </w:rPr>
        <w:t xml:space="preserve"> 31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C5EE0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</w:t>
      </w:r>
      <w:r w:rsidR="00696F26">
        <w:rPr>
          <w:rFonts w:ascii="Angsana New" w:hAnsi="Angsana New" w:cs="Angsana New" w:hint="cs"/>
          <w:sz w:val="30"/>
          <w:szCs w:val="30"/>
          <w:cs/>
        </w:rPr>
        <w:t>2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C5EE0">
        <w:rPr>
          <w:rFonts w:ascii="Angsana New" w:hAnsi="Angsana New" w:cs="Angsana New"/>
          <w:sz w:val="30"/>
          <w:szCs w:val="30"/>
          <w:cs/>
        </w:rPr>
        <w:t>น</w:t>
      </w:r>
    </w:p>
    <w:p w14:paraId="57E4894D" w14:textId="77777777" w:rsidR="0057326C" w:rsidRPr="00E9617B" w:rsidRDefault="0057326C" w:rsidP="0057326C">
      <w:pPr>
        <w:jc w:val="thaiDistribute"/>
        <w:outlineLvl w:val="0"/>
        <w:rPr>
          <w:rFonts w:ascii="Angsana New" w:hAnsi="Angsana New" w:cs="Angsana New"/>
          <w:i/>
          <w:iCs/>
          <w:sz w:val="24"/>
          <w:szCs w:val="24"/>
        </w:rPr>
      </w:pPr>
    </w:p>
    <w:p w14:paraId="75742AD5" w14:textId="77777777" w:rsidR="0057326C" w:rsidRPr="00C101D5" w:rsidRDefault="0057326C" w:rsidP="005732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9C21BF" w14:textId="77777777" w:rsidR="0057326C" w:rsidRPr="00BB11C4" w:rsidRDefault="0057326C" w:rsidP="0057326C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74C7534E" w14:textId="798768C3" w:rsidR="0057326C" w:rsidRPr="00BB11C4" w:rsidRDefault="0057326C" w:rsidP="0057326C">
      <w:pPr>
        <w:jc w:val="thaiDistribute"/>
        <w:rPr>
          <w:rFonts w:ascii="Angsana New" w:hAnsi="Angsana New" w:cs="Angsana New"/>
          <w:sz w:val="30"/>
          <w:szCs w:val="30"/>
        </w:rPr>
      </w:pPr>
      <w:r w:rsidRPr="00BB11C4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B11C4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</w:rPr>
        <w:t xml:space="preserve">          </w:t>
      </w:r>
      <w:r w:rsidRPr="00BB11C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B11C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B11C4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B11C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BB11C4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D3DD03" w14:textId="77777777" w:rsidR="0057326C" w:rsidRDefault="0057326C" w:rsidP="005732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3D2715D" w14:textId="77777777" w:rsidR="0057326C" w:rsidRDefault="0057326C" w:rsidP="0057326C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57326C" w:rsidSect="005559E7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1B53DC3F" w14:textId="77777777" w:rsidR="0057326C" w:rsidRPr="00C101D5" w:rsidRDefault="0057326C" w:rsidP="005732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B352018" w14:textId="77777777" w:rsidR="0057326C" w:rsidRPr="00C101D5" w:rsidRDefault="0057326C" w:rsidP="005732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1D364D" w14:textId="77777777" w:rsidR="0057326C" w:rsidRPr="00C101D5" w:rsidRDefault="0057326C" w:rsidP="0057326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EC5EE0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EC5EE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EC5EE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เรื่องเหล่านี้</w:t>
      </w:r>
    </w:p>
    <w:p w14:paraId="3BB8EBEF" w14:textId="77777777" w:rsidR="0057326C" w:rsidRPr="00C101D5" w:rsidRDefault="0057326C" w:rsidP="0057326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1"/>
        <w:gridCol w:w="4654"/>
      </w:tblGrid>
      <w:tr w:rsidR="0057326C" w:rsidRPr="007616B3" w14:paraId="724CC11C" w14:textId="77777777" w:rsidTr="00696F26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403FFFFF" w14:textId="77777777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7BF3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การด้อยค่าของค่าความนิยม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</w:t>
            </w:r>
          </w:p>
        </w:tc>
      </w:tr>
      <w:tr w:rsidR="0057326C" w:rsidRPr="007616B3" w14:paraId="64A3D1C3" w14:textId="77777777" w:rsidTr="00696F26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05994975" w14:textId="7D1BF619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B7BF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31F8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), </w:t>
            </w:r>
            <w:r w:rsidR="00E55AFF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>
              <w:rPr>
                <w:rFonts w:ascii="Angsana New" w:hAnsi="Angsana New" w:cs="Angsana New"/>
                <w:sz w:val="30"/>
                <w:szCs w:val="30"/>
              </w:rPr>
              <w:t>),</w:t>
            </w:r>
            <w:r w:rsidR="00ED583A">
              <w:rPr>
                <w:rFonts w:ascii="Angsana New" w:hAnsi="Angsana New" w:cs="Angsana New"/>
                <w:sz w:val="30"/>
                <w:szCs w:val="30"/>
              </w:rPr>
              <w:t xml:space="preserve"> 4 (</w:t>
            </w:r>
            <w:r w:rsidR="00ED583A">
              <w:rPr>
                <w:rFonts w:ascii="Angsana New" w:hAnsi="Angsana New" w:cs="Angsana New" w:hint="cs"/>
                <w:sz w:val="30"/>
                <w:szCs w:val="30"/>
                <w:cs/>
              </w:rPr>
              <w:t>ฑ)</w:t>
            </w:r>
            <w:r w:rsidR="002A4FB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131F89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9B7BF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31F8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7326C" w:rsidRPr="007616B3" w14:paraId="71CB45FF" w14:textId="77777777" w:rsidTr="00696F26">
        <w:trPr>
          <w:tblHeader/>
        </w:trPr>
        <w:tc>
          <w:tcPr>
            <w:tcW w:w="4675" w:type="dxa"/>
            <w:shd w:val="clear" w:color="auto" w:fill="auto"/>
          </w:tcPr>
          <w:p w14:paraId="7BB311E2" w14:textId="77777777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FC20875" w14:textId="77777777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B7B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7326C" w:rsidRPr="00C101D5" w14:paraId="4D43AFFF" w14:textId="77777777" w:rsidTr="00696F26">
        <w:tc>
          <w:tcPr>
            <w:tcW w:w="4675" w:type="dxa"/>
            <w:shd w:val="clear" w:color="auto" w:fill="auto"/>
          </w:tcPr>
          <w:p w14:paraId="1E492B25" w14:textId="77777777" w:rsidR="0057326C" w:rsidRDefault="0057326C" w:rsidP="00696F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808E64E" w14:textId="77777777" w:rsidR="0057326C" w:rsidRPr="007C0B18" w:rsidRDefault="0057326C" w:rsidP="00696F2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เนื่องจากความไม่แน่นอนของสถานการณ์เศรษฐกิจในปัจจุบัน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อาจส่งผลกระทบต่อ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ย่อยของบริษัท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ที่ดำเนินกิจการจำหน่ายอุปกรณ์สำนักงาน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เครื่องเขียน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และหนังสือตามสาขาในจังหวัดต่างๆ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ครอบคลุมทั่วประเทศ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โดยอาจมีสาขาในบางจังหวัดมีผลประกอบการไม่เป็นไปตามแผนของบริษัท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จนทำให้ประมาณการกระแสเงินสด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ต่ำกว่ามูลค่าของค่าความนิยมและเงินลงทุน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และอาจส่งผลให้ต้องมีการตั้งค่าเผื่อการด้อยค่าของค่าความนิยมและเงินลงทุน</w:t>
            </w:r>
          </w:p>
          <w:p w14:paraId="08784390" w14:textId="77777777" w:rsidR="0057326C" w:rsidRPr="007C0B18" w:rsidRDefault="0057326C" w:rsidP="00696F2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C49D4B" w14:textId="77777777" w:rsidR="0057326C" w:rsidRDefault="0057326C" w:rsidP="00696F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ในการประเมินการด้อยค่าของค่าความนิยมและเงินลงทุน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โดยการพิจารณามูลค่าตามบัญชีของสินทรัพย์ว่าสูงกว่ามูลค่าที่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จะได้รับคืนหรือไม่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ต้องใช้วิจารณญาณอย่างสูงของผู้บริหารในการจัดทำประมาณการผลการดำเนินงานทางธุรกิจในอนาคต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ข้อสมมติที่จัดทำโดยผู้บริหารในการสอบทาน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การด้อยค่าได้ถูกพิจารณาเป็นเรื่องสำคัญของการใช้วิจารณญาณ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ได้แก่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ประมาณการกระแสเงินสด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การเติบโตทางเศรษฐกิจ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และอัตราคิดลด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79D2FFA3" w14:textId="77777777" w:rsidR="0057326C" w:rsidRPr="009B7BF3" w:rsidRDefault="0057326C" w:rsidP="00696F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EA615AA" w14:textId="77777777" w:rsidR="0057326C" w:rsidRPr="009B7BF3" w:rsidRDefault="0057326C" w:rsidP="00696F26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3499E191" w14:textId="77777777" w:rsidR="0057326C" w:rsidRDefault="0057326C" w:rsidP="0069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="Angsana New"/>
                <w:sz w:val="30"/>
                <w:szCs w:val="30"/>
              </w:rPr>
            </w:pPr>
          </w:p>
          <w:p w14:paraId="0E6F441B" w14:textId="77777777" w:rsidR="0057326C" w:rsidRDefault="0057326C" w:rsidP="0069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609AA"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วิธีการตรวจสอบของข้าพเจ้า</w:t>
            </w:r>
            <w:r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รวมถึง</w:t>
            </w:r>
          </w:p>
          <w:p w14:paraId="5D947DC6" w14:textId="77777777" w:rsidR="0057326C" w:rsidRPr="007C0B18" w:rsidRDefault="0057326C" w:rsidP="0089241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7C0B1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ประเมินการกำหนดหน่วยสินทรัพย์ที่ก่อให้เกิดกระแสเงินสด ความสมเหตุสมผลของข้อบ่งชี้และรูปแบบประมาณการกระแสเงินสดที่ฝ่ายบริหารของกลุ่มบริษัทเลือกใช้</w:t>
            </w:r>
          </w:p>
          <w:p w14:paraId="24A9F716" w14:textId="4A3701C5" w:rsidR="0057326C" w:rsidRPr="00131F89" w:rsidRDefault="0057326C" w:rsidP="00892412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  <w:r w:rsidRPr="00131F89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การประเมินผลประกอบการในอดีต</w:t>
            </w:r>
            <w:r w:rsidRPr="00131F89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Pr="00131F89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ผ</w:t>
            </w:r>
            <w:r w:rsidR="00131F89" w:rsidRPr="00131F89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ล</w:t>
            </w:r>
            <w:r w:rsidRPr="00131F89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ประกอบการในปัจจุบันและแผนการ</w:t>
            </w:r>
            <w:r w:rsidRPr="00131F89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ดำเนินงาน</w:t>
            </w:r>
            <w:r w:rsidRPr="00131F89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ในอนาคตของกลุ่มบริษัท และพิจารณาว่ามีปัจจัยใดหรือไม่ที่แสดงให้เห็นว่าค่าความนิยมและเงินลงทุนในบริษัทย่อยเกิดการด้อยค่า</w:t>
            </w:r>
          </w:p>
          <w:p w14:paraId="2778DEE3" w14:textId="77777777" w:rsidR="0057326C" w:rsidRPr="00C0109E" w:rsidRDefault="0057326C" w:rsidP="00892412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0109E">
              <w:rPr>
                <w:rFonts w:asciiTheme="majorBidi" w:eastAsia="Arial" w:hAnsiTheme="majorBidi" w:hint="cs"/>
                <w:sz w:val="30"/>
                <w:szCs w:val="30"/>
                <w:cs/>
              </w:rPr>
              <w:t>การเปรียบเทีย</w:t>
            </w:r>
            <w:r>
              <w:rPr>
                <w:rFonts w:asciiTheme="majorBidi" w:eastAsia="Arial" w:hAnsiTheme="majorBidi" w:hint="cs"/>
                <w:sz w:val="30"/>
                <w:szCs w:val="30"/>
                <w:cs/>
              </w:rPr>
              <w:t>บประมาณการกระแสเงินสดในอนาคตและข้อสมมติ</w:t>
            </w:r>
            <w:r w:rsidRPr="00C0109E">
              <w:rPr>
                <w:rFonts w:asciiTheme="majorBidi" w:eastAsia="Arial" w:hAnsiTheme="majorBidi" w:hint="cs"/>
                <w:sz w:val="30"/>
                <w:szCs w:val="30"/>
                <w:cs/>
              </w:rPr>
              <w:t>เกี่ยวกับอัตราการเติบโตทางเศรษฐกิจกับแผนการดำเนินงานของกลุ่มบริษัทและผลการดำเนินงานในอดีต</w:t>
            </w:r>
            <w:r w:rsidRPr="00C0109E">
              <w:rPr>
                <w:rFonts w:asciiTheme="majorBidi" w:eastAsia="Arial" w:hAnsiTheme="majorBidi"/>
                <w:sz w:val="30"/>
                <w:szCs w:val="30"/>
                <w:cs/>
              </w:rPr>
              <w:t xml:space="preserve"> </w:t>
            </w:r>
            <w:r w:rsidRPr="00C0109E">
              <w:rPr>
                <w:rFonts w:asciiTheme="majorBidi" w:eastAsia="Arial" w:hAnsiTheme="majorBidi" w:hint="cs"/>
                <w:sz w:val="30"/>
                <w:szCs w:val="30"/>
                <w:cs/>
              </w:rPr>
              <w:t>เพื่อพิจารณาความสมเหตุสมผลของการประมาณการรวมถึงการเปรียบเทียบข้อมูลของอุตสาหกรรมกับการวิเคราะห์ของตลาดภายนอก</w:t>
            </w:r>
          </w:p>
          <w:p w14:paraId="630B6069" w14:textId="77777777" w:rsidR="0057326C" w:rsidRPr="00C0109E" w:rsidRDefault="0057326C" w:rsidP="00892412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0109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ความน่าเชื่อถือของอัตราคิดลดที่ใช้ในการประมาณการกระแสเงินสดในอนาคตโดยเปรียบเทียบกับข้อมูลของบริษัทอื่นในกลุ่มอุตสาหกรรมเดียวกัน</w:t>
            </w:r>
            <w:r w:rsidRPr="00C0109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C0109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467E93F4" w14:textId="77777777" w:rsidR="0057326C" w:rsidRDefault="0057326C" w:rsidP="00892412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05CB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การประเมินความเหมาะสมและความเพียงพอของการเปิดเผยข้อมูล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00FEE27E" w14:textId="77777777" w:rsidR="0057326C" w:rsidRPr="00BC23B6" w:rsidRDefault="0057326C" w:rsidP="00696F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</w:tbl>
    <w:p w14:paraId="38C3BAA1" w14:textId="77777777" w:rsidR="0057326C" w:rsidRPr="00C101D5" w:rsidRDefault="0057326C" w:rsidP="0057326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51"/>
        <w:gridCol w:w="4654"/>
      </w:tblGrid>
      <w:tr w:rsidR="0057326C" w:rsidRPr="007616B3" w14:paraId="4DDC9617" w14:textId="77777777" w:rsidTr="00696F26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47DB947F" w14:textId="729BCAB3" w:rsidR="0057326C" w:rsidRPr="009B7BF3" w:rsidRDefault="00593541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เงินสนันสนุนทางการตลาด</w:t>
            </w:r>
          </w:p>
        </w:tc>
      </w:tr>
      <w:tr w:rsidR="0057326C" w:rsidRPr="007616B3" w14:paraId="43D2BF58" w14:textId="77777777" w:rsidTr="00696F26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2276D4E9" w14:textId="41A7F575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31F8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6108">
              <w:rPr>
                <w:rFonts w:ascii="Angsana New" w:hAnsi="Angsana New" w:cs="Angsana New" w:hint="cs"/>
                <w:sz w:val="30"/>
                <w:szCs w:val="30"/>
                <w:cs/>
              </w:rPr>
              <w:t>ฒ</w:t>
            </w:r>
            <w:r w:rsidRPr="006609A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7326C" w:rsidRPr="007616B3" w14:paraId="51C1CD49" w14:textId="77777777" w:rsidTr="00696F26">
        <w:trPr>
          <w:tblHeader/>
        </w:trPr>
        <w:tc>
          <w:tcPr>
            <w:tcW w:w="4675" w:type="dxa"/>
            <w:shd w:val="clear" w:color="auto" w:fill="auto"/>
          </w:tcPr>
          <w:p w14:paraId="07035E80" w14:textId="77777777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274D0B93" w14:textId="77777777" w:rsidR="0057326C" w:rsidRPr="009B7BF3" w:rsidRDefault="0057326C" w:rsidP="00696F2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B7B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7326C" w:rsidRPr="00C101D5" w14:paraId="55B9A9BB" w14:textId="77777777" w:rsidTr="00696F26">
        <w:tc>
          <w:tcPr>
            <w:tcW w:w="4675" w:type="dxa"/>
            <w:shd w:val="clear" w:color="auto" w:fill="auto"/>
          </w:tcPr>
          <w:p w14:paraId="12ED3CEB" w14:textId="77777777" w:rsidR="0057326C" w:rsidRDefault="0057326C" w:rsidP="00696F26">
            <w:pPr>
              <w:ind w:firstLine="706"/>
              <w:jc w:val="both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  <w:p w14:paraId="3246BD38" w14:textId="75548BF4" w:rsidR="0057326C" w:rsidRPr="006609AA" w:rsidRDefault="0057326C" w:rsidP="00696F26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ในระหว่างปี</w:t>
            </w:r>
            <w:r w:rsidRPr="006609AA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กลุ่มบริษัทได้รับ</w:t>
            </w:r>
            <w:r w:rsidR="0099217C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เงินสนับสนุนทางการตลาด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จากผู้จำหน่ายสินค้าเป็นจำนวน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ที่มีสาระสำคัญ</w:t>
            </w:r>
            <w:r w:rsidRPr="006609AA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โดย</w:t>
            </w:r>
            <w:r w:rsidR="0099217C" w:rsidRPr="0099217C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เงินสนับสนุนทางการตลาด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นั้นจะถูกรับรู้ตามอัตราที่กำหนดไว้ในสัญญาที่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ทำ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กับผู้จำหน่ายสินค้าแต่ละราย</w:t>
            </w:r>
            <w:r w:rsidRPr="006609AA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</w:p>
          <w:p w14:paraId="5ED5C982" w14:textId="77777777" w:rsidR="0057326C" w:rsidRDefault="0057326C" w:rsidP="00696F26">
            <w:pPr>
              <w:ind w:firstLine="706"/>
              <w:jc w:val="both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</w:p>
          <w:p w14:paraId="4AA07AF5" w14:textId="761D8EE8" w:rsidR="0057326C" w:rsidRPr="006609AA" w:rsidRDefault="0057326C" w:rsidP="00696F26">
            <w:pPr>
              <w:pStyle w:val="BodyText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ข้าพเจ้าให้ความสนใจสำหรับการตรวจสอบ</w:t>
            </w:r>
            <w:r w:rsidR="0099217C" w:rsidRPr="0099217C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เงินสนับสนุนทางการตลาด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โดยเฉพาะ</w:t>
            </w:r>
            <w:r w:rsidR="0099217C" w:rsidRPr="0099217C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เงินสนับสนุนทางการตลาด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ค้างรับตอนสิ้นปี</w:t>
            </w:r>
            <w:r w:rsidR="00766182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เนื่องจากการคำนวณต้องใช้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วิจารณญาณ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ในการประมาณการตามข้อตกลงในสัญญาซึ่งมีสัญญาเป็นจำนวนมากจึงมีความเสี่ยงว่า</w:t>
            </w:r>
            <w:r w:rsidR="0099217C" w:rsidRPr="0099217C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เงินสนับสนุนทางการตลาด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ค้างรับ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ณ วัน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สิ้นปีจะ</w:t>
            </w:r>
            <w:r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ถูกบันทึกในจำนวนเงินและช่วงเวลาที่เหมาะสมหรือไม่</w:t>
            </w:r>
          </w:p>
        </w:tc>
        <w:tc>
          <w:tcPr>
            <w:tcW w:w="4675" w:type="dxa"/>
            <w:shd w:val="clear" w:color="auto" w:fill="auto"/>
          </w:tcPr>
          <w:p w14:paraId="0999F714" w14:textId="77777777" w:rsidR="0057326C" w:rsidRDefault="0057326C" w:rsidP="00696F26">
            <w:pPr>
              <w:ind w:firstLine="706"/>
              <w:jc w:val="both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</w:p>
          <w:p w14:paraId="72A86738" w14:textId="77777777" w:rsidR="0057326C" w:rsidRDefault="0057326C" w:rsidP="0069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609AA"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วิธีการตรวจสอบของข้าพเจ้า</w:t>
            </w:r>
            <w:r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รวมถึง</w:t>
            </w:r>
          </w:p>
          <w:p w14:paraId="418CCEF2" w14:textId="00BCB949" w:rsidR="0057326C" w:rsidRPr="00766182" w:rsidRDefault="0057326C" w:rsidP="0089241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76618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การทำความเข้าใจในกระบวนการรับร</w:t>
            </w:r>
            <w:r w:rsidR="0099217C" w:rsidRPr="0076618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ู้รายการ</w:t>
            </w:r>
            <w:r w:rsidR="0099217C" w:rsidRPr="00766182">
              <w:rPr>
                <w:rFonts w:ascii="Angsana New" w:hAnsi="Angsana New" w:hint="cs"/>
                <w:sz w:val="30"/>
                <w:szCs w:val="30"/>
                <w:cs/>
              </w:rPr>
              <w:t>เงิ</w:t>
            </w:r>
            <w:r w:rsidR="00766182" w:rsidRPr="0076618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99217C" w:rsidRPr="00766182">
              <w:rPr>
                <w:rFonts w:ascii="Angsana New" w:hAnsi="Angsana New" w:hint="cs"/>
                <w:sz w:val="30"/>
                <w:szCs w:val="30"/>
                <w:cs/>
              </w:rPr>
              <w:t>สนับสนุนทางการตลาด</w:t>
            </w:r>
            <w:r w:rsidRPr="0076618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 xml:space="preserve"> รวมถึงการประเมิน</w:t>
            </w:r>
            <w:r w:rsidR="00766182">
              <w:rPr>
                <w:rFonts w:asciiTheme="majorBidi" w:eastAsia="Arial" w:hAnsiTheme="majorBidi"/>
                <w:i/>
                <w:sz w:val="30"/>
                <w:szCs w:val="30"/>
                <w:cs/>
              </w:rPr>
              <w:br/>
            </w:r>
            <w:r w:rsidRPr="0076618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การออกแบบและทดสอบการควบคุมที่สำคัญ</w:t>
            </w:r>
            <w:r w:rsidR="00766182">
              <w:rPr>
                <w:rFonts w:asciiTheme="majorBidi" w:eastAsia="Arial" w:hAnsiTheme="majorBidi"/>
                <w:i/>
                <w:sz w:val="30"/>
                <w:szCs w:val="30"/>
                <w:cs/>
              </w:rPr>
              <w:br/>
            </w:r>
            <w:r w:rsidRPr="0076618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ของผู้บริหาร</w:t>
            </w:r>
          </w:p>
          <w:p w14:paraId="51EC00A4" w14:textId="0B73822E" w:rsidR="0057326C" w:rsidRPr="00766182" w:rsidRDefault="0057326C" w:rsidP="0089241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pacing w:val="-2"/>
                <w:sz w:val="30"/>
                <w:szCs w:val="30"/>
              </w:rPr>
            </w:pPr>
            <w:r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การประเมินความมีประสิทธิผลของการควบคุมภายในที่สำคัญของกลุ่มบริษัทที่เกี่ยวข้องกับกระบวนการรับรู้</w:t>
            </w:r>
            <w:r w:rsidR="00766182"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รายการเงินสนับสนุนทางการตลาด</w:t>
            </w:r>
          </w:p>
          <w:p w14:paraId="65E16E8A" w14:textId="2BC1D14B" w:rsidR="0057326C" w:rsidRPr="006609AA" w:rsidRDefault="0057326C" w:rsidP="0089241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สุ่มทดสอบ</w:t>
            </w:r>
            <w:r w:rsidRPr="00F633E1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เอกสารหลักฐานประกอบรายการ</w:t>
            </w: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โดยตรวจสอบ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สัญญาที่ทำกับผู้จำหน่ายสินค้าว่าได้มีการอนุมัติโดยผู้มีอำนาจลงนาม</w:t>
            </w: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และทดสอบการคำนวณ</w:t>
            </w:r>
            <w:r w:rsidR="00766182" w:rsidRPr="0076618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เงินสนับสนุนทางการตลาด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กับข้อม</w:t>
            </w: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ูลในสัญญาและ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ยอดซื้อสินค้าในระบบและการประมาณ</w:t>
            </w: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ของผู้บริหาร</w:t>
            </w:r>
            <w:r>
              <w:rPr>
                <w:rFonts w:asciiTheme="majorBidi" w:eastAsia="Arial" w:hAnsiTheme="majorBidi"/>
                <w:i/>
                <w:sz w:val="30"/>
                <w:szCs w:val="30"/>
              </w:rPr>
              <w:t xml:space="preserve"> </w:t>
            </w:r>
          </w:p>
          <w:p w14:paraId="145A919B" w14:textId="2F53396D" w:rsidR="0057326C" w:rsidRPr="00766182" w:rsidRDefault="0057326C" w:rsidP="0089241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pacing w:val="-2"/>
                <w:sz w:val="30"/>
                <w:szCs w:val="30"/>
              </w:rPr>
            </w:pPr>
            <w:r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การสุ่มทดสอบการรับชำระเงินสำหรับ</w:t>
            </w:r>
            <w:r w:rsidR="00766182"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เงินสนับสนุนทางการตลาด</w:t>
            </w:r>
            <w:r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ค้างรับในรอบระยะเวลาหลังวันสิ้นปี รวมถึงสุ่มทดสอบเอกสารที่เกี่ยวข้องในการบันทึก</w:t>
            </w:r>
            <w:r w:rsidR="00766182"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เงินสนับสนุนทางการตลาด</w:t>
            </w:r>
            <w:r w:rsidRPr="00766182">
              <w:rPr>
                <w:rFonts w:asciiTheme="majorBidi" w:eastAsia="Arial" w:hAnsiTheme="majorBidi" w:hint="cs"/>
                <w:i/>
                <w:spacing w:val="-2"/>
                <w:sz w:val="30"/>
                <w:szCs w:val="30"/>
                <w:cs/>
              </w:rPr>
              <w:t>ค้างรับ และ</w:t>
            </w:r>
          </w:p>
          <w:p w14:paraId="7190A93E" w14:textId="77777777" w:rsidR="0057326C" w:rsidRPr="00F42F42" w:rsidRDefault="0057326C" w:rsidP="0089241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การประเมินความเหมาะสมและความเพียงพอของการเปิดเผยข้อมูลให้เป็นไปตามมาตรฐานการรายงานทางการเงิน</w:t>
            </w:r>
          </w:p>
        </w:tc>
      </w:tr>
    </w:tbl>
    <w:p w14:paraId="4EB14EAA" w14:textId="77777777" w:rsidR="0057326C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  <w:sectPr w:rsidR="0057326C" w:rsidSect="005559E7">
          <w:footerReference w:type="default" r:id="rId17"/>
          <w:headerReference w:type="first" r:id="rId18"/>
          <w:footerReference w:type="first" r:id="rId19"/>
          <w:pgSz w:w="11907" w:h="16840" w:code="9"/>
          <w:pgMar w:top="1960" w:right="1152" w:bottom="576" w:left="1440" w:header="720" w:footer="720" w:gutter="0"/>
          <w:cols w:space="708"/>
          <w:titlePg/>
          <w:docGrid w:linePitch="360"/>
        </w:sectPr>
      </w:pPr>
    </w:p>
    <w:p w14:paraId="0B30C155" w14:textId="77777777" w:rsidR="00694EAF" w:rsidRPr="000B7330" w:rsidRDefault="00694EAF" w:rsidP="00694EAF">
      <w:pPr>
        <w:autoSpaceDE w:val="0"/>
        <w:autoSpaceDN w:val="0"/>
        <w:adjustRightInd w:val="0"/>
        <w:spacing w:line="240" w:lineRule="auto"/>
        <w:ind w:firstLine="270"/>
        <w:rPr>
          <w:rFonts w:asciiTheme="majorBidi" w:hAnsiTheme="majorBidi" w:cstheme="majorBidi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68759CF0" w14:textId="77777777" w:rsidR="00694EAF" w:rsidRPr="000B7330" w:rsidRDefault="00694EAF" w:rsidP="00694EA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31292D6" w14:textId="77777777" w:rsidR="00694EAF" w:rsidRPr="000B7330" w:rsidRDefault="00694EAF" w:rsidP="00694EAF">
      <w:pPr>
        <w:pStyle w:val="T"/>
        <w:tabs>
          <w:tab w:val="left" w:pos="540"/>
        </w:tabs>
        <w:spacing w:line="240" w:lineRule="atLeast"/>
        <w:ind w:left="27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0B7330">
        <w:rPr>
          <w:rFonts w:asciiTheme="majorBidi" w:hAnsiTheme="majorBidi" w:cstheme="majorBidi"/>
          <w:cs/>
          <w:lang w:val="en-US"/>
        </w:rPr>
        <w:t>ข้าพเจ้าขอให้</w:t>
      </w:r>
      <w:r w:rsidRPr="009F6108">
        <w:rPr>
          <w:rFonts w:asciiTheme="majorBidi" w:hAnsiTheme="majorBidi" w:cstheme="majorBidi"/>
          <w:cs/>
          <w:lang w:val="en-US"/>
        </w:rPr>
        <w:t>สังเกตหมายเหตุประกอบข้อมูลทางการเงินข้อ 3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1 มกราคม 2562 งบแสดงฐานะการเงินรวมและ</w:t>
      </w:r>
      <w:r w:rsidRPr="009F6108">
        <w:rPr>
          <w:rFonts w:asciiTheme="majorBidi" w:hAnsiTheme="majorBidi" w:cstheme="majorBidi"/>
          <w:cs/>
          <w:lang w:val="en-US"/>
        </w:rPr>
        <w:br/>
        <w:t>งบแสดงฐานะการเงินเฉพาะกิจการ ณ วันที่ 31 ธันวาคม 2561 ที่แสดงเป็นข้อมูลเปรียบเทียบ เป็นส่วนหนึ่งของ</w:t>
      </w:r>
      <w:r w:rsidRPr="009F6108">
        <w:rPr>
          <w:rFonts w:asciiTheme="majorBidi" w:hAnsiTheme="majorBidi" w:cstheme="majorBidi"/>
          <w:cs/>
          <w:lang w:val="en-US"/>
        </w:rPr>
        <w:br/>
      </w:r>
      <w:r w:rsidRPr="009F6108">
        <w:rPr>
          <w:rFonts w:asciiTheme="majorBidi" w:hAnsiTheme="majorBidi" w:cstheme="majorBidi"/>
          <w:spacing w:val="-2"/>
          <w:cs/>
          <w:lang w:val="en-US"/>
        </w:rPr>
        <w:t>งบการเงินรวมและงบการเงินเฉพาะกิจการที่ตรวจสอบแล้ว ณ วันที่ และสำหรับปีสิ้นสุดวันที่ 31 ธันวาคม 2561 และหลังจากปรับปรุงรายการตามที่ได้อธิบายไว้ในหมายเหตุข้อ 3  นอกจากนี้ งบกำไรขาดทุนเบ็ดเสร็จรวมและงบกำไรขาดทุนเบ็ดเสร็จเฉพาะกิจการ สำหรับ</w:t>
      </w:r>
      <w:r w:rsidRPr="009F6108">
        <w:rPr>
          <w:rFonts w:asciiTheme="majorBidi" w:hAnsiTheme="majorBidi" w:cstheme="majorBidi" w:hint="cs"/>
          <w:spacing w:val="-2"/>
          <w:cs/>
          <w:lang w:val="en-US"/>
        </w:rPr>
        <w:t>ปี</w:t>
      </w:r>
      <w:r w:rsidRPr="009F6108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Pr="009F6108">
        <w:rPr>
          <w:rFonts w:asciiTheme="majorBidi" w:hAnsiTheme="majorBidi" w:cstheme="majorBidi"/>
          <w:spacing w:val="-2"/>
          <w:lang w:val="en-US"/>
        </w:rPr>
        <w:t>31</w:t>
      </w:r>
      <w:r w:rsidRPr="009F6108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9F6108">
        <w:rPr>
          <w:rFonts w:asciiTheme="majorBidi" w:hAnsiTheme="majorBidi" w:cstheme="majorBidi" w:hint="cs"/>
          <w:spacing w:val="-2"/>
          <w:cs/>
          <w:lang w:val="en-US"/>
        </w:rPr>
        <w:t>ธันวาคม</w:t>
      </w:r>
      <w:r w:rsidRPr="009F6108">
        <w:rPr>
          <w:rFonts w:asciiTheme="majorBidi" w:hAnsiTheme="majorBidi" w:cstheme="majorBidi"/>
          <w:spacing w:val="-2"/>
          <w:cs/>
          <w:lang w:val="en-US"/>
        </w:rPr>
        <w:t xml:space="preserve"> 2561 ที่แสดงเป็นข้อมูลเปรียบเทียบได้ปรับปรุงรายการตามที่ได้อธิบายไว้ในหมายเหตุข้อ 3 แล้ว ทั้งนี้ ข้อสรุปของข้าพเจ้าไม่ได้เปลี่ยนแปลงไปเนื่องจากเรื่องนี้</w:t>
      </w:r>
    </w:p>
    <w:p w14:paraId="57FFCB8D" w14:textId="77777777" w:rsidR="00694EAF" w:rsidRDefault="00694EAF" w:rsidP="0069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323A089" w14:textId="4DE1517B" w:rsidR="0057326C" w:rsidRPr="00C101D5" w:rsidRDefault="0057326C" w:rsidP="00FF2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70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08D253E8" w14:textId="77777777" w:rsidR="0057326C" w:rsidRDefault="0057326C" w:rsidP="0057326C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07E99E3D" w14:textId="7A5014BF" w:rsidR="0057326C" w:rsidRPr="007616B3" w:rsidRDefault="0057326C" w:rsidP="00FF2C78">
      <w:pPr>
        <w:autoSpaceDE w:val="0"/>
        <w:autoSpaceDN w:val="0"/>
        <w:adjustRightInd w:val="0"/>
        <w:ind w:left="27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แต่ไม่รวมถึง</w:t>
      </w:r>
      <w:r w:rsidR="00131F89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งบ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และ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711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2868420D" w14:textId="77777777" w:rsidR="0057326C" w:rsidRPr="007616B3" w:rsidRDefault="0057326C" w:rsidP="00FF2C78">
      <w:pPr>
        <w:autoSpaceDE w:val="0"/>
        <w:autoSpaceDN w:val="0"/>
        <w:adjustRightInd w:val="0"/>
        <w:ind w:left="27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42BAA446" w14:textId="77777777" w:rsidR="0057326C" w:rsidRDefault="0057326C" w:rsidP="00FF2C78">
      <w:pPr>
        <w:autoSpaceDE w:val="0"/>
        <w:autoSpaceDN w:val="0"/>
        <w:adjustRightInd w:val="0"/>
        <w:ind w:left="27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ความเห็นของข้าพเจ้าต่องบ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14:paraId="0D3CE32E" w14:textId="77777777" w:rsidR="0057326C" w:rsidRDefault="0057326C" w:rsidP="00FF2C78">
      <w:pPr>
        <w:autoSpaceDE w:val="0"/>
        <w:autoSpaceDN w:val="0"/>
        <w:adjustRightInd w:val="0"/>
        <w:ind w:left="27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3E415B4" w14:textId="6FD21347" w:rsidR="0057326C" w:rsidRPr="007616B3" w:rsidRDefault="0057326C" w:rsidP="00FF2C78">
      <w:pPr>
        <w:autoSpaceDE w:val="0"/>
        <w:autoSpaceDN w:val="0"/>
        <w:adjustRightInd w:val="0"/>
        <w:ind w:left="27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EC5EE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="00131F89">
        <w:rPr>
          <w:rFonts w:ascii="Angsana New" w:eastAsiaTheme="minorHAnsi" w:hAnsi="Angsana New" w:cs="Angsana New"/>
          <w:sz w:val="30"/>
          <w:szCs w:val="30"/>
        </w:rPr>
        <w:br/>
      </w:r>
      <w:r w:rsidRPr="00EC5EE0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จากการตรวจสอบของข้าพเจ้า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14:paraId="10218ADC" w14:textId="77777777" w:rsidR="0057326C" w:rsidRDefault="0057326C" w:rsidP="00FF2C78">
      <w:pPr>
        <w:pStyle w:val="Default"/>
        <w:ind w:left="270"/>
        <w:jc w:val="thaiDistribute"/>
        <w:rPr>
          <w:rFonts w:ascii="Angsana New" w:hAnsi="Angsana New" w:cs="Angsana New"/>
          <w:sz w:val="30"/>
          <w:szCs w:val="30"/>
        </w:rPr>
      </w:pPr>
    </w:p>
    <w:p w14:paraId="71D8E61F" w14:textId="77777777" w:rsidR="0057326C" w:rsidRDefault="0057326C" w:rsidP="00FF2C78">
      <w:pPr>
        <w:pStyle w:val="Default"/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B714CE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B714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4CE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714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4CE">
        <w:rPr>
          <w:rFonts w:ascii="Angsana New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01290D" w14:textId="77777777" w:rsidR="0057326C" w:rsidRPr="007616B3" w:rsidRDefault="0057326C" w:rsidP="00FF2C78">
      <w:pPr>
        <w:pStyle w:val="Default"/>
        <w:ind w:left="270"/>
        <w:jc w:val="thaiDistribute"/>
        <w:rPr>
          <w:rFonts w:ascii="Angsana New" w:hAnsi="Angsana New" w:cs="Angsana New"/>
          <w:sz w:val="30"/>
          <w:szCs w:val="30"/>
        </w:rPr>
      </w:pPr>
    </w:p>
    <w:p w14:paraId="2C909FE1" w14:textId="77777777" w:rsidR="0057326C" w:rsidRPr="00EC5EE0" w:rsidRDefault="0057326C" w:rsidP="00FF2C78">
      <w:pPr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Pr="00EC5EE0">
        <w:rPr>
          <w:rFonts w:ascii="Angsana New" w:eastAsia="Calibri" w:hAnsi="Angsana New" w:cs="Angsana New"/>
          <w:i/>
          <w:iCs/>
          <w:sz w:val="30"/>
          <w:szCs w:val="30"/>
          <w:cs/>
        </w:rPr>
        <w:t>กำกับดูแลต่องบการเงิน</w:t>
      </w:r>
      <w:r w:rsidRPr="00EC5EE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3525181" w14:textId="77777777" w:rsidR="0057326C" w:rsidRPr="007616B3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7D1857" w14:textId="1DD6503C" w:rsidR="009944DF" w:rsidRDefault="0057326C" w:rsidP="009944DF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  <w:r w:rsidR="009944DF">
        <w:rPr>
          <w:rFonts w:ascii="Angsana New" w:eastAsia="Calibri" w:hAnsi="Angsana New" w:cs="Angsana New"/>
          <w:sz w:val="30"/>
          <w:szCs w:val="30"/>
        </w:rPr>
        <w:br w:type="page"/>
      </w:r>
    </w:p>
    <w:p w14:paraId="179FAA2E" w14:textId="77777777" w:rsidR="0057326C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ในการจัดทำงบการเงิน</w:t>
      </w:r>
      <w:r w:rsidRPr="00EC5EE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3506965" w14:textId="77777777" w:rsidR="0057326C" w:rsidRPr="00EC5EE0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EE83ADC" w14:textId="77777777" w:rsidR="0057326C" w:rsidRDefault="0057326C" w:rsidP="00FF2C78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C5EE0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28C207CB" w14:textId="772D3DA1" w:rsidR="0057326C" w:rsidRDefault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6B1C173" w14:textId="77777777" w:rsidR="0057326C" w:rsidRPr="007616B3" w:rsidRDefault="0057326C" w:rsidP="00FF2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</w:rPr>
        <w:t>ตรวจสอบงบการเงิน</w:t>
      </w:r>
      <w:r w:rsidRPr="00EC5EE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C573649" w14:textId="77777777" w:rsidR="0057326C" w:rsidRPr="007616B3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8CA82BC" w14:textId="77777777" w:rsidR="0057326C" w:rsidRDefault="0057326C" w:rsidP="003E4A64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</w:p>
    <w:p w14:paraId="2C063593" w14:textId="77777777" w:rsidR="0057326C" w:rsidRDefault="0057326C" w:rsidP="003E4A64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แต่ละรายการหรือทุกรายการรวมกันจะมีผ</w:t>
      </w:r>
      <w:r w:rsidRPr="007616B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</w:t>
      </w:r>
      <w:r w:rsidRPr="00EC5EE0">
        <w:rPr>
          <w:rFonts w:ascii="Angsana New" w:hAnsi="Angsana New" w:cs="Angsana New"/>
          <w:sz w:val="30"/>
          <w:szCs w:val="30"/>
          <w:cs/>
        </w:rPr>
        <w:t>การใช้งบการเงินรวมและงบการเงินเฉพาะกิจการเหล่านี้</w:t>
      </w:r>
    </w:p>
    <w:p w14:paraId="054202A0" w14:textId="77777777" w:rsidR="0057326C" w:rsidRDefault="0057326C" w:rsidP="00FF2C78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</w:p>
    <w:p w14:paraId="506B6CC5" w14:textId="5A144296" w:rsidR="0057326C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3E4A64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438A7B2" w14:textId="77777777" w:rsidR="0057326C" w:rsidRPr="00B46BBD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C86213E" w14:textId="171D8076" w:rsidR="0057326C" w:rsidRDefault="0057326C" w:rsidP="00FF2C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hanging="45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</w:t>
      </w:r>
      <w:r w:rsidR="003E4A64">
        <w:rPr>
          <w:rFonts w:ascii="Angsana New" w:hAnsi="Angsana New" w:cs="Angsana New"/>
          <w:sz w:val="30"/>
          <w:szCs w:val="30"/>
        </w:rPr>
        <w:br/>
      </w:r>
      <w:r w:rsidRPr="00EC5EE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ไม่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3E4A64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3E4A64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3E4A64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FF2C78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</w:rPr>
        <w:t>ายใน</w:t>
      </w:r>
    </w:p>
    <w:p w14:paraId="6AF54E72" w14:textId="110EFCB3" w:rsidR="00FF2C78" w:rsidRPr="007616B3" w:rsidRDefault="00FF2C78" w:rsidP="00FF2C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hanging="45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FF2C78">
        <w:rPr>
          <w:rFonts w:ascii="Angsana New" w:eastAsia="Calibri" w:hAnsi="Angsana New" w:cs="Angsana New"/>
          <w:sz w:val="30"/>
          <w:szCs w:val="30"/>
          <w:cs/>
        </w:rPr>
        <w:t>บริษัท</w:t>
      </w:r>
    </w:p>
    <w:p w14:paraId="41AE0AC1" w14:textId="03A1A9DB" w:rsidR="009944DF" w:rsidRDefault="0099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2B6BD2" w14:textId="4CDF68A0" w:rsidR="008572CE" w:rsidRPr="00694EAF" w:rsidRDefault="0057326C" w:rsidP="0057326C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hanging="450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F2C78">
        <w:rPr>
          <w:rFonts w:ascii="Angsana New" w:eastAsia="Calibri" w:hAnsi="Angsana New" w:cs="Angsana New"/>
          <w:sz w:val="30"/>
          <w:szCs w:val="30"/>
          <w:cs/>
        </w:rPr>
        <w:t>ผยข้อมูลที่เกี่ยวข้อง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ซึ่งจัดทำขึ้นโดยผู้บริหาร </w:t>
      </w:r>
    </w:p>
    <w:p w14:paraId="02171105" w14:textId="1FBAB05B" w:rsidR="0057326C" w:rsidRPr="00EC5EE0" w:rsidRDefault="0057326C" w:rsidP="00FF2C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hanging="45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</w:t>
      </w:r>
      <w:r w:rsidRPr="00EC5EE0">
        <w:rPr>
          <w:rFonts w:ascii="Angsana New" w:hAnsi="Angsana New" w:cs="Angsana New"/>
          <w:sz w:val="30"/>
          <w:szCs w:val="30"/>
          <w:cs/>
        </w:rPr>
        <w:t>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C5EE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C5EE0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26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05D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5D2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</w:t>
      </w:r>
      <w:r w:rsidRPr="004274D2">
        <w:rPr>
          <w:rFonts w:ascii="Angsana New" w:hAnsi="Angsana New" w:cs="Angsana New"/>
          <w:sz w:val="30"/>
          <w:szCs w:val="30"/>
          <w:cs/>
        </w:rPr>
        <w:t>บบัญชีของข้าพเจ้า</w:t>
      </w:r>
      <w:r w:rsidRPr="004274D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4274D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4274D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274D2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4274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274D2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4274D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C5EE0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5416CC">
        <w:rPr>
          <w:rFonts w:ascii="Angsana New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Pr="00EC5EE0">
        <w:rPr>
          <w:rFonts w:ascii="Angsana New" w:hAnsi="Angsana New" w:cs="Angsana New"/>
          <w:sz w:val="30"/>
          <w:szCs w:val="30"/>
          <w:cs/>
        </w:rPr>
        <w:t>บัญชีของข้าพเจ้า อย่างไรก็ตาม เหตุการณ์หรือสถานการณ์ในอนาคตอาจเป็นเหตุให้</w:t>
      </w:r>
      <w:r w:rsidRPr="00EC5EE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9F4AE9A" w14:textId="6E13DC46" w:rsidR="0057326C" w:rsidRPr="004274D2" w:rsidRDefault="0057326C" w:rsidP="00FF2C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72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274D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26C4F">
        <w:rPr>
          <w:rFonts w:ascii="Angsana New" w:hAnsi="Angsana New" w:cs="Angsana New"/>
          <w:sz w:val="30"/>
          <w:szCs w:val="30"/>
        </w:rPr>
        <w:br/>
      </w:r>
      <w:r w:rsidRPr="004274D2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4274D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274D2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>
        <w:rPr>
          <w:rFonts w:ascii="Angsana New" w:hAnsi="Angsana New" w:cs="Angsana New"/>
          <w:sz w:val="30"/>
          <w:szCs w:val="30"/>
        </w:rPr>
        <w:tab/>
      </w:r>
    </w:p>
    <w:p w14:paraId="4ADB3638" w14:textId="77777777" w:rsidR="0057326C" w:rsidRPr="00FA00A0" w:rsidRDefault="0057326C" w:rsidP="00FF2C7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720" w:hanging="45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A00A0">
        <w:rPr>
          <w:rFonts w:ascii="Angsana New" w:hAnsi="Angsana New" w:cs="Angsana New"/>
          <w:sz w:val="30"/>
          <w:szCs w:val="30"/>
          <w:cs/>
        </w:rPr>
        <w:t>ได้</w:t>
      </w:r>
      <w:r w:rsidRPr="00FA00A0">
        <w:rPr>
          <w:rFonts w:ascii="Angsana New" w:hAnsi="Angsana New" w:cs="Angsana New" w:hint="cs"/>
          <w:sz w:val="30"/>
          <w:szCs w:val="30"/>
          <w:cs/>
        </w:rPr>
        <w:t>รับ</w:t>
      </w:r>
      <w:r w:rsidRPr="00FA00A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A00A0">
        <w:rPr>
          <w:rFonts w:ascii="Angsana New" w:hAnsi="Angsana New" w:cs="Angsana New"/>
          <w:sz w:val="30"/>
          <w:szCs w:val="30"/>
        </w:rPr>
        <w:t xml:space="preserve"> </w:t>
      </w:r>
      <w:r w:rsidRPr="00FA00A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FA00A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FA00A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FA00A0">
        <w:rPr>
          <w:rFonts w:ascii="Angsana New" w:hAnsi="Angsana New" w:cs="Angsana New"/>
          <w:sz w:val="30"/>
          <w:szCs w:val="30"/>
        </w:rPr>
        <w:t xml:space="preserve"> </w:t>
      </w:r>
      <w:r w:rsidRPr="00FA00A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FA00A0">
        <w:rPr>
          <w:rFonts w:ascii="Angsana New" w:hAnsi="Angsana New" w:cs="Angsana New"/>
          <w:color w:val="000000"/>
          <w:sz w:val="30"/>
          <w:szCs w:val="30"/>
          <w:cs/>
        </w:rPr>
        <w:t>ของข้าพเจ้า</w:t>
      </w:r>
    </w:p>
    <w:p w14:paraId="56BBDEE1" w14:textId="77777777" w:rsidR="0057326C" w:rsidRDefault="0057326C" w:rsidP="005732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0624418" w14:textId="647325FC" w:rsidR="0057326C" w:rsidRPr="00C101D5" w:rsidRDefault="0057326C" w:rsidP="00FF2C78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505AAC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05AAC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505AAC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</w:t>
      </w:r>
      <w:r w:rsidR="003E4A64">
        <w:rPr>
          <w:rFonts w:ascii="Angsana New" w:eastAsia="Calibri" w:hAnsi="Angsana New" w:cs="Angsana New"/>
          <w:sz w:val="30"/>
          <w:szCs w:val="30"/>
        </w:rPr>
        <w:br/>
      </w:r>
      <w:r w:rsidRPr="00505AAC">
        <w:rPr>
          <w:rFonts w:ascii="Angsana New" w:eastAsia="Calibri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05AAC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505AAC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505AAC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4DB04D7" w14:textId="77777777" w:rsidR="0057326C" w:rsidRDefault="0057326C" w:rsidP="00FF2C78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15587D1" w14:textId="77777777" w:rsidR="0057326C" w:rsidRPr="00C101D5" w:rsidRDefault="0057326C" w:rsidP="00FF2C78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</w:rPr>
        <w:t>อิสระ</w:t>
      </w:r>
    </w:p>
    <w:p w14:paraId="794851BC" w14:textId="77777777" w:rsidR="0057326C" w:rsidRDefault="0057326C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9A9D87" w14:textId="77777777" w:rsidR="00326C4F" w:rsidRDefault="00326C4F" w:rsidP="00326C4F">
      <w:pPr>
        <w:autoSpaceDE w:val="0"/>
        <w:autoSpaceDN w:val="0"/>
        <w:adjustRightInd w:val="0"/>
        <w:spacing w:line="240" w:lineRule="auto"/>
        <w:ind w:left="270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6674A064" w14:textId="3B4DD557" w:rsidR="0057326C" w:rsidRDefault="0057326C" w:rsidP="00326C4F">
      <w:pPr>
        <w:autoSpaceDE w:val="0"/>
        <w:autoSpaceDN w:val="0"/>
        <w:adjustRightInd w:val="0"/>
        <w:spacing w:line="240" w:lineRule="auto"/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จากเรื่องที่สื่อ</w:t>
      </w:r>
      <w:r w:rsidRPr="00EC5EE0">
        <w:rPr>
          <w:rFonts w:ascii="Angsana New" w:hAnsi="Angsana New" w:cs="Angsana New"/>
          <w:sz w:val="30"/>
          <w:szCs w:val="30"/>
          <w:cs/>
        </w:rPr>
        <w:t>สารกับผู้มีหน้าที่ในการกำกับดู</w:t>
      </w:r>
      <w:r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EC5EE0">
        <w:rPr>
          <w:rFonts w:ascii="Angsana New" w:hAnsi="Angsana New" w:cs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A230DC">
        <w:rPr>
          <w:rFonts w:ascii="Angsana New" w:hAnsi="Angsana New" w:cs="Angsana New"/>
          <w:sz w:val="30"/>
          <w:szCs w:val="30"/>
        </w:rPr>
        <w:t xml:space="preserve">     </w:t>
      </w:r>
      <w:r w:rsidRPr="00EC5EE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7616B3">
        <w:rPr>
          <w:rFonts w:ascii="Angsana New" w:hAnsi="Angsana New" w:cs="Angsana New"/>
          <w:sz w:val="30"/>
          <w:szCs w:val="30"/>
          <w:cs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326C4F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ต่อส่วนได้เสียสาธารณะจากการสื่อสารดังกล่าว</w:t>
      </w:r>
    </w:p>
    <w:p w14:paraId="233A095A" w14:textId="77777777" w:rsidR="0057326C" w:rsidRDefault="0057326C" w:rsidP="00326C4F">
      <w:pPr>
        <w:autoSpaceDE w:val="0"/>
        <w:autoSpaceDN w:val="0"/>
        <w:adjustRightInd w:val="0"/>
        <w:spacing w:line="240" w:lineRule="auto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58031" w14:textId="7FAC66A1" w:rsidR="0057326C" w:rsidRDefault="0057326C" w:rsidP="0032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EA3B22" w14:textId="1BEB3895" w:rsidR="00694EAF" w:rsidRDefault="00694EAF" w:rsidP="0032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E66C92" w14:textId="07DFD89C" w:rsidR="00694EAF" w:rsidRDefault="00694EAF" w:rsidP="0032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41F7EE" w14:textId="7AD1399A" w:rsidR="00694EAF" w:rsidRDefault="00694EAF" w:rsidP="00E5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68F344" w14:textId="77777777" w:rsidR="0057326C" w:rsidRPr="002C5218" w:rsidRDefault="0057326C" w:rsidP="00326C4F">
      <w:pPr>
        <w:pStyle w:val="T"/>
        <w:tabs>
          <w:tab w:val="left" w:pos="540"/>
        </w:tabs>
        <w:spacing w:line="240" w:lineRule="atLeast"/>
        <w:ind w:left="270" w:right="-45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(</w:t>
      </w:r>
      <w:r>
        <w:rPr>
          <w:rFonts w:asciiTheme="majorBidi" w:hAnsiTheme="majorBidi" w:cstheme="majorBidi"/>
          <w:cs/>
        </w:rPr>
        <w:t>วัชระ ภัทรพิทักษ์</w:t>
      </w:r>
      <w:r w:rsidRPr="002C5218">
        <w:rPr>
          <w:rFonts w:asciiTheme="majorBidi" w:hAnsiTheme="majorBidi" w:cstheme="majorBidi"/>
          <w:cs/>
        </w:rPr>
        <w:t>)</w:t>
      </w:r>
    </w:p>
    <w:p w14:paraId="2D4956DD" w14:textId="77777777" w:rsidR="0057326C" w:rsidRPr="002C5218" w:rsidRDefault="0057326C" w:rsidP="00326C4F">
      <w:pPr>
        <w:pStyle w:val="T"/>
        <w:tabs>
          <w:tab w:val="left" w:pos="540"/>
        </w:tabs>
        <w:spacing w:line="240" w:lineRule="atLeast"/>
        <w:ind w:left="270" w:right="-45"/>
        <w:jc w:val="thaiDistribute"/>
        <w:rPr>
          <w:rFonts w:asciiTheme="majorBidi" w:hAnsiTheme="majorBidi" w:cstheme="majorBidi"/>
          <w:cs/>
        </w:rPr>
      </w:pPr>
      <w:r w:rsidRPr="002C5218">
        <w:rPr>
          <w:rFonts w:asciiTheme="majorBidi" w:hAnsiTheme="majorBidi" w:cstheme="majorBidi"/>
          <w:cs/>
        </w:rPr>
        <w:t>ผู้สอบบัญชีรับอนุญาต</w:t>
      </w:r>
    </w:p>
    <w:p w14:paraId="719629FC" w14:textId="77777777" w:rsidR="0057326C" w:rsidRPr="002C5218" w:rsidRDefault="0057326C" w:rsidP="00326C4F">
      <w:pPr>
        <w:pStyle w:val="T"/>
        <w:tabs>
          <w:tab w:val="left" w:pos="540"/>
        </w:tabs>
        <w:spacing w:line="240" w:lineRule="atLeast"/>
        <w:ind w:left="270" w:right="-45"/>
        <w:jc w:val="thaiDistribute"/>
        <w:rPr>
          <w:rFonts w:asciiTheme="majorBidi" w:hAnsiTheme="majorBidi" w:cs="Angsana New"/>
          <w:cs/>
        </w:rPr>
      </w:pPr>
      <w:r w:rsidRPr="002C5218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6669</w:t>
      </w:r>
    </w:p>
    <w:p w14:paraId="28D59040" w14:textId="77777777" w:rsidR="0057326C" w:rsidRPr="00C101D5" w:rsidRDefault="0057326C" w:rsidP="00326C4F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</w:p>
    <w:p w14:paraId="240BA9B7" w14:textId="77777777" w:rsidR="0057326C" w:rsidRPr="00C101D5" w:rsidRDefault="0057326C" w:rsidP="00326C4F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7A8960" w14:textId="77777777" w:rsidR="0057326C" w:rsidRPr="00C101D5" w:rsidRDefault="0057326C" w:rsidP="00326C4F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DF5150B" w14:textId="77777777" w:rsidR="0057326C" w:rsidRDefault="003044ED" w:rsidP="00326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-4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28</w:t>
      </w:r>
      <w:r w:rsidR="0057326C">
        <w:rPr>
          <w:rFonts w:asciiTheme="majorBidi" w:hAnsiTheme="majorBidi" w:cstheme="majorBidi"/>
          <w:sz w:val="30"/>
          <w:szCs w:val="30"/>
        </w:rPr>
        <w:t xml:space="preserve"> </w:t>
      </w:r>
      <w:r w:rsidR="0057326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7326C">
        <w:rPr>
          <w:rFonts w:asciiTheme="majorBidi" w:hAnsiTheme="majorBidi" w:cstheme="majorBidi"/>
          <w:sz w:val="30"/>
          <w:szCs w:val="30"/>
        </w:rPr>
        <w:t>256</w:t>
      </w:r>
      <w:r w:rsidR="00696F26">
        <w:rPr>
          <w:rFonts w:asciiTheme="majorBidi" w:hAnsiTheme="majorBidi" w:cstheme="majorBidi" w:hint="cs"/>
          <w:sz w:val="30"/>
          <w:szCs w:val="30"/>
          <w:cs/>
        </w:rPr>
        <w:t>3</w:t>
      </w:r>
    </w:p>
    <w:p w14:paraId="6E3539DC" w14:textId="77777777" w:rsidR="0057326C" w:rsidRDefault="0057326C" w:rsidP="00326C4F">
      <w:pPr>
        <w:pStyle w:val="IndexHeading1"/>
        <w:spacing w:after="0" w:line="380" w:lineRule="exact"/>
        <w:ind w:left="27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BF9238A" w14:textId="77777777" w:rsidR="00A30830" w:rsidRPr="00A30830" w:rsidRDefault="00A30830" w:rsidP="009944DF">
      <w:pPr>
        <w:pStyle w:val="IndexHeading1"/>
        <w:spacing w:after="0" w:line="380" w:lineRule="exact"/>
        <w:ind w:left="1080" w:hanging="1080"/>
        <w:outlineLvl w:val="0"/>
        <w:rPr>
          <w:rFonts w:cstheme="minorBidi"/>
          <w:cs/>
          <w:lang w:val="th-TH"/>
        </w:rPr>
      </w:pPr>
    </w:p>
    <w:sectPr w:rsidR="00A30830" w:rsidRPr="00A30830" w:rsidSect="009944DF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29F14" w14:textId="77777777" w:rsidR="00D733EF" w:rsidRDefault="00D733EF">
      <w:r>
        <w:separator/>
      </w:r>
    </w:p>
  </w:endnote>
  <w:endnote w:type="continuationSeparator" w:id="0">
    <w:p w14:paraId="49FFDD65" w14:textId="77777777" w:rsidR="00D733EF" w:rsidRDefault="00D7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2B90" w14:textId="77777777" w:rsidR="009D7744" w:rsidRDefault="009D7744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FF5299F" w14:textId="77777777" w:rsidR="009D7744" w:rsidRDefault="009D7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B9D1" w14:textId="7D345C94" w:rsidR="009D7744" w:rsidRDefault="009D7744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944DF">
      <w:rPr>
        <w:noProof/>
      </w:rPr>
      <w:t>colt1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48</w:t>
    </w:r>
    <w:r>
      <w:rPr>
        <w:rStyle w:val="PageNumber"/>
      </w:rPr>
      <w:fldChar w:fldCharType="end"/>
    </w:r>
  </w:p>
  <w:p w14:paraId="26EF6C4E" w14:textId="77777777" w:rsidR="009D7744" w:rsidRPr="00960645" w:rsidRDefault="009D7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912A2" w14:textId="77777777" w:rsidR="009D7744" w:rsidRDefault="009D7744" w:rsidP="00F2000C">
    <w:pPr>
      <w:pStyle w:val="Footer"/>
      <w:framePr w:wrap="around" w:vAnchor="text" w:hAnchor="margin" w:xAlign="right" w:y="1"/>
      <w:rPr>
        <w:rStyle w:val="PageNumber"/>
      </w:rPr>
    </w:pPr>
  </w:p>
  <w:p w14:paraId="41ECA020" w14:textId="77777777" w:rsidR="009D7744" w:rsidRPr="00754709" w:rsidRDefault="009D7744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6ADC0" w14:textId="77777777" w:rsidR="009D7744" w:rsidRPr="00994728" w:rsidRDefault="009D7744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B4AA4" w14:textId="77777777" w:rsidR="009D7744" w:rsidRDefault="009D7744" w:rsidP="00F2000C">
    <w:pPr>
      <w:pStyle w:val="Footer"/>
      <w:framePr w:wrap="around" w:vAnchor="text" w:hAnchor="margin" w:xAlign="right" w:y="1"/>
      <w:rPr>
        <w:rStyle w:val="PageNumber"/>
      </w:rPr>
    </w:pPr>
  </w:p>
  <w:p w14:paraId="5BBB6811" w14:textId="77777777" w:rsidR="009D7744" w:rsidRPr="00754709" w:rsidRDefault="009D7744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8084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DAFCEA" w14:textId="77777777" w:rsidR="009D7744" w:rsidRPr="009D5AA1" w:rsidRDefault="009D774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D5A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5A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5AA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9D5A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1828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E6AC84" w14:textId="77777777" w:rsidR="009D7744" w:rsidRDefault="009D7744">
        <w:pPr>
          <w:pStyle w:val="Footer"/>
          <w:jc w:val="center"/>
        </w:pPr>
        <w:r w:rsidRPr="009D5A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5A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5AA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D5A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65237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910329" w14:textId="77777777" w:rsidR="009944DF" w:rsidRPr="009D5AA1" w:rsidRDefault="009944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D5A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5A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5AA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9D5A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7AC10" w14:textId="77777777" w:rsidR="00D733EF" w:rsidRDefault="00D733EF">
      <w:r>
        <w:separator/>
      </w:r>
    </w:p>
  </w:footnote>
  <w:footnote w:type="continuationSeparator" w:id="0">
    <w:p w14:paraId="517A180A" w14:textId="77777777" w:rsidR="00D733EF" w:rsidRDefault="00D7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FEDEC" w14:textId="77777777" w:rsidR="009D7744" w:rsidRDefault="009D7744" w:rsidP="00713C50">
    <w:pPr>
      <w:pStyle w:val="Header"/>
    </w:pPr>
  </w:p>
  <w:p w14:paraId="09E77EA8" w14:textId="77777777" w:rsidR="009D7744" w:rsidRDefault="009D7744" w:rsidP="00713C50">
    <w:pPr>
      <w:pStyle w:val="Header"/>
    </w:pPr>
  </w:p>
  <w:p w14:paraId="10F2B9B1" w14:textId="77777777" w:rsidR="009D7744" w:rsidRDefault="009D7744" w:rsidP="00713C50">
    <w:pPr>
      <w:pStyle w:val="Header"/>
    </w:pPr>
  </w:p>
  <w:p w14:paraId="4ACA79CA" w14:textId="77777777" w:rsidR="009D7744" w:rsidRDefault="009D7744" w:rsidP="00713C50">
    <w:pPr>
      <w:pStyle w:val="Header"/>
    </w:pPr>
  </w:p>
  <w:p w14:paraId="54AF26F4" w14:textId="77777777" w:rsidR="009D7744" w:rsidRDefault="009D7744" w:rsidP="00713C50">
    <w:pPr>
      <w:pStyle w:val="Header"/>
    </w:pPr>
  </w:p>
  <w:p w14:paraId="5E76400C" w14:textId="77777777" w:rsidR="009D7744" w:rsidRDefault="009D7744" w:rsidP="00713C50">
    <w:pPr>
      <w:pStyle w:val="Header"/>
    </w:pPr>
  </w:p>
  <w:p w14:paraId="7983EB4A" w14:textId="77777777" w:rsidR="009D7744" w:rsidRPr="00005ACB" w:rsidRDefault="009D7744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1EC43" w14:textId="77777777" w:rsidR="009D7744" w:rsidRDefault="009D77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412C" w14:textId="77777777" w:rsidR="009D7744" w:rsidRDefault="009D77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5E43F" w14:textId="77777777" w:rsidR="009D7744" w:rsidRDefault="009D77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8FA75" w14:textId="77777777" w:rsidR="009D7744" w:rsidRPr="009944DF" w:rsidRDefault="009D7744" w:rsidP="009944D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4C926" w14:textId="2F973CAF" w:rsidR="009D7744" w:rsidRDefault="009D7744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57FFC291" w14:textId="77777777" w:rsidR="009944DF" w:rsidRDefault="009944DF" w:rsidP="00325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5604EE2"/>
    <w:lvl w:ilvl="0" w:tplc="94CCE95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9D844D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1F7E18"/>
    <w:multiLevelType w:val="multilevel"/>
    <w:tmpl w:val="A6EA07B4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A01CF4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A244B"/>
    <w:multiLevelType w:val="singleLevel"/>
    <w:tmpl w:val="31D8A1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6F47D44"/>
    <w:multiLevelType w:val="hybridMultilevel"/>
    <w:tmpl w:val="CE94BA9C"/>
    <w:lvl w:ilvl="0" w:tplc="83F4AB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7263C93"/>
    <w:multiLevelType w:val="multilevel"/>
    <w:tmpl w:val="DB5266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94"/>
        </w:tabs>
        <w:ind w:left="59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F329E9"/>
    <w:multiLevelType w:val="hybridMultilevel"/>
    <w:tmpl w:val="7EFE4C62"/>
    <w:lvl w:ilvl="0" w:tplc="E474F37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726126"/>
    <w:multiLevelType w:val="hybridMultilevel"/>
    <w:tmpl w:val="7DD008BE"/>
    <w:lvl w:ilvl="0" w:tplc="C6B6AFEA">
      <w:start w:val="5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1843080"/>
    <w:multiLevelType w:val="hybridMultilevel"/>
    <w:tmpl w:val="EC96EAC8"/>
    <w:lvl w:ilvl="0" w:tplc="FF949B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94484E"/>
    <w:multiLevelType w:val="multilevel"/>
    <w:tmpl w:val="519084B4"/>
    <w:lvl w:ilvl="0">
      <w:start w:val="1"/>
      <w:numFmt w:val="thaiLetter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3"/>
  </w:num>
  <w:num w:numId="8">
    <w:abstractNumId w:val="20"/>
  </w:num>
  <w:num w:numId="9">
    <w:abstractNumId w:val="11"/>
  </w:num>
  <w:num w:numId="10">
    <w:abstractNumId w:val="12"/>
  </w:num>
  <w:num w:numId="11">
    <w:abstractNumId w:val="8"/>
  </w:num>
  <w:num w:numId="12">
    <w:abstractNumId w:val="2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2"/>
  </w:num>
  <w:num w:numId="16">
    <w:abstractNumId w:val="5"/>
  </w:num>
  <w:num w:numId="17">
    <w:abstractNumId w:val="17"/>
  </w:num>
  <w:num w:numId="18">
    <w:abstractNumId w:val="19"/>
  </w:num>
  <w:num w:numId="19">
    <w:abstractNumId w:val="18"/>
  </w:num>
  <w:num w:numId="20">
    <w:abstractNumId w:val="2"/>
  </w:num>
  <w:num w:numId="21">
    <w:abstractNumId w:val="9"/>
  </w:num>
  <w:num w:numId="22">
    <w:abstractNumId w:val="23"/>
  </w:num>
  <w:num w:numId="23">
    <w:abstractNumId w:val="10"/>
  </w:num>
  <w:num w:numId="24">
    <w:abstractNumId w:val="0"/>
  </w:num>
  <w:num w:numId="25">
    <w:abstractNumId w:val="6"/>
  </w:num>
  <w:num w:numId="26">
    <w:abstractNumId w:val="13"/>
  </w:num>
  <w:num w:numId="2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7F6"/>
    <w:rsid w:val="000009B5"/>
    <w:rsid w:val="000011B7"/>
    <w:rsid w:val="000019A3"/>
    <w:rsid w:val="00001AD0"/>
    <w:rsid w:val="00001BEF"/>
    <w:rsid w:val="00002527"/>
    <w:rsid w:val="0000270E"/>
    <w:rsid w:val="000027AB"/>
    <w:rsid w:val="00002ACF"/>
    <w:rsid w:val="00002D6B"/>
    <w:rsid w:val="000039AE"/>
    <w:rsid w:val="00003C07"/>
    <w:rsid w:val="00003DA0"/>
    <w:rsid w:val="0000435C"/>
    <w:rsid w:val="000044EB"/>
    <w:rsid w:val="0000464A"/>
    <w:rsid w:val="00004CEA"/>
    <w:rsid w:val="00004CFC"/>
    <w:rsid w:val="00004DCC"/>
    <w:rsid w:val="00004DF4"/>
    <w:rsid w:val="00005185"/>
    <w:rsid w:val="000059FD"/>
    <w:rsid w:val="00005A39"/>
    <w:rsid w:val="00005ACB"/>
    <w:rsid w:val="00005BAB"/>
    <w:rsid w:val="000070ED"/>
    <w:rsid w:val="00007512"/>
    <w:rsid w:val="000077E1"/>
    <w:rsid w:val="000077F3"/>
    <w:rsid w:val="00007B57"/>
    <w:rsid w:val="00010374"/>
    <w:rsid w:val="00010B6C"/>
    <w:rsid w:val="00010DE1"/>
    <w:rsid w:val="000111EB"/>
    <w:rsid w:val="000112EE"/>
    <w:rsid w:val="00011906"/>
    <w:rsid w:val="0001192B"/>
    <w:rsid w:val="00011E79"/>
    <w:rsid w:val="000120FF"/>
    <w:rsid w:val="00012E83"/>
    <w:rsid w:val="000133E6"/>
    <w:rsid w:val="000135F7"/>
    <w:rsid w:val="0001364C"/>
    <w:rsid w:val="000138D3"/>
    <w:rsid w:val="00013C07"/>
    <w:rsid w:val="00014039"/>
    <w:rsid w:val="00014083"/>
    <w:rsid w:val="000151F0"/>
    <w:rsid w:val="00015C52"/>
    <w:rsid w:val="00015C57"/>
    <w:rsid w:val="00015C72"/>
    <w:rsid w:val="00016187"/>
    <w:rsid w:val="00016B4E"/>
    <w:rsid w:val="000179F5"/>
    <w:rsid w:val="00020021"/>
    <w:rsid w:val="00020144"/>
    <w:rsid w:val="0002026D"/>
    <w:rsid w:val="0002055E"/>
    <w:rsid w:val="00020882"/>
    <w:rsid w:val="00020CC3"/>
    <w:rsid w:val="00020D3D"/>
    <w:rsid w:val="00020E35"/>
    <w:rsid w:val="00021255"/>
    <w:rsid w:val="00021BD6"/>
    <w:rsid w:val="00021D7F"/>
    <w:rsid w:val="00022087"/>
    <w:rsid w:val="000224D7"/>
    <w:rsid w:val="00022960"/>
    <w:rsid w:val="0002303A"/>
    <w:rsid w:val="00023101"/>
    <w:rsid w:val="00023CE6"/>
    <w:rsid w:val="00023F0E"/>
    <w:rsid w:val="00024953"/>
    <w:rsid w:val="00024DC6"/>
    <w:rsid w:val="00024F30"/>
    <w:rsid w:val="00025A7B"/>
    <w:rsid w:val="00025DA0"/>
    <w:rsid w:val="00025DFF"/>
    <w:rsid w:val="00025E80"/>
    <w:rsid w:val="00026036"/>
    <w:rsid w:val="00026132"/>
    <w:rsid w:val="0002666D"/>
    <w:rsid w:val="0002679A"/>
    <w:rsid w:val="00026979"/>
    <w:rsid w:val="00026FB4"/>
    <w:rsid w:val="000272D4"/>
    <w:rsid w:val="00027482"/>
    <w:rsid w:val="000278C8"/>
    <w:rsid w:val="00027A4F"/>
    <w:rsid w:val="00030896"/>
    <w:rsid w:val="00030D14"/>
    <w:rsid w:val="0003110D"/>
    <w:rsid w:val="000315D1"/>
    <w:rsid w:val="000318C9"/>
    <w:rsid w:val="00031980"/>
    <w:rsid w:val="00031ADE"/>
    <w:rsid w:val="00031B3E"/>
    <w:rsid w:val="00031D68"/>
    <w:rsid w:val="00031F20"/>
    <w:rsid w:val="00031FF7"/>
    <w:rsid w:val="000325D3"/>
    <w:rsid w:val="00032ABF"/>
    <w:rsid w:val="00032F88"/>
    <w:rsid w:val="000332C7"/>
    <w:rsid w:val="0003340E"/>
    <w:rsid w:val="00033483"/>
    <w:rsid w:val="00033DD1"/>
    <w:rsid w:val="00033EFB"/>
    <w:rsid w:val="00033F07"/>
    <w:rsid w:val="00034053"/>
    <w:rsid w:val="000340A0"/>
    <w:rsid w:val="00034959"/>
    <w:rsid w:val="000351D6"/>
    <w:rsid w:val="0003588D"/>
    <w:rsid w:val="00035A15"/>
    <w:rsid w:val="00035AAA"/>
    <w:rsid w:val="000361B7"/>
    <w:rsid w:val="000363AE"/>
    <w:rsid w:val="00036C24"/>
    <w:rsid w:val="00036E95"/>
    <w:rsid w:val="0003727A"/>
    <w:rsid w:val="000372D8"/>
    <w:rsid w:val="00037647"/>
    <w:rsid w:val="00037979"/>
    <w:rsid w:val="00037B38"/>
    <w:rsid w:val="00037C37"/>
    <w:rsid w:val="00037E94"/>
    <w:rsid w:val="000401E2"/>
    <w:rsid w:val="00040250"/>
    <w:rsid w:val="000404E2"/>
    <w:rsid w:val="000406CC"/>
    <w:rsid w:val="00040791"/>
    <w:rsid w:val="00040952"/>
    <w:rsid w:val="00040BDC"/>
    <w:rsid w:val="00040EA6"/>
    <w:rsid w:val="00041597"/>
    <w:rsid w:val="00041A34"/>
    <w:rsid w:val="00041C82"/>
    <w:rsid w:val="00041E72"/>
    <w:rsid w:val="00042371"/>
    <w:rsid w:val="0004274D"/>
    <w:rsid w:val="00042C7D"/>
    <w:rsid w:val="00042F74"/>
    <w:rsid w:val="0004308E"/>
    <w:rsid w:val="00043355"/>
    <w:rsid w:val="000434F1"/>
    <w:rsid w:val="00043DDD"/>
    <w:rsid w:val="00043EF5"/>
    <w:rsid w:val="0004419A"/>
    <w:rsid w:val="0004445C"/>
    <w:rsid w:val="000444A8"/>
    <w:rsid w:val="000449A4"/>
    <w:rsid w:val="00045A9B"/>
    <w:rsid w:val="00045E6A"/>
    <w:rsid w:val="00046118"/>
    <w:rsid w:val="000463AC"/>
    <w:rsid w:val="00046463"/>
    <w:rsid w:val="00046A05"/>
    <w:rsid w:val="000470F3"/>
    <w:rsid w:val="00047356"/>
    <w:rsid w:val="000505EF"/>
    <w:rsid w:val="00050935"/>
    <w:rsid w:val="00050DDE"/>
    <w:rsid w:val="00050E9A"/>
    <w:rsid w:val="00051417"/>
    <w:rsid w:val="0005141D"/>
    <w:rsid w:val="00051EA1"/>
    <w:rsid w:val="00051EB6"/>
    <w:rsid w:val="00052133"/>
    <w:rsid w:val="00052251"/>
    <w:rsid w:val="000526F9"/>
    <w:rsid w:val="000529CD"/>
    <w:rsid w:val="000529F4"/>
    <w:rsid w:val="0005334E"/>
    <w:rsid w:val="00053444"/>
    <w:rsid w:val="0005349F"/>
    <w:rsid w:val="00053811"/>
    <w:rsid w:val="00053E99"/>
    <w:rsid w:val="00054249"/>
    <w:rsid w:val="00054433"/>
    <w:rsid w:val="0005542F"/>
    <w:rsid w:val="000558C4"/>
    <w:rsid w:val="00055EDE"/>
    <w:rsid w:val="000563AC"/>
    <w:rsid w:val="000571F7"/>
    <w:rsid w:val="000602C4"/>
    <w:rsid w:val="0006031F"/>
    <w:rsid w:val="000609FF"/>
    <w:rsid w:val="00060A08"/>
    <w:rsid w:val="00061692"/>
    <w:rsid w:val="000616FC"/>
    <w:rsid w:val="00061B0E"/>
    <w:rsid w:val="00061BA0"/>
    <w:rsid w:val="00061BA6"/>
    <w:rsid w:val="00061C4B"/>
    <w:rsid w:val="00061CDD"/>
    <w:rsid w:val="00062766"/>
    <w:rsid w:val="0006276B"/>
    <w:rsid w:val="00062B25"/>
    <w:rsid w:val="000631FC"/>
    <w:rsid w:val="000639A9"/>
    <w:rsid w:val="000641BE"/>
    <w:rsid w:val="000643EC"/>
    <w:rsid w:val="000645CA"/>
    <w:rsid w:val="00064965"/>
    <w:rsid w:val="00065008"/>
    <w:rsid w:val="00065027"/>
    <w:rsid w:val="0006524A"/>
    <w:rsid w:val="00065348"/>
    <w:rsid w:val="0006537A"/>
    <w:rsid w:val="00065526"/>
    <w:rsid w:val="00065604"/>
    <w:rsid w:val="00065709"/>
    <w:rsid w:val="00065BC1"/>
    <w:rsid w:val="00065C76"/>
    <w:rsid w:val="00065C7D"/>
    <w:rsid w:val="000660B3"/>
    <w:rsid w:val="00066225"/>
    <w:rsid w:val="000664E4"/>
    <w:rsid w:val="00066A2F"/>
    <w:rsid w:val="00066DD5"/>
    <w:rsid w:val="000672F9"/>
    <w:rsid w:val="000675C1"/>
    <w:rsid w:val="00067A26"/>
    <w:rsid w:val="00067BB8"/>
    <w:rsid w:val="00070C77"/>
    <w:rsid w:val="000712D0"/>
    <w:rsid w:val="00071E82"/>
    <w:rsid w:val="00072552"/>
    <w:rsid w:val="00073367"/>
    <w:rsid w:val="0007337C"/>
    <w:rsid w:val="000739BC"/>
    <w:rsid w:val="00073E77"/>
    <w:rsid w:val="0007405B"/>
    <w:rsid w:val="0007407B"/>
    <w:rsid w:val="00074891"/>
    <w:rsid w:val="00074A1B"/>
    <w:rsid w:val="00074C81"/>
    <w:rsid w:val="00074F14"/>
    <w:rsid w:val="000750C1"/>
    <w:rsid w:val="00075761"/>
    <w:rsid w:val="00075907"/>
    <w:rsid w:val="00075927"/>
    <w:rsid w:val="00075A56"/>
    <w:rsid w:val="00075A9B"/>
    <w:rsid w:val="00075F86"/>
    <w:rsid w:val="00075FFE"/>
    <w:rsid w:val="00076077"/>
    <w:rsid w:val="00076280"/>
    <w:rsid w:val="00076EA3"/>
    <w:rsid w:val="00077245"/>
    <w:rsid w:val="0007761B"/>
    <w:rsid w:val="00077D7A"/>
    <w:rsid w:val="00077E11"/>
    <w:rsid w:val="000802E7"/>
    <w:rsid w:val="0008099D"/>
    <w:rsid w:val="000809E9"/>
    <w:rsid w:val="00080ED9"/>
    <w:rsid w:val="000813DD"/>
    <w:rsid w:val="000813F2"/>
    <w:rsid w:val="00081F05"/>
    <w:rsid w:val="00082337"/>
    <w:rsid w:val="00082881"/>
    <w:rsid w:val="00084C84"/>
    <w:rsid w:val="00084E43"/>
    <w:rsid w:val="00084E93"/>
    <w:rsid w:val="00085378"/>
    <w:rsid w:val="00085EAB"/>
    <w:rsid w:val="000861AD"/>
    <w:rsid w:val="00086220"/>
    <w:rsid w:val="000864A7"/>
    <w:rsid w:val="00086754"/>
    <w:rsid w:val="00086942"/>
    <w:rsid w:val="000869E1"/>
    <w:rsid w:val="00086D43"/>
    <w:rsid w:val="00087256"/>
    <w:rsid w:val="00087870"/>
    <w:rsid w:val="00087B11"/>
    <w:rsid w:val="00087F4D"/>
    <w:rsid w:val="00090013"/>
    <w:rsid w:val="00090025"/>
    <w:rsid w:val="00090048"/>
    <w:rsid w:val="000900D2"/>
    <w:rsid w:val="000901E2"/>
    <w:rsid w:val="0009023B"/>
    <w:rsid w:val="000904B7"/>
    <w:rsid w:val="00090A84"/>
    <w:rsid w:val="00090EBA"/>
    <w:rsid w:val="00090F48"/>
    <w:rsid w:val="000912E4"/>
    <w:rsid w:val="000913A0"/>
    <w:rsid w:val="00092059"/>
    <w:rsid w:val="00092224"/>
    <w:rsid w:val="00092357"/>
    <w:rsid w:val="000923F8"/>
    <w:rsid w:val="00092570"/>
    <w:rsid w:val="00092B09"/>
    <w:rsid w:val="00092FA5"/>
    <w:rsid w:val="0009306C"/>
    <w:rsid w:val="0009353D"/>
    <w:rsid w:val="0009384E"/>
    <w:rsid w:val="00093B30"/>
    <w:rsid w:val="00093B4B"/>
    <w:rsid w:val="00093F38"/>
    <w:rsid w:val="0009470A"/>
    <w:rsid w:val="00094BAF"/>
    <w:rsid w:val="00094D1B"/>
    <w:rsid w:val="00094FB4"/>
    <w:rsid w:val="00095308"/>
    <w:rsid w:val="00095832"/>
    <w:rsid w:val="00095A5F"/>
    <w:rsid w:val="00095E09"/>
    <w:rsid w:val="00095FC1"/>
    <w:rsid w:val="000961D0"/>
    <w:rsid w:val="00096466"/>
    <w:rsid w:val="000967D6"/>
    <w:rsid w:val="000967F3"/>
    <w:rsid w:val="00097659"/>
    <w:rsid w:val="00097677"/>
    <w:rsid w:val="000976A1"/>
    <w:rsid w:val="000978F5"/>
    <w:rsid w:val="000A0559"/>
    <w:rsid w:val="000A09B4"/>
    <w:rsid w:val="000A0BB9"/>
    <w:rsid w:val="000A0FBB"/>
    <w:rsid w:val="000A12A1"/>
    <w:rsid w:val="000A171A"/>
    <w:rsid w:val="000A1E01"/>
    <w:rsid w:val="000A1E4E"/>
    <w:rsid w:val="000A2CF5"/>
    <w:rsid w:val="000A3221"/>
    <w:rsid w:val="000A4553"/>
    <w:rsid w:val="000A473B"/>
    <w:rsid w:val="000A4B55"/>
    <w:rsid w:val="000A4D19"/>
    <w:rsid w:val="000A519F"/>
    <w:rsid w:val="000A5C48"/>
    <w:rsid w:val="000A5ED5"/>
    <w:rsid w:val="000A60F5"/>
    <w:rsid w:val="000A63A6"/>
    <w:rsid w:val="000A6B33"/>
    <w:rsid w:val="000A6BAD"/>
    <w:rsid w:val="000A6D5A"/>
    <w:rsid w:val="000A6DB6"/>
    <w:rsid w:val="000A6F3E"/>
    <w:rsid w:val="000A74A7"/>
    <w:rsid w:val="000A770E"/>
    <w:rsid w:val="000A78E1"/>
    <w:rsid w:val="000B00A5"/>
    <w:rsid w:val="000B0823"/>
    <w:rsid w:val="000B0D32"/>
    <w:rsid w:val="000B142E"/>
    <w:rsid w:val="000B14A1"/>
    <w:rsid w:val="000B26AE"/>
    <w:rsid w:val="000B287F"/>
    <w:rsid w:val="000B2D0B"/>
    <w:rsid w:val="000B334F"/>
    <w:rsid w:val="000B33FE"/>
    <w:rsid w:val="000B3529"/>
    <w:rsid w:val="000B4D70"/>
    <w:rsid w:val="000B4E03"/>
    <w:rsid w:val="000B4E09"/>
    <w:rsid w:val="000B4ED5"/>
    <w:rsid w:val="000B558A"/>
    <w:rsid w:val="000B57F9"/>
    <w:rsid w:val="000B5A36"/>
    <w:rsid w:val="000B5ACA"/>
    <w:rsid w:val="000B5B29"/>
    <w:rsid w:val="000B60FD"/>
    <w:rsid w:val="000B63BE"/>
    <w:rsid w:val="000B6CDD"/>
    <w:rsid w:val="000B7292"/>
    <w:rsid w:val="000B7375"/>
    <w:rsid w:val="000B7699"/>
    <w:rsid w:val="000B7961"/>
    <w:rsid w:val="000C00BB"/>
    <w:rsid w:val="000C0973"/>
    <w:rsid w:val="000C0BAF"/>
    <w:rsid w:val="000C1055"/>
    <w:rsid w:val="000C1276"/>
    <w:rsid w:val="000C1511"/>
    <w:rsid w:val="000C1616"/>
    <w:rsid w:val="000C1B4D"/>
    <w:rsid w:val="000C21A5"/>
    <w:rsid w:val="000C2252"/>
    <w:rsid w:val="000C271E"/>
    <w:rsid w:val="000C2F15"/>
    <w:rsid w:val="000C3A49"/>
    <w:rsid w:val="000C3FCD"/>
    <w:rsid w:val="000C442E"/>
    <w:rsid w:val="000C451D"/>
    <w:rsid w:val="000C4DF0"/>
    <w:rsid w:val="000C5008"/>
    <w:rsid w:val="000C52FF"/>
    <w:rsid w:val="000C539F"/>
    <w:rsid w:val="000C582A"/>
    <w:rsid w:val="000C638D"/>
    <w:rsid w:val="000C675F"/>
    <w:rsid w:val="000C698D"/>
    <w:rsid w:val="000C6B3B"/>
    <w:rsid w:val="000C7D63"/>
    <w:rsid w:val="000D041B"/>
    <w:rsid w:val="000D0479"/>
    <w:rsid w:val="000D080B"/>
    <w:rsid w:val="000D0AE2"/>
    <w:rsid w:val="000D0CDC"/>
    <w:rsid w:val="000D0D1E"/>
    <w:rsid w:val="000D165D"/>
    <w:rsid w:val="000D16F5"/>
    <w:rsid w:val="000D1947"/>
    <w:rsid w:val="000D1F12"/>
    <w:rsid w:val="000D218F"/>
    <w:rsid w:val="000D246F"/>
    <w:rsid w:val="000D2904"/>
    <w:rsid w:val="000D32AB"/>
    <w:rsid w:val="000D3629"/>
    <w:rsid w:val="000D36EB"/>
    <w:rsid w:val="000D3CC7"/>
    <w:rsid w:val="000D3E01"/>
    <w:rsid w:val="000D3EDE"/>
    <w:rsid w:val="000D3F3E"/>
    <w:rsid w:val="000D414F"/>
    <w:rsid w:val="000D439B"/>
    <w:rsid w:val="000D4450"/>
    <w:rsid w:val="000D4AED"/>
    <w:rsid w:val="000D4B10"/>
    <w:rsid w:val="000D4CEA"/>
    <w:rsid w:val="000D4E2B"/>
    <w:rsid w:val="000D4EA7"/>
    <w:rsid w:val="000D522A"/>
    <w:rsid w:val="000D53B4"/>
    <w:rsid w:val="000D5457"/>
    <w:rsid w:val="000D56C1"/>
    <w:rsid w:val="000D5A9D"/>
    <w:rsid w:val="000D6480"/>
    <w:rsid w:val="000D6696"/>
    <w:rsid w:val="000D6971"/>
    <w:rsid w:val="000D6D2E"/>
    <w:rsid w:val="000D6F57"/>
    <w:rsid w:val="000D751C"/>
    <w:rsid w:val="000D793E"/>
    <w:rsid w:val="000D7D43"/>
    <w:rsid w:val="000E04A1"/>
    <w:rsid w:val="000E069E"/>
    <w:rsid w:val="000E0963"/>
    <w:rsid w:val="000E0A6E"/>
    <w:rsid w:val="000E0B16"/>
    <w:rsid w:val="000E14C0"/>
    <w:rsid w:val="000E16D7"/>
    <w:rsid w:val="000E1770"/>
    <w:rsid w:val="000E1E00"/>
    <w:rsid w:val="000E2EA5"/>
    <w:rsid w:val="000E2F85"/>
    <w:rsid w:val="000E3366"/>
    <w:rsid w:val="000E3890"/>
    <w:rsid w:val="000E3A49"/>
    <w:rsid w:val="000E3D6F"/>
    <w:rsid w:val="000E42B7"/>
    <w:rsid w:val="000E4754"/>
    <w:rsid w:val="000E4BD7"/>
    <w:rsid w:val="000E5037"/>
    <w:rsid w:val="000E5221"/>
    <w:rsid w:val="000E547A"/>
    <w:rsid w:val="000E56AF"/>
    <w:rsid w:val="000E56E8"/>
    <w:rsid w:val="000E5B65"/>
    <w:rsid w:val="000E5F1E"/>
    <w:rsid w:val="000E5F52"/>
    <w:rsid w:val="000E6306"/>
    <w:rsid w:val="000E6788"/>
    <w:rsid w:val="000E6D34"/>
    <w:rsid w:val="000E77C8"/>
    <w:rsid w:val="000F0BC6"/>
    <w:rsid w:val="000F1A6F"/>
    <w:rsid w:val="000F2C64"/>
    <w:rsid w:val="000F2DC9"/>
    <w:rsid w:val="000F2F42"/>
    <w:rsid w:val="000F2F67"/>
    <w:rsid w:val="000F3BD5"/>
    <w:rsid w:val="000F4034"/>
    <w:rsid w:val="000F436B"/>
    <w:rsid w:val="000F46AE"/>
    <w:rsid w:val="000F6725"/>
    <w:rsid w:val="000F693A"/>
    <w:rsid w:val="000F6A15"/>
    <w:rsid w:val="000F6A3F"/>
    <w:rsid w:val="000F6E39"/>
    <w:rsid w:val="000F6F02"/>
    <w:rsid w:val="000F6F6B"/>
    <w:rsid w:val="00100142"/>
    <w:rsid w:val="00100A6A"/>
    <w:rsid w:val="00100F02"/>
    <w:rsid w:val="00101663"/>
    <w:rsid w:val="00101E1D"/>
    <w:rsid w:val="001022EF"/>
    <w:rsid w:val="001023E8"/>
    <w:rsid w:val="00102D95"/>
    <w:rsid w:val="00103297"/>
    <w:rsid w:val="00103565"/>
    <w:rsid w:val="00104031"/>
    <w:rsid w:val="0010403C"/>
    <w:rsid w:val="001047FB"/>
    <w:rsid w:val="00104960"/>
    <w:rsid w:val="00105389"/>
    <w:rsid w:val="001056CA"/>
    <w:rsid w:val="0010587B"/>
    <w:rsid w:val="001063D8"/>
    <w:rsid w:val="00106455"/>
    <w:rsid w:val="001066B2"/>
    <w:rsid w:val="00106B72"/>
    <w:rsid w:val="00107763"/>
    <w:rsid w:val="00107B86"/>
    <w:rsid w:val="0011021A"/>
    <w:rsid w:val="00110867"/>
    <w:rsid w:val="00110C30"/>
    <w:rsid w:val="00110FD9"/>
    <w:rsid w:val="001111E1"/>
    <w:rsid w:val="00111335"/>
    <w:rsid w:val="00111498"/>
    <w:rsid w:val="00111520"/>
    <w:rsid w:val="00111771"/>
    <w:rsid w:val="0011238B"/>
    <w:rsid w:val="00112677"/>
    <w:rsid w:val="00112DB3"/>
    <w:rsid w:val="00113C8B"/>
    <w:rsid w:val="00113FF0"/>
    <w:rsid w:val="00114778"/>
    <w:rsid w:val="00115D9F"/>
    <w:rsid w:val="001164DF"/>
    <w:rsid w:val="0011673B"/>
    <w:rsid w:val="00116EC2"/>
    <w:rsid w:val="001176BA"/>
    <w:rsid w:val="00117755"/>
    <w:rsid w:val="00117DB8"/>
    <w:rsid w:val="001201B0"/>
    <w:rsid w:val="001202FD"/>
    <w:rsid w:val="00120A55"/>
    <w:rsid w:val="00120C4E"/>
    <w:rsid w:val="00120D66"/>
    <w:rsid w:val="00121944"/>
    <w:rsid w:val="00121B9E"/>
    <w:rsid w:val="00122A14"/>
    <w:rsid w:val="00122CC6"/>
    <w:rsid w:val="00122DA8"/>
    <w:rsid w:val="00123587"/>
    <w:rsid w:val="001238A0"/>
    <w:rsid w:val="001239BC"/>
    <w:rsid w:val="00123F47"/>
    <w:rsid w:val="001242D1"/>
    <w:rsid w:val="0012490D"/>
    <w:rsid w:val="001249D6"/>
    <w:rsid w:val="00124D70"/>
    <w:rsid w:val="00124DA2"/>
    <w:rsid w:val="00125313"/>
    <w:rsid w:val="0012566F"/>
    <w:rsid w:val="00125754"/>
    <w:rsid w:val="00126420"/>
    <w:rsid w:val="00127D87"/>
    <w:rsid w:val="00127E72"/>
    <w:rsid w:val="00130996"/>
    <w:rsid w:val="001309E2"/>
    <w:rsid w:val="0013113A"/>
    <w:rsid w:val="001311D3"/>
    <w:rsid w:val="001311D7"/>
    <w:rsid w:val="00131892"/>
    <w:rsid w:val="00131B88"/>
    <w:rsid w:val="00131EB2"/>
    <w:rsid w:val="00131F89"/>
    <w:rsid w:val="00132222"/>
    <w:rsid w:val="001323DA"/>
    <w:rsid w:val="00132780"/>
    <w:rsid w:val="00132980"/>
    <w:rsid w:val="00132F57"/>
    <w:rsid w:val="00132FB6"/>
    <w:rsid w:val="00132FD0"/>
    <w:rsid w:val="0013366C"/>
    <w:rsid w:val="00134349"/>
    <w:rsid w:val="001346D4"/>
    <w:rsid w:val="00134915"/>
    <w:rsid w:val="00134D5F"/>
    <w:rsid w:val="00135138"/>
    <w:rsid w:val="0013549D"/>
    <w:rsid w:val="00135511"/>
    <w:rsid w:val="00135749"/>
    <w:rsid w:val="001357F2"/>
    <w:rsid w:val="00135C32"/>
    <w:rsid w:val="00135DDB"/>
    <w:rsid w:val="00135FDB"/>
    <w:rsid w:val="00136170"/>
    <w:rsid w:val="001363A0"/>
    <w:rsid w:val="00136419"/>
    <w:rsid w:val="0013657B"/>
    <w:rsid w:val="00136E77"/>
    <w:rsid w:val="00137083"/>
    <w:rsid w:val="00137110"/>
    <w:rsid w:val="00137129"/>
    <w:rsid w:val="0013717D"/>
    <w:rsid w:val="00137292"/>
    <w:rsid w:val="00137305"/>
    <w:rsid w:val="0013796D"/>
    <w:rsid w:val="00137991"/>
    <w:rsid w:val="00137A97"/>
    <w:rsid w:val="00137DA3"/>
    <w:rsid w:val="001400CC"/>
    <w:rsid w:val="00140190"/>
    <w:rsid w:val="001401E0"/>
    <w:rsid w:val="00140292"/>
    <w:rsid w:val="00140401"/>
    <w:rsid w:val="00140A2C"/>
    <w:rsid w:val="00140C9C"/>
    <w:rsid w:val="00141269"/>
    <w:rsid w:val="001416F2"/>
    <w:rsid w:val="00141A20"/>
    <w:rsid w:val="00141D2E"/>
    <w:rsid w:val="001422FE"/>
    <w:rsid w:val="00142B35"/>
    <w:rsid w:val="00142C71"/>
    <w:rsid w:val="00143003"/>
    <w:rsid w:val="001434C9"/>
    <w:rsid w:val="001435C0"/>
    <w:rsid w:val="001435F7"/>
    <w:rsid w:val="00143A0B"/>
    <w:rsid w:val="00143F40"/>
    <w:rsid w:val="00143FF6"/>
    <w:rsid w:val="001440DC"/>
    <w:rsid w:val="001443A7"/>
    <w:rsid w:val="0014517B"/>
    <w:rsid w:val="001456B7"/>
    <w:rsid w:val="001458DB"/>
    <w:rsid w:val="0014645B"/>
    <w:rsid w:val="0014650E"/>
    <w:rsid w:val="00146E4D"/>
    <w:rsid w:val="00146EC7"/>
    <w:rsid w:val="00146FAD"/>
    <w:rsid w:val="001471C7"/>
    <w:rsid w:val="00147323"/>
    <w:rsid w:val="0014738E"/>
    <w:rsid w:val="001476E8"/>
    <w:rsid w:val="00147740"/>
    <w:rsid w:val="00147A15"/>
    <w:rsid w:val="00147BCD"/>
    <w:rsid w:val="00150172"/>
    <w:rsid w:val="00150273"/>
    <w:rsid w:val="00150787"/>
    <w:rsid w:val="001518B0"/>
    <w:rsid w:val="00151CA8"/>
    <w:rsid w:val="001525DA"/>
    <w:rsid w:val="001529F5"/>
    <w:rsid w:val="00152E00"/>
    <w:rsid w:val="00153E26"/>
    <w:rsid w:val="001543C3"/>
    <w:rsid w:val="001544E3"/>
    <w:rsid w:val="0015451C"/>
    <w:rsid w:val="00154776"/>
    <w:rsid w:val="00154863"/>
    <w:rsid w:val="00154A6F"/>
    <w:rsid w:val="00154AE1"/>
    <w:rsid w:val="00154C74"/>
    <w:rsid w:val="00154F42"/>
    <w:rsid w:val="001550B0"/>
    <w:rsid w:val="001553C9"/>
    <w:rsid w:val="00155479"/>
    <w:rsid w:val="0015584C"/>
    <w:rsid w:val="001558CC"/>
    <w:rsid w:val="00155BF1"/>
    <w:rsid w:val="00155E86"/>
    <w:rsid w:val="001560C8"/>
    <w:rsid w:val="00156344"/>
    <w:rsid w:val="001564FD"/>
    <w:rsid w:val="0015681F"/>
    <w:rsid w:val="00156BE6"/>
    <w:rsid w:val="00156EE5"/>
    <w:rsid w:val="001573FD"/>
    <w:rsid w:val="0015750A"/>
    <w:rsid w:val="00157897"/>
    <w:rsid w:val="0015798A"/>
    <w:rsid w:val="0015798B"/>
    <w:rsid w:val="00157A10"/>
    <w:rsid w:val="00157C97"/>
    <w:rsid w:val="00157D6F"/>
    <w:rsid w:val="00157E5F"/>
    <w:rsid w:val="00157FFB"/>
    <w:rsid w:val="0016031D"/>
    <w:rsid w:val="00160769"/>
    <w:rsid w:val="001607EA"/>
    <w:rsid w:val="00161082"/>
    <w:rsid w:val="0016178C"/>
    <w:rsid w:val="00161AC9"/>
    <w:rsid w:val="00161E5F"/>
    <w:rsid w:val="00161FE9"/>
    <w:rsid w:val="00162451"/>
    <w:rsid w:val="001626D4"/>
    <w:rsid w:val="001628BF"/>
    <w:rsid w:val="00162E95"/>
    <w:rsid w:val="00162EAC"/>
    <w:rsid w:val="00163F8F"/>
    <w:rsid w:val="00163FB1"/>
    <w:rsid w:val="00164286"/>
    <w:rsid w:val="00164621"/>
    <w:rsid w:val="00164BF3"/>
    <w:rsid w:val="00164FA7"/>
    <w:rsid w:val="001657B2"/>
    <w:rsid w:val="00165A2C"/>
    <w:rsid w:val="00165B9E"/>
    <w:rsid w:val="00165BBC"/>
    <w:rsid w:val="00166027"/>
    <w:rsid w:val="001665CE"/>
    <w:rsid w:val="001668A3"/>
    <w:rsid w:val="00166A97"/>
    <w:rsid w:val="00167728"/>
    <w:rsid w:val="00167E16"/>
    <w:rsid w:val="00167EB5"/>
    <w:rsid w:val="0017045E"/>
    <w:rsid w:val="00170693"/>
    <w:rsid w:val="00170EB5"/>
    <w:rsid w:val="001710DB"/>
    <w:rsid w:val="001711C3"/>
    <w:rsid w:val="00171361"/>
    <w:rsid w:val="0017145A"/>
    <w:rsid w:val="00171586"/>
    <w:rsid w:val="001717D4"/>
    <w:rsid w:val="001719AF"/>
    <w:rsid w:val="00171BA2"/>
    <w:rsid w:val="00171EAF"/>
    <w:rsid w:val="0017268E"/>
    <w:rsid w:val="00172705"/>
    <w:rsid w:val="00173059"/>
    <w:rsid w:val="0017391F"/>
    <w:rsid w:val="00173DB6"/>
    <w:rsid w:val="00173DDD"/>
    <w:rsid w:val="00173E52"/>
    <w:rsid w:val="00174060"/>
    <w:rsid w:val="001742FD"/>
    <w:rsid w:val="001751A8"/>
    <w:rsid w:val="00175E89"/>
    <w:rsid w:val="00175F1A"/>
    <w:rsid w:val="001760A7"/>
    <w:rsid w:val="00176192"/>
    <w:rsid w:val="0017765D"/>
    <w:rsid w:val="001776D0"/>
    <w:rsid w:val="00177BDE"/>
    <w:rsid w:val="00177DB0"/>
    <w:rsid w:val="001801B2"/>
    <w:rsid w:val="0018035E"/>
    <w:rsid w:val="0018068A"/>
    <w:rsid w:val="0018075B"/>
    <w:rsid w:val="00180AF0"/>
    <w:rsid w:val="0018128B"/>
    <w:rsid w:val="00181530"/>
    <w:rsid w:val="001820AC"/>
    <w:rsid w:val="00182364"/>
    <w:rsid w:val="0018256F"/>
    <w:rsid w:val="00182D71"/>
    <w:rsid w:val="001833DF"/>
    <w:rsid w:val="00184256"/>
    <w:rsid w:val="00184715"/>
    <w:rsid w:val="00184FDA"/>
    <w:rsid w:val="0018561C"/>
    <w:rsid w:val="0018586A"/>
    <w:rsid w:val="00185EEC"/>
    <w:rsid w:val="00185FDB"/>
    <w:rsid w:val="001863FF"/>
    <w:rsid w:val="0018681D"/>
    <w:rsid w:val="00186A36"/>
    <w:rsid w:val="00186C5D"/>
    <w:rsid w:val="00186E89"/>
    <w:rsid w:val="00187423"/>
    <w:rsid w:val="00187882"/>
    <w:rsid w:val="00190101"/>
    <w:rsid w:val="001901AA"/>
    <w:rsid w:val="0019068E"/>
    <w:rsid w:val="0019106A"/>
    <w:rsid w:val="00191148"/>
    <w:rsid w:val="00191454"/>
    <w:rsid w:val="00191564"/>
    <w:rsid w:val="0019184B"/>
    <w:rsid w:val="00191873"/>
    <w:rsid w:val="00191907"/>
    <w:rsid w:val="00191940"/>
    <w:rsid w:val="00191B7A"/>
    <w:rsid w:val="00191DBD"/>
    <w:rsid w:val="00191E84"/>
    <w:rsid w:val="001921AD"/>
    <w:rsid w:val="001921AF"/>
    <w:rsid w:val="001927C3"/>
    <w:rsid w:val="0019280E"/>
    <w:rsid w:val="001928A4"/>
    <w:rsid w:val="0019294D"/>
    <w:rsid w:val="00192AF0"/>
    <w:rsid w:val="00192BE2"/>
    <w:rsid w:val="00192DA2"/>
    <w:rsid w:val="00192F3E"/>
    <w:rsid w:val="00193520"/>
    <w:rsid w:val="00193725"/>
    <w:rsid w:val="00193883"/>
    <w:rsid w:val="00193BFA"/>
    <w:rsid w:val="00193CB5"/>
    <w:rsid w:val="00193D08"/>
    <w:rsid w:val="00194187"/>
    <w:rsid w:val="00194552"/>
    <w:rsid w:val="001949BC"/>
    <w:rsid w:val="00194D35"/>
    <w:rsid w:val="00194DD2"/>
    <w:rsid w:val="00194DD5"/>
    <w:rsid w:val="00195304"/>
    <w:rsid w:val="0019547F"/>
    <w:rsid w:val="00195B5B"/>
    <w:rsid w:val="00195CA5"/>
    <w:rsid w:val="00195DC1"/>
    <w:rsid w:val="001960AD"/>
    <w:rsid w:val="00196228"/>
    <w:rsid w:val="00196321"/>
    <w:rsid w:val="00196B79"/>
    <w:rsid w:val="00196CBF"/>
    <w:rsid w:val="0019739F"/>
    <w:rsid w:val="00197591"/>
    <w:rsid w:val="001976C8"/>
    <w:rsid w:val="00197EE5"/>
    <w:rsid w:val="001A0715"/>
    <w:rsid w:val="001A1130"/>
    <w:rsid w:val="001A1B0D"/>
    <w:rsid w:val="001A1B87"/>
    <w:rsid w:val="001A1C25"/>
    <w:rsid w:val="001A257A"/>
    <w:rsid w:val="001A2ACE"/>
    <w:rsid w:val="001A2B73"/>
    <w:rsid w:val="001A2CFD"/>
    <w:rsid w:val="001A3467"/>
    <w:rsid w:val="001A3920"/>
    <w:rsid w:val="001A442F"/>
    <w:rsid w:val="001A485D"/>
    <w:rsid w:val="001A55D8"/>
    <w:rsid w:val="001A56C3"/>
    <w:rsid w:val="001A5B87"/>
    <w:rsid w:val="001A5DF2"/>
    <w:rsid w:val="001A5E35"/>
    <w:rsid w:val="001A5F7B"/>
    <w:rsid w:val="001A6089"/>
    <w:rsid w:val="001A6699"/>
    <w:rsid w:val="001A6BB5"/>
    <w:rsid w:val="001A6E03"/>
    <w:rsid w:val="001A725E"/>
    <w:rsid w:val="001A72FE"/>
    <w:rsid w:val="001A75BB"/>
    <w:rsid w:val="001A7C47"/>
    <w:rsid w:val="001A7D7E"/>
    <w:rsid w:val="001A7DB7"/>
    <w:rsid w:val="001B0063"/>
    <w:rsid w:val="001B039E"/>
    <w:rsid w:val="001B058B"/>
    <w:rsid w:val="001B087C"/>
    <w:rsid w:val="001B0EB1"/>
    <w:rsid w:val="001B0F1A"/>
    <w:rsid w:val="001B1249"/>
    <w:rsid w:val="001B12FD"/>
    <w:rsid w:val="001B1480"/>
    <w:rsid w:val="001B15BE"/>
    <w:rsid w:val="001B17BC"/>
    <w:rsid w:val="001B17DE"/>
    <w:rsid w:val="001B1BE6"/>
    <w:rsid w:val="001B1E30"/>
    <w:rsid w:val="001B1EFC"/>
    <w:rsid w:val="001B24DE"/>
    <w:rsid w:val="001B2937"/>
    <w:rsid w:val="001B32CE"/>
    <w:rsid w:val="001B3CDD"/>
    <w:rsid w:val="001B49E6"/>
    <w:rsid w:val="001B4C54"/>
    <w:rsid w:val="001B4E37"/>
    <w:rsid w:val="001B4F5D"/>
    <w:rsid w:val="001B4F74"/>
    <w:rsid w:val="001B5485"/>
    <w:rsid w:val="001B59FA"/>
    <w:rsid w:val="001B5F08"/>
    <w:rsid w:val="001B5FAE"/>
    <w:rsid w:val="001B662B"/>
    <w:rsid w:val="001B68C0"/>
    <w:rsid w:val="001B6DC0"/>
    <w:rsid w:val="001B707A"/>
    <w:rsid w:val="001B753E"/>
    <w:rsid w:val="001B764F"/>
    <w:rsid w:val="001B7900"/>
    <w:rsid w:val="001B7E1F"/>
    <w:rsid w:val="001C069E"/>
    <w:rsid w:val="001C0CE9"/>
    <w:rsid w:val="001C1415"/>
    <w:rsid w:val="001C167A"/>
    <w:rsid w:val="001C1F84"/>
    <w:rsid w:val="001C246C"/>
    <w:rsid w:val="001C28A3"/>
    <w:rsid w:val="001C351A"/>
    <w:rsid w:val="001C367A"/>
    <w:rsid w:val="001C37E3"/>
    <w:rsid w:val="001C3A14"/>
    <w:rsid w:val="001C3B09"/>
    <w:rsid w:val="001C3EA2"/>
    <w:rsid w:val="001C50F2"/>
    <w:rsid w:val="001C5E62"/>
    <w:rsid w:val="001C6233"/>
    <w:rsid w:val="001C627A"/>
    <w:rsid w:val="001C6457"/>
    <w:rsid w:val="001C658F"/>
    <w:rsid w:val="001C6A30"/>
    <w:rsid w:val="001C6B04"/>
    <w:rsid w:val="001C6B2D"/>
    <w:rsid w:val="001C6BBA"/>
    <w:rsid w:val="001C6BDD"/>
    <w:rsid w:val="001C74C6"/>
    <w:rsid w:val="001C7556"/>
    <w:rsid w:val="001C7E52"/>
    <w:rsid w:val="001D0A2A"/>
    <w:rsid w:val="001D0DF9"/>
    <w:rsid w:val="001D0EFA"/>
    <w:rsid w:val="001D13A9"/>
    <w:rsid w:val="001D1889"/>
    <w:rsid w:val="001D1FA2"/>
    <w:rsid w:val="001D228F"/>
    <w:rsid w:val="001D2A82"/>
    <w:rsid w:val="001D2B8C"/>
    <w:rsid w:val="001D2FE2"/>
    <w:rsid w:val="001D3217"/>
    <w:rsid w:val="001D3B06"/>
    <w:rsid w:val="001D4418"/>
    <w:rsid w:val="001D4B6B"/>
    <w:rsid w:val="001D5080"/>
    <w:rsid w:val="001D522E"/>
    <w:rsid w:val="001D54BE"/>
    <w:rsid w:val="001D5D99"/>
    <w:rsid w:val="001D6B9E"/>
    <w:rsid w:val="001D6C8F"/>
    <w:rsid w:val="001D727B"/>
    <w:rsid w:val="001D73E2"/>
    <w:rsid w:val="001D74C2"/>
    <w:rsid w:val="001D7A43"/>
    <w:rsid w:val="001D7AF0"/>
    <w:rsid w:val="001D7C07"/>
    <w:rsid w:val="001E0976"/>
    <w:rsid w:val="001E0CE4"/>
    <w:rsid w:val="001E152F"/>
    <w:rsid w:val="001E15E7"/>
    <w:rsid w:val="001E18C3"/>
    <w:rsid w:val="001E1C32"/>
    <w:rsid w:val="001E1C3F"/>
    <w:rsid w:val="001E1C65"/>
    <w:rsid w:val="001E2990"/>
    <w:rsid w:val="001E2C43"/>
    <w:rsid w:val="001E3043"/>
    <w:rsid w:val="001E3F31"/>
    <w:rsid w:val="001E4733"/>
    <w:rsid w:val="001E4DC3"/>
    <w:rsid w:val="001E4FB5"/>
    <w:rsid w:val="001E55ED"/>
    <w:rsid w:val="001E56F2"/>
    <w:rsid w:val="001E5A0A"/>
    <w:rsid w:val="001E5B4E"/>
    <w:rsid w:val="001E5DC2"/>
    <w:rsid w:val="001E7143"/>
    <w:rsid w:val="001E74FC"/>
    <w:rsid w:val="001E7517"/>
    <w:rsid w:val="001E75DA"/>
    <w:rsid w:val="001E7747"/>
    <w:rsid w:val="001E7A2E"/>
    <w:rsid w:val="001E7A88"/>
    <w:rsid w:val="001E7B16"/>
    <w:rsid w:val="001E7BFD"/>
    <w:rsid w:val="001E7D05"/>
    <w:rsid w:val="001E7DBD"/>
    <w:rsid w:val="001E7EF8"/>
    <w:rsid w:val="001F005D"/>
    <w:rsid w:val="001F0B07"/>
    <w:rsid w:val="001F0BD7"/>
    <w:rsid w:val="001F11E8"/>
    <w:rsid w:val="001F134A"/>
    <w:rsid w:val="001F160F"/>
    <w:rsid w:val="001F17E2"/>
    <w:rsid w:val="001F18CF"/>
    <w:rsid w:val="001F1C27"/>
    <w:rsid w:val="001F1EF5"/>
    <w:rsid w:val="001F21C6"/>
    <w:rsid w:val="001F229B"/>
    <w:rsid w:val="001F22FA"/>
    <w:rsid w:val="001F2343"/>
    <w:rsid w:val="001F248C"/>
    <w:rsid w:val="001F2E68"/>
    <w:rsid w:val="001F3574"/>
    <w:rsid w:val="001F36D7"/>
    <w:rsid w:val="001F43FD"/>
    <w:rsid w:val="001F4489"/>
    <w:rsid w:val="001F465F"/>
    <w:rsid w:val="001F475C"/>
    <w:rsid w:val="001F49DC"/>
    <w:rsid w:val="001F4EC9"/>
    <w:rsid w:val="001F5440"/>
    <w:rsid w:val="001F54F9"/>
    <w:rsid w:val="001F568E"/>
    <w:rsid w:val="001F5C19"/>
    <w:rsid w:val="001F5C3D"/>
    <w:rsid w:val="001F5F43"/>
    <w:rsid w:val="001F624B"/>
    <w:rsid w:val="001F6556"/>
    <w:rsid w:val="001F65F9"/>
    <w:rsid w:val="001F680F"/>
    <w:rsid w:val="001F69B2"/>
    <w:rsid w:val="001F6DAD"/>
    <w:rsid w:val="001F70DA"/>
    <w:rsid w:val="001F7191"/>
    <w:rsid w:val="001F7CA1"/>
    <w:rsid w:val="001F7CFE"/>
    <w:rsid w:val="001F7F09"/>
    <w:rsid w:val="0020029A"/>
    <w:rsid w:val="0020041F"/>
    <w:rsid w:val="00200861"/>
    <w:rsid w:val="00200BB9"/>
    <w:rsid w:val="002011EF"/>
    <w:rsid w:val="0020124E"/>
    <w:rsid w:val="00201259"/>
    <w:rsid w:val="00201484"/>
    <w:rsid w:val="002014D4"/>
    <w:rsid w:val="002015A6"/>
    <w:rsid w:val="002017EF"/>
    <w:rsid w:val="00201AF2"/>
    <w:rsid w:val="00201EB3"/>
    <w:rsid w:val="00202BDA"/>
    <w:rsid w:val="00202E9D"/>
    <w:rsid w:val="002032D8"/>
    <w:rsid w:val="00203B9F"/>
    <w:rsid w:val="00204770"/>
    <w:rsid w:val="00204E6B"/>
    <w:rsid w:val="00204E7A"/>
    <w:rsid w:val="00204EA3"/>
    <w:rsid w:val="00204F73"/>
    <w:rsid w:val="0020584F"/>
    <w:rsid w:val="00205CBB"/>
    <w:rsid w:val="00206782"/>
    <w:rsid w:val="0020690E"/>
    <w:rsid w:val="00206DEC"/>
    <w:rsid w:val="00206E65"/>
    <w:rsid w:val="00206EFE"/>
    <w:rsid w:val="00206F35"/>
    <w:rsid w:val="00207168"/>
    <w:rsid w:val="002079C5"/>
    <w:rsid w:val="00207C4F"/>
    <w:rsid w:val="002105E4"/>
    <w:rsid w:val="0021066C"/>
    <w:rsid w:val="00211092"/>
    <w:rsid w:val="00211A41"/>
    <w:rsid w:val="002122EF"/>
    <w:rsid w:val="00212444"/>
    <w:rsid w:val="0021287D"/>
    <w:rsid w:val="00212B02"/>
    <w:rsid w:val="00212D61"/>
    <w:rsid w:val="0021327E"/>
    <w:rsid w:val="002134EA"/>
    <w:rsid w:val="00213B00"/>
    <w:rsid w:val="00213C25"/>
    <w:rsid w:val="00213DE6"/>
    <w:rsid w:val="00213E0C"/>
    <w:rsid w:val="00214177"/>
    <w:rsid w:val="002141F0"/>
    <w:rsid w:val="00214510"/>
    <w:rsid w:val="00214C30"/>
    <w:rsid w:val="00215113"/>
    <w:rsid w:val="002153BE"/>
    <w:rsid w:val="002157F9"/>
    <w:rsid w:val="00215862"/>
    <w:rsid w:val="002159A2"/>
    <w:rsid w:val="00215A71"/>
    <w:rsid w:val="00216313"/>
    <w:rsid w:val="00216A3E"/>
    <w:rsid w:val="0021713B"/>
    <w:rsid w:val="002175E4"/>
    <w:rsid w:val="0021790A"/>
    <w:rsid w:val="00217ABA"/>
    <w:rsid w:val="00217AC7"/>
    <w:rsid w:val="00217E0A"/>
    <w:rsid w:val="00217F39"/>
    <w:rsid w:val="00220220"/>
    <w:rsid w:val="0022092C"/>
    <w:rsid w:val="002209ED"/>
    <w:rsid w:val="00220F81"/>
    <w:rsid w:val="00220FDE"/>
    <w:rsid w:val="002214C8"/>
    <w:rsid w:val="0022159F"/>
    <w:rsid w:val="00221EB8"/>
    <w:rsid w:val="00221F0A"/>
    <w:rsid w:val="00221F91"/>
    <w:rsid w:val="00222360"/>
    <w:rsid w:val="00222558"/>
    <w:rsid w:val="0022255F"/>
    <w:rsid w:val="002225C5"/>
    <w:rsid w:val="00222634"/>
    <w:rsid w:val="00222EA1"/>
    <w:rsid w:val="00223235"/>
    <w:rsid w:val="00223650"/>
    <w:rsid w:val="00223AEC"/>
    <w:rsid w:val="00223CD5"/>
    <w:rsid w:val="00224BB2"/>
    <w:rsid w:val="00224D67"/>
    <w:rsid w:val="002254D7"/>
    <w:rsid w:val="002255A5"/>
    <w:rsid w:val="00225A95"/>
    <w:rsid w:val="00225D4D"/>
    <w:rsid w:val="002265D8"/>
    <w:rsid w:val="002268A1"/>
    <w:rsid w:val="00226C6B"/>
    <w:rsid w:val="00227348"/>
    <w:rsid w:val="0022736F"/>
    <w:rsid w:val="00227969"/>
    <w:rsid w:val="00227A6E"/>
    <w:rsid w:val="00227E99"/>
    <w:rsid w:val="002301FE"/>
    <w:rsid w:val="00230246"/>
    <w:rsid w:val="00230488"/>
    <w:rsid w:val="002308F0"/>
    <w:rsid w:val="00230FE6"/>
    <w:rsid w:val="00231254"/>
    <w:rsid w:val="002313DB"/>
    <w:rsid w:val="00231565"/>
    <w:rsid w:val="00231ACC"/>
    <w:rsid w:val="00231C4B"/>
    <w:rsid w:val="00231F26"/>
    <w:rsid w:val="0023200A"/>
    <w:rsid w:val="002321AF"/>
    <w:rsid w:val="00232360"/>
    <w:rsid w:val="002326BD"/>
    <w:rsid w:val="00232A65"/>
    <w:rsid w:val="002338AE"/>
    <w:rsid w:val="002338F4"/>
    <w:rsid w:val="002340A7"/>
    <w:rsid w:val="0023412E"/>
    <w:rsid w:val="002343FC"/>
    <w:rsid w:val="002344BF"/>
    <w:rsid w:val="0023475F"/>
    <w:rsid w:val="0023479B"/>
    <w:rsid w:val="0023488B"/>
    <w:rsid w:val="002349E9"/>
    <w:rsid w:val="00234B12"/>
    <w:rsid w:val="00234C61"/>
    <w:rsid w:val="00234F25"/>
    <w:rsid w:val="002355A6"/>
    <w:rsid w:val="0023600C"/>
    <w:rsid w:val="00236096"/>
    <w:rsid w:val="00236500"/>
    <w:rsid w:val="0023655C"/>
    <w:rsid w:val="00236768"/>
    <w:rsid w:val="00236A88"/>
    <w:rsid w:val="00236EFF"/>
    <w:rsid w:val="00237DA6"/>
    <w:rsid w:val="00237DF7"/>
    <w:rsid w:val="00237EF0"/>
    <w:rsid w:val="002402D3"/>
    <w:rsid w:val="002403EE"/>
    <w:rsid w:val="00240773"/>
    <w:rsid w:val="00240841"/>
    <w:rsid w:val="00240B99"/>
    <w:rsid w:val="002411B1"/>
    <w:rsid w:val="0024180D"/>
    <w:rsid w:val="0024183A"/>
    <w:rsid w:val="00241ABE"/>
    <w:rsid w:val="00242267"/>
    <w:rsid w:val="00242AF0"/>
    <w:rsid w:val="002432FF"/>
    <w:rsid w:val="0024350E"/>
    <w:rsid w:val="0024351C"/>
    <w:rsid w:val="00243648"/>
    <w:rsid w:val="0024387A"/>
    <w:rsid w:val="00244B67"/>
    <w:rsid w:val="00245E4F"/>
    <w:rsid w:val="00246023"/>
    <w:rsid w:val="002462E8"/>
    <w:rsid w:val="002466AD"/>
    <w:rsid w:val="00246AF9"/>
    <w:rsid w:val="0024733B"/>
    <w:rsid w:val="00247837"/>
    <w:rsid w:val="002479A1"/>
    <w:rsid w:val="00247CB9"/>
    <w:rsid w:val="00250423"/>
    <w:rsid w:val="002508FE"/>
    <w:rsid w:val="002509DF"/>
    <w:rsid w:val="00250B66"/>
    <w:rsid w:val="00251050"/>
    <w:rsid w:val="0025105F"/>
    <w:rsid w:val="00251380"/>
    <w:rsid w:val="002513A9"/>
    <w:rsid w:val="0025164D"/>
    <w:rsid w:val="00251BB8"/>
    <w:rsid w:val="00251BEC"/>
    <w:rsid w:val="00252647"/>
    <w:rsid w:val="00252A5D"/>
    <w:rsid w:val="00252CB3"/>
    <w:rsid w:val="0025310B"/>
    <w:rsid w:val="0025315B"/>
    <w:rsid w:val="0025323B"/>
    <w:rsid w:val="0025326E"/>
    <w:rsid w:val="0025356A"/>
    <w:rsid w:val="002539C6"/>
    <w:rsid w:val="00253A33"/>
    <w:rsid w:val="00253C64"/>
    <w:rsid w:val="00253ECD"/>
    <w:rsid w:val="0025432B"/>
    <w:rsid w:val="00254490"/>
    <w:rsid w:val="00254623"/>
    <w:rsid w:val="0025480C"/>
    <w:rsid w:val="00254FD9"/>
    <w:rsid w:val="0025501A"/>
    <w:rsid w:val="002551B0"/>
    <w:rsid w:val="00255332"/>
    <w:rsid w:val="00255638"/>
    <w:rsid w:val="002556DB"/>
    <w:rsid w:val="00255A85"/>
    <w:rsid w:val="00255C1A"/>
    <w:rsid w:val="00255C3F"/>
    <w:rsid w:val="002562D6"/>
    <w:rsid w:val="002567E0"/>
    <w:rsid w:val="002571B5"/>
    <w:rsid w:val="002573B5"/>
    <w:rsid w:val="00257591"/>
    <w:rsid w:val="0025782C"/>
    <w:rsid w:val="002601D0"/>
    <w:rsid w:val="002603B1"/>
    <w:rsid w:val="00260596"/>
    <w:rsid w:val="0026092F"/>
    <w:rsid w:val="00260F18"/>
    <w:rsid w:val="00260F5E"/>
    <w:rsid w:val="0026103F"/>
    <w:rsid w:val="00261375"/>
    <w:rsid w:val="002617F9"/>
    <w:rsid w:val="00261BFA"/>
    <w:rsid w:val="0026206C"/>
    <w:rsid w:val="00263417"/>
    <w:rsid w:val="00264142"/>
    <w:rsid w:val="00264686"/>
    <w:rsid w:val="002647D4"/>
    <w:rsid w:val="002649FC"/>
    <w:rsid w:val="002652C0"/>
    <w:rsid w:val="002656CF"/>
    <w:rsid w:val="00265A8B"/>
    <w:rsid w:val="00265F65"/>
    <w:rsid w:val="002660E9"/>
    <w:rsid w:val="002662D6"/>
    <w:rsid w:val="0026660B"/>
    <w:rsid w:val="00266B98"/>
    <w:rsid w:val="002670CC"/>
    <w:rsid w:val="00267285"/>
    <w:rsid w:val="00267594"/>
    <w:rsid w:val="00267877"/>
    <w:rsid w:val="00270BF6"/>
    <w:rsid w:val="00270F60"/>
    <w:rsid w:val="00271216"/>
    <w:rsid w:val="002719A2"/>
    <w:rsid w:val="00271CDD"/>
    <w:rsid w:val="00272451"/>
    <w:rsid w:val="00272951"/>
    <w:rsid w:val="00272BAC"/>
    <w:rsid w:val="00272D23"/>
    <w:rsid w:val="00272FC2"/>
    <w:rsid w:val="002734AC"/>
    <w:rsid w:val="0027358C"/>
    <w:rsid w:val="0027366A"/>
    <w:rsid w:val="0027389A"/>
    <w:rsid w:val="00273A2B"/>
    <w:rsid w:val="00273AB0"/>
    <w:rsid w:val="00273E4A"/>
    <w:rsid w:val="0027442D"/>
    <w:rsid w:val="00274A3A"/>
    <w:rsid w:val="00274B49"/>
    <w:rsid w:val="00274E94"/>
    <w:rsid w:val="0027500A"/>
    <w:rsid w:val="00275123"/>
    <w:rsid w:val="00275799"/>
    <w:rsid w:val="00275D10"/>
    <w:rsid w:val="00276171"/>
    <w:rsid w:val="0027618A"/>
    <w:rsid w:val="00276F0F"/>
    <w:rsid w:val="0027703D"/>
    <w:rsid w:val="00277232"/>
    <w:rsid w:val="0027745D"/>
    <w:rsid w:val="002775DC"/>
    <w:rsid w:val="0028029D"/>
    <w:rsid w:val="00280B2C"/>
    <w:rsid w:val="00280FFC"/>
    <w:rsid w:val="002810FC"/>
    <w:rsid w:val="0028145C"/>
    <w:rsid w:val="002815DA"/>
    <w:rsid w:val="00281B74"/>
    <w:rsid w:val="00281FAB"/>
    <w:rsid w:val="00282600"/>
    <w:rsid w:val="00282DD3"/>
    <w:rsid w:val="0028327B"/>
    <w:rsid w:val="002837D7"/>
    <w:rsid w:val="00283A5D"/>
    <w:rsid w:val="00284110"/>
    <w:rsid w:val="00284613"/>
    <w:rsid w:val="002847C5"/>
    <w:rsid w:val="00284D1A"/>
    <w:rsid w:val="00284FE0"/>
    <w:rsid w:val="002852BF"/>
    <w:rsid w:val="0028545D"/>
    <w:rsid w:val="00285613"/>
    <w:rsid w:val="00285A45"/>
    <w:rsid w:val="00286484"/>
    <w:rsid w:val="00286617"/>
    <w:rsid w:val="00286671"/>
    <w:rsid w:val="00286717"/>
    <w:rsid w:val="002867FF"/>
    <w:rsid w:val="002869DE"/>
    <w:rsid w:val="00286CC8"/>
    <w:rsid w:val="0028775A"/>
    <w:rsid w:val="0028799B"/>
    <w:rsid w:val="00287B5B"/>
    <w:rsid w:val="00287BD2"/>
    <w:rsid w:val="00287DC0"/>
    <w:rsid w:val="002900A6"/>
    <w:rsid w:val="002904B9"/>
    <w:rsid w:val="0029087E"/>
    <w:rsid w:val="00290B44"/>
    <w:rsid w:val="002917DD"/>
    <w:rsid w:val="00291DF6"/>
    <w:rsid w:val="00291FC2"/>
    <w:rsid w:val="0029219B"/>
    <w:rsid w:val="002925C2"/>
    <w:rsid w:val="002925F7"/>
    <w:rsid w:val="00292A4E"/>
    <w:rsid w:val="00292F16"/>
    <w:rsid w:val="00293041"/>
    <w:rsid w:val="00293332"/>
    <w:rsid w:val="00293769"/>
    <w:rsid w:val="0029379A"/>
    <w:rsid w:val="002939FC"/>
    <w:rsid w:val="00293BE2"/>
    <w:rsid w:val="00293CE0"/>
    <w:rsid w:val="0029489D"/>
    <w:rsid w:val="00294959"/>
    <w:rsid w:val="00294C8E"/>
    <w:rsid w:val="00294F95"/>
    <w:rsid w:val="0029521E"/>
    <w:rsid w:val="0029590A"/>
    <w:rsid w:val="00296381"/>
    <w:rsid w:val="0029672F"/>
    <w:rsid w:val="002968DE"/>
    <w:rsid w:val="00296A92"/>
    <w:rsid w:val="00296B5A"/>
    <w:rsid w:val="00296C4D"/>
    <w:rsid w:val="00296E37"/>
    <w:rsid w:val="002974C8"/>
    <w:rsid w:val="0029756C"/>
    <w:rsid w:val="002975B1"/>
    <w:rsid w:val="00297655"/>
    <w:rsid w:val="002A03F0"/>
    <w:rsid w:val="002A0628"/>
    <w:rsid w:val="002A0725"/>
    <w:rsid w:val="002A09C2"/>
    <w:rsid w:val="002A0CDD"/>
    <w:rsid w:val="002A117D"/>
    <w:rsid w:val="002A11D5"/>
    <w:rsid w:val="002A1331"/>
    <w:rsid w:val="002A1F77"/>
    <w:rsid w:val="002A2265"/>
    <w:rsid w:val="002A26E3"/>
    <w:rsid w:val="002A2A61"/>
    <w:rsid w:val="002A2D02"/>
    <w:rsid w:val="002A2D24"/>
    <w:rsid w:val="002A2DBB"/>
    <w:rsid w:val="002A338E"/>
    <w:rsid w:val="002A41A0"/>
    <w:rsid w:val="002A43C7"/>
    <w:rsid w:val="002A443C"/>
    <w:rsid w:val="002A447F"/>
    <w:rsid w:val="002A45D3"/>
    <w:rsid w:val="002A4811"/>
    <w:rsid w:val="002A495F"/>
    <w:rsid w:val="002A4B3E"/>
    <w:rsid w:val="002A4C02"/>
    <w:rsid w:val="002A4E4E"/>
    <w:rsid w:val="002A4FB4"/>
    <w:rsid w:val="002A56AB"/>
    <w:rsid w:val="002A6287"/>
    <w:rsid w:val="002A6930"/>
    <w:rsid w:val="002A6B20"/>
    <w:rsid w:val="002A6E15"/>
    <w:rsid w:val="002A7680"/>
    <w:rsid w:val="002A7795"/>
    <w:rsid w:val="002A7BA5"/>
    <w:rsid w:val="002A7D0F"/>
    <w:rsid w:val="002A7E5D"/>
    <w:rsid w:val="002B016F"/>
    <w:rsid w:val="002B0991"/>
    <w:rsid w:val="002B0C32"/>
    <w:rsid w:val="002B11E3"/>
    <w:rsid w:val="002B1247"/>
    <w:rsid w:val="002B16EE"/>
    <w:rsid w:val="002B1825"/>
    <w:rsid w:val="002B1BCD"/>
    <w:rsid w:val="002B1CBD"/>
    <w:rsid w:val="002B1D7F"/>
    <w:rsid w:val="002B1FBC"/>
    <w:rsid w:val="002B24EE"/>
    <w:rsid w:val="002B274D"/>
    <w:rsid w:val="002B2757"/>
    <w:rsid w:val="002B2759"/>
    <w:rsid w:val="002B2B1B"/>
    <w:rsid w:val="002B3309"/>
    <w:rsid w:val="002B35E0"/>
    <w:rsid w:val="002B3CF6"/>
    <w:rsid w:val="002B3EC7"/>
    <w:rsid w:val="002B41AE"/>
    <w:rsid w:val="002B434D"/>
    <w:rsid w:val="002B55F3"/>
    <w:rsid w:val="002B55F8"/>
    <w:rsid w:val="002B56CC"/>
    <w:rsid w:val="002B5B13"/>
    <w:rsid w:val="002B5EAA"/>
    <w:rsid w:val="002B62E3"/>
    <w:rsid w:val="002B64A4"/>
    <w:rsid w:val="002B6D07"/>
    <w:rsid w:val="002B75DA"/>
    <w:rsid w:val="002B7A45"/>
    <w:rsid w:val="002C03D9"/>
    <w:rsid w:val="002C08A2"/>
    <w:rsid w:val="002C0C60"/>
    <w:rsid w:val="002C0CA0"/>
    <w:rsid w:val="002C0D52"/>
    <w:rsid w:val="002C0EED"/>
    <w:rsid w:val="002C0FA8"/>
    <w:rsid w:val="002C0FE0"/>
    <w:rsid w:val="002C158E"/>
    <w:rsid w:val="002C1679"/>
    <w:rsid w:val="002C1999"/>
    <w:rsid w:val="002C23E6"/>
    <w:rsid w:val="002C26CC"/>
    <w:rsid w:val="002C336F"/>
    <w:rsid w:val="002C33B9"/>
    <w:rsid w:val="002C3B96"/>
    <w:rsid w:val="002C41D7"/>
    <w:rsid w:val="002C4A8D"/>
    <w:rsid w:val="002C4B29"/>
    <w:rsid w:val="002C4FFD"/>
    <w:rsid w:val="002C5047"/>
    <w:rsid w:val="002C5218"/>
    <w:rsid w:val="002C5BAC"/>
    <w:rsid w:val="002C6547"/>
    <w:rsid w:val="002C6668"/>
    <w:rsid w:val="002C673F"/>
    <w:rsid w:val="002C6BF2"/>
    <w:rsid w:val="002C717D"/>
    <w:rsid w:val="002C7739"/>
    <w:rsid w:val="002C79BF"/>
    <w:rsid w:val="002C7A18"/>
    <w:rsid w:val="002C7FBC"/>
    <w:rsid w:val="002D07E9"/>
    <w:rsid w:val="002D0E8D"/>
    <w:rsid w:val="002D16DF"/>
    <w:rsid w:val="002D194A"/>
    <w:rsid w:val="002D1B08"/>
    <w:rsid w:val="002D204A"/>
    <w:rsid w:val="002D304C"/>
    <w:rsid w:val="002D310E"/>
    <w:rsid w:val="002D3165"/>
    <w:rsid w:val="002D33D9"/>
    <w:rsid w:val="002D369B"/>
    <w:rsid w:val="002D45A1"/>
    <w:rsid w:val="002D46CA"/>
    <w:rsid w:val="002D55E7"/>
    <w:rsid w:val="002D59C0"/>
    <w:rsid w:val="002D5BE0"/>
    <w:rsid w:val="002D5ECD"/>
    <w:rsid w:val="002D5F19"/>
    <w:rsid w:val="002D5F4C"/>
    <w:rsid w:val="002D60EF"/>
    <w:rsid w:val="002D68ED"/>
    <w:rsid w:val="002D6C5A"/>
    <w:rsid w:val="002D6D42"/>
    <w:rsid w:val="002D7384"/>
    <w:rsid w:val="002D7506"/>
    <w:rsid w:val="002D7FA1"/>
    <w:rsid w:val="002E00A6"/>
    <w:rsid w:val="002E00F9"/>
    <w:rsid w:val="002E051D"/>
    <w:rsid w:val="002E0567"/>
    <w:rsid w:val="002E07B3"/>
    <w:rsid w:val="002E0A6D"/>
    <w:rsid w:val="002E0AB7"/>
    <w:rsid w:val="002E0FE9"/>
    <w:rsid w:val="002E10A1"/>
    <w:rsid w:val="002E13BA"/>
    <w:rsid w:val="002E149B"/>
    <w:rsid w:val="002E15C5"/>
    <w:rsid w:val="002E170A"/>
    <w:rsid w:val="002E1AC8"/>
    <w:rsid w:val="002E1DD8"/>
    <w:rsid w:val="002E20E4"/>
    <w:rsid w:val="002E2783"/>
    <w:rsid w:val="002E2AD3"/>
    <w:rsid w:val="002E309A"/>
    <w:rsid w:val="002E3FC1"/>
    <w:rsid w:val="002E431E"/>
    <w:rsid w:val="002E49EE"/>
    <w:rsid w:val="002E4C0E"/>
    <w:rsid w:val="002E4C88"/>
    <w:rsid w:val="002E4D02"/>
    <w:rsid w:val="002E4F0A"/>
    <w:rsid w:val="002E50A6"/>
    <w:rsid w:val="002E51D6"/>
    <w:rsid w:val="002E5F22"/>
    <w:rsid w:val="002E6263"/>
    <w:rsid w:val="002E6295"/>
    <w:rsid w:val="002E654A"/>
    <w:rsid w:val="002E6591"/>
    <w:rsid w:val="002E6B3C"/>
    <w:rsid w:val="002E6F62"/>
    <w:rsid w:val="002F005D"/>
    <w:rsid w:val="002F0CE4"/>
    <w:rsid w:val="002F0F2C"/>
    <w:rsid w:val="002F12B5"/>
    <w:rsid w:val="002F12F3"/>
    <w:rsid w:val="002F17C3"/>
    <w:rsid w:val="002F182A"/>
    <w:rsid w:val="002F1907"/>
    <w:rsid w:val="002F1A0B"/>
    <w:rsid w:val="002F1B5A"/>
    <w:rsid w:val="002F1C81"/>
    <w:rsid w:val="002F1CCE"/>
    <w:rsid w:val="002F1EDD"/>
    <w:rsid w:val="002F20EF"/>
    <w:rsid w:val="002F224A"/>
    <w:rsid w:val="002F22BB"/>
    <w:rsid w:val="002F2E24"/>
    <w:rsid w:val="002F2F73"/>
    <w:rsid w:val="002F3215"/>
    <w:rsid w:val="002F33BD"/>
    <w:rsid w:val="002F35E4"/>
    <w:rsid w:val="002F3638"/>
    <w:rsid w:val="002F428C"/>
    <w:rsid w:val="002F4806"/>
    <w:rsid w:val="002F5003"/>
    <w:rsid w:val="002F503C"/>
    <w:rsid w:val="002F50F1"/>
    <w:rsid w:val="002F6148"/>
    <w:rsid w:val="002F62AA"/>
    <w:rsid w:val="002F6314"/>
    <w:rsid w:val="002F675E"/>
    <w:rsid w:val="002F682A"/>
    <w:rsid w:val="002F68D8"/>
    <w:rsid w:val="002F6948"/>
    <w:rsid w:val="002F6A3A"/>
    <w:rsid w:val="002F6C84"/>
    <w:rsid w:val="002F6D78"/>
    <w:rsid w:val="002F6F41"/>
    <w:rsid w:val="002F6FC3"/>
    <w:rsid w:val="002F7E23"/>
    <w:rsid w:val="003001F9"/>
    <w:rsid w:val="00300B5D"/>
    <w:rsid w:val="003010E1"/>
    <w:rsid w:val="003015BC"/>
    <w:rsid w:val="003015D9"/>
    <w:rsid w:val="003018BD"/>
    <w:rsid w:val="003019E5"/>
    <w:rsid w:val="00301C87"/>
    <w:rsid w:val="00301E05"/>
    <w:rsid w:val="00301EC0"/>
    <w:rsid w:val="00302119"/>
    <w:rsid w:val="003021AC"/>
    <w:rsid w:val="003029D5"/>
    <w:rsid w:val="00302BDD"/>
    <w:rsid w:val="00302D6F"/>
    <w:rsid w:val="00302E85"/>
    <w:rsid w:val="00302E95"/>
    <w:rsid w:val="00302EE6"/>
    <w:rsid w:val="0030308A"/>
    <w:rsid w:val="003034E8"/>
    <w:rsid w:val="003038A3"/>
    <w:rsid w:val="00304418"/>
    <w:rsid w:val="003044ED"/>
    <w:rsid w:val="0030490B"/>
    <w:rsid w:val="00304D2A"/>
    <w:rsid w:val="00304DA2"/>
    <w:rsid w:val="003057A0"/>
    <w:rsid w:val="00305B27"/>
    <w:rsid w:val="00305B63"/>
    <w:rsid w:val="00305CF3"/>
    <w:rsid w:val="00305CFD"/>
    <w:rsid w:val="00305E34"/>
    <w:rsid w:val="00306898"/>
    <w:rsid w:val="00307521"/>
    <w:rsid w:val="00310457"/>
    <w:rsid w:val="003109BD"/>
    <w:rsid w:val="00310BAA"/>
    <w:rsid w:val="00310D68"/>
    <w:rsid w:val="00311435"/>
    <w:rsid w:val="003119AE"/>
    <w:rsid w:val="00312D54"/>
    <w:rsid w:val="00313258"/>
    <w:rsid w:val="00313335"/>
    <w:rsid w:val="00313761"/>
    <w:rsid w:val="00313967"/>
    <w:rsid w:val="0031399E"/>
    <w:rsid w:val="003139A4"/>
    <w:rsid w:val="00313F98"/>
    <w:rsid w:val="00314088"/>
    <w:rsid w:val="003140C4"/>
    <w:rsid w:val="00314B8A"/>
    <w:rsid w:val="00315382"/>
    <w:rsid w:val="00315E0F"/>
    <w:rsid w:val="00316312"/>
    <w:rsid w:val="003172FB"/>
    <w:rsid w:val="00317456"/>
    <w:rsid w:val="00317524"/>
    <w:rsid w:val="003177CF"/>
    <w:rsid w:val="00317B82"/>
    <w:rsid w:val="00317E7E"/>
    <w:rsid w:val="003202AD"/>
    <w:rsid w:val="0032044C"/>
    <w:rsid w:val="0032076C"/>
    <w:rsid w:val="00320E2E"/>
    <w:rsid w:val="0032107F"/>
    <w:rsid w:val="0032127E"/>
    <w:rsid w:val="00321924"/>
    <w:rsid w:val="00321B0F"/>
    <w:rsid w:val="00321B7B"/>
    <w:rsid w:val="00321B89"/>
    <w:rsid w:val="00321D1E"/>
    <w:rsid w:val="0032217D"/>
    <w:rsid w:val="0032273A"/>
    <w:rsid w:val="003229AC"/>
    <w:rsid w:val="00322BF2"/>
    <w:rsid w:val="00323C0A"/>
    <w:rsid w:val="00323F81"/>
    <w:rsid w:val="00324055"/>
    <w:rsid w:val="00324279"/>
    <w:rsid w:val="00324290"/>
    <w:rsid w:val="003248FA"/>
    <w:rsid w:val="0032512E"/>
    <w:rsid w:val="0032529C"/>
    <w:rsid w:val="0032545A"/>
    <w:rsid w:val="00325518"/>
    <w:rsid w:val="003255EE"/>
    <w:rsid w:val="00325C37"/>
    <w:rsid w:val="00325C89"/>
    <w:rsid w:val="00325D64"/>
    <w:rsid w:val="00325FA9"/>
    <w:rsid w:val="00326562"/>
    <w:rsid w:val="003265CD"/>
    <w:rsid w:val="00326694"/>
    <w:rsid w:val="003267BF"/>
    <w:rsid w:val="00326801"/>
    <w:rsid w:val="00326B8A"/>
    <w:rsid w:val="00326C4F"/>
    <w:rsid w:val="00327557"/>
    <w:rsid w:val="00330C37"/>
    <w:rsid w:val="00331012"/>
    <w:rsid w:val="00331205"/>
    <w:rsid w:val="00331763"/>
    <w:rsid w:val="00332215"/>
    <w:rsid w:val="00332403"/>
    <w:rsid w:val="003327C6"/>
    <w:rsid w:val="003329C1"/>
    <w:rsid w:val="00332CA7"/>
    <w:rsid w:val="00332DB2"/>
    <w:rsid w:val="0033301C"/>
    <w:rsid w:val="00333CEF"/>
    <w:rsid w:val="00333D1A"/>
    <w:rsid w:val="00333E34"/>
    <w:rsid w:val="003341A1"/>
    <w:rsid w:val="00334422"/>
    <w:rsid w:val="003347BF"/>
    <w:rsid w:val="003347F9"/>
    <w:rsid w:val="00335352"/>
    <w:rsid w:val="003359A8"/>
    <w:rsid w:val="00335E6B"/>
    <w:rsid w:val="00336118"/>
    <w:rsid w:val="003362FE"/>
    <w:rsid w:val="0033680C"/>
    <w:rsid w:val="00336A2C"/>
    <w:rsid w:val="00336AAC"/>
    <w:rsid w:val="00336C45"/>
    <w:rsid w:val="00336F45"/>
    <w:rsid w:val="0033743D"/>
    <w:rsid w:val="0033768B"/>
    <w:rsid w:val="003376A2"/>
    <w:rsid w:val="0033781D"/>
    <w:rsid w:val="0034040D"/>
    <w:rsid w:val="00340488"/>
    <w:rsid w:val="003405B4"/>
    <w:rsid w:val="003409E3"/>
    <w:rsid w:val="00340E55"/>
    <w:rsid w:val="003414C0"/>
    <w:rsid w:val="00341970"/>
    <w:rsid w:val="0034211C"/>
    <w:rsid w:val="00342139"/>
    <w:rsid w:val="00342154"/>
    <w:rsid w:val="0034224C"/>
    <w:rsid w:val="0034250B"/>
    <w:rsid w:val="0034270C"/>
    <w:rsid w:val="00342BC2"/>
    <w:rsid w:val="00342FB6"/>
    <w:rsid w:val="003432D4"/>
    <w:rsid w:val="00343324"/>
    <w:rsid w:val="003434AD"/>
    <w:rsid w:val="003434CC"/>
    <w:rsid w:val="0034373D"/>
    <w:rsid w:val="00343837"/>
    <w:rsid w:val="00344B56"/>
    <w:rsid w:val="0034504C"/>
    <w:rsid w:val="0034550D"/>
    <w:rsid w:val="003455CF"/>
    <w:rsid w:val="0034576D"/>
    <w:rsid w:val="00345CE9"/>
    <w:rsid w:val="00345D2B"/>
    <w:rsid w:val="00345F6B"/>
    <w:rsid w:val="00345FDC"/>
    <w:rsid w:val="00346194"/>
    <w:rsid w:val="003463C0"/>
    <w:rsid w:val="003465C1"/>
    <w:rsid w:val="003470F8"/>
    <w:rsid w:val="003471CA"/>
    <w:rsid w:val="003475AD"/>
    <w:rsid w:val="00347A18"/>
    <w:rsid w:val="003501A3"/>
    <w:rsid w:val="00350981"/>
    <w:rsid w:val="00350CA2"/>
    <w:rsid w:val="00351009"/>
    <w:rsid w:val="0035123D"/>
    <w:rsid w:val="0035173D"/>
    <w:rsid w:val="00351862"/>
    <w:rsid w:val="00351C8C"/>
    <w:rsid w:val="00351CE0"/>
    <w:rsid w:val="0035281F"/>
    <w:rsid w:val="00352DDC"/>
    <w:rsid w:val="00352E3A"/>
    <w:rsid w:val="003531E0"/>
    <w:rsid w:val="00354205"/>
    <w:rsid w:val="003549F5"/>
    <w:rsid w:val="00354A33"/>
    <w:rsid w:val="00354C68"/>
    <w:rsid w:val="00354DE6"/>
    <w:rsid w:val="0035585D"/>
    <w:rsid w:val="00355CA1"/>
    <w:rsid w:val="00355F5B"/>
    <w:rsid w:val="00356FDE"/>
    <w:rsid w:val="003576BC"/>
    <w:rsid w:val="00357EE5"/>
    <w:rsid w:val="00360ED1"/>
    <w:rsid w:val="00360F21"/>
    <w:rsid w:val="003613EC"/>
    <w:rsid w:val="003615A7"/>
    <w:rsid w:val="00361B11"/>
    <w:rsid w:val="00361BA2"/>
    <w:rsid w:val="00361BDB"/>
    <w:rsid w:val="00361FBC"/>
    <w:rsid w:val="0036219C"/>
    <w:rsid w:val="003627C3"/>
    <w:rsid w:val="00362A1B"/>
    <w:rsid w:val="00362A74"/>
    <w:rsid w:val="00362DA7"/>
    <w:rsid w:val="00362E50"/>
    <w:rsid w:val="00362EDD"/>
    <w:rsid w:val="00363378"/>
    <w:rsid w:val="00363394"/>
    <w:rsid w:val="00363492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ED8"/>
    <w:rsid w:val="003670DA"/>
    <w:rsid w:val="0036761F"/>
    <w:rsid w:val="003679C8"/>
    <w:rsid w:val="00367A07"/>
    <w:rsid w:val="00367E33"/>
    <w:rsid w:val="00367E9C"/>
    <w:rsid w:val="00367FAE"/>
    <w:rsid w:val="003702BE"/>
    <w:rsid w:val="003706E7"/>
    <w:rsid w:val="00370B8B"/>
    <w:rsid w:val="00370BB3"/>
    <w:rsid w:val="003710CF"/>
    <w:rsid w:val="00371652"/>
    <w:rsid w:val="00371BBF"/>
    <w:rsid w:val="0037222A"/>
    <w:rsid w:val="0037230D"/>
    <w:rsid w:val="00372360"/>
    <w:rsid w:val="0037248A"/>
    <w:rsid w:val="00372909"/>
    <w:rsid w:val="00372A4F"/>
    <w:rsid w:val="00372A51"/>
    <w:rsid w:val="00372A70"/>
    <w:rsid w:val="00372AAC"/>
    <w:rsid w:val="00372B0A"/>
    <w:rsid w:val="00372FA8"/>
    <w:rsid w:val="0037352F"/>
    <w:rsid w:val="003739BB"/>
    <w:rsid w:val="00373DB2"/>
    <w:rsid w:val="003743F7"/>
    <w:rsid w:val="003744FD"/>
    <w:rsid w:val="00374C40"/>
    <w:rsid w:val="00374D81"/>
    <w:rsid w:val="00375231"/>
    <w:rsid w:val="0037559B"/>
    <w:rsid w:val="00375BD6"/>
    <w:rsid w:val="00375C0F"/>
    <w:rsid w:val="003760D4"/>
    <w:rsid w:val="003765F3"/>
    <w:rsid w:val="00376738"/>
    <w:rsid w:val="00376967"/>
    <w:rsid w:val="00376C0F"/>
    <w:rsid w:val="003770AE"/>
    <w:rsid w:val="003771A9"/>
    <w:rsid w:val="003772F4"/>
    <w:rsid w:val="00377490"/>
    <w:rsid w:val="00377AEA"/>
    <w:rsid w:val="00377CE9"/>
    <w:rsid w:val="0038051B"/>
    <w:rsid w:val="0038077E"/>
    <w:rsid w:val="00380980"/>
    <w:rsid w:val="003809E1"/>
    <w:rsid w:val="00380B48"/>
    <w:rsid w:val="003814B6"/>
    <w:rsid w:val="00381A9F"/>
    <w:rsid w:val="00381F00"/>
    <w:rsid w:val="003823D3"/>
    <w:rsid w:val="00382906"/>
    <w:rsid w:val="003830F0"/>
    <w:rsid w:val="00383858"/>
    <w:rsid w:val="00383A98"/>
    <w:rsid w:val="00383EF4"/>
    <w:rsid w:val="0038458C"/>
    <w:rsid w:val="00384667"/>
    <w:rsid w:val="0038488E"/>
    <w:rsid w:val="00384898"/>
    <w:rsid w:val="00384DF8"/>
    <w:rsid w:val="003856F3"/>
    <w:rsid w:val="003857E3"/>
    <w:rsid w:val="00385982"/>
    <w:rsid w:val="00385B0C"/>
    <w:rsid w:val="00385CFC"/>
    <w:rsid w:val="0038632A"/>
    <w:rsid w:val="0038686B"/>
    <w:rsid w:val="00387BC1"/>
    <w:rsid w:val="00387EE6"/>
    <w:rsid w:val="00390144"/>
    <w:rsid w:val="003904D3"/>
    <w:rsid w:val="0039068A"/>
    <w:rsid w:val="003908C7"/>
    <w:rsid w:val="00390943"/>
    <w:rsid w:val="003909D6"/>
    <w:rsid w:val="00391515"/>
    <w:rsid w:val="00391887"/>
    <w:rsid w:val="003922F5"/>
    <w:rsid w:val="0039242A"/>
    <w:rsid w:val="0039266E"/>
    <w:rsid w:val="00392F0C"/>
    <w:rsid w:val="00393013"/>
    <w:rsid w:val="00393102"/>
    <w:rsid w:val="003932B1"/>
    <w:rsid w:val="0039344A"/>
    <w:rsid w:val="0039370B"/>
    <w:rsid w:val="00393D0C"/>
    <w:rsid w:val="00394842"/>
    <w:rsid w:val="00394FB4"/>
    <w:rsid w:val="003952A4"/>
    <w:rsid w:val="003955B1"/>
    <w:rsid w:val="00395D09"/>
    <w:rsid w:val="00395DF1"/>
    <w:rsid w:val="00395E55"/>
    <w:rsid w:val="0039677A"/>
    <w:rsid w:val="00396930"/>
    <w:rsid w:val="003969E7"/>
    <w:rsid w:val="00396A0E"/>
    <w:rsid w:val="00396B96"/>
    <w:rsid w:val="00396DDB"/>
    <w:rsid w:val="00396F61"/>
    <w:rsid w:val="00397B0F"/>
    <w:rsid w:val="00397EE1"/>
    <w:rsid w:val="003A00DB"/>
    <w:rsid w:val="003A02A1"/>
    <w:rsid w:val="003A093A"/>
    <w:rsid w:val="003A0C89"/>
    <w:rsid w:val="003A0E2D"/>
    <w:rsid w:val="003A0EF4"/>
    <w:rsid w:val="003A1095"/>
    <w:rsid w:val="003A20B0"/>
    <w:rsid w:val="003A24B5"/>
    <w:rsid w:val="003A24E7"/>
    <w:rsid w:val="003A2785"/>
    <w:rsid w:val="003A2C67"/>
    <w:rsid w:val="003A2D5B"/>
    <w:rsid w:val="003A3354"/>
    <w:rsid w:val="003A3575"/>
    <w:rsid w:val="003A3879"/>
    <w:rsid w:val="003A3924"/>
    <w:rsid w:val="003A3B2C"/>
    <w:rsid w:val="003A40E3"/>
    <w:rsid w:val="003A412D"/>
    <w:rsid w:val="003A4876"/>
    <w:rsid w:val="003A52E8"/>
    <w:rsid w:val="003A5767"/>
    <w:rsid w:val="003A645A"/>
    <w:rsid w:val="003A699A"/>
    <w:rsid w:val="003A6B13"/>
    <w:rsid w:val="003A6F0C"/>
    <w:rsid w:val="003A71E7"/>
    <w:rsid w:val="003A72FF"/>
    <w:rsid w:val="003A76DC"/>
    <w:rsid w:val="003B00EC"/>
    <w:rsid w:val="003B072E"/>
    <w:rsid w:val="003B0A78"/>
    <w:rsid w:val="003B0BE2"/>
    <w:rsid w:val="003B0CA7"/>
    <w:rsid w:val="003B0DD0"/>
    <w:rsid w:val="003B1F86"/>
    <w:rsid w:val="003B243F"/>
    <w:rsid w:val="003B26CE"/>
    <w:rsid w:val="003B317A"/>
    <w:rsid w:val="003B3504"/>
    <w:rsid w:val="003B392D"/>
    <w:rsid w:val="003B3998"/>
    <w:rsid w:val="003B3C29"/>
    <w:rsid w:val="003B40FE"/>
    <w:rsid w:val="003B4498"/>
    <w:rsid w:val="003B4516"/>
    <w:rsid w:val="003B4537"/>
    <w:rsid w:val="003B4773"/>
    <w:rsid w:val="003B4A4E"/>
    <w:rsid w:val="003B50D2"/>
    <w:rsid w:val="003B5564"/>
    <w:rsid w:val="003B5A14"/>
    <w:rsid w:val="003B68CF"/>
    <w:rsid w:val="003B6E9B"/>
    <w:rsid w:val="003B74C1"/>
    <w:rsid w:val="003B7739"/>
    <w:rsid w:val="003B78FE"/>
    <w:rsid w:val="003B7F60"/>
    <w:rsid w:val="003C0083"/>
    <w:rsid w:val="003C03FF"/>
    <w:rsid w:val="003C0463"/>
    <w:rsid w:val="003C094B"/>
    <w:rsid w:val="003C0F13"/>
    <w:rsid w:val="003C0F68"/>
    <w:rsid w:val="003C1306"/>
    <w:rsid w:val="003C14AB"/>
    <w:rsid w:val="003C17EB"/>
    <w:rsid w:val="003C1B9D"/>
    <w:rsid w:val="003C1E16"/>
    <w:rsid w:val="003C2122"/>
    <w:rsid w:val="003C2133"/>
    <w:rsid w:val="003C2162"/>
    <w:rsid w:val="003C2590"/>
    <w:rsid w:val="003C284F"/>
    <w:rsid w:val="003C2971"/>
    <w:rsid w:val="003C2C58"/>
    <w:rsid w:val="003C2E6E"/>
    <w:rsid w:val="003C30A8"/>
    <w:rsid w:val="003C30FC"/>
    <w:rsid w:val="003C3236"/>
    <w:rsid w:val="003C37B1"/>
    <w:rsid w:val="003C39A4"/>
    <w:rsid w:val="003C4984"/>
    <w:rsid w:val="003C545F"/>
    <w:rsid w:val="003C56A6"/>
    <w:rsid w:val="003C56D8"/>
    <w:rsid w:val="003C63F5"/>
    <w:rsid w:val="003C6AB0"/>
    <w:rsid w:val="003C6B3C"/>
    <w:rsid w:val="003C6BF0"/>
    <w:rsid w:val="003C71E0"/>
    <w:rsid w:val="003C763B"/>
    <w:rsid w:val="003C769B"/>
    <w:rsid w:val="003C78F0"/>
    <w:rsid w:val="003C7F54"/>
    <w:rsid w:val="003C7FBB"/>
    <w:rsid w:val="003D025E"/>
    <w:rsid w:val="003D0775"/>
    <w:rsid w:val="003D089C"/>
    <w:rsid w:val="003D08E1"/>
    <w:rsid w:val="003D116C"/>
    <w:rsid w:val="003D117A"/>
    <w:rsid w:val="003D11B0"/>
    <w:rsid w:val="003D129F"/>
    <w:rsid w:val="003D1620"/>
    <w:rsid w:val="003D165C"/>
    <w:rsid w:val="003D17AD"/>
    <w:rsid w:val="003D1AF0"/>
    <w:rsid w:val="003D1C00"/>
    <w:rsid w:val="003D2031"/>
    <w:rsid w:val="003D30B1"/>
    <w:rsid w:val="003D3263"/>
    <w:rsid w:val="003D3339"/>
    <w:rsid w:val="003D36A5"/>
    <w:rsid w:val="003D36E9"/>
    <w:rsid w:val="003D3784"/>
    <w:rsid w:val="003D38D6"/>
    <w:rsid w:val="003D3B95"/>
    <w:rsid w:val="003D3BB1"/>
    <w:rsid w:val="003D3BFF"/>
    <w:rsid w:val="003D3D3C"/>
    <w:rsid w:val="003D41F3"/>
    <w:rsid w:val="003D4303"/>
    <w:rsid w:val="003D458A"/>
    <w:rsid w:val="003D489A"/>
    <w:rsid w:val="003D4D8E"/>
    <w:rsid w:val="003D4F58"/>
    <w:rsid w:val="003D506A"/>
    <w:rsid w:val="003D570B"/>
    <w:rsid w:val="003D6857"/>
    <w:rsid w:val="003D6B7C"/>
    <w:rsid w:val="003D6BA4"/>
    <w:rsid w:val="003D7071"/>
    <w:rsid w:val="003D7400"/>
    <w:rsid w:val="003D791A"/>
    <w:rsid w:val="003D7F8C"/>
    <w:rsid w:val="003E08D0"/>
    <w:rsid w:val="003E0BB3"/>
    <w:rsid w:val="003E0BCC"/>
    <w:rsid w:val="003E0FB3"/>
    <w:rsid w:val="003E12E9"/>
    <w:rsid w:val="003E265E"/>
    <w:rsid w:val="003E2695"/>
    <w:rsid w:val="003E2897"/>
    <w:rsid w:val="003E2F5D"/>
    <w:rsid w:val="003E3873"/>
    <w:rsid w:val="003E3964"/>
    <w:rsid w:val="003E3C6C"/>
    <w:rsid w:val="003E3E48"/>
    <w:rsid w:val="003E4391"/>
    <w:rsid w:val="003E4A64"/>
    <w:rsid w:val="003E52A0"/>
    <w:rsid w:val="003E53DB"/>
    <w:rsid w:val="003E56A7"/>
    <w:rsid w:val="003E619D"/>
    <w:rsid w:val="003E63A3"/>
    <w:rsid w:val="003E6403"/>
    <w:rsid w:val="003E6979"/>
    <w:rsid w:val="003E6A5C"/>
    <w:rsid w:val="003E6D58"/>
    <w:rsid w:val="003E7496"/>
    <w:rsid w:val="003E74E0"/>
    <w:rsid w:val="003E7613"/>
    <w:rsid w:val="003F0648"/>
    <w:rsid w:val="003F06E0"/>
    <w:rsid w:val="003F0C6C"/>
    <w:rsid w:val="003F13B0"/>
    <w:rsid w:val="003F148A"/>
    <w:rsid w:val="003F15C3"/>
    <w:rsid w:val="003F20F8"/>
    <w:rsid w:val="003F226E"/>
    <w:rsid w:val="003F2371"/>
    <w:rsid w:val="003F2544"/>
    <w:rsid w:val="003F28B5"/>
    <w:rsid w:val="003F2DC4"/>
    <w:rsid w:val="003F2F35"/>
    <w:rsid w:val="003F308C"/>
    <w:rsid w:val="003F31F5"/>
    <w:rsid w:val="003F3728"/>
    <w:rsid w:val="003F3916"/>
    <w:rsid w:val="003F3D32"/>
    <w:rsid w:val="003F3F42"/>
    <w:rsid w:val="003F433D"/>
    <w:rsid w:val="003F4CA6"/>
    <w:rsid w:val="003F51A4"/>
    <w:rsid w:val="003F5463"/>
    <w:rsid w:val="003F55A0"/>
    <w:rsid w:val="003F59FE"/>
    <w:rsid w:val="003F6F11"/>
    <w:rsid w:val="003F7135"/>
    <w:rsid w:val="003F7266"/>
    <w:rsid w:val="003F759B"/>
    <w:rsid w:val="003F7692"/>
    <w:rsid w:val="003F7808"/>
    <w:rsid w:val="003F7A6B"/>
    <w:rsid w:val="00400347"/>
    <w:rsid w:val="004003D7"/>
    <w:rsid w:val="00400C0D"/>
    <w:rsid w:val="00400D92"/>
    <w:rsid w:val="0040104D"/>
    <w:rsid w:val="004011B4"/>
    <w:rsid w:val="004012BD"/>
    <w:rsid w:val="00401310"/>
    <w:rsid w:val="00401335"/>
    <w:rsid w:val="0040149F"/>
    <w:rsid w:val="00401C77"/>
    <w:rsid w:val="004022C9"/>
    <w:rsid w:val="0040297E"/>
    <w:rsid w:val="0040306B"/>
    <w:rsid w:val="00403115"/>
    <w:rsid w:val="00403533"/>
    <w:rsid w:val="00403A61"/>
    <w:rsid w:val="00403A67"/>
    <w:rsid w:val="0040433F"/>
    <w:rsid w:val="00405062"/>
    <w:rsid w:val="00405071"/>
    <w:rsid w:val="00405240"/>
    <w:rsid w:val="0040570A"/>
    <w:rsid w:val="00405967"/>
    <w:rsid w:val="00405D69"/>
    <w:rsid w:val="0040618A"/>
    <w:rsid w:val="004065C3"/>
    <w:rsid w:val="00406A02"/>
    <w:rsid w:val="00406E82"/>
    <w:rsid w:val="00407F6A"/>
    <w:rsid w:val="004100E7"/>
    <w:rsid w:val="00410770"/>
    <w:rsid w:val="00410E02"/>
    <w:rsid w:val="0041106F"/>
    <w:rsid w:val="00411380"/>
    <w:rsid w:val="00411778"/>
    <w:rsid w:val="004119BC"/>
    <w:rsid w:val="00411A61"/>
    <w:rsid w:val="00411B1C"/>
    <w:rsid w:val="00411C08"/>
    <w:rsid w:val="0041212D"/>
    <w:rsid w:val="004121CC"/>
    <w:rsid w:val="00412276"/>
    <w:rsid w:val="004123F4"/>
    <w:rsid w:val="00413666"/>
    <w:rsid w:val="00413987"/>
    <w:rsid w:val="00413B6E"/>
    <w:rsid w:val="00414405"/>
    <w:rsid w:val="004144E6"/>
    <w:rsid w:val="0041460F"/>
    <w:rsid w:val="004146E0"/>
    <w:rsid w:val="004147AC"/>
    <w:rsid w:val="00414843"/>
    <w:rsid w:val="00414984"/>
    <w:rsid w:val="00414D55"/>
    <w:rsid w:val="00414EDE"/>
    <w:rsid w:val="00415221"/>
    <w:rsid w:val="0041541C"/>
    <w:rsid w:val="00415726"/>
    <w:rsid w:val="00415BA7"/>
    <w:rsid w:val="00415E3E"/>
    <w:rsid w:val="00416004"/>
    <w:rsid w:val="0041619E"/>
    <w:rsid w:val="00416BD0"/>
    <w:rsid w:val="004172D5"/>
    <w:rsid w:val="004174BC"/>
    <w:rsid w:val="00417502"/>
    <w:rsid w:val="0041768F"/>
    <w:rsid w:val="00417E85"/>
    <w:rsid w:val="00420121"/>
    <w:rsid w:val="00420763"/>
    <w:rsid w:val="00420F8A"/>
    <w:rsid w:val="00421001"/>
    <w:rsid w:val="004210F2"/>
    <w:rsid w:val="004219DB"/>
    <w:rsid w:val="0042290E"/>
    <w:rsid w:val="00422AAB"/>
    <w:rsid w:val="00422B56"/>
    <w:rsid w:val="0042325F"/>
    <w:rsid w:val="004239CE"/>
    <w:rsid w:val="00423FA8"/>
    <w:rsid w:val="004240C2"/>
    <w:rsid w:val="00424279"/>
    <w:rsid w:val="00424418"/>
    <w:rsid w:val="0042468B"/>
    <w:rsid w:val="0042491D"/>
    <w:rsid w:val="00424AAE"/>
    <w:rsid w:val="00424C23"/>
    <w:rsid w:val="00425017"/>
    <w:rsid w:val="004251FA"/>
    <w:rsid w:val="0042534C"/>
    <w:rsid w:val="004262D3"/>
    <w:rsid w:val="00426320"/>
    <w:rsid w:val="0042693F"/>
    <w:rsid w:val="00427132"/>
    <w:rsid w:val="00427443"/>
    <w:rsid w:val="004274D2"/>
    <w:rsid w:val="0042765C"/>
    <w:rsid w:val="00427724"/>
    <w:rsid w:val="0042787B"/>
    <w:rsid w:val="00427A9A"/>
    <w:rsid w:val="00427D4A"/>
    <w:rsid w:val="00427EB9"/>
    <w:rsid w:val="00430521"/>
    <w:rsid w:val="00430524"/>
    <w:rsid w:val="00430C9E"/>
    <w:rsid w:val="00431676"/>
    <w:rsid w:val="00431917"/>
    <w:rsid w:val="004319EC"/>
    <w:rsid w:val="004319EE"/>
    <w:rsid w:val="00431B03"/>
    <w:rsid w:val="00431EC7"/>
    <w:rsid w:val="00432B27"/>
    <w:rsid w:val="00432B2F"/>
    <w:rsid w:val="0043315F"/>
    <w:rsid w:val="004332E8"/>
    <w:rsid w:val="00433BA6"/>
    <w:rsid w:val="004342D5"/>
    <w:rsid w:val="00434642"/>
    <w:rsid w:val="00434715"/>
    <w:rsid w:val="004349E9"/>
    <w:rsid w:val="00434A75"/>
    <w:rsid w:val="00434B88"/>
    <w:rsid w:val="00434ED3"/>
    <w:rsid w:val="0043509D"/>
    <w:rsid w:val="0043537F"/>
    <w:rsid w:val="00435827"/>
    <w:rsid w:val="00435DC0"/>
    <w:rsid w:val="004364ED"/>
    <w:rsid w:val="00437131"/>
    <w:rsid w:val="00437284"/>
    <w:rsid w:val="0043728C"/>
    <w:rsid w:val="004372A1"/>
    <w:rsid w:val="0043740F"/>
    <w:rsid w:val="00437D87"/>
    <w:rsid w:val="00437EAE"/>
    <w:rsid w:val="00440002"/>
    <w:rsid w:val="00440222"/>
    <w:rsid w:val="00440558"/>
    <w:rsid w:val="004414A1"/>
    <w:rsid w:val="0044199A"/>
    <w:rsid w:val="00441E8F"/>
    <w:rsid w:val="00442161"/>
    <w:rsid w:val="00442763"/>
    <w:rsid w:val="00442BFB"/>
    <w:rsid w:val="0044312A"/>
    <w:rsid w:val="00443498"/>
    <w:rsid w:val="004434FD"/>
    <w:rsid w:val="004435D8"/>
    <w:rsid w:val="00443652"/>
    <w:rsid w:val="0044365A"/>
    <w:rsid w:val="00443DE7"/>
    <w:rsid w:val="0044441D"/>
    <w:rsid w:val="0044499B"/>
    <w:rsid w:val="00445196"/>
    <w:rsid w:val="00445795"/>
    <w:rsid w:val="00445812"/>
    <w:rsid w:val="00446245"/>
    <w:rsid w:val="004462FD"/>
    <w:rsid w:val="00446C69"/>
    <w:rsid w:val="00447BB8"/>
    <w:rsid w:val="00450BED"/>
    <w:rsid w:val="00451009"/>
    <w:rsid w:val="00451062"/>
    <w:rsid w:val="004511FA"/>
    <w:rsid w:val="0045141E"/>
    <w:rsid w:val="00451551"/>
    <w:rsid w:val="00451C14"/>
    <w:rsid w:val="0045256A"/>
    <w:rsid w:val="004528A9"/>
    <w:rsid w:val="00452DA8"/>
    <w:rsid w:val="00452DFF"/>
    <w:rsid w:val="00452FCC"/>
    <w:rsid w:val="004530D8"/>
    <w:rsid w:val="004537B5"/>
    <w:rsid w:val="00453F18"/>
    <w:rsid w:val="004540B2"/>
    <w:rsid w:val="00454289"/>
    <w:rsid w:val="004550BD"/>
    <w:rsid w:val="004556AB"/>
    <w:rsid w:val="00455C8D"/>
    <w:rsid w:val="004561B5"/>
    <w:rsid w:val="00456625"/>
    <w:rsid w:val="00456801"/>
    <w:rsid w:val="00456D39"/>
    <w:rsid w:val="00456DD7"/>
    <w:rsid w:val="0046040A"/>
    <w:rsid w:val="004604F8"/>
    <w:rsid w:val="00460722"/>
    <w:rsid w:val="0046101C"/>
    <w:rsid w:val="00461877"/>
    <w:rsid w:val="00461906"/>
    <w:rsid w:val="00461A3B"/>
    <w:rsid w:val="00461E30"/>
    <w:rsid w:val="0046212C"/>
    <w:rsid w:val="0046251B"/>
    <w:rsid w:val="00462970"/>
    <w:rsid w:val="00462FAD"/>
    <w:rsid w:val="00463450"/>
    <w:rsid w:val="00464051"/>
    <w:rsid w:val="0046437C"/>
    <w:rsid w:val="004648C8"/>
    <w:rsid w:val="00464BE1"/>
    <w:rsid w:val="00464CBA"/>
    <w:rsid w:val="00465258"/>
    <w:rsid w:val="004655B7"/>
    <w:rsid w:val="00465BE4"/>
    <w:rsid w:val="00465C09"/>
    <w:rsid w:val="00465C94"/>
    <w:rsid w:val="00465F9C"/>
    <w:rsid w:val="004661CA"/>
    <w:rsid w:val="004662C2"/>
    <w:rsid w:val="00466578"/>
    <w:rsid w:val="00466CF8"/>
    <w:rsid w:val="00466E04"/>
    <w:rsid w:val="004675EA"/>
    <w:rsid w:val="00467900"/>
    <w:rsid w:val="00467952"/>
    <w:rsid w:val="00467C81"/>
    <w:rsid w:val="00467D5D"/>
    <w:rsid w:val="00470444"/>
    <w:rsid w:val="0047065B"/>
    <w:rsid w:val="00470A76"/>
    <w:rsid w:val="00470AC8"/>
    <w:rsid w:val="00470B6D"/>
    <w:rsid w:val="00470E45"/>
    <w:rsid w:val="0047122C"/>
    <w:rsid w:val="004712A2"/>
    <w:rsid w:val="00471433"/>
    <w:rsid w:val="004714BA"/>
    <w:rsid w:val="00471DC9"/>
    <w:rsid w:val="0047202B"/>
    <w:rsid w:val="00472383"/>
    <w:rsid w:val="004727FB"/>
    <w:rsid w:val="00472BB2"/>
    <w:rsid w:val="00472EE9"/>
    <w:rsid w:val="0047312F"/>
    <w:rsid w:val="004733B9"/>
    <w:rsid w:val="0047340C"/>
    <w:rsid w:val="00473B59"/>
    <w:rsid w:val="0047402E"/>
    <w:rsid w:val="00474042"/>
    <w:rsid w:val="004745C4"/>
    <w:rsid w:val="004745E7"/>
    <w:rsid w:val="004747B0"/>
    <w:rsid w:val="00475930"/>
    <w:rsid w:val="00476296"/>
    <w:rsid w:val="004763BA"/>
    <w:rsid w:val="00476463"/>
    <w:rsid w:val="00477186"/>
    <w:rsid w:val="004775C9"/>
    <w:rsid w:val="004778AE"/>
    <w:rsid w:val="00477985"/>
    <w:rsid w:val="00477E10"/>
    <w:rsid w:val="004805F0"/>
    <w:rsid w:val="00481073"/>
    <w:rsid w:val="00481826"/>
    <w:rsid w:val="00481EF4"/>
    <w:rsid w:val="004820C9"/>
    <w:rsid w:val="00482B6E"/>
    <w:rsid w:val="00482C7F"/>
    <w:rsid w:val="00482DAC"/>
    <w:rsid w:val="004830E6"/>
    <w:rsid w:val="00483120"/>
    <w:rsid w:val="004836E3"/>
    <w:rsid w:val="00483757"/>
    <w:rsid w:val="004841D2"/>
    <w:rsid w:val="00484346"/>
    <w:rsid w:val="0048438F"/>
    <w:rsid w:val="00484EF1"/>
    <w:rsid w:val="004850EE"/>
    <w:rsid w:val="00485641"/>
    <w:rsid w:val="00485983"/>
    <w:rsid w:val="004859C4"/>
    <w:rsid w:val="00485AA2"/>
    <w:rsid w:val="00485C84"/>
    <w:rsid w:val="00485F7F"/>
    <w:rsid w:val="00486725"/>
    <w:rsid w:val="004868D3"/>
    <w:rsid w:val="00486F15"/>
    <w:rsid w:val="00487811"/>
    <w:rsid w:val="00487820"/>
    <w:rsid w:val="00487B14"/>
    <w:rsid w:val="00487C6C"/>
    <w:rsid w:val="00487F3F"/>
    <w:rsid w:val="004903F2"/>
    <w:rsid w:val="00490624"/>
    <w:rsid w:val="004909D1"/>
    <w:rsid w:val="00490A21"/>
    <w:rsid w:val="004910A5"/>
    <w:rsid w:val="004910CA"/>
    <w:rsid w:val="004911E1"/>
    <w:rsid w:val="00491220"/>
    <w:rsid w:val="00491965"/>
    <w:rsid w:val="0049229E"/>
    <w:rsid w:val="004923CB"/>
    <w:rsid w:val="00492763"/>
    <w:rsid w:val="00493061"/>
    <w:rsid w:val="004931E4"/>
    <w:rsid w:val="00493BB1"/>
    <w:rsid w:val="00493EEC"/>
    <w:rsid w:val="00493FE9"/>
    <w:rsid w:val="00494348"/>
    <w:rsid w:val="00494AA1"/>
    <w:rsid w:val="00494B80"/>
    <w:rsid w:val="00494E66"/>
    <w:rsid w:val="00495297"/>
    <w:rsid w:val="0049554D"/>
    <w:rsid w:val="0049580D"/>
    <w:rsid w:val="0049599A"/>
    <w:rsid w:val="00495D96"/>
    <w:rsid w:val="00496098"/>
    <w:rsid w:val="00496462"/>
    <w:rsid w:val="0049688E"/>
    <w:rsid w:val="00496C4F"/>
    <w:rsid w:val="00497162"/>
    <w:rsid w:val="004973AE"/>
    <w:rsid w:val="0049751F"/>
    <w:rsid w:val="0049771E"/>
    <w:rsid w:val="00497DA8"/>
    <w:rsid w:val="00497E7B"/>
    <w:rsid w:val="004A03B5"/>
    <w:rsid w:val="004A08F5"/>
    <w:rsid w:val="004A0D83"/>
    <w:rsid w:val="004A0FA8"/>
    <w:rsid w:val="004A1117"/>
    <w:rsid w:val="004A1193"/>
    <w:rsid w:val="004A140B"/>
    <w:rsid w:val="004A15D7"/>
    <w:rsid w:val="004A195A"/>
    <w:rsid w:val="004A1E50"/>
    <w:rsid w:val="004A2683"/>
    <w:rsid w:val="004A26EF"/>
    <w:rsid w:val="004A276A"/>
    <w:rsid w:val="004A2C83"/>
    <w:rsid w:val="004A3235"/>
    <w:rsid w:val="004A3238"/>
    <w:rsid w:val="004A339F"/>
    <w:rsid w:val="004A3B9F"/>
    <w:rsid w:val="004A3BCC"/>
    <w:rsid w:val="004A3CC8"/>
    <w:rsid w:val="004A410F"/>
    <w:rsid w:val="004A515D"/>
    <w:rsid w:val="004A5300"/>
    <w:rsid w:val="004A5516"/>
    <w:rsid w:val="004A5676"/>
    <w:rsid w:val="004A57EE"/>
    <w:rsid w:val="004A5F17"/>
    <w:rsid w:val="004A5F59"/>
    <w:rsid w:val="004A60E7"/>
    <w:rsid w:val="004A6156"/>
    <w:rsid w:val="004A661F"/>
    <w:rsid w:val="004A6A7D"/>
    <w:rsid w:val="004A700C"/>
    <w:rsid w:val="004A7618"/>
    <w:rsid w:val="004A76DA"/>
    <w:rsid w:val="004A79A3"/>
    <w:rsid w:val="004A7B84"/>
    <w:rsid w:val="004B06DA"/>
    <w:rsid w:val="004B1220"/>
    <w:rsid w:val="004B1B51"/>
    <w:rsid w:val="004B1CE7"/>
    <w:rsid w:val="004B2215"/>
    <w:rsid w:val="004B226C"/>
    <w:rsid w:val="004B24DD"/>
    <w:rsid w:val="004B2D71"/>
    <w:rsid w:val="004B359E"/>
    <w:rsid w:val="004B35D3"/>
    <w:rsid w:val="004B4180"/>
    <w:rsid w:val="004B4997"/>
    <w:rsid w:val="004B5014"/>
    <w:rsid w:val="004B5840"/>
    <w:rsid w:val="004B5B8D"/>
    <w:rsid w:val="004B5DE1"/>
    <w:rsid w:val="004B60A5"/>
    <w:rsid w:val="004B613A"/>
    <w:rsid w:val="004B6446"/>
    <w:rsid w:val="004B6BB8"/>
    <w:rsid w:val="004B6DD6"/>
    <w:rsid w:val="004B7456"/>
    <w:rsid w:val="004C067E"/>
    <w:rsid w:val="004C08CA"/>
    <w:rsid w:val="004C0A6B"/>
    <w:rsid w:val="004C16A8"/>
    <w:rsid w:val="004C1AD0"/>
    <w:rsid w:val="004C1B11"/>
    <w:rsid w:val="004C1E84"/>
    <w:rsid w:val="004C1F12"/>
    <w:rsid w:val="004C218D"/>
    <w:rsid w:val="004C2BB0"/>
    <w:rsid w:val="004C2BF2"/>
    <w:rsid w:val="004C2C25"/>
    <w:rsid w:val="004C2DE3"/>
    <w:rsid w:val="004C2F39"/>
    <w:rsid w:val="004C306C"/>
    <w:rsid w:val="004C331E"/>
    <w:rsid w:val="004C3665"/>
    <w:rsid w:val="004C36F5"/>
    <w:rsid w:val="004C3A35"/>
    <w:rsid w:val="004C3B5E"/>
    <w:rsid w:val="004C3BD9"/>
    <w:rsid w:val="004C3E0C"/>
    <w:rsid w:val="004C3F86"/>
    <w:rsid w:val="004C44DC"/>
    <w:rsid w:val="004C455E"/>
    <w:rsid w:val="004C4937"/>
    <w:rsid w:val="004C4F8E"/>
    <w:rsid w:val="004C5026"/>
    <w:rsid w:val="004C521B"/>
    <w:rsid w:val="004C53D6"/>
    <w:rsid w:val="004C6184"/>
    <w:rsid w:val="004C6642"/>
    <w:rsid w:val="004C672E"/>
    <w:rsid w:val="004D01C2"/>
    <w:rsid w:val="004D051D"/>
    <w:rsid w:val="004D0D96"/>
    <w:rsid w:val="004D0EA3"/>
    <w:rsid w:val="004D116E"/>
    <w:rsid w:val="004D117E"/>
    <w:rsid w:val="004D142F"/>
    <w:rsid w:val="004D17E0"/>
    <w:rsid w:val="004D1B22"/>
    <w:rsid w:val="004D1B58"/>
    <w:rsid w:val="004D1E33"/>
    <w:rsid w:val="004D2308"/>
    <w:rsid w:val="004D25C3"/>
    <w:rsid w:val="004D28AB"/>
    <w:rsid w:val="004D2A2D"/>
    <w:rsid w:val="004D2A31"/>
    <w:rsid w:val="004D2F54"/>
    <w:rsid w:val="004D3716"/>
    <w:rsid w:val="004D3F27"/>
    <w:rsid w:val="004D3FA0"/>
    <w:rsid w:val="004D478A"/>
    <w:rsid w:val="004D57FC"/>
    <w:rsid w:val="004D5D72"/>
    <w:rsid w:val="004D5FBB"/>
    <w:rsid w:val="004D6102"/>
    <w:rsid w:val="004D69E8"/>
    <w:rsid w:val="004D6B94"/>
    <w:rsid w:val="004D6CC2"/>
    <w:rsid w:val="004D74E8"/>
    <w:rsid w:val="004D77EA"/>
    <w:rsid w:val="004D7A58"/>
    <w:rsid w:val="004D7D33"/>
    <w:rsid w:val="004D7F6C"/>
    <w:rsid w:val="004E02A4"/>
    <w:rsid w:val="004E064B"/>
    <w:rsid w:val="004E0CBC"/>
    <w:rsid w:val="004E0D5D"/>
    <w:rsid w:val="004E1601"/>
    <w:rsid w:val="004E233A"/>
    <w:rsid w:val="004E2435"/>
    <w:rsid w:val="004E2773"/>
    <w:rsid w:val="004E281B"/>
    <w:rsid w:val="004E28D0"/>
    <w:rsid w:val="004E2B41"/>
    <w:rsid w:val="004E2E0E"/>
    <w:rsid w:val="004E2FA7"/>
    <w:rsid w:val="004E353C"/>
    <w:rsid w:val="004E390B"/>
    <w:rsid w:val="004E3A1B"/>
    <w:rsid w:val="004E478A"/>
    <w:rsid w:val="004E4A39"/>
    <w:rsid w:val="004E4A83"/>
    <w:rsid w:val="004E4C20"/>
    <w:rsid w:val="004E4EBB"/>
    <w:rsid w:val="004E54FF"/>
    <w:rsid w:val="004E55BD"/>
    <w:rsid w:val="004E590B"/>
    <w:rsid w:val="004E6821"/>
    <w:rsid w:val="004E69B8"/>
    <w:rsid w:val="004E70DA"/>
    <w:rsid w:val="004E7C71"/>
    <w:rsid w:val="004F0488"/>
    <w:rsid w:val="004F04EA"/>
    <w:rsid w:val="004F05C4"/>
    <w:rsid w:val="004F0872"/>
    <w:rsid w:val="004F0D65"/>
    <w:rsid w:val="004F11F7"/>
    <w:rsid w:val="004F1210"/>
    <w:rsid w:val="004F17F8"/>
    <w:rsid w:val="004F1C08"/>
    <w:rsid w:val="004F2FA3"/>
    <w:rsid w:val="004F34AE"/>
    <w:rsid w:val="004F3823"/>
    <w:rsid w:val="004F3F5C"/>
    <w:rsid w:val="004F3FA9"/>
    <w:rsid w:val="004F4083"/>
    <w:rsid w:val="004F415C"/>
    <w:rsid w:val="004F4F39"/>
    <w:rsid w:val="004F5037"/>
    <w:rsid w:val="004F5258"/>
    <w:rsid w:val="004F53F4"/>
    <w:rsid w:val="004F58F4"/>
    <w:rsid w:val="004F5F59"/>
    <w:rsid w:val="004F61E2"/>
    <w:rsid w:val="004F6282"/>
    <w:rsid w:val="004F63BB"/>
    <w:rsid w:val="004F681D"/>
    <w:rsid w:val="004F6D02"/>
    <w:rsid w:val="004F6ED9"/>
    <w:rsid w:val="004F7037"/>
    <w:rsid w:val="004F7091"/>
    <w:rsid w:val="004F7310"/>
    <w:rsid w:val="004F787E"/>
    <w:rsid w:val="004F7BB4"/>
    <w:rsid w:val="004F7C19"/>
    <w:rsid w:val="0050028A"/>
    <w:rsid w:val="005004C3"/>
    <w:rsid w:val="00500768"/>
    <w:rsid w:val="00500C77"/>
    <w:rsid w:val="00500F13"/>
    <w:rsid w:val="00500F57"/>
    <w:rsid w:val="005012BB"/>
    <w:rsid w:val="00501565"/>
    <w:rsid w:val="00501592"/>
    <w:rsid w:val="005015EB"/>
    <w:rsid w:val="005016B4"/>
    <w:rsid w:val="005020B1"/>
    <w:rsid w:val="00502CEB"/>
    <w:rsid w:val="0050300D"/>
    <w:rsid w:val="00503302"/>
    <w:rsid w:val="00503A39"/>
    <w:rsid w:val="00503B65"/>
    <w:rsid w:val="00503F43"/>
    <w:rsid w:val="0050441D"/>
    <w:rsid w:val="0050453A"/>
    <w:rsid w:val="00504549"/>
    <w:rsid w:val="005045DB"/>
    <w:rsid w:val="00504A77"/>
    <w:rsid w:val="00504D04"/>
    <w:rsid w:val="00504DC5"/>
    <w:rsid w:val="005053F1"/>
    <w:rsid w:val="0050563E"/>
    <w:rsid w:val="00505AAC"/>
    <w:rsid w:val="00505B54"/>
    <w:rsid w:val="00506114"/>
    <w:rsid w:val="00506248"/>
    <w:rsid w:val="00506504"/>
    <w:rsid w:val="00506605"/>
    <w:rsid w:val="00506E1F"/>
    <w:rsid w:val="0050744D"/>
    <w:rsid w:val="00507CE0"/>
    <w:rsid w:val="0051072D"/>
    <w:rsid w:val="00510CCA"/>
    <w:rsid w:val="00511040"/>
    <w:rsid w:val="00511234"/>
    <w:rsid w:val="00511418"/>
    <w:rsid w:val="005118BF"/>
    <w:rsid w:val="00511A6F"/>
    <w:rsid w:val="00511C2C"/>
    <w:rsid w:val="00512074"/>
    <w:rsid w:val="00512FA3"/>
    <w:rsid w:val="00512FED"/>
    <w:rsid w:val="0051326D"/>
    <w:rsid w:val="00513357"/>
    <w:rsid w:val="0051353C"/>
    <w:rsid w:val="00513618"/>
    <w:rsid w:val="00513669"/>
    <w:rsid w:val="005149BB"/>
    <w:rsid w:val="0051544C"/>
    <w:rsid w:val="005155F0"/>
    <w:rsid w:val="00515780"/>
    <w:rsid w:val="00515A5D"/>
    <w:rsid w:val="00515B43"/>
    <w:rsid w:val="00515C5A"/>
    <w:rsid w:val="00515C5E"/>
    <w:rsid w:val="00515DDC"/>
    <w:rsid w:val="00516DAB"/>
    <w:rsid w:val="005170FF"/>
    <w:rsid w:val="00517107"/>
    <w:rsid w:val="005171A5"/>
    <w:rsid w:val="00517632"/>
    <w:rsid w:val="005177A3"/>
    <w:rsid w:val="0051793F"/>
    <w:rsid w:val="00517A12"/>
    <w:rsid w:val="00517A1F"/>
    <w:rsid w:val="005200AE"/>
    <w:rsid w:val="005208D7"/>
    <w:rsid w:val="005208F2"/>
    <w:rsid w:val="005215C3"/>
    <w:rsid w:val="005218EC"/>
    <w:rsid w:val="00521933"/>
    <w:rsid w:val="00521E1E"/>
    <w:rsid w:val="005223B3"/>
    <w:rsid w:val="0052269E"/>
    <w:rsid w:val="00522B3D"/>
    <w:rsid w:val="00522BB3"/>
    <w:rsid w:val="00522F35"/>
    <w:rsid w:val="00522FB2"/>
    <w:rsid w:val="005239C0"/>
    <w:rsid w:val="005240BB"/>
    <w:rsid w:val="005250BE"/>
    <w:rsid w:val="005250C2"/>
    <w:rsid w:val="00525743"/>
    <w:rsid w:val="00525AA6"/>
    <w:rsid w:val="00526B5D"/>
    <w:rsid w:val="00526CC1"/>
    <w:rsid w:val="005270FE"/>
    <w:rsid w:val="005271C6"/>
    <w:rsid w:val="005300ED"/>
    <w:rsid w:val="005301AD"/>
    <w:rsid w:val="00530670"/>
    <w:rsid w:val="00530942"/>
    <w:rsid w:val="00530CAF"/>
    <w:rsid w:val="00530CD8"/>
    <w:rsid w:val="00530F97"/>
    <w:rsid w:val="0053124C"/>
    <w:rsid w:val="00531549"/>
    <w:rsid w:val="005319C4"/>
    <w:rsid w:val="005321B6"/>
    <w:rsid w:val="005322A9"/>
    <w:rsid w:val="0053273D"/>
    <w:rsid w:val="00532A6E"/>
    <w:rsid w:val="00532C28"/>
    <w:rsid w:val="00532CEF"/>
    <w:rsid w:val="00532D28"/>
    <w:rsid w:val="00533102"/>
    <w:rsid w:val="0053338B"/>
    <w:rsid w:val="0053395F"/>
    <w:rsid w:val="00533D9A"/>
    <w:rsid w:val="005346C5"/>
    <w:rsid w:val="00534A60"/>
    <w:rsid w:val="00534B5F"/>
    <w:rsid w:val="0053543B"/>
    <w:rsid w:val="005357A6"/>
    <w:rsid w:val="005359F6"/>
    <w:rsid w:val="00535C6F"/>
    <w:rsid w:val="00536C77"/>
    <w:rsid w:val="0053755D"/>
    <w:rsid w:val="00537843"/>
    <w:rsid w:val="00537A10"/>
    <w:rsid w:val="00540672"/>
    <w:rsid w:val="0054080D"/>
    <w:rsid w:val="005409D7"/>
    <w:rsid w:val="00540AF3"/>
    <w:rsid w:val="00541010"/>
    <w:rsid w:val="0054102F"/>
    <w:rsid w:val="005416CC"/>
    <w:rsid w:val="00541A47"/>
    <w:rsid w:val="00541A72"/>
    <w:rsid w:val="0054218D"/>
    <w:rsid w:val="00542754"/>
    <w:rsid w:val="00542F5E"/>
    <w:rsid w:val="00543134"/>
    <w:rsid w:val="005432F4"/>
    <w:rsid w:val="005434C7"/>
    <w:rsid w:val="005435A4"/>
    <w:rsid w:val="00543C4E"/>
    <w:rsid w:val="00543EC1"/>
    <w:rsid w:val="00544316"/>
    <w:rsid w:val="005445B1"/>
    <w:rsid w:val="0054470A"/>
    <w:rsid w:val="00544A0D"/>
    <w:rsid w:val="00544B13"/>
    <w:rsid w:val="00544CEE"/>
    <w:rsid w:val="0054516D"/>
    <w:rsid w:val="0054520E"/>
    <w:rsid w:val="00545D68"/>
    <w:rsid w:val="00545F8D"/>
    <w:rsid w:val="0054667F"/>
    <w:rsid w:val="00546901"/>
    <w:rsid w:val="00547287"/>
    <w:rsid w:val="005473D4"/>
    <w:rsid w:val="0054743E"/>
    <w:rsid w:val="00547495"/>
    <w:rsid w:val="005474CF"/>
    <w:rsid w:val="0054792C"/>
    <w:rsid w:val="00547A8D"/>
    <w:rsid w:val="00547BC6"/>
    <w:rsid w:val="00547CB2"/>
    <w:rsid w:val="00547F6F"/>
    <w:rsid w:val="005509AA"/>
    <w:rsid w:val="00550B8A"/>
    <w:rsid w:val="00550E7F"/>
    <w:rsid w:val="00550E96"/>
    <w:rsid w:val="00550ED2"/>
    <w:rsid w:val="005512CC"/>
    <w:rsid w:val="005515AA"/>
    <w:rsid w:val="005517AF"/>
    <w:rsid w:val="00552654"/>
    <w:rsid w:val="005528DF"/>
    <w:rsid w:val="00552C6E"/>
    <w:rsid w:val="005532D5"/>
    <w:rsid w:val="005537FE"/>
    <w:rsid w:val="00553D3B"/>
    <w:rsid w:val="00554C8E"/>
    <w:rsid w:val="005559E7"/>
    <w:rsid w:val="00555EDF"/>
    <w:rsid w:val="00555F77"/>
    <w:rsid w:val="0055606C"/>
    <w:rsid w:val="005563F9"/>
    <w:rsid w:val="005567AB"/>
    <w:rsid w:val="00556CED"/>
    <w:rsid w:val="00556F4F"/>
    <w:rsid w:val="00557086"/>
    <w:rsid w:val="00557B07"/>
    <w:rsid w:val="00557C9C"/>
    <w:rsid w:val="00560059"/>
    <w:rsid w:val="0056069F"/>
    <w:rsid w:val="00560717"/>
    <w:rsid w:val="00560A6D"/>
    <w:rsid w:val="00560A78"/>
    <w:rsid w:val="00561060"/>
    <w:rsid w:val="00561343"/>
    <w:rsid w:val="00561EC1"/>
    <w:rsid w:val="00561EFA"/>
    <w:rsid w:val="00561F78"/>
    <w:rsid w:val="00561FF8"/>
    <w:rsid w:val="00562606"/>
    <w:rsid w:val="00562729"/>
    <w:rsid w:val="00562739"/>
    <w:rsid w:val="00562944"/>
    <w:rsid w:val="00562B99"/>
    <w:rsid w:val="005633F6"/>
    <w:rsid w:val="005634C8"/>
    <w:rsid w:val="00564594"/>
    <w:rsid w:val="005646E8"/>
    <w:rsid w:val="005648BE"/>
    <w:rsid w:val="005651D6"/>
    <w:rsid w:val="0056539C"/>
    <w:rsid w:val="005654C0"/>
    <w:rsid w:val="0056571D"/>
    <w:rsid w:val="00565C89"/>
    <w:rsid w:val="0056643C"/>
    <w:rsid w:val="00566BF5"/>
    <w:rsid w:val="00566D9D"/>
    <w:rsid w:val="00566E7F"/>
    <w:rsid w:val="00566F52"/>
    <w:rsid w:val="005671DB"/>
    <w:rsid w:val="005672BF"/>
    <w:rsid w:val="00567BAF"/>
    <w:rsid w:val="00567BC2"/>
    <w:rsid w:val="00570159"/>
    <w:rsid w:val="00570F6C"/>
    <w:rsid w:val="0057141A"/>
    <w:rsid w:val="0057144F"/>
    <w:rsid w:val="0057161B"/>
    <w:rsid w:val="00571D09"/>
    <w:rsid w:val="0057209C"/>
    <w:rsid w:val="0057213F"/>
    <w:rsid w:val="0057249F"/>
    <w:rsid w:val="00572A02"/>
    <w:rsid w:val="005730E8"/>
    <w:rsid w:val="0057326C"/>
    <w:rsid w:val="005732EA"/>
    <w:rsid w:val="005734D5"/>
    <w:rsid w:val="00573EB5"/>
    <w:rsid w:val="00574611"/>
    <w:rsid w:val="005749B5"/>
    <w:rsid w:val="00574A0F"/>
    <w:rsid w:val="00574B47"/>
    <w:rsid w:val="005750C3"/>
    <w:rsid w:val="00575241"/>
    <w:rsid w:val="005754FE"/>
    <w:rsid w:val="00575ACC"/>
    <w:rsid w:val="00575EE3"/>
    <w:rsid w:val="00576E93"/>
    <w:rsid w:val="00577291"/>
    <w:rsid w:val="00577B93"/>
    <w:rsid w:val="00577FAC"/>
    <w:rsid w:val="0058029F"/>
    <w:rsid w:val="005804AE"/>
    <w:rsid w:val="00580F56"/>
    <w:rsid w:val="00581A14"/>
    <w:rsid w:val="00581AAF"/>
    <w:rsid w:val="005820BF"/>
    <w:rsid w:val="00582314"/>
    <w:rsid w:val="00582498"/>
    <w:rsid w:val="00582B06"/>
    <w:rsid w:val="00582CF4"/>
    <w:rsid w:val="00582D19"/>
    <w:rsid w:val="00582FD0"/>
    <w:rsid w:val="00583A55"/>
    <w:rsid w:val="00583C8E"/>
    <w:rsid w:val="00583CF9"/>
    <w:rsid w:val="005847DA"/>
    <w:rsid w:val="005849F5"/>
    <w:rsid w:val="00584D14"/>
    <w:rsid w:val="005852E2"/>
    <w:rsid w:val="005855B1"/>
    <w:rsid w:val="00585AFC"/>
    <w:rsid w:val="005861B9"/>
    <w:rsid w:val="005861D0"/>
    <w:rsid w:val="005862DA"/>
    <w:rsid w:val="00586325"/>
    <w:rsid w:val="00586441"/>
    <w:rsid w:val="005865AD"/>
    <w:rsid w:val="005867B8"/>
    <w:rsid w:val="00586ABA"/>
    <w:rsid w:val="00586E70"/>
    <w:rsid w:val="0058706F"/>
    <w:rsid w:val="0058753F"/>
    <w:rsid w:val="00587B58"/>
    <w:rsid w:val="00587F2F"/>
    <w:rsid w:val="00590165"/>
    <w:rsid w:val="005901DB"/>
    <w:rsid w:val="00590425"/>
    <w:rsid w:val="00590977"/>
    <w:rsid w:val="00590C8C"/>
    <w:rsid w:val="0059192C"/>
    <w:rsid w:val="00591A8D"/>
    <w:rsid w:val="005923A5"/>
    <w:rsid w:val="00592479"/>
    <w:rsid w:val="00592634"/>
    <w:rsid w:val="0059334C"/>
    <w:rsid w:val="00593541"/>
    <w:rsid w:val="005937ED"/>
    <w:rsid w:val="00593F09"/>
    <w:rsid w:val="00593F5C"/>
    <w:rsid w:val="005942D7"/>
    <w:rsid w:val="00594503"/>
    <w:rsid w:val="00594511"/>
    <w:rsid w:val="00594653"/>
    <w:rsid w:val="00594F9D"/>
    <w:rsid w:val="005961D8"/>
    <w:rsid w:val="00596278"/>
    <w:rsid w:val="0059686C"/>
    <w:rsid w:val="00596934"/>
    <w:rsid w:val="00596B83"/>
    <w:rsid w:val="00596BA7"/>
    <w:rsid w:val="00597128"/>
    <w:rsid w:val="005975B2"/>
    <w:rsid w:val="00597F53"/>
    <w:rsid w:val="00597FFC"/>
    <w:rsid w:val="005A0896"/>
    <w:rsid w:val="005A0990"/>
    <w:rsid w:val="005A0CD1"/>
    <w:rsid w:val="005A1437"/>
    <w:rsid w:val="005A163F"/>
    <w:rsid w:val="005A19D2"/>
    <w:rsid w:val="005A2031"/>
    <w:rsid w:val="005A2674"/>
    <w:rsid w:val="005A2A39"/>
    <w:rsid w:val="005A356F"/>
    <w:rsid w:val="005A39AB"/>
    <w:rsid w:val="005A3B87"/>
    <w:rsid w:val="005A3F43"/>
    <w:rsid w:val="005A468A"/>
    <w:rsid w:val="005A4B77"/>
    <w:rsid w:val="005A4F02"/>
    <w:rsid w:val="005A58B4"/>
    <w:rsid w:val="005A67F1"/>
    <w:rsid w:val="005A6EAC"/>
    <w:rsid w:val="005A7402"/>
    <w:rsid w:val="005A7E35"/>
    <w:rsid w:val="005B0F57"/>
    <w:rsid w:val="005B0FB2"/>
    <w:rsid w:val="005B10A8"/>
    <w:rsid w:val="005B125A"/>
    <w:rsid w:val="005B1578"/>
    <w:rsid w:val="005B1664"/>
    <w:rsid w:val="005B16DD"/>
    <w:rsid w:val="005B17A9"/>
    <w:rsid w:val="005B1AEF"/>
    <w:rsid w:val="005B1C92"/>
    <w:rsid w:val="005B1E0F"/>
    <w:rsid w:val="005B241B"/>
    <w:rsid w:val="005B257F"/>
    <w:rsid w:val="005B294D"/>
    <w:rsid w:val="005B297B"/>
    <w:rsid w:val="005B32A5"/>
    <w:rsid w:val="005B33F5"/>
    <w:rsid w:val="005B35AB"/>
    <w:rsid w:val="005B3712"/>
    <w:rsid w:val="005B40EA"/>
    <w:rsid w:val="005B4286"/>
    <w:rsid w:val="005B459C"/>
    <w:rsid w:val="005B45C5"/>
    <w:rsid w:val="005B4701"/>
    <w:rsid w:val="005B4867"/>
    <w:rsid w:val="005B4A00"/>
    <w:rsid w:val="005B537B"/>
    <w:rsid w:val="005B573F"/>
    <w:rsid w:val="005B5840"/>
    <w:rsid w:val="005B5E7C"/>
    <w:rsid w:val="005B60CD"/>
    <w:rsid w:val="005B62EF"/>
    <w:rsid w:val="005B63A0"/>
    <w:rsid w:val="005B6585"/>
    <w:rsid w:val="005B6599"/>
    <w:rsid w:val="005B65D3"/>
    <w:rsid w:val="005B677E"/>
    <w:rsid w:val="005B6BA0"/>
    <w:rsid w:val="005B6F5D"/>
    <w:rsid w:val="005B73EF"/>
    <w:rsid w:val="005B762D"/>
    <w:rsid w:val="005B7C29"/>
    <w:rsid w:val="005B7CBC"/>
    <w:rsid w:val="005B7EBB"/>
    <w:rsid w:val="005C007B"/>
    <w:rsid w:val="005C045F"/>
    <w:rsid w:val="005C04FE"/>
    <w:rsid w:val="005C06DD"/>
    <w:rsid w:val="005C0AA0"/>
    <w:rsid w:val="005C0E65"/>
    <w:rsid w:val="005C0E8F"/>
    <w:rsid w:val="005C1224"/>
    <w:rsid w:val="005C1997"/>
    <w:rsid w:val="005C1FD4"/>
    <w:rsid w:val="005C2A68"/>
    <w:rsid w:val="005C2AAD"/>
    <w:rsid w:val="005C3298"/>
    <w:rsid w:val="005C3902"/>
    <w:rsid w:val="005C4256"/>
    <w:rsid w:val="005C4259"/>
    <w:rsid w:val="005C45BD"/>
    <w:rsid w:val="005C4A9F"/>
    <w:rsid w:val="005C51F7"/>
    <w:rsid w:val="005C55F6"/>
    <w:rsid w:val="005C5643"/>
    <w:rsid w:val="005C56FB"/>
    <w:rsid w:val="005C59A4"/>
    <w:rsid w:val="005C5A1A"/>
    <w:rsid w:val="005C5DCD"/>
    <w:rsid w:val="005C5EF2"/>
    <w:rsid w:val="005C6B86"/>
    <w:rsid w:val="005C6EAA"/>
    <w:rsid w:val="005C76C7"/>
    <w:rsid w:val="005C77C2"/>
    <w:rsid w:val="005C7922"/>
    <w:rsid w:val="005D0026"/>
    <w:rsid w:val="005D0128"/>
    <w:rsid w:val="005D097E"/>
    <w:rsid w:val="005D0F71"/>
    <w:rsid w:val="005D10E0"/>
    <w:rsid w:val="005D13F9"/>
    <w:rsid w:val="005D1409"/>
    <w:rsid w:val="005D1943"/>
    <w:rsid w:val="005D1A55"/>
    <w:rsid w:val="005D1CB9"/>
    <w:rsid w:val="005D1F8A"/>
    <w:rsid w:val="005D22B5"/>
    <w:rsid w:val="005D231F"/>
    <w:rsid w:val="005D268A"/>
    <w:rsid w:val="005D2931"/>
    <w:rsid w:val="005D2E2B"/>
    <w:rsid w:val="005D377D"/>
    <w:rsid w:val="005D3BAA"/>
    <w:rsid w:val="005D3EB5"/>
    <w:rsid w:val="005D438D"/>
    <w:rsid w:val="005D445E"/>
    <w:rsid w:val="005D4981"/>
    <w:rsid w:val="005D4ED9"/>
    <w:rsid w:val="005D5FBF"/>
    <w:rsid w:val="005D5FD6"/>
    <w:rsid w:val="005D710C"/>
    <w:rsid w:val="005D71B4"/>
    <w:rsid w:val="005D7651"/>
    <w:rsid w:val="005D79A6"/>
    <w:rsid w:val="005D79EF"/>
    <w:rsid w:val="005D7C1C"/>
    <w:rsid w:val="005E0892"/>
    <w:rsid w:val="005E0D1B"/>
    <w:rsid w:val="005E0E54"/>
    <w:rsid w:val="005E0FA2"/>
    <w:rsid w:val="005E10AC"/>
    <w:rsid w:val="005E1108"/>
    <w:rsid w:val="005E1DE1"/>
    <w:rsid w:val="005E22E0"/>
    <w:rsid w:val="005E28D4"/>
    <w:rsid w:val="005E2ECB"/>
    <w:rsid w:val="005E3085"/>
    <w:rsid w:val="005E3EE9"/>
    <w:rsid w:val="005E3F79"/>
    <w:rsid w:val="005E4157"/>
    <w:rsid w:val="005E415C"/>
    <w:rsid w:val="005E41EB"/>
    <w:rsid w:val="005E5739"/>
    <w:rsid w:val="005E58BD"/>
    <w:rsid w:val="005E5E33"/>
    <w:rsid w:val="005E5EA0"/>
    <w:rsid w:val="005E6292"/>
    <w:rsid w:val="005E63E7"/>
    <w:rsid w:val="005E640C"/>
    <w:rsid w:val="005E64EF"/>
    <w:rsid w:val="005E6534"/>
    <w:rsid w:val="005E6EAE"/>
    <w:rsid w:val="005E7266"/>
    <w:rsid w:val="005E72E4"/>
    <w:rsid w:val="005E7466"/>
    <w:rsid w:val="005E7734"/>
    <w:rsid w:val="005E7794"/>
    <w:rsid w:val="005E78CF"/>
    <w:rsid w:val="005E7A01"/>
    <w:rsid w:val="005E7B02"/>
    <w:rsid w:val="005E7B4F"/>
    <w:rsid w:val="005F00A9"/>
    <w:rsid w:val="005F0B52"/>
    <w:rsid w:val="005F14E1"/>
    <w:rsid w:val="005F17FF"/>
    <w:rsid w:val="005F1A71"/>
    <w:rsid w:val="005F1F6C"/>
    <w:rsid w:val="005F1F9B"/>
    <w:rsid w:val="005F2039"/>
    <w:rsid w:val="005F28CD"/>
    <w:rsid w:val="005F33A4"/>
    <w:rsid w:val="005F34E6"/>
    <w:rsid w:val="005F3C6A"/>
    <w:rsid w:val="005F3DCF"/>
    <w:rsid w:val="005F3E86"/>
    <w:rsid w:val="005F4392"/>
    <w:rsid w:val="005F4495"/>
    <w:rsid w:val="005F4D0A"/>
    <w:rsid w:val="005F53C4"/>
    <w:rsid w:val="005F55D5"/>
    <w:rsid w:val="005F59B6"/>
    <w:rsid w:val="005F5CFF"/>
    <w:rsid w:val="005F5DDB"/>
    <w:rsid w:val="005F5F79"/>
    <w:rsid w:val="005F61CD"/>
    <w:rsid w:val="005F660E"/>
    <w:rsid w:val="005F7038"/>
    <w:rsid w:val="005F70A6"/>
    <w:rsid w:val="005F777E"/>
    <w:rsid w:val="005F7D66"/>
    <w:rsid w:val="0060012B"/>
    <w:rsid w:val="0060016E"/>
    <w:rsid w:val="00600698"/>
    <w:rsid w:val="006009BB"/>
    <w:rsid w:val="00601337"/>
    <w:rsid w:val="00601658"/>
    <w:rsid w:val="00601A61"/>
    <w:rsid w:val="00601BBB"/>
    <w:rsid w:val="00601CB5"/>
    <w:rsid w:val="00601E03"/>
    <w:rsid w:val="006021B7"/>
    <w:rsid w:val="00602AF9"/>
    <w:rsid w:val="00603102"/>
    <w:rsid w:val="0060310B"/>
    <w:rsid w:val="006031BC"/>
    <w:rsid w:val="00603A65"/>
    <w:rsid w:val="00603F3B"/>
    <w:rsid w:val="006040AC"/>
    <w:rsid w:val="006040EE"/>
    <w:rsid w:val="006045F9"/>
    <w:rsid w:val="00604710"/>
    <w:rsid w:val="00604DA3"/>
    <w:rsid w:val="006053F2"/>
    <w:rsid w:val="0060546C"/>
    <w:rsid w:val="00605773"/>
    <w:rsid w:val="00605A61"/>
    <w:rsid w:val="00605FAA"/>
    <w:rsid w:val="00605FFA"/>
    <w:rsid w:val="00607A74"/>
    <w:rsid w:val="00607E7E"/>
    <w:rsid w:val="00607F9A"/>
    <w:rsid w:val="00610216"/>
    <w:rsid w:val="0061025B"/>
    <w:rsid w:val="006106F7"/>
    <w:rsid w:val="0061071E"/>
    <w:rsid w:val="00610728"/>
    <w:rsid w:val="00610873"/>
    <w:rsid w:val="00610948"/>
    <w:rsid w:val="006113B6"/>
    <w:rsid w:val="006116A9"/>
    <w:rsid w:val="006119F1"/>
    <w:rsid w:val="00611CBF"/>
    <w:rsid w:val="0061229C"/>
    <w:rsid w:val="00612512"/>
    <w:rsid w:val="00612561"/>
    <w:rsid w:val="00613402"/>
    <w:rsid w:val="006141B5"/>
    <w:rsid w:val="00614498"/>
    <w:rsid w:val="006156CC"/>
    <w:rsid w:val="00615D6B"/>
    <w:rsid w:val="00615DCD"/>
    <w:rsid w:val="00615F52"/>
    <w:rsid w:val="0061611D"/>
    <w:rsid w:val="006161AA"/>
    <w:rsid w:val="00616D83"/>
    <w:rsid w:val="0061723F"/>
    <w:rsid w:val="006174BA"/>
    <w:rsid w:val="006179C5"/>
    <w:rsid w:val="00617A8F"/>
    <w:rsid w:val="00617CDE"/>
    <w:rsid w:val="00620341"/>
    <w:rsid w:val="0062070C"/>
    <w:rsid w:val="00620727"/>
    <w:rsid w:val="00620955"/>
    <w:rsid w:val="00620F91"/>
    <w:rsid w:val="00621205"/>
    <w:rsid w:val="00622319"/>
    <w:rsid w:val="00622A05"/>
    <w:rsid w:val="0062308D"/>
    <w:rsid w:val="006237B9"/>
    <w:rsid w:val="00623B55"/>
    <w:rsid w:val="0062426D"/>
    <w:rsid w:val="006242CD"/>
    <w:rsid w:val="00624B0E"/>
    <w:rsid w:val="00624E91"/>
    <w:rsid w:val="00624F39"/>
    <w:rsid w:val="00624FCF"/>
    <w:rsid w:val="006250B8"/>
    <w:rsid w:val="006253E8"/>
    <w:rsid w:val="0062558F"/>
    <w:rsid w:val="006255AD"/>
    <w:rsid w:val="00625A0F"/>
    <w:rsid w:val="00625CAA"/>
    <w:rsid w:val="00626034"/>
    <w:rsid w:val="00626082"/>
    <w:rsid w:val="0062639C"/>
    <w:rsid w:val="00626409"/>
    <w:rsid w:val="006267E2"/>
    <w:rsid w:val="00626A40"/>
    <w:rsid w:val="00626B8C"/>
    <w:rsid w:val="00626CB9"/>
    <w:rsid w:val="00626F7D"/>
    <w:rsid w:val="006272AB"/>
    <w:rsid w:val="0062760C"/>
    <w:rsid w:val="0062761F"/>
    <w:rsid w:val="0062776A"/>
    <w:rsid w:val="00627C76"/>
    <w:rsid w:val="00627C7B"/>
    <w:rsid w:val="00627E26"/>
    <w:rsid w:val="00630082"/>
    <w:rsid w:val="006300D5"/>
    <w:rsid w:val="006301A1"/>
    <w:rsid w:val="006302E9"/>
    <w:rsid w:val="0063089C"/>
    <w:rsid w:val="00630CCC"/>
    <w:rsid w:val="00631000"/>
    <w:rsid w:val="0063134C"/>
    <w:rsid w:val="0063167B"/>
    <w:rsid w:val="00631B03"/>
    <w:rsid w:val="00632198"/>
    <w:rsid w:val="006324BA"/>
    <w:rsid w:val="00633519"/>
    <w:rsid w:val="006337B9"/>
    <w:rsid w:val="00633DDC"/>
    <w:rsid w:val="00634010"/>
    <w:rsid w:val="006344C7"/>
    <w:rsid w:val="00634B5F"/>
    <w:rsid w:val="00634F15"/>
    <w:rsid w:val="006357D0"/>
    <w:rsid w:val="00635BD3"/>
    <w:rsid w:val="006361F4"/>
    <w:rsid w:val="00636568"/>
    <w:rsid w:val="006366C3"/>
    <w:rsid w:val="00636DD8"/>
    <w:rsid w:val="0063746C"/>
    <w:rsid w:val="00637766"/>
    <w:rsid w:val="006378D3"/>
    <w:rsid w:val="00640688"/>
    <w:rsid w:val="006406C7"/>
    <w:rsid w:val="00640757"/>
    <w:rsid w:val="00640BDA"/>
    <w:rsid w:val="006412AE"/>
    <w:rsid w:val="006415FF"/>
    <w:rsid w:val="0064163C"/>
    <w:rsid w:val="00641B33"/>
    <w:rsid w:val="00642185"/>
    <w:rsid w:val="0064228F"/>
    <w:rsid w:val="00642581"/>
    <w:rsid w:val="006426F2"/>
    <w:rsid w:val="006427FC"/>
    <w:rsid w:val="00642ADE"/>
    <w:rsid w:val="00642CF2"/>
    <w:rsid w:val="00642F51"/>
    <w:rsid w:val="00643B79"/>
    <w:rsid w:val="00643BFE"/>
    <w:rsid w:val="00643F0D"/>
    <w:rsid w:val="00643FEF"/>
    <w:rsid w:val="006440B2"/>
    <w:rsid w:val="00645069"/>
    <w:rsid w:val="006456BA"/>
    <w:rsid w:val="0064644E"/>
    <w:rsid w:val="006469D5"/>
    <w:rsid w:val="00646B58"/>
    <w:rsid w:val="00647923"/>
    <w:rsid w:val="00647988"/>
    <w:rsid w:val="006502FE"/>
    <w:rsid w:val="0065064A"/>
    <w:rsid w:val="0065067E"/>
    <w:rsid w:val="00650729"/>
    <w:rsid w:val="00651179"/>
    <w:rsid w:val="00651289"/>
    <w:rsid w:val="00651313"/>
    <w:rsid w:val="006513C5"/>
    <w:rsid w:val="00651798"/>
    <w:rsid w:val="00651E4F"/>
    <w:rsid w:val="0065301E"/>
    <w:rsid w:val="00653284"/>
    <w:rsid w:val="00654A8B"/>
    <w:rsid w:val="00654E1E"/>
    <w:rsid w:val="0065549B"/>
    <w:rsid w:val="006555C0"/>
    <w:rsid w:val="00655D21"/>
    <w:rsid w:val="006564E9"/>
    <w:rsid w:val="00656615"/>
    <w:rsid w:val="00656682"/>
    <w:rsid w:val="0065670F"/>
    <w:rsid w:val="00656784"/>
    <w:rsid w:val="0065728B"/>
    <w:rsid w:val="006579FB"/>
    <w:rsid w:val="00657F55"/>
    <w:rsid w:val="0066007E"/>
    <w:rsid w:val="0066073A"/>
    <w:rsid w:val="00660747"/>
    <w:rsid w:val="0066076A"/>
    <w:rsid w:val="006609AA"/>
    <w:rsid w:val="00660CD1"/>
    <w:rsid w:val="00660DC7"/>
    <w:rsid w:val="00661444"/>
    <w:rsid w:val="00661873"/>
    <w:rsid w:val="00661B77"/>
    <w:rsid w:val="00661CFD"/>
    <w:rsid w:val="006626AF"/>
    <w:rsid w:val="006626E4"/>
    <w:rsid w:val="00662809"/>
    <w:rsid w:val="00662BB5"/>
    <w:rsid w:val="00662CCA"/>
    <w:rsid w:val="0066372A"/>
    <w:rsid w:val="00663A15"/>
    <w:rsid w:val="00663FB5"/>
    <w:rsid w:val="006643A3"/>
    <w:rsid w:val="00664481"/>
    <w:rsid w:val="006651C7"/>
    <w:rsid w:val="0066537F"/>
    <w:rsid w:val="006658DB"/>
    <w:rsid w:val="00665B3A"/>
    <w:rsid w:val="00665EC7"/>
    <w:rsid w:val="00666276"/>
    <w:rsid w:val="006665AE"/>
    <w:rsid w:val="006665BB"/>
    <w:rsid w:val="00666BB2"/>
    <w:rsid w:val="00666C58"/>
    <w:rsid w:val="0066727C"/>
    <w:rsid w:val="0066747C"/>
    <w:rsid w:val="006674F9"/>
    <w:rsid w:val="00667662"/>
    <w:rsid w:val="00667736"/>
    <w:rsid w:val="00667F32"/>
    <w:rsid w:val="0067024C"/>
    <w:rsid w:val="0067030A"/>
    <w:rsid w:val="006703BB"/>
    <w:rsid w:val="006703EB"/>
    <w:rsid w:val="00670838"/>
    <w:rsid w:val="0067181A"/>
    <w:rsid w:val="00671B33"/>
    <w:rsid w:val="00671EEC"/>
    <w:rsid w:val="0067278F"/>
    <w:rsid w:val="00672A5E"/>
    <w:rsid w:val="006731B3"/>
    <w:rsid w:val="00673748"/>
    <w:rsid w:val="0067379A"/>
    <w:rsid w:val="006737C8"/>
    <w:rsid w:val="00674334"/>
    <w:rsid w:val="0067457B"/>
    <w:rsid w:val="00674633"/>
    <w:rsid w:val="00674A74"/>
    <w:rsid w:val="00674DDF"/>
    <w:rsid w:val="00674E4D"/>
    <w:rsid w:val="0067536C"/>
    <w:rsid w:val="006753DF"/>
    <w:rsid w:val="0067542F"/>
    <w:rsid w:val="00675C8F"/>
    <w:rsid w:val="0067606B"/>
    <w:rsid w:val="006764CC"/>
    <w:rsid w:val="006766F8"/>
    <w:rsid w:val="00676836"/>
    <w:rsid w:val="00676F71"/>
    <w:rsid w:val="006776B0"/>
    <w:rsid w:val="006778ED"/>
    <w:rsid w:val="00677C9B"/>
    <w:rsid w:val="00680157"/>
    <w:rsid w:val="0068049D"/>
    <w:rsid w:val="006807C8"/>
    <w:rsid w:val="00680AB9"/>
    <w:rsid w:val="00680C6E"/>
    <w:rsid w:val="00680F79"/>
    <w:rsid w:val="00681A16"/>
    <w:rsid w:val="006822F1"/>
    <w:rsid w:val="006826E7"/>
    <w:rsid w:val="0068299D"/>
    <w:rsid w:val="00682A48"/>
    <w:rsid w:val="00682B0F"/>
    <w:rsid w:val="00682F75"/>
    <w:rsid w:val="006834F8"/>
    <w:rsid w:val="00683517"/>
    <w:rsid w:val="006836CC"/>
    <w:rsid w:val="00683869"/>
    <w:rsid w:val="00683C27"/>
    <w:rsid w:val="00683FEA"/>
    <w:rsid w:val="00684229"/>
    <w:rsid w:val="0068426B"/>
    <w:rsid w:val="00684291"/>
    <w:rsid w:val="00684642"/>
    <w:rsid w:val="0068466A"/>
    <w:rsid w:val="00684E85"/>
    <w:rsid w:val="00685444"/>
    <w:rsid w:val="00685B00"/>
    <w:rsid w:val="00685B4C"/>
    <w:rsid w:val="00685B8F"/>
    <w:rsid w:val="006863B5"/>
    <w:rsid w:val="0068675C"/>
    <w:rsid w:val="00686AC2"/>
    <w:rsid w:val="00687AB4"/>
    <w:rsid w:val="00687BC2"/>
    <w:rsid w:val="00687C94"/>
    <w:rsid w:val="00687DF6"/>
    <w:rsid w:val="00687E1C"/>
    <w:rsid w:val="00690435"/>
    <w:rsid w:val="00690460"/>
    <w:rsid w:val="006905A4"/>
    <w:rsid w:val="006905C6"/>
    <w:rsid w:val="00690B39"/>
    <w:rsid w:val="00690DEB"/>
    <w:rsid w:val="00690E60"/>
    <w:rsid w:val="00691875"/>
    <w:rsid w:val="006921D8"/>
    <w:rsid w:val="006925B9"/>
    <w:rsid w:val="0069297C"/>
    <w:rsid w:val="00692AE6"/>
    <w:rsid w:val="006932AF"/>
    <w:rsid w:val="00693453"/>
    <w:rsid w:val="006934EF"/>
    <w:rsid w:val="0069364A"/>
    <w:rsid w:val="00693B59"/>
    <w:rsid w:val="00694023"/>
    <w:rsid w:val="006941D4"/>
    <w:rsid w:val="0069463B"/>
    <w:rsid w:val="006946A8"/>
    <w:rsid w:val="00694B77"/>
    <w:rsid w:val="00694EAF"/>
    <w:rsid w:val="006952E1"/>
    <w:rsid w:val="0069563B"/>
    <w:rsid w:val="00695719"/>
    <w:rsid w:val="00695900"/>
    <w:rsid w:val="00696049"/>
    <w:rsid w:val="006960BF"/>
    <w:rsid w:val="00696212"/>
    <w:rsid w:val="0069669A"/>
    <w:rsid w:val="00696A00"/>
    <w:rsid w:val="00696B9F"/>
    <w:rsid w:val="00696F26"/>
    <w:rsid w:val="00697E81"/>
    <w:rsid w:val="00697E99"/>
    <w:rsid w:val="006A0094"/>
    <w:rsid w:val="006A0C9F"/>
    <w:rsid w:val="006A140D"/>
    <w:rsid w:val="006A14CC"/>
    <w:rsid w:val="006A1B0E"/>
    <w:rsid w:val="006A1B37"/>
    <w:rsid w:val="006A2695"/>
    <w:rsid w:val="006A270E"/>
    <w:rsid w:val="006A27E1"/>
    <w:rsid w:val="006A2989"/>
    <w:rsid w:val="006A2AB2"/>
    <w:rsid w:val="006A2C56"/>
    <w:rsid w:val="006A2E30"/>
    <w:rsid w:val="006A2F21"/>
    <w:rsid w:val="006A3229"/>
    <w:rsid w:val="006A3427"/>
    <w:rsid w:val="006A3698"/>
    <w:rsid w:val="006A3ED8"/>
    <w:rsid w:val="006A40BE"/>
    <w:rsid w:val="006A490A"/>
    <w:rsid w:val="006A4BEB"/>
    <w:rsid w:val="006A584A"/>
    <w:rsid w:val="006A5902"/>
    <w:rsid w:val="006A5CEC"/>
    <w:rsid w:val="006A6052"/>
    <w:rsid w:val="006A635C"/>
    <w:rsid w:val="006A6A10"/>
    <w:rsid w:val="006A708F"/>
    <w:rsid w:val="006A70E6"/>
    <w:rsid w:val="006A740D"/>
    <w:rsid w:val="006B016E"/>
    <w:rsid w:val="006B07D2"/>
    <w:rsid w:val="006B0F92"/>
    <w:rsid w:val="006B105C"/>
    <w:rsid w:val="006B10B2"/>
    <w:rsid w:val="006B1200"/>
    <w:rsid w:val="006B15E9"/>
    <w:rsid w:val="006B1627"/>
    <w:rsid w:val="006B1C94"/>
    <w:rsid w:val="006B2356"/>
    <w:rsid w:val="006B28E3"/>
    <w:rsid w:val="006B2E5C"/>
    <w:rsid w:val="006B2F26"/>
    <w:rsid w:val="006B32CE"/>
    <w:rsid w:val="006B32DD"/>
    <w:rsid w:val="006B3754"/>
    <w:rsid w:val="006B3B4D"/>
    <w:rsid w:val="006B3E7C"/>
    <w:rsid w:val="006B3FBF"/>
    <w:rsid w:val="006B42B4"/>
    <w:rsid w:val="006B44E4"/>
    <w:rsid w:val="006B4F23"/>
    <w:rsid w:val="006B5B40"/>
    <w:rsid w:val="006B5BDD"/>
    <w:rsid w:val="006B6287"/>
    <w:rsid w:val="006B640E"/>
    <w:rsid w:val="006B6ACF"/>
    <w:rsid w:val="006B73BF"/>
    <w:rsid w:val="006B7560"/>
    <w:rsid w:val="006B7660"/>
    <w:rsid w:val="006B77AA"/>
    <w:rsid w:val="006B7FD2"/>
    <w:rsid w:val="006C0017"/>
    <w:rsid w:val="006C0113"/>
    <w:rsid w:val="006C01F9"/>
    <w:rsid w:val="006C0369"/>
    <w:rsid w:val="006C0755"/>
    <w:rsid w:val="006C0B2E"/>
    <w:rsid w:val="006C0B66"/>
    <w:rsid w:val="006C0EDD"/>
    <w:rsid w:val="006C195C"/>
    <w:rsid w:val="006C19A9"/>
    <w:rsid w:val="006C19BE"/>
    <w:rsid w:val="006C1C84"/>
    <w:rsid w:val="006C2077"/>
    <w:rsid w:val="006C231B"/>
    <w:rsid w:val="006C2465"/>
    <w:rsid w:val="006C2A15"/>
    <w:rsid w:val="006C2CDC"/>
    <w:rsid w:val="006C2D61"/>
    <w:rsid w:val="006C33B0"/>
    <w:rsid w:val="006C3591"/>
    <w:rsid w:val="006C3739"/>
    <w:rsid w:val="006C389D"/>
    <w:rsid w:val="006C3C42"/>
    <w:rsid w:val="006C3F9D"/>
    <w:rsid w:val="006C41D3"/>
    <w:rsid w:val="006C4F56"/>
    <w:rsid w:val="006C5109"/>
    <w:rsid w:val="006C63EC"/>
    <w:rsid w:val="006C676A"/>
    <w:rsid w:val="006C6B35"/>
    <w:rsid w:val="006C7D13"/>
    <w:rsid w:val="006D03C4"/>
    <w:rsid w:val="006D03D2"/>
    <w:rsid w:val="006D0C4B"/>
    <w:rsid w:val="006D0CD9"/>
    <w:rsid w:val="006D1396"/>
    <w:rsid w:val="006D1512"/>
    <w:rsid w:val="006D171F"/>
    <w:rsid w:val="006D17AE"/>
    <w:rsid w:val="006D1CC8"/>
    <w:rsid w:val="006D1D81"/>
    <w:rsid w:val="006D207B"/>
    <w:rsid w:val="006D22C4"/>
    <w:rsid w:val="006D2445"/>
    <w:rsid w:val="006D25B9"/>
    <w:rsid w:val="006D261E"/>
    <w:rsid w:val="006D2A1C"/>
    <w:rsid w:val="006D30EC"/>
    <w:rsid w:val="006D32CA"/>
    <w:rsid w:val="006D32E8"/>
    <w:rsid w:val="006D36BA"/>
    <w:rsid w:val="006D376F"/>
    <w:rsid w:val="006D3AA0"/>
    <w:rsid w:val="006D3B26"/>
    <w:rsid w:val="006D3EFC"/>
    <w:rsid w:val="006D4149"/>
    <w:rsid w:val="006D4239"/>
    <w:rsid w:val="006D4582"/>
    <w:rsid w:val="006D4C01"/>
    <w:rsid w:val="006D50CC"/>
    <w:rsid w:val="006D5537"/>
    <w:rsid w:val="006D55D2"/>
    <w:rsid w:val="006D5691"/>
    <w:rsid w:val="006D5BD0"/>
    <w:rsid w:val="006D5C26"/>
    <w:rsid w:val="006D64F0"/>
    <w:rsid w:val="006D660B"/>
    <w:rsid w:val="006D6F1A"/>
    <w:rsid w:val="006D733D"/>
    <w:rsid w:val="006D778D"/>
    <w:rsid w:val="006D7E58"/>
    <w:rsid w:val="006D7EA3"/>
    <w:rsid w:val="006E0014"/>
    <w:rsid w:val="006E0486"/>
    <w:rsid w:val="006E0543"/>
    <w:rsid w:val="006E0758"/>
    <w:rsid w:val="006E0913"/>
    <w:rsid w:val="006E0A0C"/>
    <w:rsid w:val="006E1138"/>
    <w:rsid w:val="006E11F5"/>
    <w:rsid w:val="006E13B6"/>
    <w:rsid w:val="006E1484"/>
    <w:rsid w:val="006E1732"/>
    <w:rsid w:val="006E1CA4"/>
    <w:rsid w:val="006E1EAE"/>
    <w:rsid w:val="006E288C"/>
    <w:rsid w:val="006E29DA"/>
    <w:rsid w:val="006E2E8F"/>
    <w:rsid w:val="006E2ED6"/>
    <w:rsid w:val="006E33A0"/>
    <w:rsid w:val="006E3C77"/>
    <w:rsid w:val="006E40FB"/>
    <w:rsid w:val="006E42E5"/>
    <w:rsid w:val="006E4364"/>
    <w:rsid w:val="006E43E0"/>
    <w:rsid w:val="006E4E4B"/>
    <w:rsid w:val="006E51C6"/>
    <w:rsid w:val="006E523E"/>
    <w:rsid w:val="006E5258"/>
    <w:rsid w:val="006E5290"/>
    <w:rsid w:val="006E57F6"/>
    <w:rsid w:val="006E5C1C"/>
    <w:rsid w:val="006E66A2"/>
    <w:rsid w:val="006E67F3"/>
    <w:rsid w:val="006E753C"/>
    <w:rsid w:val="006E78A0"/>
    <w:rsid w:val="006E7928"/>
    <w:rsid w:val="006E7BBB"/>
    <w:rsid w:val="006F03E1"/>
    <w:rsid w:val="006F03F0"/>
    <w:rsid w:val="006F06E9"/>
    <w:rsid w:val="006F1A78"/>
    <w:rsid w:val="006F1B26"/>
    <w:rsid w:val="006F1BB5"/>
    <w:rsid w:val="006F20B4"/>
    <w:rsid w:val="006F2C07"/>
    <w:rsid w:val="006F30BF"/>
    <w:rsid w:val="006F347C"/>
    <w:rsid w:val="006F3946"/>
    <w:rsid w:val="006F3B40"/>
    <w:rsid w:val="006F3EA2"/>
    <w:rsid w:val="006F4087"/>
    <w:rsid w:val="006F49E5"/>
    <w:rsid w:val="006F4A15"/>
    <w:rsid w:val="006F503F"/>
    <w:rsid w:val="006F5075"/>
    <w:rsid w:val="006F5506"/>
    <w:rsid w:val="006F55FF"/>
    <w:rsid w:val="006F5A81"/>
    <w:rsid w:val="006F5D80"/>
    <w:rsid w:val="006F602C"/>
    <w:rsid w:val="006F63FC"/>
    <w:rsid w:val="006F66B2"/>
    <w:rsid w:val="006F6773"/>
    <w:rsid w:val="006F67B5"/>
    <w:rsid w:val="006F6876"/>
    <w:rsid w:val="006F6D62"/>
    <w:rsid w:val="006F6EEE"/>
    <w:rsid w:val="006F707F"/>
    <w:rsid w:val="006F72EF"/>
    <w:rsid w:val="006F73FA"/>
    <w:rsid w:val="006F7487"/>
    <w:rsid w:val="00700B08"/>
    <w:rsid w:val="007014C6"/>
    <w:rsid w:val="007016A2"/>
    <w:rsid w:val="00701B34"/>
    <w:rsid w:val="00701C8E"/>
    <w:rsid w:val="007025D5"/>
    <w:rsid w:val="00702A9F"/>
    <w:rsid w:val="00702CC2"/>
    <w:rsid w:val="007034B1"/>
    <w:rsid w:val="00703590"/>
    <w:rsid w:val="0070380A"/>
    <w:rsid w:val="007043E8"/>
    <w:rsid w:val="007047A8"/>
    <w:rsid w:val="00704BD6"/>
    <w:rsid w:val="00704C79"/>
    <w:rsid w:val="00704D86"/>
    <w:rsid w:val="00704F53"/>
    <w:rsid w:val="00705117"/>
    <w:rsid w:val="0070527A"/>
    <w:rsid w:val="00705319"/>
    <w:rsid w:val="00705BD2"/>
    <w:rsid w:val="00705CF9"/>
    <w:rsid w:val="00705CFB"/>
    <w:rsid w:val="00705EFC"/>
    <w:rsid w:val="007061F3"/>
    <w:rsid w:val="00706BA6"/>
    <w:rsid w:val="00706CE6"/>
    <w:rsid w:val="00706FAA"/>
    <w:rsid w:val="007072A5"/>
    <w:rsid w:val="00707617"/>
    <w:rsid w:val="007076E9"/>
    <w:rsid w:val="0070773F"/>
    <w:rsid w:val="007077B5"/>
    <w:rsid w:val="00707C58"/>
    <w:rsid w:val="00710645"/>
    <w:rsid w:val="007108B1"/>
    <w:rsid w:val="00710AA6"/>
    <w:rsid w:val="00710E25"/>
    <w:rsid w:val="0071119A"/>
    <w:rsid w:val="00711215"/>
    <w:rsid w:val="00711316"/>
    <w:rsid w:val="007117BF"/>
    <w:rsid w:val="007120DD"/>
    <w:rsid w:val="00712F07"/>
    <w:rsid w:val="007132DF"/>
    <w:rsid w:val="007139BC"/>
    <w:rsid w:val="00713AC6"/>
    <w:rsid w:val="00713B9A"/>
    <w:rsid w:val="00713C50"/>
    <w:rsid w:val="00713D63"/>
    <w:rsid w:val="00713D94"/>
    <w:rsid w:val="00713DFC"/>
    <w:rsid w:val="00713EFD"/>
    <w:rsid w:val="00714304"/>
    <w:rsid w:val="00714CB7"/>
    <w:rsid w:val="00714F13"/>
    <w:rsid w:val="0071520C"/>
    <w:rsid w:val="00715475"/>
    <w:rsid w:val="00715A45"/>
    <w:rsid w:val="00715D75"/>
    <w:rsid w:val="00715DB8"/>
    <w:rsid w:val="007169A9"/>
    <w:rsid w:val="00716A80"/>
    <w:rsid w:val="00716A87"/>
    <w:rsid w:val="00716C88"/>
    <w:rsid w:val="00716E75"/>
    <w:rsid w:val="0071729C"/>
    <w:rsid w:val="007173CC"/>
    <w:rsid w:val="007173ED"/>
    <w:rsid w:val="00717E4A"/>
    <w:rsid w:val="00717E8E"/>
    <w:rsid w:val="00717FB9"/>
    <w:rsid w:val="00717FDD"/>
    <w:rsid w:val="00720458"/>
    <w:rsid w:val="00720615"/>
    <w:rsid w:val="007209C6"/>
    <w:rsid w:val="00721152"/>
    <w:rsid w:val="00721450"/>
    <w:rsid w:val="00721723"/>
    <w:rsid w:val="00721A20"/>
    <w:rsid w:val="00721B59"/>
    <w:rsid w:val="00721E6C"/>
    <w:rsid w:val="0072260F"/>
    <w:rsid w:val="00722F07"/>
    <w:rsid w:val="00722FB0"/>
    <w:rsid w:val="007234E1"/>
    <w:rsid w:val="00723937"/>
    <w:rsid w:val="00723EE0"/>
    <w:rsid w:val="00723F14"/>
    <w:rsid w:val="0072440E"/>
    <w:rsid w:val="00724B82"/>
    <w:rsid w:val="00725188"/>
    <w:rsid w:val="00725553"/>
    <w:rsid w:val="007255B7"/>
    <w:rsid w:val="0072560E"/>
    <w:rsid w:val="007256B3"/>
    <w:rsid w:val="00725720"/>
    <w:rsid w:val="00726220"/>
    <w:rsid w:val="007266DC"/>
    <w:rsid w:val="00726A47"/>
    <w:rsid w:val="00726FF9"/>
    <w:rsid w:val="007272AD"/>
    <w:rsid w:val="00727C3E"/>
    <w:rsid w:val="00727D18"/>
    <w:rsid w:val="00727E5C"/>
    <w:rsid w:val="00730059"/>
    <w:rsid w:val="007304E5"/>
    <w:rsid w:val="00730B4D"/>
    <w:rsid w:val="00730C99"/>
    <w:rsid w:val="00730DEC"/>
    <w:rsid w:val="007311B5"/>
    <w:rsid w:val="00731227"/>
    <w:rsid w:val="00731927"/>
    <w:rsid w:val="00731D42"/>
    <w:rsid w:val="00731DBF"/>
    <w:rsid w:val="007321E9"/>
    <w:rsid w:val="00732268"/>
    <w:rsid w:val="0073287C"/>
    <w:rsid w:val="00732D22"/>
    <w:rsid w:val="00732F60"/>
    <w:rsid w:val="0073350B"/>
    <w:rsid w:val="0073382D"/>
    <w:rsid w:val="00733C2E"/>
    <w:rsid w:val="00733D9F"/>
    <w:rsid w:val="00733F10"/>
    <w:rsid w:val="0073453D"/>
    <w:rsid w:val="0073457A"/>
    <w:rsid w:val="00734B0C"/>
    <w:rsid w:val="00735099"/>
    <w:rsid w:val="0073528B"/>
    <w:rsid w:val="00735548"/>
    <w:rsid w:val="0073557D"/>
    <w:rsid w:val="00735B46"/>
    <w:rsid w:val="00735FA2"/>
    <w:rsid w:val="00736188"/>
    <w:rsid w:val="007362B4"/>
    <w:rsid w:val="00736A90"/>
    <w:rsid w:val="00736E30"/>
    <w:rsid w:val="00736F65"/>
    <w:rsid w:val="00736FB9"/>
    <w:rsid w:val="0073706F"/>
    <w:rsid w:val="0073710F"/>
    <w:rsid w:val="00737A00"/>
    <w:rsid w:val="00737CC0"/>
    <w:rsid w:val="0074001C"/>
    <w:rsid w:val="00740082"/>
    <w:rsid w:val="0074035E"/>
    <w:rsid w:val="0074080C"/>
    <w:rsid w:val="00740962"/>
    <w:rsid w:val="00740AFF"/>
    <w:rsid w:val="00740D12"/>
    <w:rsid w:val="00740D6B"/>
    <w:rsid w:val="0074136C"/>
    <w:rsid w:val="00741486"/>
    <w:rsid w:val="007414E0"/>
    <w:rsid w:val="00742058"/>
    <w:rsid w:val="0074207C"/>
    <w:rsid w:val="007423EF"/>
    <w:rsid w:val="007425B4"/>
    <w:rsid w:val="0074289D"/>
    <w:rsid w:val="00742C89"/>
    <w:rsid w:val="00742EFF"/>
    <w:rsid w:val="007430F0"/>
    <w:rsid w:val="007436C9"/>
    <w:rsid w:val="007439DF"/>
    <w:rsid w:val="00743D6A"/>
    <w:rsid w:val="0074414F"/>
    <w:rsid w:val="00744503"/>
    <w:rsid w:val="00744A48"/>
    <w:rsid w:val="00744A6A"/>
    <w:rsid w:val="00744F2E"/>
    <w:rsid w:val="00745A16"/>
    <w:rsid w:val="00745B14"/>
    <w:rsid w:val="00745DDD"/>
    <w:rsid w:val="007464D0"/>
    <w:rsid w:val="007466D9"/>
    <w:rsid w:val="00746752"/>
    <w:rsid w:val="00746D72"/>
    <w:rsid w:val="00747168"/>
    <w:rsid w:val="00747354"/>
    <w:rsid w:val="0074786B"/>
    <w:rsid w:val="00747EBC"/>
    <w:rsid w:val="007501BE"/>
    <w:rsid w:val="00750401"/>
    <w:rsid w:val="007507E9"/>
    <w:rsid w:val="00750880"/>
    <w:rsid w:val="007508BE"/>
    <w:rsid w:val="00750C31"/>
    <w:rsid w:val="00750EC8"/>
    <w:rsid w:val="007512E1"/>
    <w:rsid w:val="007512E2"/>
    <w:rsid w:val="007514E1"/>
    <w:rsid w:val="00751563"/>
    <w:rsid w:val="0075167E"/>
    <w:rsid w:val="00751C17"/>
    <w:rsid w:val="00751C1E"/>
    <w:rsid w:val="00751C33"/>
    <w:rsid w:val="00752648"/>
    <w:rsid w:val="00752708"/>
    <w:rsid w:val="0075284D"/>
    <w:rsid w:val="00752892"/>
    <w:rsid w:val="00752F31"/>
    <w:rsid w:val="00753237"/>
    <w:rsid w:val="00753398"/>
    <w:rsid w:val="00753E0B"/>
    <w:rsid w:val="007541B0"/>
    <w:rsid w:val="00754709"/>
    <w:rsid w:val="00754AD6"/>
    <w:rsid w:val="00754B0B"/>
    <w:rsid w:val="00754E32"/>
    <w:rsid w:val="0075539E"/>
    <w:rsid w:val="00755579"/>
    <w:rsid w:val="00755592"/>
    <w:rsid w:val="007556C1"/>
    <w:rsid w:val="007560F1"/>
    <w:rsid w:val="007564C5"/>
    <w:rsid w:val="00756E1C"/>
    <w:rsid w:val="00756EB1"/>
    <w:rsid w:val="00756FCA"/>
    <w:rsid w:val="00757032"/>
    <w:rsid w:val="0075743C"/>
    <w:rsid w:val="007576B6"/>
    <w:rsid w:val="0076000E"/>
    <w:rsid w:val="007601A2"/>
    <w:rsid w:val="0076049B"/>
    <w:rsid w:val="00761124"/>
    <w:rsid w:val="00761466"/>
    <w:rsid w:val="00761576"/>
    <w:rsid w:val="00761FAC"/>
    <w:rsid w:val="00762926"/>
    <w:rsid w:val="00762A4E"/>
    <w:rsid w:val="00762D0F"/>
    <w:rsid w:val="00763309"/>
    <w:rsid w:val="007645FE"/>
    <w:rsid w:val="00764819"/>
    <w:rsid w:val="007648FD"/>
    <w:rsid w:val="00764C58"/>
    <w:rsid w:val="00764C96"/>
    <w:rsid w:val="00765145"/>
    <w:rsid w:val="0076591D"/>
    <w:rsid w:val="00766182"/>
    <w:rsid w:val="007669F4"/>
    <w:rsid w:val="00766DA2"/>
    <w:rsid w:val="007670B2"/>
    <w:rsid w:val="007670C5"/>
    <w:rsid w:val="00767365"/>
    <w:rsid w:val="007674BF"/>
    <w:rsid w:val="0076771D"/>
    <w:rsid w:val="00767A7F"/>
    <w:rsid w:val="00767AED"/>
    <w:rsid w:val="00767B12"/>
    <w:rsid w:val="007700B1"/>
    <w:rsid w:val="007701FB"/>
    <w:rsid w:val="007704E8"/>
    <w:rsid w:val="00770CA0"/>
    <w:rsid w:val="00770E7F"/>
    <w:rsid w:val="007711FC"/>
    <w:rsid w:val="0077184B"/>
    <w:rsid w:val="00771E7F"/>
    <w:rsid w:val="007728A9"/>
    <w:rsid w:val="00772F4F"/>
    <w:rsid w:val="007733B0"/>
    <w:rsid w:val="00774752"/>
    <w:rsid w:val="00774B6B"/>
    <w:rsid w:val="00774EAE"/>
    <w:rsid w:val="00774EDB"/>
    <w:rsid w:val="00775DC8"/>
    <w:rsid w:val="00775EFE"/>
    <w:rsid w:val="0077647D"/>
    <w:rsid w:val="00776CD5"/>
    <w:rsid w:val="00776DE0"/>
    <w:rsid w:val="00776EB0"/>
    <w:rsid w:val="0077707D"/>
    <w:rsid w:val="007773CD"/>
    <w:rsid w:val="00777745"/>
    <w:rsid w:val="00777B99"/>
    <w:rsid w:val="00777BE9"/>
    <w:rsid w:val="00777E2E"/>
    <w:rsid w:val="00777EA8"/>
    <w:rsid w:val="00777F1F"/>
    <w:rsid w:val="00780304"/>
    <w:rsid w:val="00780F21"/>
    <w:rsid w:val="00781119"/>
    <w:rsid w:val="0078113E"/>
    <w:rsid w:val="007814B0"/>
    <w:rsid w:val="0078164B"/>
    <w:rsid w:val="007818D3"/>
    <w:rsid w:val="00781E96"/>
    <w:rsid w:val="00782EDE"/>
    <w:rsid w:val="00782F39"/>
    <w:rsid w:val="00782FAC"/>
    <w:rsid w:val="00784C7A"/>
    <w:rsid w:val="00784E43"/>
    <w:rsid w:val="007850CB"/>
    <w:rsid w:val="00785863"/>
    <w:rsid w:val="00785912"/>
    <w:rsid w:val="00785CFE"/>
    <w:rsid w:val="0078607B"/>
    <w:rsid w:val="0078614E"/>
    <w:rsid w:val="00786338"/>
    <w:rsid w:val="007863D2"/>
    <w:rsid w:val="00786729"/>
    <w:rsid w:val="00787819"/>
    <w:rsid w:val="00787B74"/>
    <w:rsid w:val="00787C6A"/>
    <w:rsid w:val="00787C87"/>
    <w:rsid w:val="0079104B"/>
    <w:rsid w:val="007916B1"/>
    <w:rsid w:val="007923A7"/>
    <w:rsid w:val="00792969"/>
    <w:rsid w:val="00792D69"/>
    <w:rsid w:val="00793200"/>
    <w:rsid w:val="00793293"/>
    <w:rsid w:val="00793533"/>
    <w:rsid w:val="00793632"/>
    <w:rsid w:val="0079395B"/>
    <w:rsid w:val="00793B76"/>
    <w:rsid w:val="00794053"/>
    <w:rsid w:val="0079406C"/>
    <w:rsid w:val="007944CD"/>
    <w:rsid w:val="00794848"/>
    <w:rsid w:val="00794B71"/>
    <w:rsid w:val="00795299"/>
    <w:rsid w:val="007955EB"/>
    <w:rsid w:val="00795705"/>
    <w:rsid w:val="00797834"/>
    <w:rsid w:val="00797CAC"/>
    <w:rsid w:val="00797F44"/>
    <w:rsid w:val="007A0335"/>
    <w:rsid w:val="007A03BA"/>
    <w:rsid w:val="007A03FF"/>
    <w:rsid w:val="007A046F"/>
    <w:rsid w:val="007A0818"/>
    <w:rsid w:val="007A0BEA"/>
    <w:rsid w:val="007A0D84"/>
    <w:rsid w:val="007A19AA"/>
    <w:rsid w:val="007A1BD2"/>
    <w:rsid w:val="007A1CBE"/>
    <w:rsid w:val="007A1DA3"/>
    <w:rsid w:val="007A1DDE"/>
    <w:rsid w:val="007A2411"/>
    <w:rsid w:val="007A2521"/>
    <w:rsid w:val="007A2BED"/>
    <w:rsid w:val="007A3BA2"/>
    <w:rsid w:val="007A3CD6"/>
    <w:rsid w:val="007A3CD8"/>
    <w:rsid w:val="007A3DD1"/>
    <w:rsid w:val="007A4549"/>
    <w:rsid w:val="007A4883"/>
    <w:rsid w:val="007A4C22"/>
    <w:rsid w:val="007A4E7D"/>
    <w:rsid w:val="007A4F86"/>
    <w:rsid w:val="007A56ED"/>
    <w:rsid w:val="007A5FE4"/>
    <w:rsid w:val="007A628C"/>
    <w:rsid w:val="007A6C6E"/>
    <w:rsid w:val="007A71DD"/>
    <w:rsid w:val="007A7AB1"/>
    <w:rsid w:val="007B0577"/>
    <w:rsid w:val="007B0D41"/>
    <w:rsid w:val="007B0DE6"/>
    <w:rsid w:val="007B0E82"/>
    <w:rsid w:val="007B1618"/>
    <w:rsid w:val="007B1801"/>
    <w:rsid w:val="007B189E"/>
    <w:rsid w:val="007B2BF0"/>
    <w:rsid w:val="007B2CFD"/>
    <w:rsid w:val="007B301B"/>
    <w:rsid w:val="007B3288"/>
    <w:rsid w:val="007B3A4D"/>
    <w:rsid w:val="007B3B92"/>
    <w:rsid w:val="007B40B8"/>
    <w:rsid w:val="007B49DB"/>
    <w:rsid w:val="007B5544"/>
    <w:rsid w:val="007B58E3"/>
    <w:rsid w:val="007B5AFD"/>
    <w:rsid w:val="007B5F61"/>
    <w:rsid w:val="007B6323"/>
    <w:rsid w:val="007B6DDF"/>
    <w:rsid w:val="007B6ECF"/>
    <w:rsid w:val="007B6FFE"/>
    <w:rsid w:val="007B701E"/>
    <w:rsid w:val="007B72CC"/>
    <w:rsid w:val="007B76AB"/>
    <w:rsid w:val="007B7837"/>
    <w:rsid w:val="007B7B41"/>
    <w:rsid w:val="007C01C9"/>
    <w:rsid w:val="007C031C"/>
    <w:rsid w:val="007C06C3"/>
    <w:rsid w:val="007C0B18"/>
    <w:rsid w:val="007C0C49"/>
    <w:rsid w:val="007C0C68"/>
    <w:rsid w:val="007C0E34"/>
    <w:rsid w:val="007C116E"/>
    <w:rsid w:val="007C1291"/>
    <w:rsid w:val="007C190F"/>
    <w:rsid w:val="007C1EDD"/>
    <w:rsid w:val="007C2014"/>
    <w:rsid w:val="007C24DF"/>
    <w:rsid w:val="007C28D3"/>
    <w:rsid w:val="007C2A45"/>
    <w:rsid w:val="007C2CD6"/>
    <w:rsid w:val="007C3061"/>
    <w:rsid w:val="007C3223"/>
    <w:rsid w:val="007C34D0"/>
    <w:rsid w:val="007C3533"/>
    <w:rsid w:val="007C3CA0"/>
    <w:rsid w:val="007C3F51"/>
    <w:rsid w:val="007C404B"/>
    <w:rsid w:val="007C413A"/>
    <w:rsid w:val="007C414F"/>
    <w:rsid w:val="007C4B65"/>
    <w:rsid w:val="007C4C06"/>
    <w:rsid w:val="007C4D5A"/>
    <w:rsid w:val="007C59C0"/>
    <w:rsid w:val="007C61B8"/>
    <w:rsid w:val="007C6207"/>
    <w:rsid w:val="007C75ED"/>
    <w:rsid w:val="007C7D93"/>
    <w:rsid w:val="007C7F4B"/>
    <w:rsid w:val="007D01AE"/>
    <w:rsid w:val="007D07F0"/>
    <w:rsid w:val="007D0DCF"/>
    <w:rsid w:val="007D0E7E"/>
    <w:rsid w:val="007D12B5"/>
    <w:rsid w:val="007D13C5"/>
    <w:rsid w:val="007D1E97"/>
    <w:rsid w:val="007D1F96"/>
    <w:rsid w:val="007D2284"/>
    <w:rsid w:val="007D28EF"/>
    <w:rsid w:val="007D2B7F"/>
    <w:rsid w:val="007D2C9A"/>
    <w:rsid w:val="007D3432"/>
    <w:rsid w:val="007D376F"/>
    <w:rsid w:val="007D3C2B"/>
    <w:rsid w:val="007D3D1F"/>
    <w:rsid w:val="007D40B6"/>
    <w:rsid w:val="007D40E8"/>
    <w:rsid w:val="007D4155"/>
    <w:rsid w:val="007D4217"/>
    <w:rsid w:val="007D4241"/>
    <w:rsid w:val="007D44C3"/>
    <w:rsid w:val="007D47DF"/>
    <w:rsid w:val="007D4984"/>
    <w:rsid w:val="007D53A0"/>
    <w:rsid w:val="007D56A3"/>
    <w:rsid w:val="007D6353"/>
    <w:rsid w:val="007D6519"/>
    <w:rsid w:val="007D659D"/>
    <w:rsid w:val="007D6634"/>
    <w:rsid w:val="007D67E5"/>
    <w:rsid w:val="007D6B05"/>
    <w:rsid w:val="007D75D1"/>
    <w:rsid w:val="007D781E"/>
    <w:rsid w:val="007D7BF1"/>
    <w:rsid w:val="007D7DA2"/>
    <w:rsid w:val="007D7F95"/>
    <w:rsid w:val="007E0D2D"/>
    <w:rsid w:val="007E1331"/>
    <w:rsid w:val="007E17F2"/>
    <w:rsid w:val="007E1B50"/>
    <w:rsid w:val="007E1CA3"/>
    <w:rsid w:val="007E1F44"/>
    <w:rsid w:val="007E1FE9"/>
    <w:rsid w:val="007E2609"/>
    <w:rsid w:val="007E287D"/>
    <w:rsid w:val="007E32E8"/>
    <w:rsid w:val="007E3BA1"/>
    <w:rsid w:val="007E411D"/>
    <w:rsid w:val="007E5029"/>
    <w:rsid w:val="007E5261"/>
    <w:rsid w:val="007E53CA"/>
    <w:rsid w:val="007E5943"/>
    <w:rsid w:val="007E5962"/>
    <w:rsid w:val="007E5D74"/>
    <w:rsid w:val="007E6104"/>
    <w:rsid w:val="007E63AD"/>
    <w:rsid w:val="007E6729"/>
    <w:rsid w:val="007E6F26"/>
    <w:rsid w:val="007E6FA2"/>
    <w:rsid w:val="007E7559"/>
    <w:rsid w:val="007E75B3"/>
    <w:rsid w:val="007E76F6"/>
    <w:rsid w:val="007E7C3B"/>
    <w:rsid w:val="007E7DBC"/>
    <w:rsid w:val="007E7E60"/>
    <w:rsid w:val="007F14F0"/>
    <w:rsid w:val="007F1C60"/>
    <w:rsid w:val="007F23B6"/>
    <w:rsid w:val="007F2C6C"/>
    <w:rsid w:val="007F30EF"/>
    <w:rsid w:val="007F3422"/>
    <w:rsid w:val="007F347A"/>
    <w:rsid w:val="007F4ACF"/>
    <w:rsid w:val="007F4D87"/>
    <w:rsid w:val="007F58E1"/>
    <w:rsid w:val="007F5AB8"/>
    <w:rsid w:val="007F68E2"/>
    <w:rsid w:val="007F6B4E"/>
    <w:rsid w:val="007F71DC"/>
    <w:rsid w:val="007F741B"/>
    <w:rsid w:val="007F7D46"/>
    <w:rsid w:val="00800048"/>
    <w:rsid w:val="008000BE"/>
    <w:rsid w:val="0080086C"/>
    <w:rsid w:val="00800CB5"/>
    <w:rsid w:val="0080231E"/>
    <w:rsid w:val="00802769"/>
    <w:rsid w:val="00802DEC"/>
    <w:rsid w:val="00802E2D"/>
    <w:rsid w:val="00803859"/>
    <w:rsid w:val="00803A47"/>
    <w:rsid w:val="00803BC2"/>
    <w:rsid w:val="00804175"/>
    <w:rsid w:val="008043EE"/>
    <w:rsid w:val="00804DBC"/>
    <w:rsid w:val="00804E07"/>
    <w:rsid w:val="008052EF"/>
    <w:rsid w:val="00805508"/>
    <w:rsid w:val="00805526"/>
    <w:rsid w:val="008055B0"/>
    <w:rsid w:val="0080585C"/>
    <w:rsid w:val="00805D1D"/>
    <w:rsid w:val="00805F24"/>
    <w:rsid w:val="00806129"/>
    <w:rsid w:val="008076E4"/>
    <w:rsid w:val="008078CF"/>
    <w:rsid w:val="00807A6F"/>
    <w:rsid w:val="00807B5A"/>
    <w:rsid w:val="0081029E"/>
    <w:rsid w:val="00810F7C"/>
    <w:rsid w:val="008110E2"/>
    <w:rsid w:val="008119F4"/>
    <w:rsid w:val="008121E7"/>
    <w:rsid w:val="0081251E"/>
    <w:rsid w:val="008129FB"/>
    <w:rsid w:val="00812B7A"/>
    <w:rsid w:val="00812D6B"/>
    <w:rsid w:val="008131C6"/>
    <w:rsid w:val="00813640"/>
    <w:rsid w:val="00814209"/>
    <w:rsid w:val="00814806"/>
    <w:rsid w:val="00814B6B"/>
    <w:rsid w:val="00814D2C"/>
    <w:rsid w:val="00815005"/>
    <w:rsid w:val="008154A0"/>
    <w:rsid w:val="008157D0"/>
    <w:rsid w:val="00815A85"/>
    <w:rsid w:val="00815BE1"/>
    <w:rsid w:val="00816098"/>
    <w:rsid w:val="00816692"/>
    <w:rsid w:val="0081691A"/>
    <w:rsid w:val="00817053"/>
    <w:rsid w:val="00817277"/>
    <w:rsid w:val="00817349"/>
    <w:rsid w:val="008173D6"/>
    <w:rsid w:val="00817EE7"/>
    <w:rsid w:val="008203CD"/>
    <w:rsid w:val="0082042B"/>
    <w:rsid w:val="00820553"/>
    <w:rsid w:val="008207B2"/>
    <w:rsid w:val="00820BED"/>
    <w:rsid w:val="00820D68"/>
    <w:rsid w:val="00821399"/>
    <w:rsid w:val="0082143C"/>
    <w:rsid w:val="0082176C"/>
    <w:rsid w:val="00821842"/>
    <w:rsid w:val="00821EE3"/>
    <w:rsid w:val="00821F02"/>
    <w:rsid w:val="00822057"/>
    <w:rsid w:val="008221BD"/>
    <w:rsid w:val="00822D28"/>
    <w:rsid w:val="00822EBB"/>
    <w:rsid w:val="00823202"/>
    <w:rsid w:val="008232D0"/>
    <w:rsid w:val="008234DA"/>
    <w:rsid w:val="008237CC"/>
    <w:rsid w:val="008238F7"/>
    <w:rsid w:val="00824236"/>
    <w:rsid w:val="0082441A"/>
    <w:rsid w:val="00824B74"/>
    <w:rsid w:val="00824F69"/>
    <w:rsid w:val="0082585C"/>
    <w:rsid w:val="008261E4"/>
    <w:rsid w:val="0082718B"/>
    <w:rsid w:val="0082728E"/>
    <w:rsid w:val="008272B0"/>
    <w:rsid w:val="008273A6"/>
    <w:rsid w:val="00827B6C"/>
    <w:rsid w:val="00827E0E"/>
    <w:rsid w:val="00827F45"/>
    <w:rsid w:val="00830A7C"/>
    <w:rsid w:val="00831B32"/>
    <w:rsid w:val="008320BE"/>
    <w:rsid w:val="0083220E"/>
    <w:rsid w:val="008322FD"/>
    <w:rsid w:val="008323C8"/>
    <w:rsid w:val="00832605"/>
    <w:rsid w:val="00833CA2"/>
    <w:rsid w:val="00834011"/>
    <w:rsid w:val="0083428B"/>
    <w:rsid w:val="00834312"/>
    <w:rsid w:val="00834359"/>
    <w:rsid w:val="00834616"/>
    <w:rsid w:val="008348BD"/>
    <w:rsid w:val="008349E8"/>
    <w:rsid w:val="00834B20"/>
    <w:rsid w:val="00834CA4"/>
    <w:rsid w:val="00834EE1"/>
    <w:rsid w:val="00834F44"/>
    <w:rsid w:val="00834F9D"/>
    <w:rsid w:val="008350B6"/>
    <w:rsid w:val="008356E2"/>
    <w:rsid w:val="00835750"/>
    <w:rsid w:val="00835C98"/>
    <w:rsid w:val="00836AF3"/>
    <w:rsid w:val="00836C77"/>
    <w:rsid w:val="00836F17"/>
    <w:rsid w:val="00837087"/>
    <w:rsid w:val="008372AA"/>
    <w:rsid w:val="008373CE"/>
    <w:rsid w:val="00837731"/>
    <w:rsid w:val="00840532"/>
    <w:rsid w:val="008407D1"/>
    <w:rsid w:val="008409E1"/>
    <w:rsid w:val="0084106F"/>
    <w:rsid w:val="008410C6"/>
    <w:rsid w:val="008414DF"/>
    <w:rsid w:val="008415F4"/>
    <w:rsid w:val="00841636"/>
    <w:rsid w:val="008418EC"/>
    <w:rsid w:val="0084207D"/>
    <w:rsid w:val="0084223A"/>
    <w:rsid w:val="00843043"/>
    <w:rsid w:val="008431AC"/>
    <w:rsid w:val="008431D4"/>
    <w:rsid w:val="008433BF"/>
    <w:rsid w:val="0084391B"/>
    <w:rsid w:val="0084397C"/>
    <w:rsid w:val="00843FC7"/>
    <w:rsid w:val="00843FF8"/>
    <w:rsid w:val="00844579"/>
    <w:rsid w:val="00844C3F"/>
    <w:rsid w:val="008456F6"/>
    <w:rsid w:val="00845EC9"/>
    <w:rsid w:val="0084603F"/>
    <w:rsid w:val="00846506"/>
    <w:rsid w:val="00846663"/>
    <w:rsid w:val="00846686"/>
    <w:rsid w:val="00846A45"/>
    <w:rsid w:val="00846DA3"/>
    <w:rsid w:val="00847836"/>
    <w:rsid w:val="00847866"/>
    <w:rsid w:val="00847EA7"/>
    <w:rsid w:val="008501C9"/>
    <w:rsid w:val="00850D3B"/>
    <w:rsid w:val="00850DB0"/>
    <w:rsid w:val="00851069"/>
    <w:rsid w:val="00851AAD"/>
    <w:rsid w:val="008520C6"/>
    <w:rsid w:val="008524F0"/>
    <w:rsid w:val="008531E3"/>
    <w:rsid w:val="008531EB"/>
    <w:rsid w:val="0085339B"/>
    <w:rsid w:val="0085380B"/>
    <w:rsid w:val="00853D16"/>
    <w:rsid w:val="008544D2"/>
    <w:rsid w:val="008547C2"/>
    <w:rsid w:val="00854FB4"/>
    <w:rsid w:val="00854FC2"/>
    <w:rsid w:val="0085504B"/>
    <w:rsid w:val="0085508D"/>
    <w:rsid w:val="008550D3"/>
    <w:rsid w:val="00855615"/>
    <w:rsid w:val="00855648"/>
    <w:rsid w:val="00855767"/>
    <w:rsid w:val="008559AE"/>
    <w:rsid w:val="00855E94"/>
    <w:rsid w:val="00855F70"/>
    <w:rsid w:val="00856032"/>
    <w:rsid w:val="0085632E"/>
    <w:rsid w:val="0085643B"/>
    <w:rsid w:val="0085663D"/>
    <w:rsid w:val="008570D4"/>
    <w:rsid w:val="0085717E"/>
    <w:rsid w:val="008571DB"/>
    <w:rsid w:val="008572CE"/>
    <w:rsid w:val="0085730E"/>
    <w:rsid w:val="0085737B"/>
    <w:rsid w:val="0085758E"/>
    <w:rsid w:val="00857763"/>
    <w:rsid w:val="008579F5"/>
    <w:rsid w:val="0086050C"/>
    <w:rsid w:val="00860B0A"/>
    <w:rsid w:val="00860DF7"/>
    <w:rsid w:val="00860EE6"/>
    <w:rsid w:val="008610D9"/>
    <w:rsid w:val="00861A00"/>
    <w:rsid w:val="00861A6E"/>
    <w:rsid w:val="008620A9"/>
    <w:rsid w:val="008621D0"/>
    <w:rsid w:val="00862A8A"/>
    <w:rsid w:val="00862C5F"/>
    <w:rsid w:val="00862E04"/>
    <w:rsid w:val="00863C19"/>
    <w:rsid w:val="0086418B"/>
    <w:rsid w:val="0086481B"/>
    <w:rsid w:val="008648DE"/>
    <w:rsid w:val="00864A9C"/>
    <w:rsid w:val="00864E4E"/>
    <w:rsid w:val="00865207"/>
    <w:rsid w:val="008658EC"/>
    <w:rsid w:val="008659BC"/>
    <w:rsid w:val="008662C0"/>
    <w:rsid w:val="008664A4"/>
    <w:rsid w:val="00866595"/>
    <w:rsid w:val="008669AE"/>
    <w:rsid w:val="00867F4F"/>
    <w:rsid w:val="0087099E"/>
    <w:rsid w:val="00870DA6"/>
    <w:rsid w:val="00870DFD"/>
    <w:rsid w:val="00870E06"/>
    <w:rsid w:val="00870FF9"/>
    <w:rsid w:val="0087113A"/>
    <w:rsid w:val="00871184"/>
    <w:rsid w:val="008714D3"/>
    <w:rsid w:val="008715F3"/>
    <w:rsid w:val="008719F2"/>
    <w:rsid w:val="00871D22"/>
    <w:rsid w:val="00871F4D"/>
    <w:rsid w:val="0087208D"/>
    <w:rsid w:val="008722BD"/>
    <w:rsid w:val="008722D1"/>
    <w:rsid w:val="008723D7"/>
    <w:rsid w:val="008725DF"/>
    <w:rsid w:val="00872BB7"/>
    <w:rsid w:val="00872C45"/>
    <w:rsid w:val="00872E80"/>
    <w:rsid w:val="00874697"/>
    <w:rsid w:val="00874729"/>
    <w:rsid w:val="00874B57"/>
    <w:rsid w:val="00874C5B"/>
    <w:rsid w:val="00874CB4"/>
    <w:rsid w:val="008751D1"/>
    <w:rsid w:val="008753BF"/>
    <w:rsid w:val="00875583"/>
    <w:rsid w:val="008756C3"/>
    <w:rsid w:val="00875FB8"/>
    <w:rsid w:val="0087672C"/>
    <w:rsid w:val="00876BE3"/>
    <w:rsid w:val="008774EF"/>
    <w:rsid w:val="00877816"/>
    <w:rsid w:val="0088097B"/>
    <w:rsid w:val="008809BC"/>
    <w:rsid w:val="00880C0C"/>
    <w:rsid w:val="00880D17"/>
    <w:rsid w:val="00881AAB"/>
    <w:rsid w:val="00881C45"/>
    <w:rsid w:val="00881DE5"/>
    <w:rsid w:val="0088204A"/>
    <w:rsid w:val="008822F9"/>
    <w:rsid w:val="0088230B"/>
    <w:rsid w:val="00882488"/>
    <w:rsid w:val="008824A6"/>
    <w:rsid w:val="008829C8"/>
    <w:rsid w:val="00882EA1"/>
    <w:rsid w:val="00883156"/>
    <w:rsid w:val="008832E2"/>
    <w:rsid w:val="008839F2"/>
    <w:rsid w:val="008846AB"/>
    <w:rsid w:val="0088470A"/>
    <w:rsid w:val="00884773"/>
    <w:rsid w:val="00884870"/>
    <w:rsid w:val="00884BC6"/>
    <w:rsid w:val="00884CB9"/>
    <w:rsid w:val="008852FA"/>
    <w:rsid w:val="00885452"/>
    <w:rsid w:val="00885673"/>
    <w:rsid w:val="008858E7"/>
    <w:rsid w:val="00885975"/>
    <w:rsid w:val="008859A5"/>
    <w:rsid w:val="008862AE"/>
    <w:rsid w:val="00886631"/>
    <w:rsid w:val="00886EEC"/>
    <w:rsid w:val="008876D5"/>
    <w:rsid w:val="00887A9B"/>
    <w:rsid w:val="008902C8"/>
    <w:rsid w:val="00891020"/>
    <w:rsid w:val="0089116D"/>
    <w:rsid w:val="00891364"/>
    <w:rsid w:val="008913DC"/>
    <w:rsid w:val="00891CC5"/>
    <w:rsid w:val="00892266"/>
    <w:rsid w:val="008922D8"/>
    <w:rsid w:val="00892412"/>
    <w:rsid w:val="00892596"/>
    <w:rsid w:val="008925E3"/>
    <w:rsid w:val="00892D9A"/>
    <w:rsid w:val="008930F4"/>
    <w:rsid w:val="008931E6"/>
    <w:rsid w:val="00893D9D"/>
    <w:rsid w:val="008942F2"/>
    <w:rsid w:val="00894530"/>
    <w:rsid w:val="008946E5"/>
    <w:rsid w:val="008948C4"/>
    <w:rsid w:val="00894EEE"/>
    <w:rsid w:val="008952C7"/>
    <w:rsid w:val="00895419"/>
    <w:rsid w:val="00895713"/>
    <w:rsid w:val="0089621A"/>
    <w:rsid w:val="00896465"/>
    <w:rsid w:val="00896AF4"/>
    <w:rsid w:val="00896FD2"/>
    <w:rsid w:val="008970F8"/>
    <w:rsid w:val="00897262"/>
    <w:rsid w:val="00897546"/>
    <w:rsid w:val="00897795"/>
    <w:rsid w:val="008978FB"/>
    <w:rsid w:val="008A014F"/>
    <w:rsid w:val="008A0A0A"/>
    <w:rsid w:val="008A0B91"/>
    <w:rsid w:val="008A161C"/>
    <w:rsid w:val="008A1C63"/>
    <w:rsid w:val="008A1EA7"/>
    <w:rsid w:val="008A1F49"/>
    <w:rsid w:val="008A2012"/>
    <w:rsid w:val="008A2337"/>
    <w:rsid w:val="008A29FD"/>
    <w:rsid w:val="008A2BC7"/>
    <w:rsid w:val="008A2CB2"/>
    <w:rsid w:val="008A2CF8"/>
    <w:rsid w:val="008A2D53"/>
    <w:rsid w:val="008A318B"/>
    <w:rsid w:val="008A33F1"/>
    <w:rsid w:val="008A347B"/>
    <w:rsid w:val="008A352D"/>
    <w:rsid w:val="008A3BFB"/>
    <w:rsid w:val="008A3F70"/>
    <w:rsid w:val="008A3F84"/>
    <w:rsid w:val="008A4179"/>
    <w:rsid w:val="008A4604"/>
    <w:rsid w:val="008A47E1"/>
    <w:rsid w:val="008A5AB6"/>
    <w:rsid w:val="008A663B"/>
    <w:rsid w:val="008A6DB8"/>
    <w:rsid w:val="008A6E77"/>
    <w:rsid w:val="008A7075"/>
    <w:rsid w:val="008A7508"/>
    <w:rsid w:val="008A75EA"/>
    <w:rsid w:val="008A798A"/>
    <w:rsid w:val="008A7D7A"/>
    <w:rsid w:val="008B0430"/>
    <w:rsid w:val="008B04FB"/>
    <w:rsid w:val="008B09A3"/>
    <w:rsid w:val="008B09D6"/>
    <w:rsid w:val="008B0D6E"/>
    <w:rsid w:val="008B10F1"/>
    <w:rsid w:val="008B1DF8"/>
    <w:rsid w:val="008B1EEF"/>
    <w:rsid w:val="008B24BC"/>
    <w:rsid w:val="008B2636"/>
    <w:rsid w:val="008B28FF"/>
    <w:rsid w:val="008B2905"/>
    <w:rsid w:val="008B2996"/>
    <w:rsid w:val="008B2CA2"/>
    <w:rsid w:val="008B2CB5"/>
    <w:rsid w:val="008B2CCC"/>
    <w:rsid w:val="008B2EE3"/>
    <w:rsid w:val="008B3259"/>
    <w:rsid w:val="008B3715"/>
    <w:rsid w:val="008B381B"/>
    <w:rsid w:val="008B3A33"/>
    <w:rsid w:val="008B3B72"/>
    <w:rsid w:val="008B3C3B"/>
    <w:rsid w:val="008B3D56"/>
    <w:rsid w:val="008B4327"/>
    <w:rsid w:val="008B4333"/>
    <w:rsid w:val="008B433F"/>
    <w:rsid w:val="008B4740"/>
    <w:rsid w:val="008B48E1"/>
    <w:rsid w:val="008B4CA2"/>
    <w:rsid w:val="008B4CF5"/>
    <w:rsid w:val="008B4D86"/>
    <w:rsid w:val="008B4DD0"/>
    <w:rsid w:val="008B610C"/>
    <w:rsid w:val="008B6534"/>
    <w:rsid w:val="008B694E"/>
    <w:rsid w:val="008B6C61"/>
    <w:rsid w:val="008B6D30"/>
    <w:rsid w:val="008B6D6D"/>
    <w:rsid w:val="008B7207"/>
    <w:rsid w:val="008B7379"/>
    <w:rsid w:val="008B77C7"/>
    <w:rsid w:val="008B7FE9"/>
    <w:rsid w:val="008C0D95"/>
    <w:rsid w:val="008C0E1E"/>
    <w:rsid w:val="008C0ED3"/>
    <w:rsid w:val="008C0F08"/>
    <w:rsid w:val="008C1630"/>
    <w:rsid w:val="008C187F"/>
    <w:rsid w:val="008C1A65"/>
    <w:rsid w:val="008C1AE2"/>
    <w:rsid w:val="008C1D9F"/>
    <w:rsid w:val="008C21BC"/>
    <w:rsid w:val="008C2292"/>
    <w:rsid w:val="008C2C97"/>
    <w:rsid w:val="008C354C"/>
    <w:rsid w:val="008C3634"/>
    <w:rsid w:val="008C4069"/>
    <w:rsid w:val="008C4A02"/>
    <w:rsid w:val="008C4BD5"/>
    <w:rsid w:val="008C4BEF"/>
    <w:rsid w:val="008C5005"/>
    <w:rsid w:val="008C5930"/>
    <w:rsid w:val="008C5979"/>
    <w:rsid w:val="008C5E39"/>
    <w:rsid w:val="008C5FD6"/>
    <w:rsid w:val="008C6073"/>
    <w:rsid w:val="008C63B6"/>
    <w:rsid w:val="008C6566"/>
    <w:rsid w:val="008C6874"/>
    <w:rsid w:val="008C6AA2"/>
    <w:rsid w:val="008C6B48"/>
    <w:rsid w:val="008C7988"/>
    <w:rsid w:val="008C7EEE"/>
    <w:rsid w:val="008C7F47"/>
    <w:rsid w:val="008D02D1"/>
    <w:rsid w:val="008D036F"/>
    <w:rsid w:val="008D06F6"/>
    <w:rsid w:val="008D070E"/>
    <w:rsid w:val="008D088A"/>
    <w:rsid w:val="008D0CCA"/>
    <w:rsid w:val="008D10DE"/>
    <w:rsid w:val="008D16FD"/>
    <w:rsid w:val="008D1E11"/>
    <w:rsid w:val="008D2582"/>
    <w:rsid w:val="008D2E79"/>
    <w:rsid w:val="008D3449"/>
    <w:rsid w:val="008D3706"/>
    <w:rsid w:val="008D4009"/>
    <w:rsid w:val="008D4142"/>
    <w:rsid w:val="008D41DA"/>
    <w:rsid w:val="008D44B7"/>
    <w:rsid w:val="008D4631"/>
    <w:rsid w:val="008D4BC4"/>
    <w:rsid w:val="008D4E0F"/>
    <w:rsid w:val="008D4E26"/>
    <w:rsid w:val="008D5E73"/>
    <w:rsid w:val="008D6387"/>
    <w:rsid w:val="008D71A9"/>
    <w:rsid w:val="008D72B7"/>
    <w:rsid w:val="008D7769"/>
    <w:rsid w:val="008D7989"/>
    <w:rsid w:val="008D7FD8"/>
    <w:rsid w:val="008E019B"/>
    <w:rsid w:val="008E020C"/>
    <w:rsid w:val="008E027F"/>
    <w:rsid w:val="008E0440"/>
    <w:rsid w:val="008E0CA7"/>
    <w:rsid w:val="008E0D4B"/>
    <w:rsid w:val="008E0E18"/>
    <w:rsid w:val="008E1514"/>
    <w:rsid w:val="008E1609"/>
    <w:rsid w:val="008E1896"/>
    <w:rsid w:val="008E1E2D"/>
    <w:rsid w:val="008E21E2"/>
    <w:rsid w:val="008E2682"/>
    <w:rsid w:val="008E2D1D"/>
    <w:rsid w:val="008E30F6"/>
    <w:rsid w:val="008E3C1A"/>
    <w:rsid w:val="008E42BA"/>
    <w:rsid w:val="008E43F9"/>
    <w:rsid w:val="008E443A"/>
    <w:rsid w:val="008E48F4"/>
    <w:rsid w:val="008E4A62"/>
    <w:rsid w:val="008E4DD5"/>
    <w:rsid w:val="008E5A95"/>
    <w:rsid w:val="008E5B9C"/>
    <w:rsid w:val="008E5C0D"/>
    <w:rsid w:val="008E5F64"/>
    <w:rsid w:val="008E6196"/>
    <w:rsid w:val="008E6286"/>
    <w:rsid w:val="008E629F"/>
    <w:rsid w:val="008E659D"/>
    <w:rsid w:val="008E69B4"/>
    <w:rsid w:val="008E6AE3"/>
    <w:rsid w:val="008E6E0F"/>
    <w:rsid w:val="008E716F"/>
    <w:rsid w:val="008E738B"/>
    <w:rsid w:val="008E760E"/>
    <w:rsid w:val="008E795E"/>
    <w:rsid w:val="008E7DA3"/>
    <w:rsid w:val="008F01CF"/>
    <w:rsid w:val="008F0B59"/>
    <w:rsid w:val="008F0ED8"/>
    <w:rsid w:val="008F0FD0"/>
    <w:rsid w:val="008F1006"/>
    <w:rsid w:val="008F15F8"/>
    <w:rsid w:val="008F15FA"/>
    <w:rsid w:val="008F1801"/>
    <w:rsid w:val="008F1CB5"/>
    <w:rsid w:val="008F1F21"/>
    <w:rsid w:val="008F20BB"/>
    <w:rsid w:val="008F2138"/>
    <w:rsid w:val="008F22A0"/>
    <w:rsid w:val="008F22ED"/>
    <w:rsid w:val="008F2631"/>
    <w:rsid w:val="008F26C0"/>
    <w:rsid w:val="008F29E7"/>
    <w:rsid w:val="008F2EB1"/>
    <w:rsid w:val="008F3F48"/>
    <w:rsid w:val="008F444F"/>
    <w:rsid w:val="008F44BC"/>
    <w:rsid w:val="008F6123"/>
    <w:rsid w:val="008F6130"/>
    <w:rsid w:val="008F6449"/>
    <w:rsid w:val="008F656C"/>
    <w:rsid w:val="008F69A1"/>
    <w:rsid w:val="008F6C75"/>
    <w:rsid w:val="008F6D4A"/>
    <w:rsid w:val="008F6F36"/>
    <w:rsid w:val="008F7144"/>
    <w:rsid w:val="008F736D"/>
    <w:rsid w:val="008F75A0"/>
    <w:rsid w:val="008F7885"/>
    <w:rsid w:val="008F7AFA"/>
    <w:rsid w:val="008F7DDA"/>
    <w:rsid w:val="009003EB"/>
    <w:rsid w:val="00900568"/>
    <w:rsid w:val="0090068E"/>
    <w:rsid w:val="009009EF"/>
    <w:rsid w:val="00900E81"/>
    <w:rsid w:val="009010D7"/>
    <w:rsid w:val="009010EC"/>
    <w:rsid w:val="009011B6"/>
    <w:rsid w:val="00901648"/>
    <w:rsid w:val="00901904"/>
    <w:rsid w:val="00901C0A"/>
    <w:rsid w:val="00901F26"/>
    <w:rsid w:val="009025FD"/>
    <w:rsid w:val="009027DB"/>
    <w:rsid w:val="009029EB"/>
    <w:rsid w:val="00903001"/>
    <w:rsid w:val="00903518"/>
    <w:rsid w:val="00903689"/>
    <w:rsid w:val="00903725"/>
    <w:rsid w:val="009037C2"/>
    <w:rsid w:val="00903E37"/>
    <w:rsid w:val="00903EC7"/>
    <w:rsid w:val="009040E2"/>
    <w:rsid w:val="009041B6"/>
    <w:rsid w:val="009045F2"/>
    <w:rsid w:val="00904A59"/>
    <w:rsid w:val="00904C75"/>
    <w:rsid w:val="00905548"/>
    <w:rsid w:val="00905A6B"/>
    <w:rsid w:val="00905F9B"/>
    <w:rsid w:val="00906245"/>
    <w:rsid w:val="009063F4"/>
    <w:rsid w:val="00906BC3"/>
    <w:rsid w:val="00907884"/>
    <w:rsid w:val="009078DF"/>
    <w:rsid w:val="009079E5"/>
    <w:rsid w:val="00907E44"/>
    <w:rsid w:val="00910431"/>
    <w:rsid w:val="00910CC7"/>
    <w:rsid w:val="00911447"/>
    <w:rsid w:val="0091144B"/>
    <w:rsid w:val="00911699"/>
    <w:rsid w:val="009119E1"/>
    <w:rsid w:val="009119E7"/>
    <w:rsid w:val="00911DB1"/>
    <w:rsid w:val="00911EC9"/>
    <w:rsid w:val="009123C3"/>
    <w:rsid w:val="009125E9"/>
    <w:rsid w:val="00912B75"/>
    <w:rsid w:val="00913442"/>
    <w:rsid w:val="00913498"/>
    <w:rsid w:val="0091370B"/>
    <w:rsid w:val="009139D2"/>
    <w:rsid w:val="00913B00"/>
    <w:rsid w:val="009140E1"/>
    <w:rsid w:val="009145B0"/>
    <w:rsid w:val="00914870"/>
    <w:rsid w:val="00914A03"/>
    <w:rsid w:val="00914F63"/>
    <w:rsid w:val="0091504A"/>
    <w:rsid w:val="0091519E"/>
    <w:rsid w:val="00915252"/>
    <w:rsid w:val="00915626"/>
    <w:rsid w:val="009159C1"/>
    <w:rsid w:val="00915C23"/>
    <w:rsid w:val="009165E5"/>
    <w:rsid w:val="0091680F"/>
    <w:rsid w:val="00916B48"/>
    <w:rsid w:val="00916E2F"/>
    <w:rsid w:val="00916F3D"/>
    <w:rsid w:val="009171F9"/>
    <w:rsid w:val="00917866"/>
    <w:rsid w:val="00917A96"/>
    <w:rsid w:val="00917C5F"/>
    <w:rsid w:val="009203CC"/>
    <w:rsid w:val="009205EF"/>
    <w:rsid w:val="00920A9B"/>
    <w:rsid w:val="00920B00"/>
    <w:rsid w:val="00920B5F"/>
    <w:rsid w:val="0092161A"/>
    <w:rsid w:val="00921C74"/>
    <w:rsid w:val="00922460"/>
    <w:rsid w:val="009229CD"/>
    <w:rsid w:val="0092346E"/>
    <w:rsid w:val="00923557"/>
    <w:rsid w:val="00923D1D"/>
    <w:rsid w:val="00924365"/>
    <w:rsid w:val="0092459D"/>
    <w:rsid w:val="00924B1D"/>
    <w:rsid w:val="00924E3C"/>
    <w:rsid w:val="0092526C"/>
    <w:rsid w:val="0092529D"/>
    <w:rsid w:val="009256B4"/>
    <w:rsid w:val="00925934"/>
    <w:rsid w:val="00925AFE"/>
    <w:rsid w:val="00926001"/>
    <w:rsid w:val="009261A6"/>
    <w:rsid w:val="00926221"/>
    <w:rsid w:val="00926266"/>
    <w:rsid w:val="00926615"/>
    <w:rsid w:val="00926AFC"/>
    <w:rsid w:val="0092704E"/>
    <w:rsid w:val="0092719E"/>
    <w:rsid w:val="00927939"/>
    <w:rsid w:val="00927966"/>
    <w:rsid w:val="00927AA0"/>
    <w:rsid w:val="00927BE3"/>
    <w:rsid w:val="00927DFE"/>
    <w:rsid w:val="00930746"/>
    <w:rsid w:val="00930915"/>
    <w:rsid w:val="00930EB7"/>
    <w:rsid w:val="00930FB7"/>
    <w:rsid w:val="00931031"/>
    <w:rsid w:val="0093124B"/>
    <w:rsid w:val="009321D2"/>
    <w:rsid w:val="00932438"/>
    <w:rsid w:val="00932879"/>
    <w:rsid w:val="00932F40"/>
    <w:rsid w:val="009334D2"/>
    <w:rsid w:val="0093351F"/>
    <w:rsid w:val="00933894"/>
    <w:rsid w:val="00933940"/>
    <w:rsid w:val="00933C8F"/>
    <w:rsid w:val="00934217"/>
    <w:rsid w:val="00934676"/>
    <w:rsid w:val="00934A53"/>
    <w:rsid w:val="00934DC3"/>
    <w:rsid w:val="009350C9"/>
    <w:rsid w:val="009353C3"/>
    <w:rsid w:val="00935851"/>
    <w:rsid w:val="00935D1B"/>
    <w:rsid w:val="00935FF1"/>
    <w:rsid w:val="00936548"/>
    <w:rsid w:val="00936901"/>
    <w:rsid w:val="00936992"/>
    <w:rsid w:val="00936A4E"/>
    <w:rsid w:val="0093738D"/>
    <w:rsid w:val="0093770A"/>
    <w:rsid w:val="0093798B"/>
    <w:rsid w:val="00937C2B"/>
    <w:rsid w:val="00937C5D"/>
    <w:rsid w:val="00937CCD"/>
    <w:rsid w:val="00937DBF"/>
    <w:rsid w:val="00937DF0"/>
    <w:rsid w:val="00937E40"/>
    <w:rsid w:val="00937F80"/>
    <w:rsid w:val="00940296"/>
    <w:rsid w:val="009404E1"/>
    <w:rsid w:val="0094092B"/>
    <w:rsid w:val="00940C60"/>
    <w:rsid w:val="00940D62"/>
    <w:rsid w:val="009411F8"/>
    <w:rsid w:val="0094128E"/>
    <w:rsid w:val="009413BD"/>
    <w:rsid w:val="00941540"/>
    <w:rsid w:val="0094165C"/>
    <w:rsid w:val="00942445"/>
    <w:rsid w:val="00942716"/>
    <w:rsid w:val="00942886"/>
    <w:rsid w:val="00942A04"/>
    <w:rsid w:val="0094357A"/>
    <w:rsid w:val="00943CCF"/>
    <w:rsid w:val="00943FE2"/>
    <w:rsid w:val="00944477"/>
    <w:rsid w:val="009444BA"/>
    <w:rsid w:val="009445DD"/>
    <w:rsid w:val="00944682"/>
    <w:rsid w:val="00944715"/>
    <w:rsid w:val="00944A9F"/>
    <w:rsid w:val="00944E1C"/>
    <w:rsid w:val="0094511A"/>
    <w:rsid w:val="00945750"/>
    <w:rsid w:val="00946488"/>
    <w:rsid w:val="00946898"/>
    <w:rsid w:val="00946AC9"/>
    <w:rsid w:val="00947437"/>
    <w:rsid w:val="00947691"/>
    <w:rsid w:val="0094784E"/>
    <w:rsid w:val="009479CA"/>
    <w:rsid w:val="00947DB6"/>
    <w:rsid w:val="00950086"/>
    <w:rsid w:val="009501F4"/>
    <w:rsid w:val="00950215"/>
    <w:rsid w:val="00951236"/>
    <w:rsid w:val="00951340"/>
    <w:rsid w:val="00951357"/>
    <w:rsid w:val="009520D9"/>
    <w:rsid w:val="00952E0B"/>
    <w:rsid w:val="00952F72"/>
    <w:rsid w:val="0095302A"/>
    <w:rsid w:val="00953F4F"/>
    <w:rsid w:val="009546F5"/>
    <w:rsid w:val="00954970"/>
    <w:rsid w:val="009553B2"/>
    <w:rsid w:val="0095559F"/>
    <w:rsid w:val="00955617"/>
    <w:rsid w:val="009559E4"/>
    <w:rsid w:val="00955E9C"/>
    <w:rsid w:val="00955FBF"/>
    <w:rsid w:val="00956C60"/>
    <w:rsid w:val="00957223"/>
    <w:rsid w:val="009573BA"/>
    <w:rsid w:val="00957775"/>
    <w:rsid w:val="009577FB"/>
    <w:rsid w:val="00957A69"/>
    <w:rsid w:val="00957DC6"/>
    <w:rsid w:val="00957F81"/>
    <w:rsid w:val="00960645"/>
    <w:rsid w:val="00960A33"/>
    <w:rsid w:val="00960FE7"/>
    <w:rsid w:val="0096130A"/>
    <w:rsid w:val="0096137B"/>
    <w:rsid w:val="0096189C"/>
    <w:rsid w:val="00962199"/>
    <w:rsid w:val="00963017"/>
    <w:rsid w:val="00963065"/>
    <w:rsid w:val="009630DD"/>
    <w:rsid w:val="0096319B"/>
    <w:rsid w:val="0096336C"/>
    <w:rsid w:val="00963523"/>
    <w:rsid w:val="00963808"/>
    <w:rsid w:val="009643B5"/>
    <w:rsid w:val="00964B4C"/>
    <w:rsid w:val="00964F75"/>
    <w:rsid w:val="009653BE"/>
    <w:rsid w:val="009654B8"/>
    <w:rsid w:val="009657F8"/>
    <w:rsid w:val="009658B4"/>
    <w:rsid w:val="009659D7"/>
    <w:rsid w:val="00965A6B"/>
    <w:rsid w:val="00965EE7"/>
    <w:rsid w:val="009663E2"/>
    <w:rsid w:val="009669DC"/>
    <w:rsid w:val="00966AB1"/>
    <w:rsid w:val="00966DD5"/>
    <w:rsid w:val="00967476"/>
    <w:rsid w:val="0096764A"/>
    <w:rsid w:val="009708DC"/>
    <w:rsid w:val="00970BB9"/>
    <w:rsid w:val="009711CF"/>
    <w:rsid w:val="009714A7"/>
    <w:rsid w:val="00971A94"/>
    <w:rsid w:val="0097260E"/>
    <w:rsid w:val="00972B5A"/>
    <w:rsid w:val="00973017"/>
    <w:rsid w:val="009730B3"/>
    <w:rsid w:val="00973A74"/>
    <w:rsid w:val="00973CFD"/>
    <w:rsid w:val="0097411E"/>
    <w:rsid w:val="00974514"/>
    <w:rsid w:val="00974B5C"/>
    <w:rsid w:val="0097519E"/>
    <w:rsid w:val="0097584B"/>
    <w:rsid w:val="00975E91"/>
    <w:rsid w:val="009767FF"/>
    <w:rsid w:val="00977682"/>
    <w:rsid w:val="00977F07"/>
    <w:rsid w:val="009801AA"/>
    <w:rsid w:val="00980F27"/>
    <w:rsid w:val="00981467"/>
    <w:rsid w:val="00981477"/>
    <w:rsid w:val="0098192E"/>
    <w:rsid w:val="00981B41"/>
    <w:rsid w:val="00981B9E"/>
    <w:rsid w:val="00981B9F"/>
    <w:rsid w:val="00981FFB"/>
    <w:rsid w:val="00982385"/>
    <w:rsid w:val="009829C9"/>
    <w:rsid w:val="009829F5"/>
    <w:rsid w:val="00982FA6"/>
    <w:rsid w:val="00983577"/>
    <w:rsid w:val="00983855"/>
    <w:rsid w:val="00983ABE"/>
    <w:rsid w:val="009841D5"/>
    <w:rsid w:val="009842B3"/>
    <w:rsid w:val="00984327"/>
    <w:rsid w:val="0098451C"/>
    <w:rsid w:val="00984BFA"/>
    <w:rsid w:val="00985FAB"/>
    <w:rsid w:val="00986140"/>
    <w:rsid w:val="0098631A"/>
    <w:rsid w:val="009869D7"/>
    <w:rsid w:val="00986AA2"/>
    <w:rsid w:val="00986F20"/>
    <w:rsid w:val="009870DC"/>
    <w:rsid w:val="009878BA"/>
    <w:rsid w:val="00987A5D"/>
    <w:rsid w:val="00987BCC"/>
    <w:rsid w:val="00987DE5"/>
    <w:rsid w:val="00987FF5"/>
    <w:rsid w:val="00990DC0"/>
    <w:rsid w:val="00990F85"/>
    <w:rsid w:val="009917E9"/>
    <w:rsid w:val="009918B9"/>
    <w:rsid w:val="00991E5C"/>
    <w:rsid w:val="00991E7B"/>
    <w:rsid w:val="0099217C"/>
    <w:rsid w:val="0099306C"/>
    <w:rsid w:val="00993430"/>
    <w:rsid w:val="009934BB"/>
    <w:rsid w:val="009936F4"/>
    <w:rsid w:val="00993CDF"/>
    <w:rsid w:val="009944DF"/>
    <w:rsid w:val="00994704"/>
    <w:rsid w:val="00994728"/>
    <w:rsid w:val="00995AC5"/>
    <w:rsid w:val="00995C97"/>
    <w:rsid w:val="00995ECE"/>
    <w:rsid w:val="00995FEB"/>
    <w:rsid w:val="009962BB"/>
    <w:rsid w:val="009962C1"/>
    <w:rsid w:val="00996307"/>
    <w:rsid w:val="00996DA9"/>
    <w:rsid w:val="009970BF"/>
    <w:rsid w:val="009976E8"/>
    <w:rsid w:val="009A043C"/>
    <w:rsid w:val="009A052F"/>
    <w:rsid w:val="009A0E1E"/>
    <w:rsid w:val="009A15C0"/>
    <w:rsid w:val="009A1A9E"/>
    <w:rsid w:val="009A1C0E"/>
    <w:rsid w:val="009A1C69"/>
    <w:rsid w:val="009A2574"/>
    <w:rsid w:val="009A267F"/>
    <w:rsid w:val="009A2A4D"/>
    <w:rsid w:val="009A2B7F"/>
    <w:rsid w:val="009A2C74"/>
    <w:rsid w:val="009A2E58"/>
    <w:rsid w:val="009A3330"/>
    <w:rsid w:val="009A3B8B"/>
    <w:rsid w:val="009A3DEB"/>
    <w:rsid w:val="009A3E18"/>
    <w:rsid w:val="009A4328"/>
    <w:rsid w:val="009A438C"/>
    <w:rsid w:val="009A43E1"/>
    <w:rsid w:val="009A4CD3"/>
    <w:rsid w:val="009A4D4D"/>
    <w:rsid w:val="009A54EF"/>
    <w:rsid w:val="009A56E9"/>
    <w:rsid w:val="009A5B92"/>
    <w:rsid w:val="009A6189"/>
    <w:rsid w:val="009A661F"/>
    <w:rsid w:val="009A6711"/>
    <w:rsid w:val="009A674D"/>
    <w:rsid w:val="009A6F76"/>
    <w:rsid w:val="009A70DB"/>
    <w:rsid w:val="009A7781"/>
    <w:rsid w:val="009A78C9"/>
    <w:rsid w:val="009A79FB"/>
    <w:rsid w:val="009A7A53"/>
    <w:rsid w:val="009A7B30"/>
    <w:rsid w:val="009A7DF5"/>
    <w:rsid w:val="009A7EF8"/>
    <w:rsid w:val="009B0159"/>
    <w:rsid w:val="009B0351"/>
    <w:rsid w:val="009B0382"/>
    <w:rsid w:val="009B050C"/>
    <w:rsid w:val="009B05C3"/>
    <w:rsid w:val="009B08B2"/>
    <w:rsid w:val="009B08B9"/>
    <w:rsid w:val="009B09DF"/>
    <w:rsid w:val="009B0E28"/>
    <w:rsid w:val="009B108B"/>
    <w:rsid w:val="009B172D"/>
    <w:rsid w:val="009B196F"/>
    <w:rsid w:val="009B1C4A"/>
    <w:rsid w:val="009B1E4B"/>
    <w:rsid w:val="009B1FCD"/>
    <w:rsid w:val="009B1FE7"/>
    <w:rsid w:val="009B2039"/>
    <w:rsid w:val="009B2778"/>
    <w:rsid w:val="009B27D4"/>
    <w:rsid w:val="009B34D6"/>
    <w:rsid w:val="009B37A1"/>
    <w:rsid w:val="009B38A8"/>
    <w:rsid w:val="009B3A66"/>
    <w:rsid w:val="009B3E5C"/>
    <w:rsid w:val="009B3E87"/>
    <w:rsid w:val="009B3FCE"/>
    <w:rsid w:val="009B4212"/>
    <w:rsid w:val="009B440F"/>
    <w:rsid w:val="009B4777"/>
    <w:rsid w:val="009B4978"/>
    <w:rsid w:val="009B49F2"/>
    <w:rsid w:val="009B4E88"/>
    <w:rsid w:val="009B50AA"/>
    <w:rsid w:val="009B5A12"/>
    <w:rsid w:val="009B60F6"/>
    <w:rsid w:val="009B6341"/>
    <w:rsid w:val="009B6537"/>
    <w:rsid w:val="009B68CA"/>
    <w:rsid w:val="009B6A03"/>
    <w:rsid w:val="009B6DB6"/>
    <w:rsid w:val="009B70B2"/>
    <w:rsid w:val="009B70DC"/>
    <w:rsid w:val="009B735F"/>
    <w:rsid w:val="009B752A"/>
    <w:rsid w:val="009B7681"/>
    <w:rsid w:val="009B78B2"/>
    <w:rsid w:val="009B7996"/>
    <w:rsid w:val="009B7BF3"/>
    <w:rsid w:val="009C064D"/>
    <w:rsid w:val="009C0B57"/>
    <w:rsid w:val="009C0BEA"/>
    <w:rsid w:val="009C0E8F"/>
    <w:rsid w:val="009C10F9"/>
    <w:rsid w:val="009C11D3"/>
    <w:rsid w:val="009C1736"/>
    <w:rsid w:val="009C1787"/>
    <w:rsid w:val="009C182C"/>
    <w:rsid w:val="009C1B67"/>
    <w:rsid w:val="009C1BA2"/>
    <w:rsid w:val="009C1C22"/>
    <w:rsid w:val="009C21C9"/>
    <w:rsid w:val="009C262B"/>
    <w:rsid w:val="009C2AB5"/>
    <w:rsid w:val="009C358E"/>
    <w:rsid w:val="009C384C"/>
    <w:rsid w:val="009C3859"/>
    <w:rsid w:val="009C3AE7"/>
    <w:rsid w:val="009C3B8E"/>
    <w:rsid w:val="009C43C2"/>
    <w:rsid w:val="009C44E1"/>
    <w:rsid w:val="009C49AB"/>
    <w:rsid w:val="009C4A7A"/>
    <w:rsid w:val="009C52B7"/>
    <w:rsid w:val="009C5636"/>
    <w:rsid w:val="009C5C0D"/>
    <w:rsid w:val="009C5FF0"/>
    <w:rsid w:val="009C69EB"/>
    <w:rsid w:val="009C6A49"/>
    <w:rsid w:val="009C6DF7"/>
    <w:rsid w:val="009C7388"/>
    <w:rsid w:val="009C74C0"/>
    <w:rsid w:val="009C7504"/>
    <w:rsid w:val="009C7D70"/>
    <w:rsid w:val="009D01B6"/>
    <w:rsid w:val="009D059A"/>
    <w:rsid w:val="009D05E1"/>
    <w:rsid w:val="009D06C2"/>
    <w:rsid w:val="009D06E0"/>
    <w:rsid w:val="009D07F9"/>
    <w:rsid w:val="009D0A68"/>
    <w:rsid w:val="009D0B09"/>
    <w:rsid w:val="009D0FB6"/>
    <w:rsid w:val="009D10B8"/>
    <w:rsid w:val="009D12D9"/>
    <w:rsid w:val="009D1527"/>
    <w:rsid w:val="009D16A3"/>
    <w:rsid w:val="009D170B"/>
    <w:rsid w:val="009D1788"/>
    <w:rsid w:val="009D182E"/>
    <w:rsid w:val="009D1C63"/>
    <w:rsid w:val="009D2335"/>
    <w:rsid w:val="009D2A38"/>
    <w:rsid w:val="009D2A49"/>
    <w:rsid w:val="009D2ED1"/>
    <w:rsid w:val="009D33A0"/>
    <w:rsid w:val="009D3602"/>
    <w:rsid w:val="009D492C"/>
    <w:rsid w:val="009D543A"/>
    <w:rsid w:val="009D57F2"/>
    <w:rsid w:val="009D5AA1"/>
    <w:rsid w:val="009D60E5"/>
    <w:rsid w:val="009D67EC"/>
    <w:rsid w:val="009D68C8"/>
    <w:rsid w:val="009D6BBA"/>
    <w:rsid w:val="009D6FFA"/>
    <w:rsid w:val="009D7190"/>
    <w:rsid w:val="009D72D0"/>
    <w:rsid w:val="009D7744"/>
    <w:rsid w:val="009D7C5D"/>
    <w:rsid w:val="009E0113"/>
    <w:rsid w:val="009E0CB6"/>
    <w:rsid w:val="009E0CCC"/>
    <w:rsid w:val="009E17D4"/>
    <w:rsid w:val="009E17EB"/>
    <w:rsid w:val="009E1D2F"/>
    <w:rsid w:val="009E2660"/>
    <w:rsid w:val="009E27C0"/>
    <w:rsid w:val="009E290B"/>
    <w:rsid w:val="009E2CC1"/>
    <w:rsid w:val="009E3146"/>
    <w:rsid w:val="009E404B"/>
    <w:rsid w:val="009E4087"/>
    <w:rsid w:val="009E4A01"/>
    <w:rsid w:val="009E4F0F"/>
    <w:rsid w:val="009E56C1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E755C"/>
    <w:rsid w:val="009E7B37"/>
    <w:rsid w:val="009E7F51"/>
    <w:rsid w:val="009F01D7"/>
    <w:rsid w:val="009F0516"/>
    <w:rsid w:val="009F0C4C"/>
    <w:rsid w:val="009F143D"/>
    <w:rsid w:val="009F143F"/>
    <w:rsid w:val="009F184D"/>
    <w:rsid w:val="009F1971"/>
    <w:rsid w:val="009F1DB5"/>
    <w:rsid w:val="009F39A8"/>
    <w:rsid w:val="009F3A05"/>
    <w:rsid w:val="009F3A86"/>
    <w:rsid w:val="009F43D7"/>
    <w:rsid w:val="009F46A6"/>
    <w:rsid w:val="009F4B99"/>
    <w:rsid w:val="009F51D5"/>
    <w:rsid w:val="009F51E8"/>
    <w:rsid w:val="009F5536"/>
    <w:rsid w:val="009F56E3"/>
    <w:rsid w:val="009F575E"/>
    <w:rsid w:val="009F5B46"/>
    <w:rsid w:val="009F5F3A"/>
    <w:rsid w:val="009F6108"/>
    <w:rsid w:val="009F6602"/>
    <w:rsid w:val="009F6763"/>
    <w:rsid w:val="009F6A17"/>
    <w:rsid w:val="009F6A28"/>
    <w:rsid w:val="009F6AC3"/>
    <w:rsid w:val="009F6B9D"/>
    <w:rsid w:val="009F7B17"/>
    <w:rsid w:val="009F7B63"/>
    <w:rsid w:val="00A008EA"/>
    <w:rsid w:val="00A00BCD"/>
    <w:rsid w:val="00A0107F"/>
    <w:rsid w:val="00A01A84"/>
    <w:rsid w:val="00A020B6"/>
    <w:rsid w:val="00A023B2"/>
    <w:rsid w:val="00A02513"/>
    <w:rsid w:val="00A031E2"/>
    <w:rsid w:val="00A0336D"/>
    <w:rsid w:val="00A034AB"/>
    <w:rsid w:val="00A03C1A"/>
    <w:rsid w:val="00A04643"/>
    <w:rsid w:val="00A04670"/>
    <w:rsid w:val="00A04684"/>
    <w:rsid w:val="00A048F1"/>
    <w:rsid w:val="00A04954"/>
    <w:rsid w:val="00A04AC0"/>
    <w:rsid w:val="00A04BAD"/>
    <w:rsid w:val="00A04C7A"/>
    <w:rsid w:val="00A05107"/>
    <w:rsid w:val="00A05769"/>
    <w:rsid w:val="00A0580D"/>
    <w:rsid w:val="00A05905"/>
    <w:rsid w:val="00A059B7"/>
    <w:rsid w:val="00A05DE2"/>
    <w:rsid w:val="00A06A3B"/>
    <w:rsid w:val="00A06A49"/>
    <w:rsid w:val="00A06BE3"/>
    <w:rsid w:val="00A06EE3"/>
    <w:rsid w:val="00A0707C"/>
    <w:rsid w:val="00A07099"/>
    <w:rsid w:val="00A073A0"/>
    <w:rsid w:val="00A07534"/>
    <w:rsid w:val="00A07618"/>
    <w:rsid w:val="00A07A5A"/>
    <w:rsid w:val="00A07AC3"/>
    <w:rsid w:val="00A07AD2"/>
    <w:rsid w:val="00A07AE2"/>
    <w:rsid w:val="00A07BD9"/>
    <w:rsid w:val="00A07CAB"/>
    <w:rsid w:val="00A10750"/>
    <w:rsid w:val="00A10878"/>
    <w:rsid w:val="00A10C9F"/>
    <w:rsid w:val="00A10EAD"/>
    <w:rsid w:val="00A120DC"/>
    <w:rsid w:val="00A121B9"/>
    <w:rsid w:val="00A121BE"/>
    <w:rsid w:val="00A1249D"/>
    <w:rsid w:val="00A12A9F"/>
    <w:rsid w:val="00A12B5B"/>
    <w:rsid w:val="00A12C4D"/>
    <w:rsid w:val="00A13733"/>
    <w:rsid w:val="00A13778"/>
    <w:rsid w:val="00A13E9F"/>
    <w:rsid w:val="00A13F0E"/>
    <w:rsid w:val="00A149F7"/>
    <w:rsid w:val="00A14C76"/>
    <w:rsid w:val="00A152FB"/>
    <w:rsid w:val="00A1544E"/>
    <w:rsid w:val="00A15691"/>
    <w:rsid w:val="00A15A80"/>
    <w:rsid w:val="00A15CAB"/>
    <w:rsid w:val="00A15CE2"/>
    <w:rsid w:val="00A15D78"/>
    <w:rsid w:val="00A166AB"/>
    <w:rsid w:val="00A16777"/>
    <w:rsid w:val="00A169D3"/>
    <w:rsid w:val="00A16AAF"/>
    <w:rsid w:val="00A1708F"/>
    <w:rsid w:val="00A171B7"/>
    <w:rsid w:val="00A17950"/>
    <w:rsid w:val="00A17996"/>
    <w:rsid w:val="00A17C04"/>
    <w:rsid w:val="00A17ED2"/>
    <w:rsid w:val="00A203B3"/>
    <w:rsid w:val="00A20551"/>
    <w:rsid w:val="00A20844"/>
    <w:rsid w:val="00A20B3A"/>
    <w:rsid w:val="00A21078"/>
    <w:rsid w:val="00A211DC"/>
    <w:rsid w:val="00A213A6"/>
    <w:rsid w:val="00A21723"/>
    <w:rsid w:val="00A217AB"/>
    <w:rsid w:val="00A2190E"/>
    <w:rsid w:val="00A21B1D"/>
    <w:rsid w:val="00A21CF7"/>
    <w:rsid w:val="00A21D4E"/>
    <w:rsid w:val="00A21EFF"/>
    <w:rsid w:val="00A21F9D"/>
    <w:rsid w:val="00A220A5"/>
    <w:rsid w:val="00A22430"/>
    <w:rsid w:val="00A227F2"/>
    <w:rsid w:val="00A2282C"/>
    <w:rsid w:val="00A230DC"/>
    <w:rsid w:val="00A2331F"/>
    <w:rsid w:val="00A23330"/>
    <w:rsid w:val="00A234F3"/>
    <w:rsid w:val="00A24401"/>
    <w:rsid w:val="00A24490"/>
    <w:rsid w:val="00A24A5A"/>
    <w:rsid w:val="00A24A97"/>
    <w:rsid w:val="00A24C4E"/>
    <w:rsid w:val="00A24FF6"/>
    <w:rsid w:val="00A25623"/>
    <w:rsid w:val="00A256BB"/>
    <w:rsid w:val="00A257E5"/>
    <w:rsid w:val="00A2590D"/>
    <w:rsid w:val="00A2622F"/>
    <w:rsid w:val="00A2624C"/>
    <w:rsid w:val="00A26374"/>
    <w:rsid w:val="00A263B6"/>
    <w:rsid w:val="00A264F6"/>
    <w:rsid w:val="00A26DFB"/>
    <w:rsid w:val="00A26E0B"/>
    <w:rsid w:val="00A27523"/>
    <w:rsid w:val="00A277D6"/>
    <w:rsid w:val="00A278C4"/>
    <w:rsid w:val="00A30160"/>
    <w:rsid w:val="00A301AA"/>
    <w:rsid w:val="00A30826"/>
    <w:rsid w:val="00A30830"/>
    <w:rsid w:val="00A3084A"/>
    <w:rsid w:val="00A308B0"/>
    <w:rsid w:val="00A309AE"/>
    <w:rsid w:val="00A309FC"/>
    <w:rsid w:val="00A30D5C"/>
    <w:rsid w:val="00A3108B"/>
    <w:rsid w:val="00A31842"/>
    <w:rsid w:val="00A31CCD"/>
    <w:rsid w:val="00A326A1"/>
    <w:rsid w:val="00A326B0"/>
    <w:rsid w:val="00A32A43"/>
    <w:rsid w:val="00A32AFD"/>
    <w:rsid w:val="00A32B6C"/>
    <w:rsid w:val="00A331F3"/>
    <w:rsid w:val="00A3330C"/>
    <w:rsid w:val="00A337DA"/>
    <w:rsid w:val="00A33AD2"/>
    <w:rsid w:val="00A3516C"/>
    <w:rsid w:val="00A356A6"/>
    <w:rsid w:val="00A356D4"/>
    <w:rsid w:val="00A357CC"/>
    <w:rsid w:val="00A35C2A"/>
    <w:rsid w:val="00A35D21"/>
    <w:rsid w:val="00A35DE1"/>
    <w:rsid w:val="00A35E31"/>
    <w:rsid w:val="00A36386"/>
    <w:rsid w:val="00A365E6"/>
    <w:rsid w:val="00A368C0"/>
    <w:rsid w:val="00A36929"/>
    <w:rsid w:val="00A36B2E"/>
    <w:rsid w:val="00A36C64"/>
    <w:rsid w:val="00A36D0E"/>
    <w:rsid w:val="00A36FD3"/>
    <w:rsid w:val="00A37429"/>
    <w:rsid w:val="00A3742D"/>
    <w:rsid w:val="00A37552"/>
    <w:rsid w:val="00A3764D"/>
    <w:rsid w:val="00A37AAD"/>
    <w:rsid w:val="00A402A0"/>
    <w:rsid w:val="00A40453"/>
    <w:rsid w:val="00A408D6"/>
    <w:rsid w:val="00A40D7F"/>
    <w:rsid w:val="00A41074"/>
    <w:rsid w:val="00A412E7"/>
    <w:rsid w:val="00A41600"/>
    <w:rsid w:val="00A4171D"/>
    <w:rsid w:val="00A41D24"/>
    <w:rsid w:val="00A420A9"/>
    <w:rsid w:val="00A4230F"/>
    <w:rsid w:val="00A425DA"/>
    <w:rsid w:val="00A42D47"/>
    <w:rsid w:val="00A4340B"/>
    <w:rsid w:val="00A439CC"/>
    <w:rsid w:val="00A43ADA"/>
    <w:rsid w:val="00A43D0F"/>
    <w:rsid w:val="00A43D23"/>
    <w:rsid w:val="00A43E0B"/>
    <w:rsid w:val="00A43F7E"/>
    <w:rsid w:val="00A44536"/>
    <w:rsid w:val="00A44AA2"/>
    <w:rsid w:val="00A44C6D"/>
    <w:rsid w:val="00A4649A"/>
    <w:rsid w:val="00A46590"/>
    <w:rsid w:val="00A46657"/>
    <w:rsid w:val="00A468BB"/>
    <w:rsid w:val="00A471F1"/>
    <w:rsid w:val="00A472C5"/>
    <w:rsid w:val="00A47EB3"/>
    <w:rsid w:val="00A50766"/>
    <w:rsid w:val="00A51E00"/>
    <w:rsid w:val="00A528C8"/>
    <w:rsid w:val="00A52AB3"/>
    <w:rsid w:val="00A52D08"/>
    <w:rsid w:val="00A53727"/>
    <w:rsid w:val="00A53F35"/>
    <w:rsid w:val="00A5411E"/>
    <w:rsid w:val="00A54133"/>
    <w:rsid w:val="00A545FC"/>
    <w:rsid w:val="00A54A52"/>
    <w:rsid w:val="00A54FAE"/>
    <w:rsid w:val="00A5536E"/>
    <w:rsid w:val="00A553C3"/>
    <w:rsid w:val="00A560E4"/>
    <w:rsid w:val="00A56AA2"/>
    <w:rsid w:val="00A573A7"/>
    <w:rsid w:val="00A575B9"/>
    <w:rsid w:val="00A57738"/>
    <w:rsid w:val="00A57EF6"/>
    <w:rsid w:val="00A60DAE"/>
    <w:rsid w:val="00A610E5"/>
    <w:rsid w:val="00A612F5"/>
    <w:rsid w:val="00A61497"/>
    <w:rsid w:val="00A6152D"/>
    <w:rsid w:val="00A6163D"/>
    <w:rsid w:val="00A61DEF"/>
    <w:rsid w:val="00A623FE"/>
    <w:rsid w:val="00A62A7A"/>
    <w:rsid w:val="00A638B9"/>
    <w:rsid w:val="00A63E4E"/>
    <w:rsid w:val="00A64D20"/>
    <w:rsid w:val="00A64F46"/>
    <w:rsid w:val="00A6567A"/>
    <w:rsid w:val="00A65802"/>
    <w:rsid w:val="00A659EC"/>
    <w:rsid w:val="00A65A25"/>
    <w:rsid w:val="00A65ADB"/>
    <w:rsid w:val="00A65D2C"/>
    <w:rsid w:val="00A66443"/>
    <w:rsid w:val="00A666B1"/>
    <w:rsid w:val="00A666DE"/>
    <w:rsid w:val="00A67735"/>
    <w:rsid w:val="00A67833"/>
    <w:rsid w:val="00A67A0F"/>
    <w:rsid w:val="00A67E3F"/>
    <w:rsid w:val="00A7013A"/>
    <w:rsid w:val="00A70295"/>
    <w:rsid w:val="00A705CB"/>
    <w:rsid w:val="00A70A73"/>
    <w:rsid w:val="00A714F7"/>
    <w:rsid w:val="00A719C5"/>
    <w:rsid w:val="00A71B5D"/>
    <w:rsid w:val="00A721BF"/>
    <w:rsid w:val="00A72456"/>
    <w:rsid w:val="00A725E8"/>
    <w:rsid w:val="00A72CA4"/>
    <w:rsid w:val="00A72D19"/>
    <w:rsid w:val="00A73DA4"/>
    <w:rsid w:val="00A740A8"/>
    <w:rsid w:val="00A7445B"/>
    <w:rsid w:val="00A74461"/>
    <w:rsid w:val="00A74A24"/>
    <w:rsid w:val="00A74A2D"/>
    <w:rsid w:val="00A74E55"/>
    <w:rsid w:val="00A75847"/>
    <w:rsid w:val="00A759D3"/>
    <w:rsid w:val="00A76014"/>
    <w:rsid w:val="00A760FF"/>
    <w:rsid w:val="00A76328"/>
    <w:rsid w:val="00A764D0"/>
    <w:rsid w:val="00A766C9"/>
    <w:rsid w:val="00A768EE"/>
    <w:rsid w:val="00A76916"/>
    <w:rsid w:val="00A769A7"/>
    <w:rsid w:val="00A76A6B"/>
    <w:rsid w:val="00A77B4C"/>
    <w:rsid w:val="00A77BB9"/>
    <w:rsid w:val="00A77DB9"/>
    <w:rsid w:val="00A77E88"/>
    <w:rsid w:val="00A804ED"/>
    <w:rsid w:val="00A80A1E"/>
    <w:rsid w:val="00A80D71"/>
    <w:rsid w:val="00A813DD"/>
    <w:rsid w:val="00A816B4"/>
    <w:rsid w:val="00A81995"/>
    <w:rsid w:val="00A81C89"/>
    <w:rsid w:val="00A81FE0"/>
    <w:rsid w:val="00A82548"/>
    <w:rsid w:val="00A82DFA"/>
    <w:rsid w:val="00A831A4"/>
    <w:rsid w:val="00A836C8"/>
    <w:rsid w:val="00A841DE"/>
    <w:rsid w:val="00A8494E"/>
    <w:rsid w:val="00A84A54"/>
    <w:rsid w:val="00A84F7B"/>
    <w:rsid w:val="00A85E75"/>
    <w:rsid w:val="00A866F5"/>
    <w:rsid w:val="00A86BC9"/>
    <w:rsid w:val="00A86C1B"/>
    <w:rsid w:val="00A86D37"/>
    <w:rsid w:val="00A86E27"/>
    <w:rsid w:val="00A8760D"/>
    <w:rsid w:val="00A90552"/>
    <w:rsid w:val="00A906C2"/>
    <w:rsid w:val="00A90AA7"/>
    <w:rsid w:val="00A90FA3"/>
    <w:rsid w:val="00A910F6"/>
    <w:rsid w:val="00A91946"/>
    <w:rsid w:val="00A91ABB"/>
    <w:rsid w:val="00A923D3"/>
    <w:rsid w:val="00A92C0A"/>
    <w:rsid w:val="00A92EA7"/>
    <w:rsid w:val="00A9306C"/>
    <w:rsid w:val="00A93559"/>
    <w:rsid w:val="00A93561"/>
    <w:rsid w:val="00A935A8"/>
    <w:rsid w:val="00A93711"/>
    <w:rsid w:val="00A93858"/>
    <w:rsid w:val="00A93B63"/>
    <w:rsid w:val="00A93E94"/>
    <w:rsid w:val="00A942C9"/>
    <w:rsid w:val="00A9459E"/>
    <w:rsid w:val="00A9483F"/>
    <w:rsid w:val="00A94F8B"/>
    <w:rsid w:val="00A954BA"/>
    <w:rsid w:val="00A95841"/>
    <w:rsid w:val="00A961CD"/>
    <w:rsid w:val="00A963CB"/>
    <w:rsid w:val="00A964BE"/>
    <w:rsid w:val="00A96859"/>
    <w:rsid w:val="00A96930"/>
    <w:rsid w:val="00A96BF9"/>
    <w:rsid w:val="00A96FED"/>
    <w:rsid w:val="00A9765C"/>
    <w:rsid w:val="00A979FE"/>
    <w:rsid w:val="00A97CAC"/>
    <w:rsid w:val="00A97F73"/>
    <w:rsid w:val="00AA05BA"/>
    <w:rsid w:val="00AA0D3A"/>
    <w:rsid w:val="00AA0DF7"/>
    <w:rsid w:val="00AA0F00"/>
    <w:rsid w:val="00AA109E"/>
    <w:rsid w:val="00AA16D8"/>
    <w:rsid w:val="00AA1859"/>
    <w:rsid w:val="00AA1A08"/>
    <w:rsid w:val="00AA1A60"/>
    <w:rsid w:val="00AA1BE2"/>
    <w:rsid w:val="00AA1C99"/>
    <w:rsid w:val="00AA1D1E"/>
    <w:rsid w:val="00AA1D8A"/>
    <w:rsid w:val="00AA1E67"/>
    <w:rsid w:val="00AA2534"/>
    <w:rsid w:val="00AA284E"/>
    <w:rsid w:val="00AA2A38"/>
    <w:rsid w:val="00AA2ABA"/>
    <w:rsid w:val="00AA35DE"/>
    <w:rsid w:val="00AA3F7E"/>
    <w:rsid w:val="00AA4237"/>
    <w:rsid w:val="00AA43D1"/>
    <w:rsid w:val="00AA43EE"/>
    <w:rsid w:val="00AA45D1"/>
    <w:rsid w:val="00AA4AE8"/>
    <w:rsid w:val="00AA4CAE"/>
    <w:rsid w:val="00AA5D4F"/>
    <w:rsid w:val="00AA69B9"/>
    <w:rsid w:val="00AA6B6C"/>
    <w:rsid w:val="00AA6F61"/>
    <w:rsid w:val="00AA706A"/>
    <w:rsid w:val="00AA7325"/>
    <w:rsid w:val="00AA7890"/>
    <w:rsid w:val="00AA7952"/>
    <w:rsid w:val="00AB0319"/>
    <w:rsid w:val="00AB0464"/>
    <w:rsid w:val="00AB0622"/>
    <w:rsid w:val="00AB08D7"/>
    <w:rsid w:val="00AB0A18"/>
    <w:rsid w:val="00AB0F6C"/>
    <w:rsid w:val="00AB10B9"/>
    <w:rsid w:val="00AB1A4B"/>
    <w:rsid w:val="00AB1B82"/>
    <w:rsid w:val="00AB1C7B"/>
    <w:rsid w:val="00AB1EB6"/>
    <w:rsid w:val="00AB2299"/>
    <w:rsid w:val="00AB2D3E"/>
    <w:rsid w:val="00AB2E20"/>
    <w:rsid w:val="00AB336D"/>
    <w:rsid w:val="00AB3920"/>
    <w:rsid w:val="00AB3A27"/>
    <w:rsid w:val="00AB3C9D"/>
    <w:rsid w:val="00AB3DEC"/>
    <w:rsid w:val="00AB3FD1"/>
    <w:rsid w:val="00AB4045"/>
    <w:rsid w:val="00AB4279"/>
    <w:rsid w:val="00AB4D0D"/>
    <w:rsid w:val="00AB4D0E"/>
    <w:rsid w:val="00AB513E"/>
    <w:rsid w:val="00AB5300"/>
    <w:rsid w:val="00AB53A8"/>
    <w:rsid w:val="00AB54AC"/>
    <w:rsid w:val="00AB5A91"/>
    <w:rsid w:val="00AB5EEF"/>
    <w:rsid w:val="00AB6AF5"/>
    <w:rsid w:val="00AB6BFF"/>
    <w:rsid w:val="00AB71DA"/>
    <w:rsid w:val="00AB7AC3"/>
    <w:rsid w:val="00AB7E6A"/>
    <w:rsid w:val="00AB7E83"/>
    <w:rsid w:val="00AB7F3C"/>
    <w:rsid w:val="00AC0911"/>
    <w:rsid w:val="00AC09CA"/>
    <w:rsid w:val="00AC09E6"/>
    <w:rsid w:val="00AC147E"/>
    <w:rsid w:val="00AC16D0"/>
    <w:rsid w:val="00AC1FD4"/>
    <w:rsid w:val="00AC2050"/>
    <w:rsid w:val="00AC21EE"/>
    <w:rsid w:val="00AC3602"/>
    <w:rsid w:val="00AC3605"/>
    <w:rsid w:val="00AC375F"/>
    <w:rsid w:val="00AC38BE"/>
    <w:rsid w:val="00AC3C4A"/>
    <w:rsid w:val="00AC4402"/>
    <w:rsid w:val="00AC4753"/>
    <w:rsid w:val="00AC4FCB"/>
    <w:rsid w:val="00AC5038"/>
    <w:rsid w:val="00AC54F3"/>
    <w:rsid w:val="00AC553A"/>
    <w:rsid w:val="00AC5673"/>
    <w:rsid w:val="00AC5697"/>
    <w:rsid w:val="00AC5985"/>
    <w:rsid w:val="00AC5AEE"/>
    <w:rsid w:val="00AC5E37"/>
    <w:rsid w:val="00AC5E6B"/>
    <w:rsid w:val="00AC6113"/>
    <w:rsid w:val="00AC6D94"/>
    <w:rsid w:val="00AC707C"/>
    <w:rsid w:val="00AC780B"/>
    <w:rsid w:val="00AC7A6A"/>
    <w:rsid w:val="00AD0026"/>
    <w:rsid w:val="00AD089D"/>
    <w:rsid w:val="00AD0C61"/>
    <w:rsid w:val="00AD1546"/>
    <w:rsid w:val="00AD1A1A"/>
    <w:rsid w:val="00AD1B19"/>
    <w:rsid w:val="00AD1D1C"/>
    <w:rsid w:val="00AD1D39"/>
    <w:rsid w:val="00AD210D"/>
    <w:rsid w:val="00AD212B"/>
    <w:rsid w:val="00AD26AB"/>
    <w:rsid w:val="00AD296D"/>
    <w:rsid w:val="00AD2A42"/>
    <w:rsid w:val="00AD2BE5"/>
    <w:rsid w:val="00AD2CF6"/>
    <w:rsid w:val="00AD2FD8"/>
    <w:rsid w:val="00AD3001"/>
    <w:rsid w:val="00AD31F9"/>
    <w:rsid w:val="00AD3506"/>
    <w:rsid w:val="00AD38CB"/>
    <w:rsid w:val="00AD3959"/>
    <w:rsid w:val="00AD3A9F"/>
    <w:rsid w:val="00AD4049"/>
    <w:rsid w:val="00AD4139"/>
    <w:rsid w:val="00AD47A7"/>
    <w:rsid w:val="00AD4AC4"/>
    <w:rsid w:val="00AD4B81"/>
    <w:rsid w:val="00AD4D8E"/>
    <w:rsid w:val="00AD51D2"/>
    <w:rsid w:val="00AD573E"/>
    <w:rsid w:val="00AD59F9"/>
    <w:rsid w:val="00AD5F7D"/>
    <w:rsid w:val="00AD6136"/>
    <w:rsid w:val="00AD6532"/>
    <w:rsid w:val="00AD6797"/>
    <w:rsid w:val="00AD6E49"/>
    <w:rsid w:val="00AD6EA5"/>
    <w:rsid w:val="00AD6F74"/>
    <w:rsid w:val="00AD713D"/>
    <w:rsid w:val="00AD799C"/>
    <w:rsid w:val="00AD7CE4"/>
    <w:rsid w:val="00AE036F"/>
    <w:rsid w:val="00AE0428"/>
    <w:rsid w:val="00AE048A"/>
    <w:rsid w:val="00AE0696"/>
    <w:rsid w:val="00AE1155"/>
    <w:rsid w:val="00AE116F"/>
    <w:rsid w:val="00AE14F1"/>
    <w:rsid w:val="00AE1587"/>
    <w:rsid w:val="00AE1A90"/>
    <w:rsid w:val="00AE206A"/>
    <w:rsid w:val="00AE26A7"/>
    <w:rsid w:val="00AE2831"/>
    <w:rsid w:val="00AE2B3E"/>
    <w:rsid w:val="00AE3687"/>
    <w:rsid w:val="00AE438B"/>
    <w:rsid w:val="00AE4658"/>
    <w:rsid w:val="00AE492A"/>
    <w:rsid w:val="00AE4BFC"/>
    <w:rsid w:val="00AE4EC7"/>
    <w:rsid w:val="00AE4F6D"/>
    <w:rsid w:val="00AE4FFB"/>
    <w:rsid w:val="00AE5741"/>
    <w:rsid w:val="00AE5AB7"/>
    <w:rsid w:val="00AE5C21"/>
    <w:rsid w:val="00AE5D55"/>
    <w:rsid w:val="00AE608E"/>
    <w:rsid w:val="00AE610D"/>
    <w:rsid w:val="00AE64E0"/>
    <w:rsid w:val="00AE69CB"/>
    <w:rsid w:val="00AE6C1A"/>
    <w:rsid w:val="00AE6D87"/>
    <w:rsid w:val="00AE6ECD"/>
    <w:rsid w:val="00AE6FFF"/>
    <w:rsid w:val="00AE72AC"/>
    <w:rsid w:val="00AE74B5"/>
    <w:rsid w:val="00AE7900"/>
    <w:rsid w:val="00AE79B5"/>
    <w:rsid w:val="00AE7A80"/>
    <w:rsid w:val="00AE7DA4"/>
    <w:rsid w:val="00AF0260"/>
    <w:rsid w:val="00AF0417"/>
    <w:rsid w:val="00AF044D"/>
    <w:rsid w:val="00AF0647"/>
    <w:rsid w:val="00AF06AE"/>
    <w:rsid w:val="00AF0C38"/>
    <w:rsid w:val="00AF0CDF"/>
    <w:rsid w:val="00AF0DE4"/>
    <w:rsid w:val="00AF0E44"/>
    <w:rsid w:val="00AF0FAA"/>
    <w:rsid w:val="00AF16F5"/>
    <w:rsid w:val="00AF18FF"/>
    <w:rsid w:val="00AF1A4D"/>
    <w:rsid w:val="00AF1CA5"/>
    <w:rsid w:val="00AF1F64"/>
    <w:rsid w:val="00AF21F7"/>
    <w:rsid w:val="00AF2313"/>
    <w:rsid w:val="00AF256D"/>
    <w:rsid w:val="00AF2603"/>
    <w:rsid w:val="00AF2621"/>
    <w:rsid w:val="00AF2A28"/>
    <w:rsid w:val="00AF2D96"/>
    <w:rsid w:val="00AF308E"/>
    <w:rsid w:val="00AF316E"/>
    <w:rsid w:val="00AF320C"/>
    <w:rsid w:val="00AF367B"/>
    <w:rsid w:val="00AF37C5"/>
    <w:rsid w:val="00AF38EA"/>
    <w:rsid w:val="00AF39ED"/>
    <w:rsid w:val="00AF3A0E"/>
    <w:rsid w:val="00AF3B1F"/>
    <w:rsid w:val="00AF413C"/>
    <w:rsid w:val="00AF423C"/>
    <w:rsid w:val="00AF4489"/>
    <w:rsid w:val="00AF4C6D"/>
    <w:rsid w:val="00AF4E28"/>
    <w:rsid w:val="00AF4E60"/>
    <w:rsid w:val="00AF57DB"/>
    <w:rsid w:val="00AF58A4"/>
    <w:rsid w:val="00AF59C8"/>
    <w:rsid w:val="00AF661A"/>
    <w:rsid w:val="00AF682C"/>
    <w:rsid w:val="00AF6FF4"/>
    <w:rsid w:val="00AF7056"/>
    <w:rsid w:val="00AF77C9"/>
    <w:rsid w:val="00AF77E8"/>
    <w:rsid w:val="00AF7BEF"/>
    <w:rsid w:val="00AF7D14"/>
    <w:rsid w:val="00B0007B"/>
    <w:rsid w:val="00B000D8"/>
    <w:rsid w:val="00B001DF"/>
    <w:rsid w:val="00B004E6"/>
    <w:rsid w:val="00B00667"/>
    <w:rsid w:val="00B00A3E"/>
    <w:rsid w:val="00B00AED"/>
    <w:rsid w:val="00B00C33"/>
    <w:rsid w:val="00B00C5C"/>
    <w:rsid w:val="00B00E8F"/>
    <w:rsid w:val="00B0101B"/>
    <w:rsid w:val="00B010E0"/>
    <w:rsid w:val="00B0122C"/>
    <w:rsid w:val="00B016FF"/>
    <w:rsid w:val="00B02437"/>
    <w:rsid w:val="00B02507"/>
    <w:rsid w:val="00B02F20"/>
    <w:rsid w:val="00B03299"/>
    <w:rsid w:val="00B03A19"/>
    <w:rsid w:val="00B03C3E"/>
    <w:rsid w:val="00B03D32"/>
    <w:rsid w:val="00B04135"/>
    <w:rsid w:val="00B048DB"/>
    <w:rsid w:val="00B04DC2"/>
    <w:rsid w:val="00B0504F"/>
    <w:rsid w:val="00B0511F"/>
    <w:rsid w:val="00B05316"/>
    <w:rsid w:val="00B05388"/>
    <w:rsid w:val="00B05467"/>
    <w:rsid w:val="00B059A9"/>
    <w:rsid w:val="00B06733"/>
    <w:rsid w:val="00B07DE1"/>
    <w:rsid w:val="00B07E68"/>
    <w:rsid w:val="00B07ED3"/>
    <w:rsid w:val="00B10228"/>
    <w:rsid w:val="00B102FA"/>
    <w:rsid w:val="00B1071D"/>
    <w:rsid w:val="00B10F4D"/>
    <w:rsid w:val="00B1122A"/>
    <w:rsid w:val="00B112AC"/>
    <w:rsid w:val="00B1168F"/>
    <w:rsid w:val="00B1199B"/>
    <w:rsid w:val="00B11AB0"/>
    <w:rsid w:val="00B11BCB"/>
    <w:rsid w:val="00B12319"/>
    <w:rsid w:val="00B12C6E"/>
    <w:rsid w:val="00B13B2B"/>
    <w:rsid w:val="00B13C3F"/>
    <w:rsid w:val="00B13D58"/>
    <w:rsid w:val="00B13EE0"/>
    <w:rsid w:val="00B13FB0"/>
    <w:rsid w:val="00B144BD"/>
    <w:rsid w:val="00B14879"/>
    <w:rsid w:val="00B14EEF"/>
    <w:rsid w:val="00B14FD9"/>
    <w:rsid w:val="00B15240"/>
    <w:rsid w:val="00B153D0"/>
    <w:rsid w:val="00B1576D"/>
    <w:rsid w:val="00B1591A"/>
    <w:rsid w:val="00B15F66"/>
    <w:rsid w:val="00B16189"/>
    <w:rsid w:val="00B163F5"/>
    <w:rsid w:val="00B166E7"/>
    <w:rsid w:val="00B16898"/>
    <w:rsid w:val="00B16A39"/>
    <w:rsid w:val="00B16D1C"/>
    <w:rsid w:val="00B16E03"/>
    <w:rsid w:val="00B16F74"/>
    <w:rsid w:val="00B179F9"/>
    <w:rsid w:val="00B17B80"/>
    <w:rsid w:val="00B17D53"/>
    <w:rsid w:val="00B17D7F"/>
    <w:rsid w:val="00B2058F"/>
    <w:rsid w:val="00B20B87"/>
    <w:rsid w:val="00B20D54"/>
    <w:rsid w:val="00B20F22"/>
    <w:rsid w:val="00B213E6"/>
    <w:rsid w:val="00B21BC1"/>
    <w:rsid w:val="00B21C32"/>
    <w:rsid w:val="00B2202D"/>
    <w:rsid w:val="00B224A6"/>
    <w:rsid w:val="00B22555"/>
    <w:rsid w:val="00B229C0"/>
    <w:rsid w:val="00B22BAB"/>
    <w:rsid w:val="00B234ED"/>
    <w:rsid w:val="00B241B9"/>
    <w:rsid w:val="00B24D16"/>
    <w:rsid w:val="00B25486"/>
    <w:rsid w:val="00B259A4"/>
    <w:rsid w:val="00B25D7F"/>
    <w:rsid w:val="00B25FBA"/>
    <w:rsid w:val="00B26CEA"/>
    <w:rsid w:val="00B2738A"/>
    <w:rsid w:val="00B273EC"/>
    <w:rsid w:val="00B27934"/>
    <w:rsid w:val="00B27F53"/>
    <w:rsid w:val="00B27FA1"/>
    <w:rsid w:val="00B307DB"/>
    <w:rsid w:val="00B3089B"/>
    <w:rsid w:val="00B30B4F"/>
    <w:rsid w:val="00B30DE6"/>
    <w:rsid w:val="00B31343"/>
    <w:rsid w:val="00B317D8"/>
    <w:rsid w:val="00B31F27"/>
    <w:rsid w:val="00B32979"/>
    <w:rsid w:val="00B32BBE"/>
    <w:rsid w:val="00B32DB0"/>
    <w:rsid w:val="00B33F6E"/>
    <w:rsid w:val="00B34186"/>
    <w:rsid w:val="00B34761"/>
    <w:rsid w:val="00B3490E"/>
    <w:rsid w:val="00B34A48"/>
    <w:rsid w:val="00B36112"/>
    <w:rsid w:val="00B36387"/>
    <w:rsid w:val="00B36414"/>
    <w:rsid w:val="00B36670"/>
    <w:rsid w:val="00B36AD2"/>
    <w:rsid w:val="00B37379"/>
    <w:rsid w:val="00B374C8"/>
    <w:rsid w:val="00B37873"/>
    <w:rsid w:val="00B37EC2"/>
    <w:rsid w:val="00B40359"/>
    <w:rsid w:val="00B405A1"/>
    <w:rsid w:val="00B40636"/>
    <w:rsid w:val="00B40CD1"/>
    <w:rsid w:val="00B4118E"/>
    <w:rsid w:val="00B4128F"/>
    <w:rsid w:val="00B41B64"/>
    <w:rsid w:val="00B42237"/>
    <w:rsid w:val="00B422F9"/>
    <w:rsid w:val="00B42637"/>
    <w:rsid w:val="00B428C2"/>
    <w:rsid w:val="00B42E84"/>
    <w:rsid w:val="00B42FF3"/>
    <w:rsid w:val="00B4303C"/>
    <w:rsid w:val="00B431B6"/>
    <w:rsid w:val="00B4399A"/>
    <w:rsid w:val="00B43B26"/>
    <w:rsid w:val="00B43E90"/>
    <w:rsid w:val="00B448B1"/>
    <w:rsid w:val="00B44FBF"/>
    <w:rsid w:val="00B45295"/>
    <w:rsid w:val="00B45D84"/>
    <w:rsid w:val="00B45DB8"/>
    <w:rsid w:val="00B4630B"/>
    <w:rsid w:val="00B46A73"/>
    <w:rsid w:val="00B46BBD"/>
    <w:rsid w:val="00B47B26"/>
    <w:rsid w:val="00B47B61"/>
    <w:rsid w:val="00B47F45"/>
    <w:rsid w:val="00B47FBC"/>
    <w:rsid w:val="00B50225"/>
    <w:rsid w:val="00B50D2D"/>
    <w:rsid w:val="00B510F0"/>
    <w:rsid w:val="00B515CB"/>
    <w:rsid w:val="00B51CED"/>
    <w:rsid w:val="00B5223B"/>
    <w:rsid w:val="00B5273A"/>
    <w:rsid w:val="00B528DF"/>
    <w:rsid w:val="00B52C7A"/>
    <w:rsid w:val="00B53288"/>
    <w:rsid w:val="00B53311"/>
    <w:rsid w:val="00B5382C"/>
    <w:rsid w:val="00B53C8C"/>
    <w:rsid w:val="00B53D47"/>
    <w:rsid w:val="00B53DE5"/>
    <w:rsid w:val="00B54188"/>
    <w:rsid w:val="00B5419E"/>
    <w:rsid w:val="00B5470F"/>
    <w:rsid w:val="00B5493D"/>
    <w:rsid w:val="00B54E7F"/>
    <w:rsid w:val="00B55132"/>
    <w:rsid w:val="00B5556B"/>
    <w:rsid w:val="00B5563F"/>
    <w:rsid w:val="00B55936"/>
    <w:rsid w:val="00B559C8"/>
    <w:rsid w:val="00B55D66"/>
    <w:rsid w:val="00B55F6D"/>
    <w:rsid w:val="00B5635E"/>
    <w:rsid w:val="00B564B8"/>
    <w:rsid w:val="00B56CB1"/>
    <w:rsid w:val="00B56D20"/>
    <w:rsid w:val="00B56D60"/>
    <w:rsid w:val="00B56D68"/>
    <w:rsid w:val="00B5741E"/>
    <w:rsid w:val="00B574CE"/>
    <w:rsid w:val="00B6027F"/>
    <w:rsid w:val="00B60500"/>
    <w:rsid w:val="00B6126D"/>
    <w:rsid w:val="00B61C38"/>
    <w:rsid w:val="00B61E2B"/>
    <w:rsid w:val="00B62279"/>
    <w:rsid w:val="00B622A5"/>
    <w:rsid w:val="00B62653"/>
    <w:rsid w:val="00B62759"/>
    <w:rsid w:val="00B627F4"/>
    <w:rsid w:val="00B6342F"/>
    <w:rsid w:val="00B634AD"/>
    <w:rsid w:val="00B634C3"/>
    <w:rsid w:val="00B63915"/>
    <w:rsid w:val="00B63CB6"/>
    <w:rsid w:val="00B63E22"/>
    <w:rsid w:val="00B645BC"/>
    <w:rsid w:val="00B65108"/>
    <w:rsid w:val="00B66591"/>
    <w:rsid w:val="00B66F12"/>
    <w:rsid w:val="00B67BC4"/>
    <w:rsid w:val="00B67D6C"/>
    <w:rsid w:val="00B701FD"/>
    <w:rsid w:val="00B70329"/>
    <w:rsid w:val="00B70615"/>
    <w:rsid w:val="00B70C52"/>
    <w:rsid w:val="00B710EC"/>
    <w:rsid w:val="00B714CE"/>
    <w:rsid w:val="00B71A1C"/>
    <w:rsid w:val="00B71C72"/>
    <w:rsid w:val="00B727B3"/>
    <w:rsid w:val="00B72979"/>
    <w:rsid w:val="00B732BF"/>
    <w:rsid w:val="00B73378"/>
    <w:rsid w:val="00B734A0"/>
    <w:rsid w:val="00B73726"/>
    <w:rsid w:val="00B73787"/>
    <w:rsid w:val="00B73908"/>
    <w:rsid w:val="00B73B1F"/>
    <w:rsid w:val="00B73BB4"/>
    <w:rsid w:val="00B73BDA"/>
    <w:rsid w:val="00B73FF6"/>
    <w:rsid w:val="00B74759"/>
    <w:rsid w:val="00B749D2"/>
    <w:rsid w:val="00B75123"/>
    <w:rsid w:val="00B759C8"/>
    <w:rsid w:val="00B76499"/>
    <w:rsid w:val="00B765E9"/>
    <w:rsid w:val="00B76736"/>
    <w:rsid w:val="00B767DF"/>
    <w:rsid w:val="00B76C91"/>
    <w:rsid w:val="00B76CD9"/>
    <w:rsid w:val="00B76E2D"/>
    <w:rsid w:val="00B771C0"/>
    <w:rsid w:val="00B77CE6"/>
    <w:rsid w:val="00B77F8E"/>
    <w:rsid w:val="00B804D4"/>
    <w:rsid w:val="00B8058C"/>
    <w:rsid w:val="00B8071F"/>
    <w:rsid w:val="00B81E51"/>
    <w:rsid w:val="00B82095"/>
    <w:rsid w:val="00B82206"/>
    <w:rsid w:val="00B830EE"/>
    <w:rsid w:val="00B83148"/>
    <w:rsid w:val="00B8351E"/>
    <w:rsid w:val="00B83B1B"/>
    <w:rsid w:val="00B83BDB"/>
    <w:rsid w:val="00B840CC"/>
    <w:rsid w:val="00B843E0"/>
    <w:rsid w:val="00B845E6"/>
    <w:rsid w:val="00B8481A"/>
    <w:rsid w:val="00B84898"/>
    <w:rsid w:val="00B852A6"/>
    <w:rsid w:val="00B85792"/>
    <w:rsid w:val="00B85A41"/>
    <w:rsid w:val="00B861A7"/>
    <w:rsid w:val="00B8655C"/>
    <w:rsid w:val="00B867AD"/>
    <w:rsid w:val="00B871AD"/>
    <w:rsid w:val="00B872C3"/>
    <w:rsid w:val="00B87BCC"/>
    <w:rsid w:val="00B87E2B"/>
    <w:rsid w:val="00B903CF"/>
    <w:rsid w:val="00B90BE9"/>
    <w:rsid w:val="00B91A92"/>
    <w:rsid w:val="00B92397"/>
    <w:rsid w:val="00B92EB7"/>
    <w:rsid w:val="00B933F6"/>
    <w:rsid w:val="00B935E3"/>
    <w:rsid w:val="00B94D9C"/>
    <w:rsid w:val="00B95295"/>
    <w:rsid w:val="00B95AF8"/>
    <w:rsid w:val="00B95D4B"/>
    <w:rsid w:val="00B96A06"/>
    <w:rsid w:val="00B96E6D"/>
    <w:rsid w:val="00B972E0"/>
    <w:rsid w:val="00B97568"/>
    <w:rsid w:val="00BA00DC"/>
    <w:rsid w:val="00BA0227"/>
    <w:rsid w:val="00BA04E9"/>
    <w:rsid w:val="00BA0544"/>
    <w:rsid w:val="00BA0D6A"/>
    <w:rsid w:val="00BA0DFB"/>
    <w:rsid w:val="00BA1341"/>
    <w:rsid w:val="00BA1342"/>
    <w:rsid w:val="00BA1436"/>
    <w:rsid w:val="00BA1C13"/>
    <w:rsid w:val="00BA2298"/>
    <w:rsid w:val="00BA2403"/>
    <w:rsid w:val="00BA26CF"/>
    <w:rsid w:val="00BA26ED"/>
    <w:rsid w:val="00BA2B42"/>
    <w:rsid w:val="00BA386A"/>
    <w:rsid w:val="00BA3A75"/>
    <w:rsid w:val="00BA3A90"/>
    <w:rsid w:val="00BA3CE3"/>
    <w:rsid w:val="00BA40BD"/>
    <w:rsid w:val="00BA4871"/>
    <w:rsid w:val="00BA4B7D"/>
    <w:rsid w:val="00BA54A3"/>
    <w:rsid w:val="00BA55EE"/>
    <w:rsid w:val="00BA568F"/>
    <w:rsid w:val="00BA5701"/>
    <w:rsid w:val="00BA618C"/>
    <w:rsid w:val="00BA647E"/>
    <w:rsid w:val="00BA6505"/>
    <w:rsid w:val="00BA6577"/>
    <w:rsid w:val="00BA699B"/>
    <w:rsid w:val="00BA6D33"/>
    <w:rsid w:val="00BA7663"/>
    <w:rsid w:val="00BA7A7F"/>
    <w:rsid w:val="00BA7D5C"/>
    <w:rsid w:val="00BB0AEE"/>
    <w:rsid w:val="00BB0F8E"/>
    <w:rsid w:val="00BB11C4"/>
    <w:rsid w:val="00BB28D1"/>
    <w:rsid w:val="00BB293C"/>
    <w:rsid w:val="00BB2A40"/>
    <w:rsid w:val="00BB3145"/>
    <w:rsid w:val="00BB32E1"/>
    <w:rsid w:val="00BB33DA"/>
    <w:rsid w:val="00BB3CA0"/>
    <w:rsid w:val="00BB4024"/>
    <w:rsid w:val="00BB4070"/>
    <w:rsid w:val="00BB420D"/>
    <w:rsid w:val="00BB46AB"/>
    <w:rsid w:val="00BB4B82"/>
    <w:rsid w:val="00BB5DBD"/>
    <w:rsid w:val="00BB5F0E"/>
    <w:rsid w:val="00BB6009"/>
    <w:rsid w:val="00BB6050"/>
    <w:rsid w:val="00BB61EB"/>
    <w:rsid w:val="00BB6493"/>
    <w:rsid w:val="00BB6698"/>
    <w:rsid w:val="00BB66B1"/>
    <w:rsid w:val="00BB6B04"/>
    <w:rsid w:val="00BB734A"/>
    <w:rsid w:val="00BB7691"/>
    <w:rsid w:val="00BB7BF9"/>
    <w:rsid w:val="00BC00D3"/>
    <w:rsid w:val="00BC0257"/>
    <w:rsid w:val="00BC05EE"/>
    <w:rsid w:val="00BC08D3"/>
    <w:rsid w:val="00BC0AD9"/>
    <w:rsid w:val="00BC0D6E"/>
    <w:rsid w:val="00BC0E72"/>
    <w:rsid w:val="00BC1453"/>
    <w:rsid w:val="00BC23B6"/>
    <w:rsid w:val="00BC2665"/>
    <w:rsid w:val="00BC26F7"/>
    <w:rsid w:val="00BC2E1F"/>
    <w:rsid w:val="00BC3061"/>
    <w:rsid w:val="00BC34F2"/>
    <w:rsid w:val="00BC3A86"/>
    <w:rsid w:val="00BC3B4B"/>
    <w:rsid w:val="00BC3D41"/>
    <w:rsid w:val="00BC4FD4"/>
    <w:rsid w:val="00BC580C"/>
    <w:rsid w:val="00BC5E2F"/>
    <w:rsid w:val="00BC65FD"/>
    <w:rsid w:val="00BC6859"/>
    <w:rsid w:val="00BC6CBE"/>
    <w:rsid w:val="00BC6DE9"/>
    <w:rsid w:val="00BC6E5E"/>
    <w:rsid w:val="00BC6F42"/>
    <w:rsid w:val="00BC74D3"/>
    <w:rsid w:val="00BC7A3F"/>
    <w:rsid w:val="00BC7B2E"/>
    <w:rsid w:val="00BD05F5"/>
    <w:rsid w:val="00BD0ACA"/>
    <w:rsid w:val="00BD1369"/>
    <w:rsid w:val="00BD15E9"/>
    <w:rsid w:val="00BD16C9"/>
    <w:rsid w:val="00BD1760"/>
    <w:rsid w:val="00BD18A7"/>
    <w:rsid w:val="00BD1A5B"/>
    <w:rsid w:val="00BD26A3"/>
    <w:rsid w:val="00BD27AE"/>
    <w:rsid w:val="00BD2C55"/>
    <w:rsid w:val="00BD3166"/>
    <w:rsid w:val="00BD32EA"/>
    <w:rsid w:val="00BD3376"/>
    <w:rsid w:val="00BD3741"/>
    <w:rsid w:val="00BD39A4"/>
    <w:rsid w:val="00BD40C3"/>
    <w:rsid w:val="00BD414F"/>
    <w:rsid w:val="00BD4666"/>
    <w:rsid w:val="00BD47F4"/>
    <w:rsid w:val="00BD4A82"/>
    <w:rsid w:val="00BD4C0D"/>
    <w:rsid w:val="00BD4F8B"/>
    <w:rsid w:val="00BD53C2"/>
    <w:rsid w:val="00BD591A"/>
    <w:rsid w:val="00BD5B37"/>
    <w:rsid w:val="00BD5B4D"/>
    <w:rsid w:val="00BD5B60"/>
    <w:rsid w:val="00BD5CA9"/>
    <w:rsid w:val="00BD5D64"/>
    <w:rsid w:val="00BD6236"/>
    <w:rsid w:val="00BD654E"/>
    <w:rsid w:val="00BD6AB0"/>
    <w:rsid w:val="00BD6B70"/>
    <w:rsid w:val="00BD6D37"/>
    <w:rsid w:val="00BD6DED"/>
    <w:rsid w:val="00BD6EFA"/>
    <w:rsid w:val="00BD700C"/>
    <w:rsid w:val="00BD70C7"/>
    <w:rsid w:val="00BD7254"/>
    <w:rsid w:val="00BD73BB"/>
    <w:rsid w:val="00BE0801"/>
    <w:rsid w:val="00BE08DD"/>
    <w:rsid w:val="00BE1FC9"/>
    <w:rsid w:val="00BE24D6"/>
    <w:rsid w:val="00BE25BD"/>
    <w:rsid w:val="00BE29D7"/>
    <w:rsid w:val="00BE2AC1"/>
    <w:rsid w:val="00BE2C6C"/>
    <w:rsid w:val="00BE35EE"/>
    <w:rsid w:val="00BE3962"/>
    <w:rsid w:val="00BE411E"/>
    <w:rsid w:val="00BE4580"/>
    <w:rsid w:val="00BE4741"/>
    <w:rsid w:val="00BE48F9"/>
    <w:rsid w:val="00BE4CC7"/>
    <w:rsid w:val="00BE4F1B"/>
    <w:rsid w:val="00BE54D9"/>
    <w:rsid w:val="00BE54F0"/>
    <w:rsid w:val="00BE554B"/>
    <w:rsid w:val="00BE5C37"/>
    <w:rsid w:val="00BE6136"/>
    <w:rsid w:val="00BE619C"/>
    <w:rsid w:val="00BE638F"/>
    <w:rsid w:val="00BE6677"/>
    <w:rsid w:val="00BE68EB"/>
    <w:rsid w:val="00BE6E9C"/>
    <w:rsid w:val="00BE6FBD"/>
    <w:rsid w:val="00BE7119"/>
    <w:rsid w:val="00BE782F"/>
    <w:rsid w:val="00BE7A19"/>
    <w:rsid w:val="00BE7AA7"/>
    <w:rsid w:val="00BE7CB7"/>
    <w:rsid w:val="00BE7D6D"/>
    <w:rsid w:val="00BF01A0"/>
    <w:rsid w:val="00BF09D0"/>
    <w:rsid w:val="00BF0D75"/>
    <w:rsid w:val="00BF1001"/>
    <w:rsid w:val="00BF129E"/>
    <w:rsid w:val="00BF1753"/>
    <w:rsid w:val="00BF1CB3"/>
    <w:rsid w:val="00BF2148"/>
    <w:rsid w:val="00BF21EE"/>
    <w:rsid w:val="00BF22E1"/>
    <w:rsid w:val="00BF23A9"/>
    <w:rsid w:val="00BF23EA"/>
    <w:rsid w:val="00BF23F8"/>
    <w:rsid w:val="00BF294B"/>
    <w:rsid w:val="00BF2E5D"/>
    <w:rsid w:val="00BF35BC"/>
    <w:rsid w:val="00BF36D7"/>
    <w:rsid w:val="00BF36EC"/>
    <w:rsid w:val="00BF376A"/>
    <w:rsid w:val="00BF4085"/>
    <w:rsid w:val="00BF49A1"/>
    <w:rsid w:val="00BF505F"/>
    <w:rsid w:val="00BF5079"/>
    <w:rsid w:val="00BF5111"/>
    <w:rsid w:val="00BF5141"/>
    <w:rsid w:val="00BF5269"/>
    <w:rsid w:val="00BF535E"/>
    <w:rsid w:val="00BF5723"/>
    <w:rsid w:val="00BF592F"/>
    <w:rsid w:val="00BF5B94"/>
    <w:rsid w:val="00BF5F4A"/>
    <w:rsid w:val="00BF5F54"/>
    <w:rsid w:val="00BF61E3"/>
    <w:rsid w:val="00BF69EF"/>
    <w:rsid w:val="00BF6C57"/>
    <w:rsid w:val="00BF70BB"/>
    <w:rsid w:val="00BF7183"/>
    <w:rsid w:val="00BF745D"/>
    <w:rsid w:val="00BF7B77"/>
    <w:rsid w:val="00BF7B91"/>
    <w:rsid w:val="00C00938"/>
    <w:rsid w:val="00C0109E"/>
    <w:rsid w:val="00C01286"/>
    <w:rsid w:val="00C024D4"/>
    <w:rsid w:val="00C027A4"/>
    <w:rsid w:val="00C02824"/>
    <w:rsid w:val="00C02881"/>
    <w:rsid w:val="00C03576"/>
    <w:rsid w:val="00C035F1"/>
    <w:rsid w:val="00C03621"/>
    <w:rsid w:val="00C03DB1"/>
    <w:rsid w:val="00C04161"/>
    <w:rsid w:val="00C04B28"/>
    <w:rsid w:val="00C04DE0"/>
    <w:rsid w:val="00C04F82"/>
    <w:rsid w:val="00C051C9"/>
    <w:rsid w:val="00C05377"/>
    <w:rsid w:val="00C05553"/>
    <w:rsid w:val="00C0625F"/>
    <w:rsid w:val="00C06397"/>
    <w:rsid w:val="00C063F6"/>
    <w:rsid w:val="00C06935"/>
    <w:rsid w:val="00C06E58"/>
    <w:rsid w:val="00C06F82"/>
    <w:rsid w:val="00C0742E"/>
    <w:rsid w:val="00C07B49"/>
    <w:rsid w:val="00C07F3A"/>
    <w:rsid w:val="00C10519"/>
    <w:rsid w:val="00C10B73"/>
    <w:rsid w:val="00C111A9"/>
    <w:rsid w:val="00C114B1"/>
    <w:rsid w:val="00C11933"/>
    <w:rsid w:val="00C1195F"/>
    <w:rsid w:val="00C11B66"/>
    <w:rsid w:val="00C1219E"/>
    <w:rsid w:val="00C12396"/>
    <w:rsid w:val="00C126F8"/>
    <w:rsid w:val="00C12810"/>
    <w:rsid w:val="00C12B95"/>
    <w:rsid w:val="00C12FE8"/>
    <w:rsid w:val="00C130F0"/>
    <w:rsid w:val="00C1311C"/>
    <w:rsid w:val="00C142AE"/>
    <w:rsid w:val="00C14301"/>
    <w:rsid w:val="00C143D5"/>
    <w:rsid w:val="00C1453F"/>
    <w:rsid w:val="00C147E3"/>
    <w:rsid w:val="00C14BA7"/>
    <w:rsid w:val="00C14C2B"/>
    <w:rsid w:val="00C14C43"/>
    <w:rsid w:val="00C15C93"/>
    <w:rsid w:val="00C15E6F"/>
    <w:rsid w:val="00C16B4D"/>
    <w:rsid w:val="00C16E3E"/>
    <w:rsid w:val="00C170A5"/>
    <w:rsid w:val="00C1751B"/>
    <w:rsid w:val="00C1777E"/>
    <w:rsid w:val="00C17BAD"/>
    <w:rsid w:val="00C17ECC"/>
    <w:rsid w:val="00C17FDF"/>
    <w:rsid w:val="00C203CE"/>
    <w:rsid w:val="00C20BD3"/>
    <w:rsid w:val="00C20D24"/>
    <w:rsid w:val="00C21314"/>
    <w:rsid w:val="00C216C4"/>
    <w:rsid w:val="00C21752"/>
    <w:rsid w:val="00C219BA"/>
    <w:rsid w:val="00C219E7"/>
    <w:rsid w:val="00C21BF3"/>
    <w:rsid w:val="00C229AD"/>
    <w:rsid w:val="00C22CA2"/>
    <w:rsid w:val="00C23145"/>
    <w:rsid w:val="00C2361F"/>
    <w:rsid w:val="00C237B9"/>
    <w:rsid w:val="00C23844"/>
    <w:rsid w:val="00C23C09"/>
    <w:rsid w:val="00C23CA6"/>
    <w:rsid w:val="00C2402C"/>
    <w:rsid w:val="00C2482E"/>
    <w:rsid w:val="00C2493F"/>
    <w:rsid w:val="00C24ED8"/>
    <w:rsid w:val="00C25D8C"/>
    <w:rsid w:val="00C25FED"/>
    <w:rsid w:val="00C26466"/>
    <w:rsid w:val="00C26C40"/>
    <w:rsid w:val="00C26CE6"/>
    <w:rsid w:val="00C270E9"/>
    <w:rsid w:val="00C27235"/>
    <w:rsid w:val="00C30246"/>
    <w:rsid w:val="00C31326"/>
    <w:rsid w:val="00C31BAD"/>
    <w:rsid w:val="00C32082"/>
    <w:rsid w:val="00C3219F"/>
    <w:rsid w:val="00C328AB"/>
    <w:rsid w:val="00C32EB6"/>
    <w:rsid w:val="00C33799"/>
    <w:rsid w:val="00C33890"/>
    <w:rsid w:val="00C33940"/>
    <w:rsid w:val="00C3402B"/>
    <w:rsid w:val="00C34440"/>
    <w:rsid w:val="00C34496"/>
    <w:rsid w:val="00C34525"/>
    <w:rsid w:val="00C34844"/>
    <w:rsid w:val="00C35688"/>
    <w:rsid w:val="00C3578B"/>
    <w:rsid w:val="00C35A64"/>
    <w:rsid w:val="00C35BA6"/>
    <w:rsid w:val="00C35F09"/>
    <w:rsid w:val="00C3627B"/>
    <w:rsid w:val="00C3663C"/>
    <w:rsid w:val="00C36F28"/>
    <w:rsid w:val="00C37493"/>
    <w:rsid w:val="00C3777D"/>
    <w:rsid w:val="00C37C9C"/>
    <w:rsid w:val="00C37F8D"/>
    <w:rsid w:val="00C40165"/>
    <w:rsid w:val="00C403B2"/>
    <w:rsid w:val="00C4086F"/>
    <w:rsid w:val="00C4100E"/>
    <w:rsid w:val="00C41351"/>
    <w:rsid w:val="00C41427"/>
    <w:rsid w:val="00C41A3D"/>
    <w:rsid w:val="00C41C02"/>
    <w:rsid w:val="00C432E7"/>
    <w:rsid w:val="00C433AA"/>
    <w:rsid w:val="00C4358E"/>
    <w:rsid w:val="00C435F8"/>
    <w:rsid w:val="00C43835"/>
    <w:rsid w:val="00C4391F"/>
    <w:rsid w:val="00C44050"/>
    <w:rsid w:val="00C44140"/>
    <w:rsid w:val="00C44542"/>
    <w:rsid w:val="00C44622"/>
    <w:rsid w:val="00C44796"/>
    <w:rsid w:val="00C447DE"/>
    <w:rsid w:val="00C4504F"/>
    <w:rsid w:val="00C45616"/>
    <w:rsid w:val="00C45768"/>
    <w:rsid w:val="00C45D3A"/>
    <w:rsid w:val="00C45F7E"/>
    <w:rsid w:val="00C46B13"/>
    <w:rsid w:val="00C471BF"/>
    <w:rsid w:val="00C475CC"/>
    <w:rsid w:val="00C47674"/>
    <w:rsid w:val="00C47C46"/>
    <w:rsid w:val="00C47E15"/>
    <w:rsid w:val="00C50518"/>
    <w:rsid w:val="00C50E23"/>
    <w:rsid w:val="00C50F40"/>
    <w:rsid w:val="00C5128A"/>
    <w:rsid w:val="00C51395"/>
    <w:rsid w:val="00C51440"/>
    <w:rsid w:val="00C51B2F"/>
    <w:rsid w:val="00C51B5B"/>
    <w:rsid w:val="00C51EDD"/>
    <w:rsid w:val="00C5213F"/>
    <w:rsid w:val="00C52CAB"/>
    <w:rsid w:val="00C53091"/>
    <w:rsid w:val="00C53590"/>
    <w:rsid w:val="00C5380C"/>
    <w:rsid w:val="00C53859"/>
    <w:rsid w:val="00C53F30"/>
    <w:rsid w:val="00C53F49"/>
    <w:rsid w:val="00C54401"/>
    <w:rsid w:val="00C544F6"/>
    <w:rsid w:val="00C54580"/>
    <w:rsid w:val="00C54591"/>
    <w:rsid w:val="00C551C8"/>
    <w:rsid w:val="00C5529D"/>
    <w:rsid w:val="00C55AAE"/>
    <w:rsid w:val="00C55C9C"/>
    <w:rsid w:val="00C55EBB"/>
    <w:rsid w:val="00C563F8"/>
    <w:rsid w:val="00C569AF"/>
    <w:rsid w:val="00C56FCD"/>
    <w:rsid w:val="00C5709F"/>
    <w:rsid w:val="00C57551"/>
    <w:rsid w:val="00C576CF"/>
    <w:rsid w:val="00C60F28"/>
    <w:rsid w:val="00C615A4"/>
    <w:rsid w:val="00C61646"/>
    <w:rsid w:val="00C6180A"/>
    <w:rsid w:val="00C618EE"/>
    <w:rsid w:val="00C61D1D"/>
    <w:rsid w:val="00C61DFE"/>
    <w:rsid w:val="00C621A8"/>
    <w:rsid w:val="00C625A4"/>
    <w:rsid w:val="00C62FAB"/>
    <w:rsid w:val="00C63126"/>
    <w:rsid w:val="00C636E3"/>
    <w:rsid w:val="00C639EC"/>
    <w:rsid w:val="00C63C2C"/>
    <w:rsid w:val="00C63C77"/>
    <w:rsid w:val="00C64487"/>
    <w:rsid w:val="00C64F45"/>
    <w:rsid w:val="00C65478"/>
    <w:rsid w:val="00C65B51"/>
    <w:rsid w:val="00C65F61"/>
    <w:rsid w:val="00C66208"/>
    <w:rsid w:val="00C666F8"/>
    <w:rsid w:val="00C66922"/>
    <w:rsid w:val="00C66FE9"/>
    <w:rsid w:val="00C67636"/>
    <w:rsid w:val="00C67D57"/>
    <w:rsid w:val="00C67FE9"/>
    <w:rsid w:val="00C703CC"/>
    <w:rsid w:val="00C7050B"/>
    <w:rsid w:val="00C7110B"/>
    <w:rsid w:val="00C716A9"/>
    <w:rsid w:val="00C71B09"/>
    <w:rsid w:val="00C71EEF"/>
    <w:rsid w:val="00C72135"/>
    <w:rsid w:val="00C7247B"/>
    <w:rsid w:val="00C72629"/>
    <w:rsid w:val="00C72786"/>
    <w:rsid w:val="00C72A11"/>
    <w:rsid w:val="00C72B43"/>
    <w:rsid w:val="00C7318B"/>
    <w:rsid w:val="00C731BC"/>
    <w:rsid w:val="00C734BD"/>
    <w:rsid w:val="00C73812"/>
    <w:rsid w:val="00C73C9A"/>
    <w:rsid w:val="00C745A4"/>
    <w:rsid w:val="00C7472B"/>
    <w:rsid w:val="00C74777"/>
    <w:rsid w:val="00C747A2"/>
    <w:rsid w:val="00C748D8"/>
    <w:rsid w:val="00C74B22"/>
    <w:rsid w:val="00C758F7"/>
    <w:rsid w:val="00C75FDC"/>
    <w:rsid w:val="00C76090"/>
    <w:rsid w:val="00C77218"/>
    <w:rsid w:val="00C7724F"/>
    <w:rsid w:val="00C774EB"/>
    <w:rsid w:val="00C77A01"/>
    <w:rsid w:val="00C77D6C"/>
    <w:rsid w:val="00C77ED3"/>
    <w:rsid w:val="00C8014E"/>
    <w:rsid w:val="00C802E1"/>
    <w:rsid w:val="00C80570"/>
    <w:rsid w:val="00C80703"/>
    <w:rsid w:val="00C81675"/>
    <w:rsid w:val="00C81699"/>
    <w:rsid w:val="00C81E76"/>
    <w:rsid w:val="00C82750"/>
    <w:rsid w:val="00C827F6"/>
    <w:rsid w:val="00C829E1"/>
    <w:rsid w:val="00C82F30"/>
    <w:rsid w:val="00C832B4"/>
    <w:rsid w:val="00C835E5"/>
    <w:rsid w:val="00C840F5"/>
    <w:rsid w:val="00C843DA"/>
    <w:rsid w:val="00C849A0"/>
    <w:rsid w:val="00C84B32"/>
    <w:rsid w:val="00C84CDD"/>
    <w:rsid w:val="00C85097"/>
    <w:rsid w:val="00C851F8"/>
    <w:rsid w:val="00C85403"/>
    <w:rsid w:val="00C85A09"/>
    <w:rsid w:val="00C865C6"/>
    <w:rsid w:val="00C86A6C"/>
    <w:rsid w:val="00C86AFE"/>
    <w:rsid w:val="00C86EF9"/>
    <w:rsid w:val="00C86F1F"/>
    <w:rsid w:val="00C87009"/>
    <w:rsid w:val="00C87861"/>
    <w:rsid w:val="00C879AA"/>
    <w:rsid w:val="00C87B63"/>
    <w:rsid w:val="00C87F86"/>
    <w:rsid w:val="00C90369"/>
    <w:rsid w:val="00C90D36"/>
    <w:rsid w:val="00C9164A"/>
    <w:rsid w:val="00C9182A"/>
    <w:rsid w:val="00C91A08"/>
    <w:rsid w:val="00C920E9"/>
    <w:rsid w:val="00C921B9"/>
    <w:rsid w:val="00C9232A"/>
    <w:rsid w:val="00C9233E"/>
    <w:rsid w:val="00C9235D"/>
    <w:rsid w:val="00C92CC3"/>
    <w:rsid w:val="00C92E8F"/>
    <w:rsid w:val="00C932AB"/>
    <w:rsid w:val="00C934D5"/>
    <w:rsid w:val="00C9390B"/>
    <w:rsid w:val="00C939F4"/>
    <w:rsid w:val="00C93BB1"/>
    <w:rsid w:val="00C93C43"/>
    <w:rsid w:val="00C93E75"/>
    <w:rsid w:val="00C94276"/>
    <w:rsid w:val="00C94F31"/>
    <w:rsid w:val="00C95133"/>
    <w:rsid w:val="00C95181"/>
    <w:rsid w:val="00C954C7"/>
    <w:rsid w:val="00C95B07"/>
    <w:rsid w:val="00C95C49"/>
    <w:rsid w:val="00C962A1"/>
    <w:rsid w:val="00C9698C"/>
    <w:rsid w:val="00C96C8B"/>
    <w:rsid w:val="00C96FF4"/>
    <w:rsid w:val="00C97129"/>
    <w:rsid w:val="00C97250"/>
    <w:rsid w:val="00C97525"/>
    <w:rsid w:val="00C97E4B"/>
    <w:rsid w:val="00CA0200"/>
    <w:rsid w:val="00CA02AB"/>
    <w:rsid w:val="00CA052B"/>
    <w:rsid w:val="00CA0645"/>
    <w:rsid w:val="00CA0677"/>
    <w:rsid w:val="00CA0C52"/>
    <w:rsid w:val="00CA11D5"/>
    <w:rsid w:val="00CA19C7"/>
    <w:rsid w:val="00CA1A7A"/>
    <w:rsid w:val="00CA1B6D"/>
    <w:rsid w:val="00CA1E5B"/>
    <w:rsid w:val="00CA1E6E"/>
    <w:rsid w:val="00CA1EE8"/>
    <w:rsid w:val="00CA23E3"/>
    <w:rsid w:val="00CA2682"/>
    <w:rsid w:val="00CA29EA"/>
    <w:rsid w:val="00CA33C2"/>
    <w:rsid w:val="00CA3625"/>
    <w:rsid w:val="00CA3D1C"/>
    <w:rsid w:val="00CA3D57"/>
    <w:rsid w:val="00CA46CA"/>
    <w:rsid w:val="00CA4712"/>
    <w:rsid w:val="00CA4721"/>
    <w:rsid w:val="00CA4974"/>
    <w:rsid w:val="00CA4C7B"/>
    <w:rsid w:val="00CA4D94"/>
    <w:rsid w:val="00CA5053"/>
    <w:rsid w:val="00CA6157"/>
    <w:rsid w:val="00CA6877"/>
    <w:rsid w:val="00CA6B41"/>
    <w:rsid w:val="00CA6B47"/>
    <w:rsid w:val="00CA71CE"/>
    <w:rsid w:val="00CA79BB"/>
    <w:rsid w:val="00CB006A"/>
    <w:rsid w:val="00CB04DD"/>
    <w:rsid w:val="00CB07BE"/>
    <w:rsid w:val="00CB0F41"/>
    <w:rsid w:val="00CB12C8"/>
    <w:rsid w:val="00CB15C7"/>
    <w:rsid w:val="00CB17C6"/>
    <w:rsid w:val="00CB19E9"/>
    <w:rsid w:val="00CB2066"/>
    <w:rsid w:val="00CB20F7"/>
    <w:rsid w:val="00CB29B4"/>
    <w:rsid w:val="00CB2BCE"/>
    <w:rsid w:val="00CB2F29"/>
    <w:rsid w:val="00CB3798"/>
    <w:rsid w:val="00CB3A5E"/>
    <w:rsid w:val="00CB3C71"/>
    <w:rsid w:val="00CB412A"/>
    <w:rsid w:val="00CB4204"/>
    <w:rsid w:val="00CB4D99"/>
    <w:rsid w:val="00CB501C"/>
    <w:rsid w:val="00CB504E"/>
    <w:rsid w:val="00CB55EC"/>
    <w:rsid w:val="00CB5747"/>
    <w:rsid w:val="00CB5BB6"/>
    <w:rsid w:val="00CB5C45"/>
    <w:rsid w:val="00CB61D9"/>
    <w:rsid w:val="00CB6276"/>
    <w:rsid w:val="00CB62CA"/>
    <w:rsid w:val="00CB6394"/>
    <w:rsid w:val="00CB6CC6"/>
    <w:rsid w:val="00CB71C8"/>
    <w:rsid w:val="00CB79B9"/>
    <w:rsid w:val="00CB7C71"/>
    <w:rsid w:val="00CC012C"/>
    <w:rsid w:val="00CC0598"/>
    <w:rsid w:val="00CC07B8"/>
    <w:rsid w:val="00CC094B"/>
    <w:rsid w:val="00CC0DD7"/>
    <w:rsid w:val="00CC0FA2"/>
    <w:rsid w:val="00CC1803"/>
    <w:rsid w:val="00CC197A"/>
    <w:rsid w:val="00CC1C54"/>
    <w:rsid w:val="00CC1CC1"/>
    <w:rsid w:val="00CC1E3C"/>
    <w:rsid w:val="00CC1E88"/>
    <w:rsid w:val="00CC25A9"/>
    <w:rsid w:val="00CC26D4"/>
    <w:rsid w:val="00CC26F3"/>
    <w:rsid w:val="00CC2732"/>
    <w:rsid w:val="00CC277C"/>
    <w:rsid w:val="00CC2870"/>
    <w:rsid w:val="00CC2907"/>
    <w:rsid w:val="00CC44A7"/>
    <w:rsid w:val="00CC45DA"/>
    <w:rsid w:val="00CC4BDF"/>
    <w:rsid w:val="00CC5921"/>
    <w:rsid w:val="00CC5D98"/>
    <w:rsid w:val="00CC5E8A"/>
    <w:rsid w:val="00CC6CB0"/>
    <w:rsid w:val="00CC6D0B"/>
    <w:rsid w:val="00CC6D0F"/>
    <w:rsid w:val="00CC70A8"/>
    <w:rsid w:val="00CC7257"/>
    <w:rsid w:val="00CC72EE"/>
    <w:rsid w:val="00CC7457"/>
    <w:rsid w:val="00CC7817"/>
    <w:rsid w:val="00CC78D2"/>
    <w:rsid w:val="00CC794C"/>
    <w:rsid w:val="00CC7B74"/>
    <w:rsid w:val="00CC7EE6"/>
    <w:rsid w:val="00CC7F1E"/>
    <w:rsid w:val="00CD0EA8"/>
    <w:rsid w:val="00CD129C"/>
    <w:rsid w:val="00CD1AC2"/>
    <w:rsid w:val="00CD1C64"/>
    <w:rsid w:val="00CD1E43"/>
    <w:rsid w:val="00CD1E7C"/>
    <w:rsid w:val="00CD26C8"/>
    <w:rsid w:val="00CD2759"/>
    <w:rsid w:val="00CD29F2"/>
    <w:rsid w:val="00CD2E42"/>
    <w:rsid w:val="00CD36F3"/>
    <w:rsid w:val="00CD3F51"/>
    <w:rsid w:val="00CD41A1"/>
    <w:rsid w:val="00CD4284"/>
    <w:rsid w:val="00CD456A"/>
    <w:rsid w:val="00CD48D8"/>
    <w:rsid w:val="00CD4C31"/>
    <w:rsid w:val="00CD4D01"/>
    <w:rsid w:val="00CD4FFC"/>
    <w:rsid w:val="00CD5246"/>
    <w:rsid w:val="00CD54F6"/>
    <w:rsid w:val="00CD57C0"/>
    <w:rsid w:val="00CD5AAA"/>
    <w:rsid w:val="00CD6F49"/>
    <w:rsid w:val="00CD78B1"/>
    <w:rsid w:val="00CE02FD"/>
    <w:rsid w:val="00CE050A"/>
    <w:rsid w:val="00CE0B27"/>
    <w:rsid w:val="00CE0B7B"/>
    <w:rsid w:val="00CE0E0E"/>
    <w:rsid w:val="00CE1345"/>
    <w:rsid w:val="00CE15B6"/>
    <w:rsid w:val="00CE1910"/>
    <w:rsid w:val="00CE19F6"/>
    <w:rsid w:val="00CE1E96"/>
    <w:rsid w:val="00CE1EC8"/>
    <w:rsid w:val="00CE2074"/>
    <w:rsid w:val="00CE23D6"/>
    <w:rsid w:val="00CE2483"/>
    <w:rsid w:val="00CE2C74"/>
    <w:rsid w:val="00CE2C79"/>
    <w:rsid w:val="00CE2C83"/>
    <w:rsid w:val="00CE30F3"/>
    <w:rsid w:val="00CE3133"/>
    <w:rsid w:val="00CE3DB0"/>
    <w:rsid w:val="00CE3DEF"/>
    <w:rsid w:val="00CE40DC"/>
    <w:rsid w:val="00CE4108"/>
    <w:rsid w:val="00CE4414"/>
    <w:rsid w:val="00CE4422"/>
    <w:rsid w:val="00CE4C3C"/>
    <w:rsid w:val="00CE4CD3"/>
    <w:rsid w:val="00CE50A9"/>
    <w:rsid w:val="00CE51BC"/>
    <w:rsid w:val="00CE551F"/>
    <w:rsid w:val="00CE57E8"/>
    <w:rsid w:val="00CE58A0"/>
    <w:rsid w:val="00CE5A00"/>
    <w:rsid w:val="00CE5BB7"/>
    <w:rsid w:val="00CE6551"/>
    <w:rsid w:val="00CE72F1"/>
    <w:rsid w:val="00CE7340"/>
    <w:rsid w:val="00CE753A"/>
    <w:rsid w:val="00CE7877"/>
    <w:rsid w:val="00CE7B62"/>
    <w:rsid w:val="00CE7DD8"/>
    <w:rsid w:val="00CF021A"/>
    <w:rsid w:val="00CF02C4"/>
    <w:rsid w:val="00CF1494"/>
    <w:rsid w:val="00CF15D4"/>
    <w:rsid w:val="00CF1691"/>
    <w:rsid w:val="00CF19C0"/>
    <w:rsid w:val="00CF1AB3"/>
    <w:rsid w:val="00CF1FC7"/>
    <w:rsid w:val="00CF2378"/>
    <w:rsid w:val="00CF23F3"/>
    <w:rsid w:val="00CF2777"/>
    <w:rsid w:val="00CF2A1D"/>
    <w:rsid w:val="00CF2D76"/>
    <w:rsid w:val="00CF34C0"/>
    <w:rsid w:val="00CF36BC"/>
    <w:rsid w:val="00CF3A74"/>
    <w:rsid w:val="00CF3A81"/>
    <w:rsid w:val="00CF451F"/>
    <w:rsid w:val="00CF46BC"/>
    <w:rsid w:val="00CF48FB"/>
    <w:rsid w:val="00CF5241"/>
    <w:rsid w:val="00CF55A1"/>
    <w:rsid w:val="00CF597C"/>
    <w:rsid w:val="00CF5DA6"/>
    <w:rsid w:val="00CF6370"/>
    <w:rsid w:val="00CF6B18"/>
    <w:rsid w:val="00CF7457"/>
    <w:rsid w:val="00CF77EC"/>
    <w:rsid w:val="00CF7BD3"/>
    <w:rsid w:val="00D00B0B"/>
    <w:rsid w:val="00D00C68"/>
    <w:rsid w:val="00D00C7B"/>
    <w:rsid w:val="00D00FAB"/>
    <w:rsid w:val="00D0129F"/>
    <w:rsid w:val="00D01312"/>
    <w:rsid w:val="00D01367"/>
    <w:rsid w:val="00D014CB"/>
    <w:rsid w:val="00D01665"/>
    <w:rsid w:val="00D0187D"/>
    <w:rsid w:val="00D02005"/>
    <w:rsid w:val="00D02290"/>
    <w:rsid w:val="00D026E6"/>
    <w:rsid w:val="00D03126"/>
    <w:rsid w:val="00D0406D"/>
    <w:rsid w:val="00D0438F"/>
    <w:rsid w:val="00D04F83"/>
    <w:rsid w:val="00D05163"/>
    <w:rsid w:val="00D051B1"/>
    <w:rsid w:val="00D05BE3"/>
    <w:rsid w:val="00D05C30"/>
    <w:rsid w:val="00D05CD1"/>
    <w:rsid w:val="00D06442"/>
    <w:rsid w:val="00D06A7C"/>
    <w:rsid w:val="00D06AF5"/>
    <w:rsid w:val="00D06CFE"/>
    <w:rsid w:val="00D077C9"/>
    <w:rsid w:val="00D07947"/>
    <w:rsid w:val="00D07D5D"/>
    <w:rsid w:val="00D07E34"/>
    <w:rsid w:val="00D07ED4"/>
    <w:rsid w:val="00D104D0"/>
    <w:rsid w:val="00D10B5D"/>
    <w:rsid w:val="00D11329"/>
    <w:rsid w:val="00D1184D"/>
    <w:rsid w:val="00D11B14"/>
    <w:rsid w:val="00D11D48"/>
    <w:rsid w:val="00D1252D"/>
    <w:rsid w:val="00D129E5"/>
    <w:rsid w:val="00D133ED"/>
    <w:rsid w:val="00D136E9"/>
    <w:rsid w:val="00D13D29"/>
    <w:rsid w:val="00D13EF4"/>
    <w:rsid w:val="00D1400F"/>
    <w:rsid w:val="00D142D3"/>
    <w:rsid w:val="00D147B5"/>
    <w:rsid w:val="00D14B37"/>
    <w:rsid w:val="00D1532A"/>
    <w:rsid w:val="00D15BA8"/>
    <w:rsid w:val="00D16528"/>
    <w:rsid w:val="00D168B0"/>
    <w:rsid w:val="00D16ADA"/>
    <w:rsid w:val="00D17348"/>
    <w:rsid w:val="00D177C5"/>
    <w:rsid w:val="00D1788F"/>
    <w:rsid w:val="00D17C77"/>
    <w:rsid w:val="00D17D93"/>
    <w:rsid w:val="00D2000B"/>
    <w:rsid w:val="00D2036E"/>
    <w:rsid w:val="00D205DA"/>
    <w:rsid w:val="00D20EE7"/>
    <w:rsid w:val="00D21085"/>
    <w:rsid w:val="00D21334"/>
    <w:rsid w:val="00D213CA"/>
    <w:rsid w:val="00D218A4"/>
    <w:rsid w:val="00D22E2C"/>
    <w:rsid w:val="00D22F41"/>
    <w:rsid w:val="00D23913"/>
    <w:rsid w:val="00D23921"/>
    <w:rsid w:val="00D24270"/>
    <w:rsid w:val="00D2454A"/>
    <w:rsid w:val="00D24AFE"/>
    <w:rsid w:val="00D24CBA"/>
    <w:rsid w:val="00D254E9"/>
    <w:rsid w:val="00D25572"/>
    <w:rsid w:val="00D257B7"/>
    <w:rsid w:val="00D25F32"/>
    <w:rsid w:val="00D262A5"/>
    <w:rsid w:val="00D26697"/>
    <w:rsid w:val="00D267FB"/>
    <w:rsid w:val="00D26934"/>
    <w:rsid w:val="00D26DF1"/>
    <w:rsid w:val="00D270DA"/>
    <w:rsid w:val="00D272E6"/>
    <w:rsid w:val="00D2748A"/>
    <w:rsid w:val="00D274F0"/>
    <w:rsid w:val="00D276DC"/>
    <w:rsid w:val="00D27799"/>
    <w:rsid w:val="00D27877"/>
    <w:rsid w:val="00D27CC1"/>
    <w:rsid w:val="00D30050"/>
    <w:rsid w:val="00D3053D"/>
    <w:rsid w:val="00D306E3"/>
    <w:rsid w:val="00D30BDE"/>
    <w:rsid w:val="00D30E6C"/>
    <w:rsid w:val="00D31286"/>
    <w:rsid w:val="00D31877"/>
    <w:rsid w:val="00D323C3"/>
    <w:rsid w:val="00D323D2"/>
    <w:rsid w:val="00D32ACC"/>
    <w:rsid w:val="00D32B78"/>
    <w:rsid w:val="00D32FD4"/>
    <w:rsid w:val="00D33068"/>
    <w:rsid w:val="00D331CA"/>
    <w:rsid w:val="00D33573"/>
    <w:rsid w:val="00D335ED"/>
    <w:rsid w:val="00D33741"/>
    <w:rsid w:val="00D33D7D"/>
    <w:rsid w:val="00D33E5F"/>
    <w:rsid w:val="00D33FAD"/>
    <w:rsid w:val="00D344F4"/>
    <w:rsid w:val="00D3456C"/>
    <w:rsid w:val="00D346EF"/>
    <w:rsid w:val="00D34EF7"/>
    <w:rsid w:val="00D35492"/>
    <w:rsid w:val="00D3572D"/>
    <w:rsid w:val="00D35779"/>
    <w:rsid w:val="00D35A27"/>
    <w:rsid w:val="00D35A7B"/>
    <w:rsid w:val="00D366B9"/>
    <w:rsid w:val="00D37243"/>
    <w:rsid w:val="00D37802"/>
    <w:rsid w:val="00D40381"/>
    <w:rsid w:val="00D41906"/>
    <w:rsid w:val="00D41C87"/>
    <w:rsid w:val="00D41E75"/>
    <w:rsid w:val="00D41EBE"/>
    <w:rsid w:val="00D42006"/>
    <w:rsid w:val="00D421B6"/>
    <w:rsid w:val="00D425D3"/>
    <w:rsid w:val="00D42C90"/>
    <w:rsid w:val="00D4318E"/>
    <w:rsid w:val="00D43654"/>
    <w:rsid w:val="00D4397A"/>
    <w:rsid w:val="00D440AA"/>
    <w:rsid w:val="00D44431"/>
    <w:rsid w:val="00D445A4"/>
    <w:rsid w:val="00D45523"/>
    <w:rsid w:val="00D45577"/>
    <w:rsid w:val="00D4597D"/>
    <w:rsid w:val="00D45B05"/>
    <w:rsid w:val="00D45B20"/>
    <w:rsid w:val="00D45C47"/>
    <w:rsid w:val="00D46367"/>
    <w:rsid w:val="00D464B9"/>
    <w:rsid w:val="00D46911"/>
    <w:rsid w:val="00D46C92"/>
    <w:rsid w:val="00D4758B"/>
    <w:rsid w:val="00D47735"/>
    <w:rsid w:val="00D50C86"/>
    <w:rsid w:val="00D50CAE"/>
    <w:rsid w:val="00D51062"/>
    <w:rsid w:val="00D51252"/>
    <w:rsid w:val="00D519C2"/>
    <w:rsid w:val="00D51C8D"/>
    <w:rsid w:val="00D51D7E"/>
    <w:rsid w:val="00D51E4F"/>
    <w:rsid w:val="00D51FFA"/>
    <w:rsid w:val="00D520EE"/>
    <w:rsid w:val="00D5318E"/>
    <w:rsid w:val="00D53420"/>
    <w:rsid w:val="00D53E09"/>
    <w:rsid w:val="00D53FD0"/>
    <w:rsid w:val="00D54006"/>
    <w:rsid w:val="00D5410D"/>
    <w:rsid w:val="00D54938"/>
    <w:rsid w:val="00D54B18"/>
    <w:rsid w:val="00D550F1"/>
    <w:rsid w:val="00D551D2"/>
    <w:rsid w:val="00D55910"/>
    <w:rsid w:val="00D561FE"/>
    <w:rsid w:val="00D564CA"/>
    <w:rsid w:val="00D573D2"/>
    <w:rsid w:val="00D57514"/>
    <w:rsid w:val="00D57858"/>
    <w:rsid w:val="00D57E9F"/>
    <w:rsid w:val="00D60153"/>
    <w:rsid w:val="00D602F4"/>
    <w:rsid w:val="00D604D3"/>
    <w:rsid w:val="00D604F4"/>
    <w:rsid w:val="00D6082D"/>
    <w:rsid w:val="00D611F6"/>
    <w:rsid w:val="00D6125C"/>
    <w:rsid w:val="00D61C09"/>
    <w:rsid w:val="00D626EF"/>
    <w:rsid w:val="00D62894"/>
    <w:rsid w:val="00D62C0E"/>
    <w:rsid w:val="00D63524"/>
    <w:rsid w:val="00D63778"/>
    <w:rsid w:val="00D63A0E"/>
    <w:rsid w:val="00D63A62"/>
    <w:rsid w:val="00D63B2F"/>
    <w:rsid w:val="00D63C38"/>
    <w:rsid w:val="00D63DEF"/>
    <w:rsid w:val="00D64237"/>
    <w:rsid w:val="00D6452D"/>
    <w:rsid w:val="00D646B2"/>
    <w:rsid w:val="00D64D6C"/>
    <w:rsid w:val="00D6594C"/>
    <w:rsid w:val="00D65F3A"/>
    <w:rsid w:val="00D65FC2"/>
    <w:rsid w:val="00D6616F"/>
    <w:rsid w:val="00D66523"/>
    <w:rsid w:val="00D66CED"/>
    <w:rsid w:val="00D6782F"/>
    <w:rsid w:val="00D67F78"/>
    <w:rsid w:val="00D67FBE"/>
    <w:rsid w:val="00D70336"/>
    <w:rsid w:val="00D70494"/>
    <w:rsid w:val="00D7076E"/>
    <w:rsid w:val="00D70A3C"/>
    <w:rsid w:val="00D70DF8"/>
    <w:rsid w:val="00D71352"/>
    <w:rsid w:val="00D71471"/>
    <w:rsid w:val="00D715FD"/>
    <w:rsid w:val="00D719EF"/>
    <w:rsid w:val="00D725E8"/>
    <w:rsid w:val="00D72FDB"/>
    <w:rsid w:val="00D733EF"/>
    <w:rsid w:val="00D736B1"/>
    <w:rsid w:val="00D73C91"/>
    <w:rsid w:val="00D73CCC"/>
    <w:rsid w:val="00D741FE"/>
    <w:rsid w:val="00D74209"/>
    <w:rsid w:val="00D744A5"/>
    <w:rsid w:val="00D75250"/>
    <w:rsid w:val="00D754C9"/>
    <w:rsid w:val="00D754D8"/>
    <w:rsid w:val="00D758FE"/>
    <w:rsid w:val="00D75D6E"/>
    <w:rsid w:val="00D76173"/>
    <w:rsid w:val="00D761AD"/>
    <w:rsid w:val="00D763CC"/>
    <w:rsid w:val="00D764F0"/>
    <w:rsid w:val="00D76510"/>
    <w:rsid w:val="00D76863"/>
    <w:rsid w:val="00D768A5"/>
    <w:rsid w:val="00D7694B"/>
    <w:rsid w:val="00D7755E"/>
    <w:rsid w:val="00D7762D"/>
    <w:rsid w:val="00D7799A"/>
    <w:rsid w:val="00D77D8D"/>
    <w:rsid w:val="00D77DFB"/>
    <w:rsid w:val="00D77F12"/>
    <w:rsid w:val="00D80158"/>
    <w:rsid w:val="00D8072A"/>
    <w:rsid w:val="00D8099E"/>
    <w:rsid w:val="00D80A81"/>
    <w:rsid w:val="00D80AD4"/>
    <w:rsid w:val="00D80B2B"/>
    <w:rsid w:val="00D80C31"/>
    <w:rsid w:val="00D80E1F"/>
    <w:rsid w:val="00D8171D"/>
    <w:rsid w:val="00D820B9"/>
    <w:rsid w:val="00D835B0"/>
    <w:rsid w:val="00D8394C"/>
    <w:rsid w:val="00D83B9F"/>
    <w:rsid w:val="00D84099"/>
    <w:rsid w:val="00D84287"/>
    <w:rsid w:val="00D84426"/>
    <w:rsid w:val="00D85060"/>
    <w:rsid w:val="00D85C82"/>
    <w:rsid w:val="00D85EED"/>
    <w:rsid w:val="00D86EEB"/>
    <w:rsid w:val="00D871C9"/>
    <w:rsid w:val="00D87CFB"/>
    <w:rsid w:val="00D900F8"/>
    <w:rsid w:val="00D90A48"/>
    <w:rsid w:val="00D90AC6"/>
    <w:rsid w:val="00D913F9"/>
    <w:rsid w:val="00D914E0"/>
    <w:rsid w:val="00D91AFC"/>
    <w:rsid w:val="00D91C6B"/>
    <w:rsid w:val="00D91E32"/>
    <w:rsid w:val="00D92D59"/>
    <w:rsid w:val="00D92D7E"/>
    <w:rsid w:val="00D92F01"/>
    <w:rsid w:val="00D9318C"/>
    <w:rsid w:val="00D932A3"/>
    <w:rsid w:val="00D935B3"/>
    <w:rsid w:val="00D936D5"/>
    <w:rsid w:val="00D93993"/>
    <w:rsid w:val="00D94168"/>
    <w:rsid w:val="00D9447A"/>
    <w:rsid w:val="00D946AF"/>
    <w:rsid w:val="00D94FE0"/>
    <w:rsid w:val="00D95443"/>
    <w:rsid w:val="00D9556D"/>
    <w:rsid w:val="00D95D31"/>
    <w:rsid w:val="00D96302"/>
    <w:rsid w:val="00D96520"/>
    <w:rsid w:val="00D966DB"/>
    <w:rsid w:val="00D9670F"/>
    <w:rsid w:val="00D968DD"/>
    <w:rsid w:val="00D96994"/>
    <w:rsid w:val="00D97790"/>
    <w:rsid w:val="00D97C5B"/>
    <w:rsid w:val="00D97D5F"/>
    <w:rsid w:val="00DA01BE"/>
    <w:rsid w:val="00DA031D"/>
    <w:rsid w:val="00DA04A6"/>
    <w:rsid w:val="00DA056F"/>
    <w:rsid w:val="00DA08F0"/>
    <w:rsid w:val="00DA0AD9"/>
    <w:rsid w:val="00DA1355"/>
    <w:rsid w:val="00DA14DE"/>
    <w:rsid w:val="00DA23F6"/>
    <w:rsid w:val="00DA240B"/>
    <w:rsid w:val="00DA2546"/>
    <w:rsid w:val="00DA256C"/>
    <w:rsid w:val="00DA2D84"/>
    <w:rsid w:val="00DA351F"/>
    <w:rsid w:val="00DA3576"/>
    <w:rsid w:val="00DA3868"/>
    <w:rsid w:val="00DA39B5"/>
    <w:rsid w:val="00DA3FD1"/>
    <w:rsid w:val="00DA4995"/>
    <w:rsid w:val="00DA4A2B"/>
    <w:rsid w:val="00DA4A7C"/>
    <w:rsid w:val="00DA4C61"/>
    <w:rsid w:val="00DA4FDF"/>
    <w:rsid w:val="00DA5120"/>
    <w:rsid w:val="00DA5E07"/>
    <w:rsid w:val="00DA5FDB"/>
    <w:rsid w:val="00DA644A"/>
    <w:rsid w:val="00DA656A"/>
    <w:rsid w:val="00DA6620"/>
    <w:rsid w:val="00DA692B"/>
    <w:rsid w:val="00DA72D6"/>
    <w:rsid w:val="00DA73A0"/>
    <w:rsid w:val="00DA7464"/>
    <w:rsid w:val="00DA79D7"/>
    <w:rsid w:val="00DA7CF9"/>
    <w:rsid w:val="00DA7EDD"/>
    <w:rsid w:val="00DB008F"/>
    <w:rsid w:val="00DB0120"/>
    <w:rsid w:val="00DB02D5"/>
    <w:rsid w:val="00DB0DE1"/>
    <w:rsid w:val="00DB1435"/>
    <w:rsid w:val="00DB1911"/>
    <w:rsid w:val="00DB2227"/>
    <w:rsid w:val="00DB2B9E"/>
    <w:rsid w:val="00DB2BFB"/>
    <w:rsid w:val="00DB2E03"/>
    <w:rsid w:val="00DB3D38"/>
    <w:rsid w:val="00DB42E6"/>
    <w:rsid w:val="00DB4415"/>
    <w:rsid w:val="00DB4ABF"/>
    <w:rsid w:val="00DB4B4E"/>
    <w:rsid w:val="00DB4EE2"/>
    <w:rsid w:val="00DB5490"/>
    <w:rsid w:val="00DB591A"/>
    <w:rsid w:val="00DB5BDD"/>
    <w:rsid w:val="00DB5C62"/>
    <w:rsid w:val="00DB6234"/>
    <w:rsid w:val="00DB678D"/>
    <w:rsid w:val="00DB683E"/>
    <w:rsid w:val="00DB6B97"/>
    <w:rsid w:val="00DB780E"/>
    <w:rsid w:val="00DC0637"/>
    <w:rsid w:val="00DC09FD"/>
    <w:rsid w:val="00DC0AB4"/>
    <w:rsid w:val="00DC0D0A"/>
    <w:rsid w:val="00DC0E85"/>
    <w:rsid w:val="00DC0FC2"/>
    <w:rsid w:val="00DC1449"/>
    <w:rsid w:val="00DC19FB"/>
    <w:rsid w:val="00DC1AD7"/>
    <w:rsid w:val="00DC1B13"/>
    <w:rsid w:val="00DC1BA9"/>
    <w:rsid w:val="00DC2397"/>
    <w:rsid w:val="00DC2584"/>
    <w:rsid w:val="00DC25F1"/>
    <w:rsid w:val="00DC2893"/>
    <w:rsid w:val="00DC303D"/>
    <w:rsid w:val="00DC3453"/>
    <w:rsid w:val="00DC345F"/>
    <w:rsid w:val="00DC3A9E"/>
    <w:rsid w:val="00DC4089"/>
    <w:rsid w:val="00DC4866"/>
    <w:rsid w:val="00DC4D9A"/>
    <w:rsid w:val="00DC51F5"/>
    <w:rsid w:val="00DC541C"/>
    <w:rsid w:val="00DC553D"/>
    <w:rsid w:val="00DC554A"/>
    <w:rsid w:val="00DC5651"/>
    <w:rsid w:val="00DC6023"/>
    <w:rsid w:val="00DC647E"/>
    <w:rsid w:val="00DC682B"/>
    <w:rsid w:val="00DC6BFC"/>
    <w:rsid w:val="00DC6C8C"/>
    <w:rsid w:val="00DC701B"/>
    <w:rsid w:val="00DC742D"/>
    <w:rsid w:val="00DC7A84"/>
    <w:rsid w:val="00DC7AA7"/>
    <w:rsid w:val="00DD04D3"/>
    <w:rsid w:val="00DD0572"/>
    <w:rsid w:val="00DD05E0"/>
    <w:rsid w:val="00DD08D1"/>
    <w:rsid w:val="00DD12B9"/>
    <w:rsid w:val="00DD1631"/>
    <w:rsid w:val="00DD1D43"/>
    <w:rsid w:val="00DD22F9"/>
    <w:rsid w:val="00DD23AB"/>
    <w:rsid w:val="00DD2581"/>
    <w:rsid w:val="00DD26AC"/>
    <w:rsid w:val="00DD2969"/>
    <w:rsid w:val="00DD2993"/>
    <w:rsid w:val="00DD2A9B"/>
    <w:rsid w:val="00DD2B2B"/>
    <w:rsid w:val="00DD2C06"/>
    <w:rsid w:val="00DD2CFE"/>
    <w:rsid w:val="00DD2D81"/>
    <w:rsid w:val="00DD2F25"/>
    <w:rsid w:val="00DD2FD3"/>
    <w:rsid w:val="00DD34A6"/>
    <w:rsid w:val="00DD47E2"/>
    <w:rsid w:val="00DD4B89"/>
    <w:rsid w:val="00DD4D00"/>
    <w:rsid w:val="00DD4E59"/>
    <w:rsid w:val="00DD50E2"/>
    <w:rsid w:val="00DD5272"/>
    <w:rsid w:val="00DD5564"/>
    <w:rsid w:val="00DD565C"/>
    <w:rsid w:val="00DD574D"/>
    <w:rsid w:val="00DD5BA2"/>
    <w:rsid w:val="00DD5F3B"/>
    <w:rsid w:val="00DD60D2"/>
    <w:rsid w:val="00DD638F"/>
    <w:rsid w:val="00DD64E9"/>
    <w:rsid w:val="00DD6627"/>
    <w:rsid w:val="00DD6B68"/>
    <w:rsid w:val="00DD73C0"/>
    <w:rsid w:val="00DD763F"/>
    <w:rsid w:val="00DD7650"/>
    <w:rsid w:val="00DD7670"/>
    <w:rsid w:val="00DD7AA9"/>
    <w:rsid w:val="00DD7DC8"/>
    <w:rsid w:val="00DE0324"/>
    <w:rsid w:val="00DE0745"/>
    <w:rsid w:val="00DE0A57"/>
    <w:rsid w:val="00DE0E28"/>
    <w:rsid w:val="00DE1564"/>
    <w:rsid w:val="00DE1975"/>
    <w:rsid w:val="00DE1B39"/>
    <w:rsid w:val="00DE1D22"/>
    <w:rsid w:val="00DE285E"/>
    <w:rsid w:val="00DE29DB"/>
    <w:rsid w:val="00DE2BF6"/>
    <w:rsid w:val="00DE2C5A"/>
    <w:rsid w:val="00DE2C73"/>
    <w:rsid w:val="00DE2D05"/>
    <w:rsid w:val="00DE2E6C"/>
    <w:rsid w:val="00DE2F66"/>
    <w:rsid w:val="00DE3298"/>
    <w:rsid w:val="00DE3723"/>
    <w:rsid w:val="00DE376B"/>
    <w:rsid w:val="00DE37DC"/>
    <w:rsid w:val="00DE39E4"/>
    <w:rsid w:val="00DE3CDB"/>
    <w:rsid w:val="00DE3D02"/>
    <w:rsid w:val="00DE41A9"/>
    <w:rsid w:val="00DE4437"/>
    <w:rsid w:val="00DE4D22"/>
    <w:rsid w:val="00DE4D4D"/>
    <w:rsid w:val="00DE4FD9"/>
    <w:rsid w:val="00DE51B0"/>
    <w:rsid w:val="00DE5971"/>
    <w:rsid w:val="00DE59E4"/>
    <w:rsid w:val="00DE658B"/>
    <w:rsid w:val="00DE65D6"/>
    <w:rsid w:val="00DE6D8B"/>
    <w:rsid w:val="00DE74BA"/>
    <w:rsid w:val="00DE76D2"/>
    <w:rsid w:val="00DE7793"/>
    <w:rsid w:val="00DE7911"/>
    <w:rsid w:val="00DE7CC9"/>
    <w:rsid w:val="00DE7F34"/>
    <w:rsid w:val="00DF03FE"/>
    <w:rsid w:val="00DF0752"/>
    <w:rsid w:val="00DF0E15"/>
    <w:rsid w:val="00DF1350"/>
    <w:rsid w:val="00DF154D"/>
    <w:rsid w:val="00DF174A"/>
    <w:rsid w:val="00DF180E"/>
    <w:rsid w:val="00DF1AAA"/>
    <w:rsid w:val="00DF1C8A"/>
    <w:rsid w:val="00DF21BC"/>
    <w:rsid w:val="00DF2648"/>
    <w:rsid w:val="00DF2858"/>
    <w:rsid w:val="00DF2A64"/>
    <w:rsid w:val="00DF2D5E"/>
    <w:rsid w:val="00DF3035"/>
    <w:rsid w:val="00DF32BC"/>
    <w:rsid w:val="00DF3658"/>
    <w:rsid w:val="00DF38EA"/>
    <w:rsid w:val="00DF3A5C"/>
    <w:rsid w:val="00DF3B1C"/>
    <w:rsid w:val="00DF3C83"/>
    <w:rsid w:val="00DF3DE1"/>
    <w:rsid w:val="00DF402A"/>
    <w:rsid w:val="00DF4038"/>
    <w:rsid w:val="00DF4363"/>
    <w:rsid w:val="00DF4382"/>
    <w:rsid w:val="00DF50A7"/>
    <w:rsid w:val="00DF50BE"/>
    <w:rsid w:val="00DF5A71"/>
    <w:rsid w:val="00DF6002"/>
    <w:rsid w:val="00DF6549"/>
    <w:rsid w:val="00DF69A0"/>
    <w:rsid w:val="00DF7430"/>
    <w:rsid w:val="00DF75A0"/>
    <w:rsid w:val="00DF7B0A"/>
    <w:rsid w:val="00DF7B4E"/>
    <w:rsid w:val="00DF7B72"/>
    <w:rsid w:val="00DF7CB1"/>
    <w:rsid w:val="00E00F89"/>
    <w:rsid w:val="00E010D3"/>
    <w:rsid w:val="00E01204"/>
    <w:rsid w:val="00E017F9"/>
    <w:rsid w:val="00E018F0"/>
    <w:rsid w:val="00E01E6D"/>
    <w:rsid w:val="00E02432"/>
    <w:rsid w:val="00E02748"/>
    <w:rsid w:val="00E02B63"/>
    <w:rsid w:val="00E0315A"/>
    <w:rsid w:val="00E03DE5"/>
    <w:rsid w:val="00E040DA"/>
    <w:rsid w:val="00E0429F"/>
    <w:rsid w:val="00E04D5A"/>
    <w:rsid w:val="00E051B0"/>
    <w:rsid w:val="00E05A9F"/>
    <w:rsid w:val="00E05AA5"/>
    <w:rsid w:val="00E05DA5"/>
    <w:rsid w:val="00E05DFD"/>
    <w:rsid w:val="00E06143"/>
    <w:rsid w:val="00E0652E"/>
    <w:rsid w:val="00E0672A"/>
    <w:rsid w:val="00E067A9"/>
    <w:rsid w:val="00E06A02"/>
    <w:rsid w:val="00E06A43"/>
    <w:rsid w:val="00E0709E"/>
    <w:rsid w:val="00E070AD"/>
    <w:rsid w:val="00E0759A"/>
    <w:rsid w:val="00E07614"/>
    <w:rsid w:val="00E076CC"/>
    <w:rsid w:val="00E07BC0"/>
    <w:rsid w:val="00E07C7A"/>
    <w:rsid w:val="00E07E18"/>
    <w:rsid w:val="00E07F39"/>
    <w:rsid w:val="00E10370"/>
    <w:rsid w:val="00E10902"/>
    <w:rsid w:val="00E10E2F"/>
    <w:rsid w:val="00E10E31"/>
    <w:rsid w:val="00E11081"/>
    <w:rsid w:val="00E11364"/>
    <w:rsid w:val="00E11978"/>
    <w:rsid w:val="00E12124"/>
    <w:rsid w:val="00E122A3"/>
    <w:rsid w:val="00E1255A"/>
    <w:rsid w:val="00E127CE"/>
    <w:rsid w:val="00E128D7"/>
    <w:rsid w:val="00E12A98"/>
    <w:rsid w:val="00E12D40"/>
    <w:rsid w:val="00E13CE6"/>
    <w:rsid w:val="00E13EF3"/>
    <w:rsid w:val="00E1444F"/>
    <w:rsid w:val="00E146D2"/>
    <w:rsid w:val="00E14E0B"/>
    <w:rsid w:val="00E150B6"/>
    <w:rsid w:val="00E151D4"/>
    <w:rsid w:val="00E15949"/>
    <w:rsid w:val="00E163C5"/>
    <w:rsid w:val="00E168E0"/>
    <w:rsid w:val="00E16966"/>
    <w:rsid w:val="00E1697B"/>
    <w:rsid w:val="00E16A0B"/>
    <w:rsid w:val="00E16A1C"/>
    <w:rsid w:val="00E16A9F"/>
    <w:rsid w:val="00E16B2F"/>
    <w:rsid w:val="00E16C6D"/>
    <w:rsid w:val="00E16C91"/>
    <w:rsid w:val="00E16D56"/>
    <w:rsid w:val="00E17427"/>
    <w:rsid w:val="00E17C7B"/>
    <w:rsid w:val="00E201D1"/>
    <w:rsid w:val="00E20639"/>
    <w:rsid w:val="00E2093A"/>
    <w:rsid w:val="00E20B48"/>
    <w:rsid w:val="00E20F80"/>
    <w:rsid w:val="00E214D9"/>
    <w:rsid w:val="00E21C86"/>
    <w:rsid w:val="00E21DE9"/>
    <w:rsid w:val="00E21F3E"/>
    <w:rsid w:val="00E22753"/>
    <w:rsid w:val="00E22E05"/>
    <w:rsid w:val="00E23278"/>
    <w:rsid w:val="00E235F2"/>
    <w:rsid w:val="00E23970"/>
    <w:rsid w:val="00E23A9D"/>
    <w:rsid w:val="00E23DE1"/>
    <w:rsid w:val="00E23FBC"/>
    <w:rsid w:val="00E241F6"/>
    <w:rsid w:val="00E243D1"/>
    <w:rsid w:val="00E243E2"/>
    <w:rsid w:val="00E249FD"/>
    <w:rsid w:val="00E24E9F"/>
    <w:rsid w:val="00E2537A"/>
    <w:rsid w:val="00E258C6"/>
    <w:rsid w:val="00E2596A"/>
    <w:rsid w:val="00E25A73"/>
    <w:rsid w:val="00E25C2A"/>
    <w:rsid w:val="00E25E93"/>
    <w:rsid w:val="00E26DFD"/>
    <w:rsid w:val="00E27029"/>
    <w:rsid w:val="00E2770A"/>
    <w:rsid w:val="00E304B2"/>
    <w:rsid w:val="00E3055E"/>
    <w:rsid w:val="00E3079C"/>
    <w:rsid w:val="00E30D66"/>
    <w:rsid w:val="00E30DF2"/>
    <w:rsid w:val="00E30F75"/>
    <w:rsid w:val="00E33634"/>
    <w:rsid w:val="00E33B06"/>
    <w:rsid w:val="00E33FC4"/>
    <w:rsid w:val="00E34545"/>
    <w:rsid w:val="00E34800"/>
    <w:rsid w:val="00E35399"/>
    <w:rsid w:val="00E3554D"/>
    <w:rsid w:val="00E35648"/>
    <w:rsid w:val="00E35800"/>
    <w:rsid w:val="00E35ACE"/>
    <w:rsid w:val="00E366D5"/>
    <w:rsid w:val="00E368C1"/>
    <w:rsid w:val="00E372C2"/>
    <w:rsid w:val="00E37E08"/>
    <w:rsid w:val="00E4037C"/>
    <w:rsid w:val="00E4058E"/>
    <w:rsid w:val="00E40598"/>
    <w:rsid w:val="00E4095F"/>
    <w:rsid w:val="00E409C0"/>
    <w:rsid w:val="00E40A90"/>
    <w:rsid w:val="00E40C7A"/>
    <w:rsid w:val="00E418AE"/>
    <w:rsid w:val="00E419D9"/>
    <w:rsid w:val="00E41CEE"/>
    <w:rsid w:val="00E41E8D"/>
    <w:rsid w:val="00E41E92"/>
    <w:rsid w:val="00E42114"/>
    <w:rsid w:val="00E42C6B"/>
    <w:rsid w:val="00E42F28"/>
    <w:rsid w:val="00E43B9E"/>
    <w:rsid w:val="00E43FB3"/>
    <w:rsid w:val="00E4400B"/>
    <w:rsid w:val="00E4437A"/>
    <w:rsid w:val="00E4459F"/>
    <w:rsid w:val="00E44F72"/>
    <w:rsid w:val="00E4515F"/>
    <w:rsid w:val="00E45293"/>
    <w:rsid w:val="00E45796"/>
    <w:rsid w:val="00E4595F"/>
    <w:rsid w:val="00E45BB4"/>
    <w:rsid w:val="00E45BD5"/>
    <w:rsid w:val="00E45EB1"/>
    <w:rsid w:val="00E45FAE"/>
    <w:rsid w:val="00E4622C"/>
    <w:rsid w:val="00E469BD"/>
    <w:rsid w:val="00E46A17"/>
    <w:rsid w:val="00E46E33"/>
    <w:rsid w:val="00E47054"/>
    <w:rsid w:val="00E475CC"/>
    <w:rsid w:val="00E47F1A"/>
    <w:rsid w:val="00E503C4"/>
    <w:rsid w:val="00E50577"/>
    <w:rsid w:val="00E51003"/>
    <w:rsid w:val="00E5145D"/>
    <w:rsid w:val="00E51502"/>
    <w:rsid w:val="00E5152B"/>
    <w:rsid w:val="00E51580"/>
    <w:rsid w:val="00E5177C"/>
    <w:rsid w:val="00E5184E"/>
    <w:rsid w:val="00E51962"/>
    <w:rsid w:val="00E51E2A"/>
    <w:rsid w:val="00E527E5"/>
    <w:rsid w:val="00E52889"/>
    <w:rsid w:val="00E52ECC"/>
    <w:rsid w:val="00E5343F"/>
    <w:rsid w:val="00E53961"/>
    <w:rsid w:val="00E53E2D"/>
    <w:rsid w:val="00E5409F"/>
    <w:rsid w:val="00E54192"/>
    <w:rsid w:val="00E5461B"/>
    <w:rsid w:val="00E548B0"/>
    <w:rsid w:val="00E54977"/>
    <w:rsid w:val="00E54AD9"/>
    <w:rsid w:val="00E54CCD"/>
    <w:rsid w:val="00E5525D"/>
    <w:rsid w:val="00E55AD8"/>
    <w:rsid w:val="00E55AFA"/>
    <w:rsid w:val="00E55AFF"/>
    <w:rsid w:val="00E55DD0"/>
    <w:rsid w:val="00E56231"/>
    <w:rsid w:val="00E564AE"/>
    <w:rsid w:val="00E57277"/>
    <w:rsid w:val="00E57402"/>
    <w:rsid w:val="00E5760B"/>
    <w:rsid w:val="00E579BA"/>
    <w:rsid w:val="00E57D47"/>
    <w:rsid w:val="00E57D5F"/>
    <w:rsid w:val="00E57ED6"/>
    <w:rsid w:val="00E60065"/>
    <w:rsid w:val="00E601B2"/>
    <w:rsid w:val="00E60248"/>
    <w:rsid w:val="00E60465"/>
    <w:rsid w:val="00E60523"/>
    <w:rsid w:val="00E609CE"/>
    <w:rsid w:val="00E60D30"/>
    <w:rsid w:val="00E61054"/>
    <w:rsid w:val="00E61211"/>
    <w:rsid w:val="00E61668"/>
    <w:rsid w:val="00E61748"/>
    <w:rsid w:val="00E62163"/>
    <w:rsid w:val="00E6233A"/>
    <w:rsid w:val="00E6236C"/>
    <w:rsid w:val="00E626A1"/>
    <w:rsid w:val="00E627F4"/>
    <w:rsid w:val="00E6293C"/>
    <w:rsid w:val="00E62A31"/>
    <w:rsid w:val="00E630BD"/>
    <w:rsid w:val="00E63503"/>
    <w:rsid w:val="00E63CE0"/>
    <w:rsid w:val="00E64115"/>
    <w:rsid w:val="00E6424D"/>
    <w:rsid w:val="00E64362"/>
    <w:rsid w:val="00E64F41"/>
    <w:rsid w:val="00E65BFC"/>
    <w:rsid w:val="00E65D20"/>
    <w:rsid w:val="00E6651F"/>
    <w:rsid w:val="00E66611"/>
    <w:rsid w:val="00E66827"/>
    <w:rsid w:val="00E668A6"/>
    <w:rsid w:val="00E66EE6"/>
    <w:rsid w:val="00E6735D"/>
    <w:rsid w:val="00E67389"/>
    <w:rsid w:val="00E67467"/>
    <w:rsid w:val="00E677B2"/>
    <w:rsid w:val="00E67BC1"/>
    <w:rsid w:val="00E67F13"/>
    <w:rsid w:val="00E70395"/>
    <w:rsid w:val="00E707EF"/>
    <w:rsid w:val="00E7092A"/>
    <w:rsid w:val="00E70F7A"/>
    <w:rsid w:val="00E710D9"/>
    <w:rsid w:val="00E711D0"/>
    <w:rsid w:val="00E71755"/>
    <w:rsid w:val="00E71806"/>
    <w:rsid w:val="00E718FB"/>
    <w:rsid w:val="00E72901"/>
    <w:rsid w:val="00E729BE"/>
    <w:rsid w:val="00E72BA6"/>
    <w:rsid w:val="00E72D41"/>
    <w:rsid w:val="00E73115"/>
    <w:rsid w:val="00E7315A"/>
    <w:rsid w:val="00E736D8"/>
    <w:rsid w:val="00E7371C"/>
    <w:rsid w:val="00E73804"/>
    <w:rsid w:val="00E74163"/>
    <w:rsid w:val="00E749C4"/>
    <w:rsid w:val="00E74FEF"/>
    <w:rsid w:val="00E750EC"/>
    <w:rsid w:val="00E7569F"/>
    <w:rsid w:val="00E75CB7"/>
    <w:rsid w:val="00E75DDD"/>
    <w:rsid w:val="00E75F77"/>
    <w:rsid w:val="00E76000"/>
    <w:rsid w:val="00E763F4"/>
    <w:rsid w:val="00E76E1C"/>
    <w:rsid w:val="00E76EAC"/>
    <w:rsid w:val="00E77372"/>
    <w:rsid w:val="00E774B5"/>
    <w:rsid w:val="00E77C21"/>
    <w:rsid w:val="00E80198"/>
    <w:rsid w:val="00E8039D"/>
    <w:rsid w:val="00E80413"/>
    <w:rsid w:val="00E804D5"/>
    <w:rsid w:val="00E80839"/>
    <w:rsid w:val="00E809CF"/>
    <w:rsid w:val="00E80C3B"/>
    <w:rsid w:val="00E81353"/>
    <w:rsid w:val="00E8177D"/>
    <w:rsid w:val="00E8183F"/>
    <w:rsid w:val="00E819CC"/>
    <w:rsid w:val="00E819D0"/>
    <w:rsid w:val="00E81C09"/>
    <w:rsid w:val="00E81E14"/>
    <w:rsid w:val="00E829C7"/>
    <w:rsid w:val="00E82ACB"/>
    <w:rsid w:val="00E82E5E"/>
    <w:rsid w:val="00E836E3"/>
    <w:rsid w:val="00E8393E"/>
    <w:rsid w:val="00E83C0D"/>
    <w:rsid w:val="00E84128"/>
    <w:rsid w:val="00E84461"/>
    <w:rsid w:val="00E844C1"/>
    <w:rsid w:val="00E844EF"/>
    <w:rsid w:val="00E84E24"/>
    <w:rsid w:val="00E84EC6"/>
    <w:rsid w:val="00E84FE4"/>
    <w:rsid w:val="00E854B5"/>
    <w:rsid w:val="00E8586D"/>
    <w:rsid w:val="00E85C83"/>
    <w:rsid w:val="00E85D79"/>
    <w:rsid w:val="00E86533"/>
    <w:rsid w:val="00E86B5E"/>
    <w:rsid w:val="00E86C96"/>
    <w:rsid w:val="00E86D94"/>
    <w:rsid w:val="00E86DDF"/>
    <w:rsid w:val="00E87453"/>
    <w:rsid w:val="00E87D21"/>
    <w:rsid w:val="00E901CC"/>
    <w:rsid w:val="00E91927"/>
    <w:rsid w:val="00E92A27"/>
    <w:rsid w:val="00E931E1"/>
    <w:rsid w:val="00E93BD0"/>
    <w:rsid w:val="00E94310"/>
    <w:rsid w:val="00E944B5"/>
    <w:rsid w:val="00E94747"/>
    <w:rsid w:val="00E949BE"/>
    <w:rsid w:val="00E94DEB"/>
    <w:rsid w:val="00E94DF7"/>
    <w:rsid w:val="00E95658"/>
    <w:rsid w:val="00E959D4"/>
    <w:rsid w:val="00E9602C"/>
    <w:rsid w:val="00E9617B"/>
    <w:rsid w:val="00E965CE"/>
    <w:rsid w:val="00E969ED"/>
    <w:rsid w:val="00E969F7"/>
    <w:rsid w:val="00E9717B"/>
    <w:rsid w:val="00E971DB"/>
    <w:rsid w:val="00E976CD"/>
    <w:rsid w:val="00EA01C5"/>
    <w:rsid w:val="00EA0C4C"/>
    <w:rsid w:val="00EA187D"/>
    <w:rsid w:val="00EA224E"/>
    <w:rsid w:val="00EA2530"/>
    <w:rsid w:val="00EA2976"/>
    <w:rsid w:val="00EA297B"/>
    <w:rsid w:val="00EA32BD"/>
    <w:rsid w:val="00EA4024"/>
    <w:rsid w:val="00EA42F2"/>
    <w:rsid w:val="00EA4805"/>
    <w:rsid w:val="00EA4934"/>
    <w:rsid w:val="00EA4A90"/>
    <w:rsid w:val="00EA4BB7"/>
    <w:rsid w:val="00EA4F3C"/>
    <w:rsid w:val="00EA5474"/>
    <w:rsid w:val="00EA57DD"/>
    <w:rsid w:val="00EA5D8B"/>
    <w:rsid w:val="00EA6783"/>
    <w:rsid w:val="00EA6925"/>
    <w:rsid w:val="00EA6E4C"/>
    <w:rsid w:val="00EA724E"/>
    <w:rsid w:val="00EA7270"/>
    <w:rsid w:val="00EA7705"/>
    <w:rsid w:val="00EA7D20"/>
    <w:rsid w:val="00EB0850"/>
    <w:rsid w:val="00EB08C3"/>
    <w:rsid w:val="00EB08E6"/>
    <w:rsid w:val="00EB091F"/>
    <w:rsid w:val="00EB0FC7"/>
    <w:rsid w:val="00EB1461"/>
    <w:rsid w:val="00EB1C13"/>
    <w:rsid w:val="00EB2AB1"/>
    <w:rsid w:val="00EB2B34"/>
    <w:rsid w:val="00EB2D2A"/>
    <w:rsid w:val="00EB3087"/>
    <w:rsid w:val="00EB30F6"/>
    <w:rsid w:val="00EB371A"/>
    <w:rsid w:val="00EB41D9"/>
    <w:rsid w:val="00EB43A7"/>
    <w:rsid w:val="00EB49E6"/>
    <w:rsid w:val="00EB4B34"/>
    <w:rsid w:val="00EB4EA5"/>
    <w:rsid w:val="00EB52A9"/>
    <w:rsid w:val="00EB5354"/>
    <w:rsid w:val="00EB53F1"/>
    <w:rsid w:val="00EB55D3"/>
    <w:rsid w:val="00EB570C"/>
    <w:rsid w:val="00EB5A39"/>
    <w:rsid w:val="00EB5AE3"/>
    <w:rsid w:val="00EB5EF0"/>
    <w:rsid w:val="00EB632F"/>
    <w:rsid w:val="00EB63D2"/>
    <w:rsid w:val="00EB69EB"/>
    <w:rsid w:val="00EB7195"/>
    <w:rsid w:val="00EB7592"/>
    <w:rsid w:val="00EB795B"/>
    <w:rsid w:val="00EB7D37"/>
    <w:rsid w:val="00EB7DD6"/>
    <w:rsid w:val="00EC0180"/>
    <w:rsid w:val="00EC09FB"/>
    <w:rsid w:val="00EC0E24"/>
    <w:rsid w:val="00EC12FB"/>
    <w:rsid w:val="00EC15BD"/>
    <w:rsid w:val="00EC15D6"/>
    <w:rsid w:val="00EC223E"/>
    <w:rsid w:val="00EC2378"/>
    <w:rsid w:val="00EC2440"/>
    <w:rsid w:val="00EC2A4E"/>
    <w:rsid w:val="00EC2B6C"/>
    <w:rsid w:val="00EC2B95"/>
    <w:rsid w:val="00EC3235"/>
    <w:rsid w:val="00EC3E0A"/>
    <w:rsid w:val="00EC412E"/>
    <w:rsid w:val="00EC4775"/>
    <w:rsid w:val="00EC492E"/>
    <w:rsid w:val="00EC4FC8"/>
    <w:rsid w:val="00EC51B3"/>
    <w:rsid w:val="00EC5856"/>
    <w:rsid w:val="00EC5DA4"/>
    <w:rsid w:val="00EC60D8"/>
    <w:rsid w:val="00EC6206"/>
    <w:rsid w:val="00EC62F8"/>
    <w:rsid w:val="00EC6347"/>
    <w:rsid w:val="00EC70E6"/>
    <w:rsid w:val="00EC75FE"/>
    <w:rsid w:val="00EC765C"/>
    <w:rsid w:val="00EC7A78"/>
    <w:rsid w:val="00EC7B4A"/>
    <w:rsid w:val="00EC7DCD"/>
    <w:rsid w:val="00EC7E73"/>
    <w:rsid w:val="00ED057F"/>
    <w:rsid w:val="00ED0CD6"/>
    <w:rsid w:val="00ED119B"/>
    <w:rsid w:val="00ED184A"/>
    <w:rsid w:val="00ED1A45"/>
    <w:rsid w:val="00ED20D5"/>
    <w:rsid w:val="00ED24D0"/>
    <w:rsid w:val="00ED28D4"/>
    <w:rsid w:val="00ED2BCC"/>
    <w:rsid w:val="00ED2C87"/>
    <w:rsid w:val="00ED34F2"/>
    <w:rsid w:val="00ED39C8"/>
    <w:rsid w:val="00ED3B79"/>
    <w:rsid w:val="00ED3C77"/>
    <w:rsid w:val="00ED3DF4"/>
    <w:rsid w:val="00ED4295"/>
    <w:rsid w:val="00ED42B4"/>
    <w:rsid w:val="00ED464D"/>
    <w:rsid w:val="00ED5695"/>
    <w:rsid w:val="00ED583A"/>
    <w:rsid w:val="00ED5885"/>
    <w:rsid w:val="00ED5ECC"/>
    <w:rsid w:val="00ED5FB0"/>
    <w:rsid w:val="00ED6834"/>
    <w:rsid w:val="00ED687A"/>
    <w:rsid w:val="00ED691A"/>
    <w:rsid w:val="00ED6C58"/>
    <w:rsid w:val="00ED6EB2"/>
    <w:rsid w:val="00ED6ED0"/>
    <w:rsid w:val="00ED6ED6"/>
    <w:rsid w:val="00ED7025"/>
    <w:rsid w:val="00ED705F"/>
    <w:rsid w:val="00ED7479"/>
    <w:rsid w:val="00ED7906"/>
    <w:rsid w:val="00ED797A"/>
    <w:rsid w:val="00EE1135"/>
    <w:rsid w:val="00EE11DB"/>
    <w:rsid w:val="00EE1846"/>
    <w:rsid w:val="00EE1A1C"/>
    <w:rsid w:val="00EE23BB"/>
    <w:rsid w:val="00EE258A"/>
    <w:rsid w:val="00EE2737"/>
    <w:rsid w:val="00EE2A25"/>
    <w:rsid w:val="00EE2E5E"/>
    <w:rsid w:val="00EE2FDE"/>
    <w:rsid w:val="00EE31BA"/>
    <w:rsid w:val="00EE3203"/>
    <w:rsid w:val="00EE3A6B"/>
    <w:rsid w:val="00EE3C43"/>
    <w:rsid w:val="00EE3D39"/>
    <w:rsid w:val="00EE3F21"/>
    <w:rsid w:val="00EE3FF1"/>
    <w:rsid w:val="00EE47CE"/>
    <w:rsid w:val="00EE4BF4"/>
    <w:rsid w:val="00EE4C20"/>
    <w:rsid w:val="00EE50CD"/>
    <w:rsid w:val="00EE5C94"/>
    <w:rsid w:val="00EE5F72"/>
    <w:rsid w:val="00EE6162"/>
    <w:rsid w:val="00EE652E"/>
    <w:rsid w:val="00EE66BE"/>
    <w:rsid w:val="00EE6C94"/>
    <w:rsid w:val="00EE6F3F"/>
    <w:rsid w:val="00EE72EB"/>
    <w:rsid w:val="00EE742B"/>
    <w:rsid w:val="00EE7510"/>
    <w:rsid w:val="00EE7A2A"/>
    <w:rsid w:val="00EE7E4F"/>
    <w:rsid w:val="00EF01A2"/>
    <w:rsid w:val="00EF06D8"/>
    <w:rsid w:val="00EF0811"/>
    <w:rsid w:val="00EF0D65"/>
    <w:rsid w:val="00EF1171"/>
    <w:rsid w:val="00EF11B0"/>
    <w:rsid w:val="00EF19CF"/>
    <w:rsid w:val="00EF21D2"/>
    <w:rsid w:val="00EF2BD8"/>
    <w:rsid w:val="00EF3109"/>
    <w:rsid w:val="00EF31F7"/>
    <w:rsid w:val="00EF322D"/>
    <w:rsid w:val="00EF362C"/>
    <w:rsid w:val="00EF3BE5"/>
    <w:rsid w:val="00EF3C37"/>
    <w:rsid w:val="00EF3F22"/>
    <w:rsid w:val="00EF40B1"/>
    <w:rsid w:val="00EF416F"/>
    <w:rsid w:val="00EF4772"/>
    <w:rsid w:val="00EF4E88"/>
    <w:rsid w:val="00EF50A3"/>
    <w:rsid w:val="00EF525D"/>
    <w:rsid w:val="00EF53F2"/>
    <w:rsid w:val="00EF58AA"/>
    <w:rsid w:val="00EF5BAD"/>
    <w:rsid w:val="00EF69B5"/>
    <w:rsid w:val="00EF69D4"/>
    <w:rsid w:val="00EF70E2"/>
    <w:rsid w:val="00EF735C"/>
    <w:rsid w:val="00EF741B"/>
    <w:rsid w:val="00EF7504"/>
    <w:rsid w:val="00EF7881"/>
    <w:rsid w:val="00EF7B74"/>
    <w:rsid w:val="00EF7E34"/>
    <w:rsid w:val="00F0040C"/>
    <w:rsid w:val="00F005ED"/>
    <w:rsid w:val="00F0073C"/>
    <w:rsid w:val="00F00BC0"/>
    <w:rsid w:val="00F00DB6"/>
    <w:rsid w:val="00F01188"/>
    <w:rsid w:val="00F012D1"/>
    <w:rsid w:val="00F01347"/>
    <w:rsid w:val="00F01C7E"/>
    <w:rsid w:val="00F02117"/>
    <w:rsid w:val="00F0233B"/>
    <w:rsid w:val="00F023B0"/>
    <w:rsid w:val="00F0245D"/>
    <w:rsid w:val="00F02630"/>
    <w:rsid w:val="00F02B07"/>
    <w:rsid w:val="00F02BC2"/>
    <w:rsid w:val="00F02F3A"/>
    <w:rsid w:val="00F03162"/>
    <w:rsid w:val="00F03512"/>
    <w:rsid w:val="00F03904"/>
    <w:rsid w:val="00F03C86"/>
    <w:rsid w:val="00F03DF9"/>
    <w:rsid w:val="00F0422E"/>
    <w:rsid w:val="00F042A9"/>
    <w:rsid w:val="00F047A4"/>
    <w:rsid w:val="00F04DE7"/>
    <w:rsid w:val="00F04FC6"/>
    <w:rsid w:val="00F050BC"/>
    <w:rsid w:val="00F0526C"/>
    <w:rsid w:val="00F059C8"/>
    <w:rsid w:val="00F05A35"/>
    <w:rsid w:val="00F05A58"/>
    <w:rsid w:val="00F05EDA"/>
    <w:rsid w:val="00F067C7"/>
    <w:rsid w:val="00F0760E"/>
    <w:rsid w:val="00F07C4B"/>
    <w:rsid w:val="00F07D66"/>
    <w:rsid w:val="00F10774"/>
    <w:rsid w:val="00F10E89"/>
    <w:rsid w:val="00F117DF"/>
    <w:rsid w:val="00F11FBF"/>
    <w:rsid w:val="00F1201E"/>
    <w:rsid w:val="00F12118"/>
    <w:rsid w:val="00F12C6E"/>
    <w:rsid w:val="00F12E4E"/>
    <w:rsid w:val="00F12E94"/>
    <w:rsid w:val="00F13A63"/>
    <w:rsid w:val="00F13E03"/>
    <w:rsid w:val="00F13E85"/>
    <w:rsid w:val="00F15451"/>
    <w:rsid w:val="00F157B2"/>
    <w:rsid w:val="00F15D49"/>
    <w:rsid w:val="00F161F8"/>
    <w:rsid w:val="00F16672"/>
    <w:rsid w:val="00F16969"/>
    <w:rsid w:val="00F16BF5"/>
    <w:rsid w:val="00F1741F"/>
    <w:rsid w:val="00F174F9"/>
    <w:rsid w:val="00F175A2"/>
    <w:rsid w:val="00F17873"/>
    <w:rsid w:val="00F2000C"/>
    <w:rsid w:val="00F20048"/>
    <w:rsid w:val="00F205CA"/>
    <w:rsid w:val="00F20B0B"/>
    <w:rsid w:val="00F20EBA"/>
    <w:rsid w:val="00F21054"/>
    <w:rsid w:val="00F21798"/>
    <w:rsid w:val="00F2179A"/>
    <w:rsid w:val="00F21CF6"/>
    <w:rsid w:val="00F21E76"/>
    <w:rsid w:val="00F21E89"/>
    <w:rsid w:val="00F21F95"/>
    <w:rsid w:val="00F23155"/>
    <w:rsid w:val="00F2327A"/>
    <w:rsid w:val="00F2380E"/>
    <w:rsid w:val="00F239CD"/>
    <w:rsid w:val="00F24239"/>
    <w:rsid w:val="00F24D3E"/>
    <w:rsid w:val="00F24EAF"/>
    <w:rsid w:val="00F25085"/>
    <w:rsid w:val="00F255E3"/>
    <w:rsid w:val="00F25A1F"/>
    <w:rsid w:val="00F25C86"/>
    <w:rsid w:val="00F25DC0"/>
    <w:rsid w:val="00F261C0"/>
    <w:rsid w:val="00F2662B"/>
    <w:rsid w:val="00F26ACD"/>
    <w:rsid w:val="00F278DF"/>
    <w:rsid w:val="00F2798C"/>
    <w:rsid w:val="00F27F8B"/>
    <w:rsid w:val="00F302BB"/>
    <w:rsid w:val="00F3088E"/>
    <w:rsid w:val="00F30A28"/>
    <w:rsid w:val="00F310B4"/>
    <w:rsid w:val="00F3139B"/>
    <w:rsid w:val="00F313A1"/>
    <w:rsid w:val="00F316E8"/>
    <w:rsid w:val="00F31765"/>
    <w:rsid w:val="00F31EAC"/>
    <w:rsid w:val="00F32038"/>
    <w:rsid w:val="00F32186"/>
    <w:rsid w:val="00F324A5"/>
    <w:rsid w:val="00F32632"/>
    <w:rsid w:val="00F3274E"/>
    <w:rsid w:val="00F32A8F"/>
    <w:rsid w:val="00F3315D"/>
    <w:rsid w:val="00F339A0"/>
    <w:rsid w:val="00F3458E"/>
    <w:rsid w:val="00F34728"/>
    <w:rsid w:val="00F3510B"/>
    <w:rsid w:val="00F35114"/>
    <w:rsid w:val="00F3577D"/>
    <w:rsid w:val="00F3628C"/>
    <w:rsid w:val="00F36591"/>
    <w:rsid w:val="00F36926"/>
    <w:rsid w:val="00F36D5E"/>
    <w:rsid w:val="00F370DE"/>
    <w:rsid w:val="00F37BA8"/>
    <w:rsid w:val="00F37D61"/>
    <w:rsid w:val="00F37E36"/>
    <w:rsid w:val="00F402C3"/>
    <w:rsid w:val="00F404A1"/>
    <w:rsid w:val="00F40E2D"/>
    <w:rsid w:val="00F40F87"/>
    <w:rsid w:val="00F425FA"/>
    <w:rsid w:val="00F42DAA"/>
    <w:rsid w:val="00F42F42"/>
    <w:rsid w:val="00F430EB"/>
    <w:rsid w:val="00F43199"/>
    <w:rsid w:val="00F4323B"/>
    <w:rsid w:val="00F432AE"/>
    <w:rsid w:val="00F43669"/>
    <w:rsid w:val="00F43EB3"/>
    <w:rsid w:val="00F44E4A"/>
    <w:rsid w:val="00F4501A"/>
    <w:rsid w:val="00F456DC"/>
    <w:rsid w:val="00F4596D"/>
    <w:rsid w:val="00F45A38"/>
    <w:rsid w:val="00F45B53"/>
    <w:rsid w:val="00F45E3D"/>
    <w:rsid w:val="00F46853"/>
    <w:rsid w:val="00F46896"/>
    <w:rsid w:val="00F46A67"/>
    <w:rsid w:val="00F46C75"/>
    <w:rsid w:val="00F46E59"/>
    <w:rsid w:val="00F4702F"/>
    <w:rsid w:val="00F47971"/>
    <w:rsid w:val="00F50ADD"/>
    <w:rsid w:val="00F512FD"/>
    <w:rsid w:val="00F5178C"/>
    <w:rsid w:val="00F51AD7"/>
    <w:rsid w:val="00F52475"/>
    <w:rsid w:val="00F527C9"/>
    <w:rsid w:val="00F52DA8"/>
    <w:rsid w:val="00F52E1F"/>
    <w:rsid w:val="00F52FDD"/>
    <w:rsid w:val="00F5316C"/>
    <w:rsid w:val="00F5376B"/>
    <w:rsid w:val="00F54B85"/>
    <w:rsid w:val="00F54D49"/>
    <w:rsid w:val="00F55AD0"/>
    <w:rsid w:val="00F56009"/>
    <w:rsid w:val="00F567F8"/>
    <w:rsid w:val="00F56A0A"/>
    <w:rsid w:val="00F5720E"/>
    <w:rsid w:val="00F5798C"/>
    <w:rsid w:val="00F60634"/>
    <w:rsid w:val="00F609DA"/>
    <w:rsid w:val="00F60E2C"/>
    <w:rsid w:val="00F610F0"/>
    <w:rsid w:val="00F61668"/>
    <w:rsid w:val="00F6225E"/>
    <w:rsid w:val="00F623BE"/>
    <w:rsid w:val="00F6242C"/>
    <w:rsid w:val="00F62556"/>
    <w:rsid w:val="00F625FD"/>
    <w:rsid w:val="00F63389"/>
    <w:rsid w:val="00F633E1"/>
    <w:rsid w:val="00F63496"/>
    <w:rsid w:val="00F6387F"/>
    <w:rsid w:val="00F63946"/>
    <w:rsid w:val="00F63E2A"/>
    <w:rsid w:val="00F64709"/>
    <w:rsid w:val="00F6475A"/>
    <w:rsid w:val="00F64B78"/>
    <w:rsid w:val="00F64BD2"/>
    <w:rsid w:val="00F64F82"/>
    <w:rsid w:val="00F65159"/>
    <w:rsid w:val="00F652FE"/>
    <w:rsid w:val="00F6530D"/>
    <w:rsid w:val="00F65A7C"/>
    <w:rsid w:val="00F65F91"/>
    <w:rsid w:val="00F6606A"/>
    <w:rsid w:val="00F6645D"/>
    <w:rsid w:val="00F667F0"/>
    <w:rsid w:val="00F6707D"/>
    <w:rsid w:val="00F6709B"/>
    <w:rsid w:val="00F67116"/>
    <w:rsid w:val="00F67133"/>
    <w:rsid w:val="00F67259"/>
    <w:rsid w:val="00F67719"/>
    <w:rsid w:val="00F702DB"/>
    <w:rsid w:val="00F70C26"/>
    <w:rsid w:val="00F70DEB"/>
    <w:rsid w:val="00F713A1"/>
    <w:rsid w:val="00F71596"/>
    <w:rsid w:val="00F718A2"/>
    <w:rsid w:val="00F71E32"/>
    <w:rsid w:val="00F71FF2"/>
    <w:rsid w:val="00F7258B"/>
    <w:rsid w:val="00F72C96"/>
    <w:rsid w:val="00F72DC4"/>
    <w:rsid w:val="00F72F7B"/>
    <w:rsid w:val="00F73509"/>
    <w:rsid w:val="00F73B99"/>
    <w:rsid w:val="00F74109"/>
    <w:rsid w:val="00F742EF"/>
    <w:rsid w:val="00F74BAE"/>
    <w:rsid w:val="00F74C61"/>
    <w:rsid w:val="00F74DB0"/>
    <w:rsid w:val="00F75227"/>
    <w:rsid w:val="00F753DC"/>
    <w:rsid w:val="00F755BC"/>
    <w:rsid w:val="00F755FD"/>
    <w:rsid w:val="00F756C1"/>
    <w:rsid w:val="00F75CCF"/>
    <w:rsid w:val="00F75CD1"/>
    <w:rsid w:val="00F76159"/>
    <w:rsid w:val="00F7631D"/>
    <w:rsid w:val="00F7640B"/>
    <w:rsid w:val="00F76745"/>
    <w:rsid w:val="00F76EF6"/>
    <w:rsid w:val="00F77091"/>
    <w:rsid w:val="00F77D7B"/>
    <w:rsid w:val="00F80162"/>
    <w:rsid w:val="00F80622"/>
    <w:rsid w:val="00F8086F"/>
    <w:rsid w:val="00F809A0"/>
    <w:rsid w:val="00F80FEC"/>
    <w:rsid w:val="00F81225"/>
    <w:rsid w:val="00F81382"/>
    <w:rsid w:val="00F8145B"/>
    <w:rsid w:val="00F81EEA"/>
    <w:rsid w:val="00F8224D"/>
    <w:rsid w:val="00F8243F"/>
    <w:rsid w:val="00F824CB"/>
    <w:rsid w:val="00F8282A"/>
    <w:rsid w:val="00F83278"/>
    <w:rsid w:val="00F83309"/>
    <w:rsid w:val="00F83C4D"/>
    <w:rsid w:val="00F83EB4"/>
    <w:rsid w:val="00F849EC"/>
    <w:rsid w:val="00F84A36"/>
    <w:rsid w:val="00F84B26"/>
    <w:rsid w:val="00F84FFC"/>
    <w:rsid w:val="00F853AE"/>
    <w:rsid w:val="00F85A22"/>
    <w:rsid w:val="00F85AA2"/>
    <w:rsid w:val="00F85E16"/>
    <w:rsid w:val="00F866DB"/>
    <w:rsid w:val="00F8721B"/>
    <w:rsid w:val="00F872C2"/>
    <w:rsid w:val="00F873B6"/>
    <w:rsid w:val="00F874A8"/>
    <w:rsid w:val="00F875BC"/>
    <w:rsid w:val="00F87605"/>
    <w:rsid w:val="00F876C2"/>
    <w:rsid w:val="00F8792E"/>
    <w:rsid w:val="00F87AAC"/>
    <w:rsid w:val="00F87D79"/>
    <w:rsid w:val="00F90520"/>
    <w:rsid w:val="00F90AB7"/>
    <w:rsid w:val="00F90C45"/>
    <w:rsid w:val="00F90D76"/>
    <w:rsid w:val="00F91527"/>
    <w:rsid w:val="00F9187C"/>
    <w:rsid w:val="00F919D1"/>
    <w:rsid w:val="00F91C27"/>
    <w:rsid w:val="00F92003"/>
    <w:rsid w:val="00F92092"/>
    <w:rsid w:val="00F92102"/>
    <w:rsid w:val="00F9254C"/>
    <w:rsid w:val="00F9272A"/>
    <w:rsid w:val="00F928CC"/>
    <w:rsid w:val="00F92A72"/>
    <w:rsid w:val="00F92BE7"/>
    <w:rsid w:val="00F9352A"/>
    <w:rsid w:val="00F93624"/>
    <w:rsid w:val="00F936B0"/>
    <w:rsid w:val="00F93BF8"/>
    <w:rsid w:val="00F93EA0"/>
    <w:rsid w:val="00F9527C"/>
    <w:rsid w:val="00F95294"/>
    <w:rsid w:val="00F9546A"/>
    <w:rsid w:val="00F95CB3"/>
    <w:rsid w:val="00F95E9C"/>
    <w:rsid w:val="00F96580"/>
    <w:rsid w:val="00F96BC0"/>
    <w:rsid w:val="00F96E32"/>
    <w:rsid w:val="00F9730C"/>
    <w:rsid w:val="00F97462"/>
    <w:rsid w:val="00F97625"/>
    <w:rsid w:val="00F97678"/>
    <w:rsid w:val="00F9773A"/>
    <w:rsid w:val="00F97DD8"/>
    <w:rsid w:val="00FA0095"/>
    <w:rsid w:val="00FA00A0"/>
    <w:rsid w:val="00FA02BE"/>
    <w:rsid w:val="00FA054A"/>
    <w:rsid w:val="00FA06F8"/>
    <w:rsid w:val="00FA1188"/>
    <w:rsid w:val="00FA18F0"/>
    <w:rsid w:val="00FA1E09"/>
    <w:rsid w:val="00FA2377"/>
    <w:rsid w:val="00FA24D0"/>
    <w:rsid w:val="00FA296E"/>
    <w:rsid w:val="00FA35C3"/>
    <w:rsid w:val="00FA371C"/>
    <w:rsid w:val="00FA3FD1"/>
    <w:rsid w:val="00FA416A"/>
    <w:rsid w:val="00FA4439"/>
    <w:rsid w:val="00FA47D8"/>
    <w:rsid w:val="00FA4A00"/>
    <w:rsid w:val="00FA53A5"/>
    <w:rsid w:val="00FA5D75"/>
    <w:rsid w:val="00FA64AC"/>
    <w:rsid w:val="00FA690B"/>
    <w:rsid w:val="00FA699B"/>
    <w:rsid w:val="00FA6D08"/>
    <w:rsid w:val="00FA6EF0"/>
    <w:rsid w:val="00FA7747"/>
    <w:rsid w:val="00FB029E"/>
    <w:rsid w:val="00FB0322"/>
    <w:rsid w:val="00FB0F01"/>
    <w:rsid w:val="00FB0FDA"/>
    <w:rsid w:val="00FB1AFC"/>
    <w:rsid w:val="00FB1FC8"/>
    <w:rsid w:val="00FB21C8"/>
    <w:rsid w:val="00FB2313"/>
    <w:rsid w:val="00FB26DC"/>
    <w:rsid w:val="00FB27A0"/>
    <w:rsid w:val="00FB2D96"/>
    <w:rsid w:val="00FB2E1F"/>
    <w:rsid w:val="00FB2EC1"/>
    <w:rsid w:val="00FB2F2C"/>
    <w:rsid w:val="00FB3B03"/>
    <w:rsid w:val="00FB3EF3"/>
    <w:rsid w:val="00FB40F8"/>
    <w:rsid w:val="00FB416A"/>
    <w:rsid w:val="00FB4177"/>
    <w:rsid w:val="00FB4270"/>
    <w:rsid w:val="00FB453F"/>
    <w:rsid w:val="00FB471C"/>
    <w:rsid w:val="00FB4819"/>
    <w:rsid w:val="00FB49C5"/>
    <w:rsid w:val="00FB545D"/>
    <w:rsid w:val="00FB556E"/>
    <w:rsid w:val="00FB564F"/>
    <w:rsid w:val="00FB565C"/>
    <w:rsid w:val="00FB5891"/>
    <w:rsid w:val="00FB59A8"/>
    <w:rsid w:val="00FB5A28"/>
    <w:rsid w:val="00FB5D89"/>
    <w:rsid w:val="00FB5F83"/>
    <w:rsid w:val="00FB68F3"/>
    <w:rsid w:val="00FB6AB8"/>
    <w:rsid w:val="00FB6F33"/>
    <w:rsid w:val="00FB6F84"/>
    <w:rsid w:val="00FB762E"/>
    <w:rsid w:val="00FB76BF"/>
    <w:rsid w:val="00FB7943"/>
    <w:rsid w:val="00FB7BBF"/>
    <w:rsid w:val="00FB7C75"/>
    <w:rsid w:val="00FB7F46"/>
    <w:rsid w:val="00FB7FF4"/>
    <w:rsid w:val="00FC0078"/>
    <w:rsid w:val="00FC08AA"/>
    <w:rsid w:val="00FC169D"/>
    <w:rsid w:val="00FC1C44"/>
    <w:rsid w:val="00FC1D9E"/>
    <w:rsid w:val="00FC2487"/>
    <w:rsid w:val="00FC2559"/>
    <w:rsid w:val="00FC268B"/>
    <w:rsid w:val="00FC2780"/>
    <w:rsid w:val="00FC2795"/>
    <w:rsid w:val="00FC2B6B"/>
    <w:rsid w:val="00FC314A"/>
    <w:rsid w:val="00FC3411"/>
    <w:rsid w:val="00FC34BD"/>
    <w:rsid w:val="00FC34D8"/>
    <w:rsid w:val="00FC3633"/>
    <w:rsid w:val="00FC3820"/>
    <w:rsid w:val="00FC3CA0"/>
    <w:rsid w:val="00FC467F"/>
    <w:rsid w:val="00FC4BD0"/>
    <w:rsid w:val="00FC5182"/>
    <w:rsid w:val="00FC5709"/>
    <w:rsid w:val="00FC573E"/>
    <w:rsid w:val="00FC5976"/>
    <w:rsid w:val="00FC598E"/>
    <w:rsid w:val="00FC5DC1"/>
    <w:rsid w:val="00FC6132"/>
    <w:rsid w:val="00FC626E"/>
    <w:rsid w:val="00FC6490"/>
    <w:rsid w:val="00FC6661"/>
    <w:rsid w:val="00FC74E0"/>
    <w:rsid w:val="00FC771A"/>
    <w:rsid w:val="00FC7A9E"/>
    <w:rsid w:val="00FC7BE4"/>
    <w:rsid w:val="00FC7BEC"/>
    <w:rsid w:val="00FD0300"/>
    <w:rsid w:val="00FD086A"/>
    <w:rsid w:val="00FD128F"/>
    <w:rsid w:val="00FD1697"/>
    <w:rsid w:val="00FD2344"/>
    <w:rsid w:val="00FD2D1F"/>
    <w:rsid w:val="00FD2EF1"/>
    <w:rsid w:val="00FD318A"/>
    <w:rsid w:val="00FD3688"/>
    <w:rsid w:val="00FD382E"/>
    <w:rsid w:val="00FD3AAE"/>
    <w:rsid w:val="00FD3F2D"/>
    <w:rsid w:val="00FD4660"/>
    <w:rsid w:val="00FD4A56"/>
    <w:rsid w:val="00FD4AF4"/>
    <w:rsid w:val="00FD4C79"/>
    <w:rsid w:val="00FD4F31"/>
    <w:rsid w:val="00FD52F9"/>
    <w:rsid w:val="00FD5494"/>
    <w:rsid w:val="00FD5A0B"/>
    <w:rsid w:val="00FD5DD2"/>
    <w:rsid w:val="00FD6102"/>
    <w:rsid w:val="00FD62F3"/>
    <w:rsid w:val="00FD67DA"/>
    <w:rsid w:val="00FD6AF1"/>
    <w:rsid w:val="00FD6E14"/>
    <w:rsid w:val="00FD7248"/>
    <w:rsid w:val="00FD7C61"/>
    <w:rsid w:val="00FD7E22"/>
    <w:rsid w:val="00FD7EE3"/>
    <w:rsid w:val="00FE031E"/>
    <w:rsid w:val="00FE0E22"/>
    <w:rsid w:val="00FE10DB"/>
    <w:rsid w:val="00FE1240"/>
    <w:rsid w:val="00FE18E1"/>
    <w:rsid w:val="00FE1949"/>
    <w:rsid w:val="00FE19FF"/>
    <w:rsid w:val="00FE330A"/>
    <w:rsid w:val="00FE3512"/>
    <w:rsid w:val="00FE38E9"/>
    <w:rsid w:val="00FE3958"/>
    <w:rsid w:val="00FE3AAC"/>
    <w:rsid w:val="00FE3DE1"/>
    <w:rsid w:val="00FE3FB4"/>
    <w:rsid w:val="00FE40EF"/>
    <w:rsid w:val="00FE442E"/>
    <w:rsid w:val="00FE488B"/>
    <w:rsid w:val="00FE492E"/>
    <w:rsid w:val="00FE4BA3"/>
    <w:rsid w:val="00FE4F74"/>
    <w:rsid w:val="00FE52EA"/>
    <w:rsid w:val="00FE5B88"/>
    <w:rsid w:val="00FE5BAC"/>
    <w:rsid w:val="00FE5DE9"/>
    <w:rsid w:val="00FE61FC"/>
    <w:rsid w:val="00FE64E4"/>
    <w:rsid w:val="00FE68A9"/>
    <w:rsid w:val="00FE6AF3"/>
    <w:rsid w:val="00FE7009"/>
    <w:rsid w:val="00FE77DA"/>
    <w:rsid w:val="00FE7AD8"/>
    <w:rsid w:val="00FE7BA6"/>
    <w:rsid w:val="00FF09E9"/>
    <w:rsid w:val="00FF0EEC"/>
    <w:rsid w:val="00FF1851"/>
    <w:rsid w:val="00FF1A6E"/>
    <w:rsid w:val="00FF1CBF"/>
    <w:rsid w:val="00FF20AD"/>
    <w:rsid w:val="00FF21CB"/>
    <w:rsid w:val="00FF2C78"/>
    <w:rsid w:val="00FF347B"/>
    <w:rsid w:val="00FF37BB"/>
    <w:rsid w:val="00FF3897"/>
    <w:rsid w:val="00FF3AE1"/>
    <w:rsid w:val="00FF3BCE"/>
    <w:rsid w:val="00FF3F33"/>
    <w:rsid w:val="00FF4A70"/>
    <w:rsid w:val="00FF5E2A"/>
    <w:rsid w:val="00FF6205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75D4C10"/>
  <w15:docId w15:val="{48800479-B58E-461C-9717-CBDA0587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t2 Char,body text1 Char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12642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45"/>
      <w:jc w:val="thaiDistribute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126420"/>
    <w:rPr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5388"/>
    <w:pPr>
      <w:ind w:right="45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05388"/>
    <w:rPr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8Char1">
    <w:name w:val="Heading 8 Char1"/>
    <w:basedOn w:val="DefaultParagraphFont"/>
    <w:rsid w:val="00A465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basedOn w:val="DefaultParagraphFont"/>
    <w:rsid w:val="0032273A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42E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42E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FA3F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7439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3203"/>
    <w:rPr>
      <w:color w:val="0000FF" w:themeColor="hyperlink"/>
      <w:u w:val="single"/>
    </w:rPr>
  </w:style>
  <w:style w:type="character" w:customStyle="1" w:styleId="HeaderChar1">
    <w:name w:val="Header Char1"/>
    <w:basedOn w:val="DefaultParagraphFont"/>
    <w:rsid w:val="004E02A4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AB2D3E"/>
    <w:rPr>
      <w:vertAlign w:val="superscript"/>
    </w:rPr>
  </w:style>
  <w:style w:type="table" w:styleId="TableGridLight">
    <w:name w:val="Grid Table Light"/>
    <w:basedOn w:val="TableNormal"/>
    <w:uiPriority w:val="40"/>
    <w:rsid w:val="00704F5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704F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3B45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B45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660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6076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0476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5948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8AE2-DB5A-4139-9D80-E2F659A8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8</Pages>
  <Words>2604</Words>
  <Characters>10039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Somjai, Nigonyanont</cp:lastModifiedBy>
  <cp:revision>3</cp:revision>
  <cp:lastPrinted>2020-02-25T14:44:00Z</cp:lastPrinted>
  <dcterms:created xsi:type="dcterms:W3CDTF">2020-02-27T03:39:00Z</dcterms:created>
  <dcterms:modified xsi:type="dcterms:W3CDTF">2020-02-27T03:55:00Z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