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9FD44" w14:textId="77777777" w:rsidR="00804175" w:rsidRPr="00C54565" w:rsidRDefault="00804175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C5456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="007430F0" w:rsidRPr="00C54565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ab/>
      </w:r>
      <w:r w:rsidRPr="00C5456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2715EEC0" w14:textId="77777777" w:rsidR="00715A45" w:rsidRPr="00C54565" w:rsidRDefault="00715A45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0F74F573" w14:textId="77777777" w:rsidR="00804175" w:rsidRPr="00C54565" w:rsidRDefault="00804175" w:rsidP="00FC61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hanging="2458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ข้อมูลทั่วไป</w:t>
      </w:r>
    </w:p>
    <w:p w14:paraId="14F8EB03" w14:textId="7EDCE005" w:rsidR="00804175" w:rsidRPr="00C54565" w:rsidRDefault="00804175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เกณฑ์การจัดทำงบการเงิน</w:t>
      </w:r>
    </w:p>
    <w:p w14:paraId="2C5C8857" w14:textId="77777777" w:rsidR="00AE206A" w:rsidRPr="00C54565" w:rsidRDefault="00AE3687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การเปลี่ยนแปลงนโยบายการบัญชี</w:t>
      </w:r>
    </w:p>
    <w:p w14:paraId="74E7388F" w14:textId="77777777" w:rsidR="00DF0752" w:rsidRPr="00C54565" w:rsidRDefault="00DF0752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นโยบายการบัญชีที่สำคัญ</w:t>
      </w:r>
    </w:p>
    <w:p w14:paraId="6571C6AD" w14:textId="77777777" w:rsidR="00804175" w:rsidRPr="00C54565" w:rsidRDefault="00804175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บุคคลหรือกิจการที่เกี่ยวข้องกัน</w:t>
      </w:r>
    </w:p>
    <w:p w14:paraId="58DFB715" w14:textId="77777777" w:rsidR="00804175" w:rsidRPr="00C54565" w:rsidRDefault="00DF0752" w:rsidP="0003727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เงินสดและรายการเทียบเท่าเงินสด</w:t>
      </w:r>
    </w:p>
    <w:p w14:paraId="197F9179" w14:textId="77777777" w:rsidR="00804175" w:rsidRPr="00C54565" w:rsidRDefault="00804175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ลูกหนี้การค้า</w:t>
      </w:r>
    </w:p>
    <w:p w14:paraId="4DFC9790" w14:textId="77777777" w:rsidR="00EB5EF0" w:rsidRPr="00C54565" w:rsidRDefault="00EB5EF0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ลูกหนี้อื่น</w:t>
      </w:r>
    </w:p>
    <w:p w14:paraId="6E4F4986" w14:textId="77777777" w:rsidR="00A72456" w:rsidRPr="00C54565" w:rsidRDefault="00A72456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สินค้าคงเหลือ</w:t>
      </w:r>
    </w:p>
    <w:p w14:paraId="72C48E31" w14:textId="77777777" w:rsidR="00804175" w:rsidRPr="00C54565" w:rsidRDefault="00804175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เงินลงทุนในบริษัทย่อย </w:t>
      </w:r>
    </w:p>
    <w:p w14:paraId="798FD905" w14:textId="77777777" w:rsidR="00804175" w:rsidRPr="00C54565" w:rsidRDefault="00804175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ที่ดิน อาคารและอุปกรณ์</w:t>
      </w:r>
    </w:p>
    <w:p w14:paraId="1E859253" w14:textId="77777777" w:rsidR="00AE2831" w:rsidRPr="00C54565" w:rsidRDefault="00AE2831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ค่าความนิยม</w:t>
      </w:r>
    </w:p>
    <w:p w14:paraId="054B3739" w14:textId="77777777" w:rsidR="00342BC2" w:rsidRPr="00C54565" w:rsidRDefault="00342BC2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สินทรัพย์ไม่มีตัวตนอื่น</w:t>
      </w:r>
    </w:p>
    <w:p w14:paraId="51DF2F4A" w14:textId="77777777" w:rsidR="00FC6132" w:rsidRPr="00C54565" w:rsidRDefault="00804175" w:rsidP="00FC61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เจ้าหนี้การค้า</w:t>
      </w:r>
    </w:p>
    <w:p w14:paraId="7A2601B2" w14:textId="77777777" w:rsidR="00342BC2" w:rsidRPr="00C54565" w:rsidRDefault="00342BC2" w:rsidP="00FC61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เจ้าหนี้อื่น</w:t>
      </w:r>
    </w:p>
    <w:p w14:paraId="1F1C055F" w14:textId="0077C8F2" w:rsidR="00FC6132" w:rsidRPr="00C54565" w:rsidRDefault="00A13778" w:rsidP="00FC61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="Angsana New" w:hint="cs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14:paraId="1106E328" w14:textId="77777777" w:rsidR="00A72456" w:rsidRPr="00C54565" w:rsidRDefault="00A72456" w:rsidP="00FC61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ทุนเรือนหุ้น</w:t>
      </w:r>
    </w:p>
    <w:p w14:paraId="5045409C" w14:textId="77777777" w:rsidR="002308F0" w:rsidRPr="00C54565" w:rsidRDefault="002308F0" w:rsidP="00FC61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สำรอง</w:t>
      </w:r>
    </w:p>
    <w:p w14:paraId="0BCC7AAA" w14:textId="77777777" w:rsidR="00804175" w:rsidRPr="00C54565" w:rsidRDefault="002308F0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ส่วนงานดำเนินงาน</w:t>
      </w:r>
      <w:r w:rsidR="00AE3687" w:rsidRPr="00C545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และการจำแนกรายได้</w:t>
      </w:r>
    </w:p>
    <w:p w14:paraId="3E8A8501" w14:textId="77777777" w:rsidR="00EE2FDE" w:rsidRPr="00C54565" w:rsidRDefault="00EE2FDE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รายได้จากการลงทุน</w:t>
      </w:r>
    </w:p>
    <w:p w14:paraId="631D4882" w14:textId="77777777" w:rsidR="00342BC2" w:rsidRPr="00C54565" w:rsidRDefault="00342BC2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รายได้อื่น</w:t>
      </w:r>
    </w:p>
    <w:p w14:paraId="75739890" w14:textId="77777777" w:rsidR="002308F0" w:rsidRPr="00C54565" w:rsidRDefault="002308F0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ค่าใช้จ่ายผลประโยชน์</w:t>
      </w:r>
      <w:r w:rsidR="00F12C6E"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ของ</w:t>
      </w:r>
      <w:r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พนักงาน</w:t>
      </w:r>
    </w:p>
    <w:p w14:paraId="6EB0B762" w14:textId="77777777" w:rsidR="002308F0" w:rsidRPr="00C54565" w:rsidRDefault="002308F0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ค่าใช้จ่ายตามลักษณะ</w:t>
      </w:r>
    </w:p>
    <w:p w14:paraId="0C781A2C" w14:textId="77777777" w:rsidR="00B37873" w:rsidRPr="00C54565" w:rsidRDefault="00B37873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ภาษีเงินได้</w:t>
      </w:r>
    </w:p>
    <w:p w14:paraId="7690CF4A" w14:textId="77777777" w:rsidR="00804175" w:rsidRPr="00C54565" w:rsidRDefault="00804175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กำไรต่อหุ้น</w:t>
      </w:r>
      <w:r w:rsidR="00155BF1"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ขั้นพื้นฐาน</w:t>
      </w:r>
    </w:p>
    <w:p w14:paraId="2C6D4AC3" w14:textId="77777777" w:rsidR="00424418" w:rsidRPr="00C54565" w:rsidRDefault="00424418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เงินปันผล</w:t>
      </w:r>
    </w:p>
    <w:p w14:paraId="77D9DE7F" w14:textId="77777777" w:rsidR="00A759D3" w:rsidRPr="00C54565" w:rsidRDefault="00A759D3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เครื่องมือทางการเงิน</w:t>
      </w:r>
    </w:p>
    <w:p w14:paraId="7C39AF29" w14:textId="7288653F" w:rsidR="00FA24D0" w:rsidRPr="00C54565" w:rsidRDefault="00804175" w:rsidP="00192BE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ภาระผูกพัน</w:t>
      </w:r>
    </w:p>
    <w:p w14:paraId="4C01B001" w14:textId="77777777" w:rsidR="00B62653" w:rsidRPr="00C54565" w:rsidRDefault="00B62653" w:rsidP="00854FB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p w14:paraId="77C9F6CB" w14:textId="77777777" w:rsidR="009E7B37" w:rsidRPr="00C54565" w:rsidRDefault="009E7B37" w:rsidP="00854FB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มาตรฐานการรายงานทางการเงินที่ยังไม่ได้ใช้</w:t>
      </w:r>
    </w:p>
    <w:p w14:paraId="1A0DC12F" w14:textId="5E9D2629" w:rsidR="004E281B" w:rsidRPr="00C54565" w:rsidRDefault="003044ED" w:rsidP="00A230DC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380" w:lineRule="exac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bidi="th-TH"/>
        </w:rPr>
        <w:t>การจัดประเภทรายการใหม่</w:t>
      </w:r>
    </w:p>
    <w:p w14:paraId="4DCDEBD4" w14:textId="77777777" w:rsidR="00A14C76" w:rsidRPr="00C54565" w:rsidRDefault="00A14C76" w:rsidP="00A14C76">
      <w:pPr>
        <w:pStyle w:val="index"/>
        <w:tabs>
          <w:tab w:val="clear" w:pos="1134"/>
          <w:tab w:val="left" w:pos="1080"/>
        </w:tabs>
        <w:spacing w:after="0" w:line="380" w:lineRule="exac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CB8F03C" w14:textId="77777777" w:rsidR="00804175" w:rsidRPr="00C54565" w:rsidRDefault="00804175" w:rsidP="00FC2780">
      <w:pPr>
        <w:pStyle w:val="index"/>
        <w:tabs>
          <w:tab w:val="clear" w:pos="1134"/>
        </w:tabs>
        <w:spacing w:after="0" w:line="380" w:lineRule="exact"/>
        <w:ind w:left="0" w:firstLine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7DE4DE32" w14:textId="77777777" w:rsidR="00804175" w:rsidRPr="00C54565" w:rsidRDefault="00804175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02D3167" w14:textId="77777777" w:rsidR="00804175" w:rsidRPr="00C54565" w:rsidRDefault="0046212C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804175" w:rsidRPr="00C54565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</w:t>
      </w:r>
      <w:r w:rsidR="007C0C68" w:rsidRPr="00C54565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</w:t>
      </w:r>
      <w:r w:rsidR="007C0C68" w:rsidRPr="00C54565">
        <w:rPr>
          <w:rFonts w:asciiTheme="majorBidi" w:hAnsiTheme="majorBidi" w:cstheme="majorBidi" w:hint="cs"/>
          <w:sz w:val="30"/>
          <w:szCs w:val="30"/>
          <w:cs/>
        </w:rPr>
        <w:t>นที่</w:t>
      </w:r>
      <w:r w:rsidR="003044ED" w:rsidRPr="00C54565">
        <w:rPr>
          <w:rFonts w:asciiTheme="majorBidi" w:hAnsiTheme="majorBidi" w:cstheme="majorBidi"/>
          <w:sz w:val="30"/>
          <w:szCs w:val="30"/>
        </w:rPr>
        <w:t xml:space="preserve"> 28</w:t>
      </w:r>
      <w:r w:rsidR="006658DB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="006658DB" w:rsidRPr="00C54565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9E7B37" w:rsidRPr="00C54565">
        <w:rPr>
          <w:rFonts w:asciiTheme="majorBidi" w:hAnsiTheme="majorBidi" w:cstheme="majorBidi"/>
          <w:sz w:val="30"/>
          <w:szCs w:val="30"/>
        </w:rPr>
        <w:t>256</w:t>
      </w:r>
      <w:r w:rsidR="00696F26" w:rsidRPr="00C54565">
        <w:rPr>
          <w:rFonts w:asciiTheme="majorBidi" w:hAnsiTheme="majorBidi" w:cstheme="majorBidi" w:hint="cs"/>
          <w:sz w:val="30"/>
          <w:szCs w:val="30"/>
          <w:cs/>
        </w:rPr>
        <w:t>3</w:t>
      </w:r>
    </w:p>
    <w:p w14:paraId="70CD2564" w14:textId="77777777" w:rsidR="00804175" w:rsidRPr="00C54565" w:rsidRDefault="00804175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205987" w14:textId="77777777" w:rsidR="008F6C75" w:rsidRPr="00C54565" w:rsidRDefault="008F6C75" w:rsidP="00DB3D3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C5456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39174E9C" w14:textId="77777777" w:rsidR="008F6C75" w:rsidRPr="00C54565" w:rsidRDefault="008F6C75" w:rsidP="00DB3D38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E2F83D9" w14:textId="369325D7" w:rsidR="008F6C75" w:rsidRPr="00C54565" w:rsidRDefault="00344B56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บริษัท ซีโอแอล</w:t>
      </w:r>
      <w:r w:rsidR="008F6C75" w:rsidRPr="00C54565">
        <w:rPr>
          <w:rFonts w:asciiTheme="majorBidi" w:hAnsiTheme="majorBidi" w:cstheme="majorBidi"/>
          <w:sz w:val="30"/>
          <w:szCs w:val="30"/>
          <w:cs/>
        </w:rPr>
        <w:t xml:space="preserve"> จำกัด (มหาชน) </w:t>
      </w:r>
      <w:r w:rsidR="004D0EA3" w:rsidRPr="00C54565">
        <w:rPr>
          <w:rFonts w:asciiTheme="majorBidi" w:hAnsiTheme="majorBidi" w:cstheme="majorBidi"/>
          <w:sz w:val="30"/>
          <w:szCs w:val="30"/>
        </w:rPr>
        <w:t>(</w:t>
      </w:r>
      <w:r w:rsidR="008F6C75" w:rsidRPr="00C54565">
        <w:rPr>
          <w:rFonts w:asciiTheme="majorBidi" w:hAnsiTheme="majorBidi" w:cstheme="majorBidi"/>
          <w:sz w:val="30"/>
          <w:szCs w:val="30"/>
        </w:rPr>
        <w:t>“</w:t>
      </w:r>
      <w:r w:rsidR="008F6C75" w:rsidRPr="00C5456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F6C75" w:rsidRPr="00C54565">
        <w:rPr>
          <w:rFonts w:asciiTheme="majorBidi" w:hAnsiTheme="majorBidi" w:cstheme="majorBidi"/>
          <w:sz w:val="30"/>
          <w:szCs w:val="30"/>
        </w:rPr>
        <w:t>”</w:t>
      </w:r>
      <w:r w:rsidR="004D0EA3" w:rsidRPr="00C54565">
        <w:rPr>
          <w:rFonts w:asciiTheme="majorBidi" w:hAnsiTheme="majorBidi" w:cstheme="majorBidi"/>
          <w:sz w:val="30"/>
          <w:szCs w:val="30"/>
        </w:rPr>
        <w:t>)</w:t>
      </w:r>
      <w:r w:rsidR="008F6C75" w:rsidRPr="00C54565">
        <w:rPr>
          <w:rFonts w:asciiTheme="majorBidi" w:hAnsiTheme="majorBidi" w:cstheme="majorBidi"/>
          <w:sz w:val="30"/>
          <w:szCs w:val="30"/>
          <w:cs/>
        </w:rPr>
        <w:t xml:space="preserve"> เป็นนิต</w:t>
      </w:r>
      <w:r w:rsidR="00B07E68" w:rsidRPr="00C54565">
        <w:rPr>
          <w:rFonts w:asciiTheme="majorBidi" w:hAnsiTheme="majorBidi" w:cstheme="majorBidi"/>
          <w:sz w:val="30"/>
          <w:szCs w:val="30"/>
          <w:cs/>
        </w:rPr>
        <w:t>ิบุคคลที่จัดตั้งขึ้นในประเทศไทย</w:t>
      </w:r>
      <w:r w:rsidR="008F6C75"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5779" w:rsidRPr="00C54565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F6C75" w:rsidRPr="00C54565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="001063D8" w:rsidRPr="00C54565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="008F6C75" w:rsidRPr="00C54565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8F6C75" w:rsidRPr="00C54565">
        <w:rPr>
          <w:rFonts w:asciiTheme="majorBidi" w:hAnsiTheme="majorBidi" w:cstheme="majorBidi"/>
          <w:sz w:val="30"/>
          <w:szCs w:val="30"/>
        </w:rPr>
        <w:t xml:space="preserve">24 </w:t>
      </w:r>
      <w:r w:rsidR="008F6C75" w:rsidRPr="00C54565">
        <w:rPr>
          <w:rFonts w:asciiTheme="majorBidi" w:hAnsiTheme="majorBidi" w:cstheme="majorBidi"/>
          <w:sz w:val="30"/>
          <w:szCs w:val="30"/>
          <w:cs/>
        </w:rPr>
        <w:t xml:space="preserve">ซอยอ่อนนุช </w:t>
      </w:r>
      <w:r w:rsidR="008F6C75" w:rsidRPr="00C54565">
        <w:rPr>
          <w:rFonts w:asciiTheme="majorBidi" w:hAnsiTheme="majorBidi" w:cstheme="majorBidi"/>
          <w:sz w:val="30"/>
          <w:szCs w:val="30"/>
        </w:rPr>
        <w:t xml:space="preserve">66/1 </w:t>
      </w:r>
      <w:r w:rsidR="008E2D1D" w:rsidRPr="00C54565">
        <w:rPr>
          <w:rFonts w:asciiTheme="majorBidi" w:hAnsiTheme="majorBidi" w:cstheme="majorBidi"/>
          <w:sz w:val="30"/>
          <w:szCs w:val="30"/>
          <w:cs/>
        </w:rPr>
        <w:t>ถนนอ่อนนุช แขวงอ่อนนุ</w:t>
      </w:r>
      <w:r w:rsidR="008E2D1D" w:rsidRPr="00C54565">
        <w:rPr>
          <w:rFonts w:asciiTheme="majorBidi" w:hAnsiTheme="majorBidi" w:cstheme="majorBidi" w:hint="cs"/>
          <w:sz w:val="30"/>
          <w:szCs w:val="30"/>
          <w:cs/>
        </w:rPr>
        <w:t>ช</w:t>
      </w:r>
      <w:r w:rsidR="008F6C75" w:rsidRPr="00C54565">
        <w:rPr>
          <w:rFonts w:asciiTheme="majorBidi" w:hAnsiTheme="majorBidi" w:cstheme="majorBidi"/>
          <w:sz w:val="30"/>
          <w:szCs w:val="30"/>
          <w:cs/>
        </w:rPr>
        <w:t xml:space="preserve"> เขตสวนหลวง กรุงเทพมหานคร</w:t>
      </w:r>
    </w:p>
    <w:p w14:paraId="189973E5" w14:textId="77777777" w:rsidR="008F6C75" w:rsidRPr="00C54565" w:rsidRDefault="008F6C75" w:rsidP="00A14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1FFD15C" w14:textId="77777777" w:rsidR="008F6C75" w:rsidRPr="00C54565" w:rsidRDefault="00AD4B81" w:rsidP="00DB3D38">
      <w:pPr>
        <w:pStyle w:val="block"/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>ผู้ถือหุ้นรายใหญ่ในระหว่างปี</w:t>
      </w:r>
      <w:r w:rsidR="00793533" w:rsidRPr="00C5456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ได้แก่ </w:t>
      </w:r>
      <w:r w:rsidR="009C262B" w:rsidRPr="00C545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 โฮลด์ โคลล์ จำกัด</w:t>
      </w:r>
      <w:r w:rsidR="003F0648" w:rsidRPr="00C5456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3F0648" w:rsidRPr="00C545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ซึ่งเป็นนิติบุคคลที่จัดตั้งขึ้นในประเทศไทย</w:t>
      </w:r>
      <w:r w:rsidR="009C262B" w:rsidRPr="00C545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3F0648" w:rsidRPr="00C54565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</w:t>
      </w:r>
      <w:r w:rsidR="009C262B" w:rsidRPr="00C545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กลุ่มจิราธิวัฒน์ และกลุ่มอุ่นใจ </w:t>
      </w:r>
      <w:r w:rsidR="00AE2831" w:rsidRPr="00C545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โดยถือหุ้นรวมประมาณร้อยละ </w:t>
      </w:r>
      <w:r w:rsidR="00946898" w:rsidRPr="00C54565">
        <w:rPr>
          <w:rFonts w:asciiTheme="majorBidi" w:hAnsiTheme="majorBidi" w:cstheme="majorBidi"/>
          <w:sz w:val="30"/>
          <w:szCs w:val="30"/>
          <w:lang w:val="en-US" w:bidi="th-TH"/>
        </w:rPr>
        <w:t>66</w:t>
      </w:r>
      <w:r w:rsidR="00AE2831" w:rsidRPr="00C5456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5E0FA6F6" w14:textId="77777777" w:rsidR="002567E0" w:rsidRPr="00C54565" w:rsidRDefault="002567E0" w:rsidP="00DB3D38">
      <w:pPr>
        <w:pStyle w:val="block"/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98524D4" w14:textId="2C0305A1" w:rsidR="008F6C75" w:rsidRPr="00C54565" w:rsidRDefault="006658DB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54565">
        <w:rPr>
          <w:rFonts w:ascii="Angsana New" w:hAnsi="Angsana New" w:cs="Angsana New"/>
          <w:spacing w:val="-6"/>
          <w:sz w:val="30"/>
          <w:szCs w:val="30"/>
          <w:cs/>
        </w:rPr>
        <w:t>บริษัท</w:t>
      </w:r>
      <w:r w:rsidRPr="00C54565">
        <w:rPr>
          <w:rFonts w:ascii="Angsana New" w:hAnsi="Angsana New" w:cs="Angsana New" w:hint="cs"/>
          <w:spacing w:val="-6"/>
          <w:sz w:val="30"/>
          <w:szCs w:val="30"/>
          <w:cs/>
        </w:rPr>
        <w:t>และบริษัทย่อย</w:t>
      </w:r>
      <w:r w:rsidRPr="00C54565">
        <w:rPr>
          <w:rFonts w:ascii="Angsana New" w:hAnsi="Angsana New" w:cs="Angsana New"/>
          <w:spacing w:val="-6"/>
          <w:sz w:val="30"/>
          <w:szCs w:val="30"/>
          <w:cs/>
        </w:rPr>
        <w:t>ดำเนินธุรกิจหลักเกี่ยวกับ</w:t>
      </w:r>
      <w:r w:rsidRPr="00C54565">
        <w:rPr>
          <w:rFonts w:ascii="Angsana New" w:hAnsi="Angsana New" w:cs="Angsana New" w:hint="cs"/>
          <w:spacing w:val="-6"/>
          <w:sz w:val="30"/>
          <w:szCs w:val="30"/>
          <w:cs/>
        </w:rPr>
        <w:t>การจัดจำหน่ายเครื่องเขียน หนังสือ และอุปกรณ์สำนักงาน โดยรับ</w:t>
      </w:r>
      <w:r w:rsidR="001063D8" w:rsidRPr="00C54565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Pr="00C54565">
        <w:rPr>
          <w:rFonts w:ascii="Angsana New" w:hAnsi="Angsana New" w:cs="Angsana New" w:hint="cs"/>
          <w:spacing w:val="-6"/>
          <w:sz w:val="30"/>
          <w:szCs w:val="30"/>
          <w:cs/>
        </w:rPr>
        <w:t>คำสั่งซื้อผ่านระบบ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/>
          <w:sz w:val="30"/>
          <w:szCs w:val="30"/>
        </w:rPr>
        <w:t xml:space="preserve">Call-Center </w:t>
      </w:r>
      <w:r w:rsidRPr="00C54565">
        <w:rPr>
          <w:rFonts w:ascii="Angsana New" w:hAnsi="Angsana New" w:cs="Angsana New" w:hint="cs"/>
          <w:sz w:val="30"/>
          <w:szCs w:val="30"/>
          <w:cs/>
        </w:rPr>
        <w:t>ระบบเว็บไซต์ และขายผ่านหน้าร้าน จำหน่ายหนังสืออิเล็กทรอนิกส์ และให้เช่าพื้นที่คลังสินค้า</w:t>
      </w:r>
      <w:r w:rsidR="003F0648" w:rsidRPr="00C545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6C75" w:rsidRPr="00C54565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ณ วันที่ </w:t>
      </w:r>
      <w:r w:rsidR="00DB42E6"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F6C75" w:rsidRPr="00C54565">
        <w:rPr>
          <w:rFonts w:asciiTheme="majorBidi" w:hAnsiTheme="majorBidi" w:cstheme="majorBidi"/>
          <w:sz w:val="30"/>
          <w:szCs w:val="30"/>
        </w:rPr>
        <w:t xml:space="preserve">31 </w:t>
      </w:r>
      <w:r w:rsidR="008F6C75" w:rsidRPr="00C5456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F6C75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="00696F26" w:rsidRPr="00C54565">
        <w:rPr>
          <w:rFonts w:asciiTheme="majorBidi" w:hAnsiTheme="majorBidi" w:cstheme="majorBidi"/>
          <w:sz w:val="30"/>
          <w:szCs w:val="30"/>
        </w:rPr>
        <w:t xml:space="preserve">2562 </w:t>
      </w:r>
      <w:r w:rsidR="00696F26" w:rsidRPr="00C5456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96F26" w:rsidRPr="00C54565">
        <w:rPr>
          <w:rFonts w:asciiTheme="majorBidi" w:hAnsiTheme="majorBidi" w:cstheme="majorBidi"/>
          <w:sz w:val="30"/>
          <w:szCs w:val="30"/>
        </w:rPr>
        <w:t>2561</w:t>
      </w:r>
      <w:r w:rsidR="008F6C75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="008F6C75" w:rsidRPr="00C54565">
        <w:rPr>
          <w:rFonts w:asciiTheme="majorBidi" w:hAnsiTheme="majorBidi" w:cstheme="majorBidi"/>
          <w:sz w:val="30"/>
          <w:szCs w:val="30"/>
          <w:cs/>
        </w:rPr>
        <w:t>ได้เปิดเผยไว้</w:t>
      </w:r>
      <w:r w:rsidR="009E7B37" w:rsidRPr="00C54565">
        <w:rPr>
          <w:rFonts w:asciiTheme="majorBidi" w:hAnsiTheme="majorBidi" w:cstheme="majorBidi"/>
          <w:sz w:val="30"/>
          <w:szCs w:val="30"/>
          <w:cs/>
        </w:rPr>
        <w:t>ในหมายเหตุข้อ</w:t>
      </w:r>
      <w:r w:rsidR="009E7B37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="002B434D" w:rsidRPr="00C54565">
        <w:rPr>
          <w:rFonts w:asciiTheme="majorBidi" w:hAnsiTheme="majorBidi" w:cstheme="majorBidi"/>
          <w:sz w:val="30"/>
          <w:szCs w:val="30"/>
        </w:rPr>
        <w:t>1</w:t>
      </w:r>
      <w:r w:rsidR="000D32AB" w:rsidRPr="00C54565">
        <w:rPr>
          <w:rFonts w:asciiTheme="majorBidi" w:hAnsiTheme="majorBidi" w:cstheme="majorBidi"/>
          <w:sz w:val="30"/>
          <w:szCs w:val="30"/>
        </w:rPr>
        <w:t>0</w:t>
      </w:r>
      <w:r w:rsidR="00AA05BA" w:rsidRPr="00C54565">
        <w:rPr>
          <w:rFonts w:asciiTheme="majorBidi" w:hAnsiTheme="majorBidi" w:cstheme="majorBidi"/>
          <w:sz w:val="30"/>
          <w:szCs w:val="30"/>
        </w:rPr>
        <w:t xml:space="preserve"> </w:t>
      </w:r>
    </w:p>
    <w:p w14:paraId="23E29D5A" w14:textId="77777777" w:rsidR="009C262B" w:rsidRPr="00C54565" w:rsidRDefault="009C2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olor w:val="0000FF"/>
          <w:sz w:val="30"/>
          <w:szCs w:val="30"/>
          <w:shd w:val="clear" w:color="auto" w:fill="E0E0E0"/>
          <w:cs/>
        </w:rPr>
      </w:pPr>
    </w:p>
    <w:p w14:paraId="47BB5259" w14:textId="77777777" w:rsidR="00804175" w:rsidRPr="00C54565" w:rsidRDefault="00804175" w:rsidP="00E944B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C5456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เกณฑ์การจัดทำงบการเงิน </w:t>
      </w:r>
    </w:p>
    <w:p w14:paraId="7852F333" w14:textId="77777777" w:rsidR="003D3784" w:rsidRPr="00C54565" w:rsidRDefault="003D3784" w:rsidP="003D3784">
      <w:pPr>
        <w:rPr>
          <w:rFonts w:asciiTheme="majorBidi" w:hAnsiTheme="majorBidi" w:cstheme="majorBidi"/>
          <w:sz w:val="30"/>
          <w:szCs w:val="30"/>
          <w:cs/>
        </w:rPr>
      </w:pPr>
    </w:p>
    <w:p w14:paraId="2148E7B0" w14:textId="77777777" w:rsidR="008F6C75" w:rsidRPr="00C54565" w:rsidRDefault="008F6C75" w:rsidP="00892412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04ECFDAB" w14:textId="77777777" w:rsidR="008F6C75" w:rsidRPr="00C54565" w:rsidRDefault="008F6C75" w:rsidP="00E9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2CC3B7A" w14:textId="7932A17E" w:rsidR="008F6C75" w:rsidRPr="00C54565" w:rsidRDefault="00F36D5E" w:rsidP="00304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1063D8" w:rsidRPr="00C54565">
        <w:rPr>
          <w:rFonts w:asciiTheme="majorBidi" w:hAnsiTheme="majorBidi" w:cstheme="majorBidi"/>
          <w:sz w:val="30"/>
          <w:szCs w:val="30"/>
          <w:cs/>
        </w:rPr>
        <w:br/>
      </w:r>
      <w:r w:rsidRPr="00C54565">
        <w:rPr>
          <w:rFonts w:asciiTheme="majorBidi" w:hAnsiTheme="majorBidi" w:cstheme="majorBidi"/>
          <w:sz w:val="30"/>
          <w:szCs w:val="30"/>
          <w:cs/>
        </w:rPr>
        <w:t>สภาวิชาชีพบัญชีฯ</w:t>
      </w:r>
      <w:r w:rsidR="0079395B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F6C75" w:rsidRPr="00C54565">
        <w:rPr>
          <w:rFonts w:asciiTheme="majorBidi" w:hAnsiTheme="majorBidi" w:cstheme="majorBidi"/>
          <w:sz w:val="30"/>
          <w:szCs w:val="30"/>
        </w:rPr>
        <w:t xml:space="preserve"> </w:t>
      </w:r>
    </w:p>
    <w:p w14:paraId="40126D32" w14:textId="77777777" w:rsidR="008F6C75" w:rsidRPr="00C54565" w:rsidRDefault="008F6C75" w:rsidP="00E9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DF3E1A5" w14:textId="619D8F4F" w:rsidR="00A23330" w:rsidRPr="00C54565" w:rsidRDefault="00A23330" w:rsidP="00E40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C54565">
        <w:rPr>
          <w:rFonts w:asciiTheme="majorBidi" w:hAnsiTheme="majorBidi" w:cstheme="majorBidi"/>
          <w:sz w:val="30"/>
          <w:szCs w:val="30"/>
          <w:rtl/>
          <w:cs/>
        </w:rPr>
        <w:t xml:space="preserve">1 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C54565">
        <w:rPr>
          <w:rFonts w:asciiTheme="majorBidi" w:hAnsiTheme="majorBidi" w:cstheme="majorBidi"/>
          <w:sz w:val="30"/>
          <w:szCs w:val="30"/>
        </w:rPr>
        <w:t>2562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E40A90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="00E40A90" w:rsidRPr="00C54565">
        <w:rPr>
          <w:rFonts w:asciiTheme="majorBidi" w:hAnsiTheme="majorBidi" w:cstheme="majorBidi"/>
          <w:sz w:val="30"/>
          <w:szCs w:val="30"/>
          <w:cs/>
        </w:rPr>
        <w:t>ซึ่งไม่มีผลกระทบอย่างมีสาระสำคัญต่อ</w:t>
      </w:r>
      <w:r w:rsidR="001063D8" w:rsidRPr="00C54565">
        <w:rPr>
          <w:rFonts w:asciiTheme="majorBidi" w:hAnsiTheme="majorBidi" w:cstheme="majorBidi"/>
          <w:sz w:val="30"/>
          <w:szCs w:val="30"/>
          <w:cs/>
        </w:rPr>
        <w:br/>
      </w:r>
      <w:r w:rsidR="00E40A90" w:rsidRPr="00C54565">
        <w:rPr>
          <w:rFonts w:asciiTheme="majorBidi" w:hAnsiTheme="majorBidi" w:cstheme="majorBidi"/>
          <w:sz w:val="30"/>
          <w:szCs w:val="30"/>
          <w:cs/>
        </w:rPr>
        <w:t>งบการเงินของกลุ่มบริษัท</w:t>
      </w:r>
      <w:r w:rsidR="00E40A90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="00E40A90" w:rsidRPr="00C54565">
        <w:rPr>
          <w:rFonts w:asciiTheme="majorBidi" w:hAnsiTheme="majorBidi" w:cstheme="majorBidi"/>
          <w:sz w:val="30"/>
          <w:szCs w:val="30"/>
          <w:cs/>
        </w:rPr>
        <w:t xml:space="preserve">เว้นแต่การถือปฏิบัติตามมาตรฐานการรายงานทางการเงิน ฉบับที่ </w:t>
      </w:r>
      <w:r w:rsidR="00E40A90" w:rsidRPr="00C54565">
        <w:rPr>
          <w:rFonts w:asciiTheme="majorBidi" w:hAnsiTheme="majorBidi" w:cstheme="majorBidi"/>
          <w:sz w:val="30"/>
          <w:szCs w:val="30"/>
        </w:rPr>
        <w:t xml:space="preserve">15 </w:t>
      </w:r>
      <w:r w:rsidR="00E40A90" w:rsidRPr="00C5456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E40A90" w:rsidRPr="00C54565">
        <w:rPr>
          <w:rFonts w:asciiTheme="majorBidi" w:hAnsiTheme="majorBidi" w:cstheme="majorBidi"/>
          <w:i/>
          <w:iCs/>
          <w:sz w:val="30"/>
          <w:szCs w:val="30"/>
          <w:cs/>
        </w:rPr>
        <w:t>รายได้</w:t>
      </w:r>
      <w:r w:rsidR="001063D8" w:rsidRPr="00C54565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E40A90" w:rsidRPr="00C54565">
        <w:rPr>
          <w:rFonts w:asciiTheme="majorBidi" w:hAnsiTheme="majorBidi" w:cstheme="majorBidi"/>
          <w:i/>
          <w:iCs/>
          <w:sz w:val="30"/>
          <w:szCs w:val="30"/>
          <w:cs/>
        </w:rPr>
        <w:t>จากสัญญาที่ทำกับลูกค้า</w:t>
      </w:r>
      <w:r w:rsidR="00E40A90"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40A90" w:rsidRPr="00C54565">
        <w:rPr>
          <w:rFonts w:asciiTheme="majorBidi" w:hAnsiTheme="majorBidi" w:cstheme="majorBidi"/>
          <w:sz w:val="30"/>
          <w:szCs w:val="30"/>
        </w:rPr>
        <w:t xml:space="preserve">(“TFRS 15”) </w:t>
      </w:r>
      <w:r w:rsidR="00E40A90" w:rsidRPr="00C54565">
        <w:rPr>
          <w:rFonts w:asciiTheme="majorBidi" w:hAnsiTheme="majorBidi" w:cstheme="majorBidi"/>
          <w:sz w:val="30"/>
          <w:szCs w:val="30"/>
          <w:cs/>
        </w:rPr>
        <w:t xml:space="preserve">เป็นครั้งแรกแทนมาตรฐานการบัญชี ฉบับที่ </w:t>
      </w:r>
      <w:r w:rsidR="00E40A90" w:rsidRPr="00C54565">
        <w:rPr>
          <w:rFonts w:asciiTheme="majorBidi" w:hAnsiTheme="majorBidi" w:cstheme="majorBidi"/>
          <w:sz w:val="30"/>
          <w:szCs w:val="30"/>
        </w:rPr>
        <w:t>18</w:t>
      </w:r>
      <w:r w:rsidR="00E40A90" w:rsidRPr="00C54565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E40A90" w:rsidRPr="00C54565">
        <w:rPr>
          <w:rFonts w:asciiTheme="majorBidi" w:hAnsiTheme="majorBidi" w:cstheme="majorBidi"/>
          <w:i/>
          <w:iCs/>
          <w:sz w:val="30"/>
          <w:szCs w:val="30"/>
          <w:cs/>
        </w:rPr>
        <w:t>รายได้</w:t>
      </w:r>
      <w:r w:rsidR="00E40A90"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40A90" w:rsidRPr="00C54565">
        <w:rPr>
          <w:rFonts w:asciiTheme="majorBidi" w:hAnsiTheme="majorBidi" w:cstheme="majorBidi"/>
          <w:sz w:val="30"/>
          <w:szCs w:val="30"/>
        </w:rPr>
        <w:t>(“TAS 18”)</w:t>
      </w:r>
      <w:r w:rsidR="00E40A90" w:rsidRPr="00C54565">
        <w:rPr>
          <w:rFonts w:asciiTheme="majorBidi" w:hAnsiTheme="majorBidi" w:cstheme="majorBidi"/>
          <w:sz w:val="30"/>
          <w:szCs w:val="30"/>
          <w:cs/>
        </w:rPr>
        <w:t xml:space="preserve">ผลกระทบจากการเปลี่ยนแปลงที่มีสาระสำคัญต่องบการเงินได้เปิดเผยไว้ในหมายเหตุข้อ </w:t>
      </w:r>
      <w:r w:rsidR="00E40A90" w:rsidRPr="00C54565">
        <w:rPr>
          <w:rFonts w:asciiTheme="majorBidi" w:hAnsiTheme="majorBidi" w:cstheme="majorBidi"/>
          <w:sz w:val="30"/>
          <w:szCs w:val="30"/>
        </w:rPr>
        <w:t>3</w:t>
      </w:r>
    </w:p>
    <w:p w14:paraId="505CAE93" w14:textId="0CFAC11D" w:rsidR="003E53DB" w:rsidRPr="00C54565" w:rsidRDefault="003E53DB" w:rsidP="00E40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8CB0539" w14:textId="20399940" w:rsidR="00A14C76" w:rsidRPr="00C54565" w:rsidRDefault="00D35779" w:rsidP="00E40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C54565">
        <w:rPr>
          <w:rFonts w:asciiTheme="majorBidi" w:hAnsiTheme="majorBidi" w:cs="Angsana New" w:hint="cs"/>
          <w:sz w:val="30"/>
          <w:szCs w:val="30"/>
          <w:cs/>
        </w:rPr>
        <w:lastRenderedPageBreak/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</w:t>
      </w:r>
      <w:r w:rsidRPr="00C54565">
        <w:rPr>
          <w:rFonts w:asciiTheme="majorBidi" w:hAnsiTheme="majorBidi" w:cs="Angsana New"/>
          <w:sz w:val="30"/>
          <w:szCs w:val="30"/>
          <w:cs/>
        </w:rPr>
        <w:br/>
      </w:r>
      <w:r w:rsidRPr="00C54565">
        <w:rPr>
          <w:rFonts w:asciiTheme="majorBidi" w:hAnsiTheme="majorBidi" w:cs="Angsana New" w:hint="cs"/>
          <w:sz w:val="30"/>
          <w:szCs w:val="30"/>
          <w:cs/>
        </w:rPr>
        <w:t>ในงวดปัจจุบันมาถือปฏิบัติในการจัดทำงบการเงินนี้ก่อนวันที่มีผลบังคับใช้</w:t>
      </w:r>
      <w:r w:rsidRPr="00C5456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54565">
        <w:rPr>
          <w:rFonts w:asciiTheme="majorBidi" w:hAnsiTheme="majorBidi" w:cs="Angsana New" w:hint="cs"/>
          <w:sz w:val="30"/>
          <w:szCs w:val="30"/>
          <w:cs/>
        </w:rPr>
        <w:t>มาตรฐานการรายงานทางการเงิน</w:t>
      </w:r>
      <w:r w:rsidRPr="00C54565">
        <w:rPr>
          <w:rFonts w:asciiTheme="majorBidi" w:hAnsiTheme="majorBidi" w:cs="Angsana New"/>
          <w:sz w:val="30"/>
          <w:szCs w:val="30"/>
          <w:cs/>
        </w:rPr>
        <w:br/>
      </w:r>
      <w:r w:rsidRPr="00C54565">
        <w:rPr>
          <w:rFonts w:asciiTheme="majorBidi" w:hAnsiTheme="majorBidi" w:cs="Angsana New" w:hint="cs"/>
          <w:sz w:val="30"/>
          <w:szCs w:val="30"/>
          <w:cs/>
        </w:rPr>
        <w:t>ที่ออกและปรับปรุงใหม่ที่เกี่ยวกับการดำเนินงานของกลุ่มบริษัทได้เปิดเผยในหมายเหตุข้อ</w:t>
      </w:r>
      <w:r w:rsidRPr="00C54565">
        <w:rPr>
          <w:rFonts w:asciiTheme="majorBidi" w:hAnsiTheme="majorBidi" w:cs="Angsana New"/>
          <w:sz w:val="30"/>
          <w:szCs w:val="30"/>
          <w:cs/>
        </w:rPr>
        <w:t xml:space="preserve"> 3</w:t>
      </w:r>
      <w:r w:rsidRPr="00C54565">
        <w:rPr>
          <w:rFonts w:asciiTheme="majorBidi" w:hAnsiTheme="majorBidi" w:cs="Angsana New"/>
          <w:sz w:val="30"/>
          <w:szCs w:val="30"/>
        </w:rPr>
        <w:t>0</w:t>
      </w:r>
    </w:p>
    <w:p w14:paraId="413EDDB1" w14:textId="77777777" w:rsidR="00D35779" w:rsidRPr="00C54565" w:rsidRDefault="00D35779" w:rsidP="00E40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0243F8C" w14:textId="77777777" w:rsidR="006F73FA" w:rsidRPr="00C54565" w:rsidRDefault="006F73FA" w:rsidP="00892412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เกณฑ์การวัดมูลค่า</w:t>
      </w:r>
      <w:r w:rsidRPr="00C5456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9A6B812" w14:textId="77777777" w:rsidR="00192BE2" w:rsidRPr="00C54565" w:rsidRDefault="00192BE2" w:rsidP="00192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BF07F0E" w14:textId="337B6421" w:rsidR="00F8086F" w:rsidRPr="00C54565" w:rsidRDefault="00F8086F" w:rsidP="00F808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ยกเว้น</w:t>
      </w:r>
      <w:r w:rsidRPr="00C54565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</w:t>
      </w:r>
      <w:r w:rsidRPr="00C54565">
        <w:rPr>
          <w:rFonts w:ascii="Angsana New" w:hAnsi="Angsana New" w:hint="cs"/>
          <w:i/>
          <w:sz w:val="30"/>
          <w:szCs w:val="30"/>
          <w:cs/>
        </w:rPr>
        <w:t>ถูกวัดมูลค่าด้วย</w:t>
      </w:r>
      <w:r w:rsidRPr="00C54565">
        <w:rPr>
          <w:rFonts w:ascii="Angsana New" w:hAnsi="Angsana New"/>
          <w:sz w:val="30"/>
          <w:szCs w:val="30"/>
          <w:cs/>
        </w:rPr>
        <w:t>มูลค่าปัจจุบันของภาระผูกพันตามผลประโยชน์ที่กำหนดไว้</w:t>
      </w:r>
      <w:r w:rsidRPr="00C54565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C54565">
        <w:rPr>
          <w:rFonts w:ascii="Angsana New" w:hAnsi="Angsana New"/>
          <w:sz w:val="30"/>
          <w:szCs w:val="30"/>
          <w:cs/>
        </w:rPr>
        <w:t>ได้เปิดเผยไว้ในหมายเหตุ</w:t>
      </w:r>
      <w:r w:rsidRPr="00C54565">
        <w:rPr>
          <w:rFonts w:ascii="Angsana New" w:hAnsi="Angsana New" w:hint="cs"/>
          <w:sz w:val="30"/>
          <w:szCs w:val="30"/>
          <w:cs/>
        </w:rPr>
        <w:t>ข้อ</w:t>
      </w:r>
      <w:r w:rsidRPr="00C54565">
        <w:rPr>
          <w:rFonts w:ascii="Angsana New" w:hAnsi="Angsana New"/>
          <w:sz w:val="30"/>
          <w:szCs w:val="30"/>
        </w:rPr>
        <w:t xml:space="preserve"> </w:t>
      </w:r>
      <w:r w:rsidR="000133E6" w:rsidRPr="00C54565">
        <w:rPr>
          <w:rFonts w:ascii="Angsana New" w:hAnsi="Angsana New"/>
          <w:sz w:val="30"/>
          <w:szCs w:val="30"/>
        </w:rPr>
        <w:t>4</w:t>
      </w:r>
      <w:r w:rsidRPr="00C54565">
        <w:rPr>
          <w:rFonts w:ascii="Angsana New" w:hAnsi="Angsana New"/>
          <w:sz w:val="30"/>
          <w:szCs w:val="30"/>
        </w:rPr>
        <w:t xml:space="preserve"> (</w:t>
      </w:r>
      <w:r w:rsidRPr="00C54565">
        <w:rPr>
          <w:rFonts w:ascii="Angsana New" w:hAnsi="Angsana New" w:hint="cs"/>
          <w:sz w:val="30"/>
          <w:szCs w:val="30"/>
          <w:cs/>
        </w:rPr>
        <w:t>ฏ</w:t>
      </w:r>
      <w:r w:rsidRPr="00C54565">
        <w:rPr>
          <w:rFonts w:ascii="Angsana New" w:hAnsi="Angsana New"/>
          <w:sz w:val="30"/>
          <w:szCs w:val="30"/>
        </w:rPr>
        <w:t>)</w:t>
      </w:r>
    </w:p>
    <w:p w14:paraId="244700F2" w14:textId="77777777" w:rsidR="001B0F1A" w:rsidRPr="00C54565" w:rsidRDefault="001B0F1A" w:rsidP="001B0F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C1AFB" w14:textId="77777777" w:rsidR="008F6C75" w:rsidRPr="00C54565" w:rsidRDefault="008F6C75" w:rsidP="00892412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2CA3EB92" w14:textId="77777777" w:rsidR="008F6C75" w:rsidRPr="00C54565" w:rsidRDefault="008F6C75" w:rsidP="00D765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911875" w14:textId="67004470" w:rsidR="00F8086F" w:rsidRPr="00C54565" w:rsidRDefault="00F8086F" w:rsidP="00F80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งบการเงินนี้จัดทำเป็นเงินบาทซึ่งเป็นสกุลเงินที่ใช้ในการดำเนินงานของบริษัท ข้อมูลทางการเงินทั้งหมดมี</w:t>
      </w:r>
      <w:r w:rsidR="00046A05" w:rsidRPr="00C54565">
        <w:rPr>
          <w:rFonts w:asciiTheme="majorBidi" w:hAnsiTheme="majorBidi" w:cstheme="majorBidi"/>
          <w:sz w:val="30"/>
          <w:szCs w:val="30"/>
        </w:rPr>
        <w:br/>
      </w:r>
      <w:r w:rsidRPr="00C54565">
        <w:rPr>
          <w:rFonts w:asciiTheme="majorBidi" w:hAnsiTheme="majorBidi" w:cstheme="majorBidi"/>
          <w:sz w:val="30"/>
          <w:szCs w:val="30"/>
          <w:cs/>
        </w:rPr>
        <w:t>การปัดเศษในหมายเหตุประกอบงบการเงินเพื่อให้แสดงเป็นหลักพันบาท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ยกเว้นที่ระบุไว้เป็นอย่างอื่น</w:t>
      </w:r>
    </w:p>
    <w:p w14:paraId="046400DF" w14:textId="77777777" w:rsidR="001C6A30" w:rsidRPr="00C54565" w:rsidRDefault="001C6A30" w:rsidP="00061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821F9D" w14:textId="77777777" w:rsidR="008F6C75" w:rsidRPr="00C54565" w:rsidRDefault="008F6C75" w:rsidP="00892412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12490D" w:rsidRPr="00C54565">
        <w:rPr>
          <w:rFonts w:asciiTheme="majorBidi" w:hAnsiTheme="majorBidi" w:cstheme="majorBidi" w:hint="cs"/>
          <w:i/>
          <w:iCs/>
          <w:sz w:val="30"/>
          <w:szCs w:val="30"/>
          <w:cs/>
        </w:rPr>
        <w:t>ใช้วิจารณญาณและการ</w:t>
      </w: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</w:t>
      </w:r>
    </w:p>
    <w:p w14:paraId="1A039125" w14:textId="77777777" w:rsidR="008F6C75" w:rsidRPr="00C54565" w:rsidRDefault="008F6C75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15E3FA62" w14:textId="5DA026E6" w:rsidR="001E2990" w:rsidRPr="00C54565" w:rsidRDefault="001E2990" w:rsidP="00637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63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C54565">
        <w:rPr>
          <w:rFonts w:asciiTheme="majorBidi" w:hAnsiTheme="majorBidi" w:cstheme="majorBidi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="00872E80" w:rsidRPr="00C54565">
        <w:rPr>
          <w:rFonts w:asciiTheme="majorBidi" w:hAnsiTheme="majorBidi" w:cstheme="majorBidi" w:hint="cs"/>
          <w:spacing w:val="-2"/>
          <w:sz w:val="30"/>
          <w:szCs w:val="30"/>
          <w:cs/>
        </w:rPr>
        <w:t>การ</w:t>
      </w:r>
      <w:r w:rsidRPr="00C54565">
        <w:rPr>
          <w:rFonts w:asciiTheme="majorBidi" w:hAnsiTheme="majorBidi" w:cstheme="majorBidi"/>
          <w:spacing w:val="-2"/>
          <w:sz w:val="30"/>
          <w:szCs w:val="30"/>
          <w:cs/>
        </w:rPr>
        <w:t>และข้อสมมติหลายประการ ซึ่งมีผลกระทบต่อการ</w:t>
      </w:r>
      <w:r w:rsidR="00046A05" w:rsidRPr="00C54565">
        <w:rPr>
          <w:rFonts w:asciiTheme="majorBidi" w:hAnsiTheme="majorBidi" w:cs="Angsana New" w:hint="cs"/>
          <w:spacing w:val="-2"/>
          <w:sz w:val="30"/>
          <w:szCs w:val="30"/>
          <w:cs/>
        </w:rPr>
        <w:t>ปฏิบัติตาม</w:t>
      </w:r>
      <w:r w:rsidRPr="00C54565">
        <w:rPr>
          <w:rFonts w:asciiTheme="majorBidi" w:hAnsiTheme="majorBidi" w:cstheme="majorBidi"/>
          <w:spacing w:val="-2"/>
          <w:sz w:val="30"/>
          <w:szCs w:val="30"/>
          <w:cs/>
        </w:rPr>
        <w:t>นโยบายการบัญชี</w:t>
      </w:r>
      <w:r w:rsidR="00872E80" w:rsidRPr="00C54565">
        <w:rPr>
          <w:rFonts w:asciiTheme="majorBidi" w:hAnsiTheme="majorBidi" w:cstheme="majorBidi" w:hint="cs"/>
          <w:spacing w:val="-2"/>
          <w:sz w:val="30"/>
          <w:szCs w:val="30"/>
          <w:cs/>
        </w:rPr>
        <w:t>ของกลุ่มบริษัท</w:t>
      </w:r>
      <w:r w:rsidR="00872E80" w:rsidRPr="00C5456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72E80" w:rsidRPr="00C54565">
        <w:rPr>
          <w:rFonts w:asciiTheme="majorBidi" w:hAnsiTheme="majorBidi" w:cs="Angsana New" w:hint="cs"/>
          <w:spacing w:val="-2"/>
          <w:sz w:val="30"/>
          <w:szCs w:val="30"/>
          <w:cs/>
        </w:rPr>
        <w:t>ทั้งนี้</w:t>
      </w:r>
      <w:r w:rsidR="00872E80" w:rsidRPr="00C5456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72E80" w:rsidRPr="00C54565">
        <w:rPr>
          <w:rFonts w:asciiTheme="majorBidi" w:hAnsiTheme="majorBidi" w:cs="Angsana New" w:hint="cs"/>
          <w:spacing w:val="-2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="00872E80" w:rsidRPr="00C5456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72E80" w:rsidRPr="00C54565">
        <w:rPr>
          <w:rFonts w:asciiTheme="majorBidi" w:hAnsiTheme="majorBidi" w:cs="Angsana New" w:hint="cs"/>
          <w:spacing w:val="-2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</w:t>
      </w:r>
      <w:r w:rsidR="001063D8" w:rsidRPr="00C54565">
        <w:rPr>
          <w:rFonts w:asciiTheme="majorBidi" w:hAnsiTheme="majorBidi" w:cs="Angsana New"/>
          <w:spacing w:val="-2"/>
          <w:sz w:val="30"/>
          <w:szCs w:val="30"/>
          <w:cs/>
        </w:rPr>
        <w:br/>
      </w:r>
      <w:r w:rsidR="00872E80" w:rsidRPr="00C54565">
        <w:rPr>
          <w:rFonts w:asciiTheme="majorBidi" w:hAnsiTheme="majorBidi" w:cs="Angsana New" w:hint="cs"/>
          <w:spacing w:val="-2"/>
          <w:sz w:val="30"/>
          <w:szCs w:val="30"/>
          <w:cs/>
        </w:rPr>
        <w:t>อย่างต่อเนื่อง</w:t>
      </w:r>
      <w:r w:rsidR="00872E80" w:rsidRPr="00C5456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72E80" w:rsidRPr="00C54565">
        <w:rPr>
          <w:rFonts w:asciiTheme="majorBidi" w:hAnsiTheme="majorBidi" w:cs="Angsana New" w:hint="cs"/>
          <w:spacing w:val="-2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64013559" w14:textId="77777777" w:rsidR="0066076A" w:rsidRPr="00C54565" w:rsidRDefault="0066076A" w:rsidP="00637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63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4A4BB55" w14:textId="7ACA193A" w:rsidR="0066076A" w:rsidRPr="00C54565" w:rsidRDefault="0066076A" w:rsidP="0066076A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54565">
        <w:rPr>
          <w:rFonts w:ascii="Angsana New" w:hAnsi="Angsana New" w:hint="cs"/>
          <w:sz w:val="30"/>
          <w:szCs w:val="30"/>
          <w:cs/>
        </w:rPr>
        <w:t>การใช้วิจารณญาณ</w:t>
      </w:r>
    </w:p>
    <w:p w14:paraId="4EB39501" w14:textId="77777777" w:rsidR="0066076A" w:rsidRPr="00C54565" w:rsidRDefault="0066076A" w:rsidP="00660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66E5C409" w14:textId="05C37EA8" w:rsidR="0066076A" w:rsidRPr="00C54565" w:rsidRDefault="0066076A" w:rsidP="00660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eastAsia="Calibri" w:hAnsi="Angsana New" w:cs="Angsana New"/>
          <w:i/>
          <w:iCs/>
          <w:color w:val="0000FF"/>
          <w:sz w:val="30"/>
          <w:szCs w:val="30"/>
          <w:shd w:val="clear" w:color="auto" w:fill="D9D9D9" w:themeFill="background1" w:themeFillShade="D9"/>
          <w:lang w:val="en-GB"/>
        </w:rPr>
      </w:pPr>
      <w:r w:rsidRPr="00C54565">
        <w:rPr>
          <w:rFonts w:ascii="Angsana New" w:hAnsi="Angsana New" w:cs="Angsana New" w:hint="cs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C54565">
        <w:rPr>
          <w:rFonts w:ascii="Angsana New" w:hAnsi="Angsana New" w:cs="Angsana New" w:hint="cs"/>
          <w:sz w:val="30"/>
          <w:szCs w:val="30"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>ประกอบด้วยหมายเหตุข้อต่อไปนี้</w:t>
      </w:r>
    </w:p>
    <w:p w14:paraId="3C2574D4" w14:textId="77777777" w:rsidR="0066076A" w:rsidRPr="00C54565" w:rsidRDefault="0066076A" w:rsidP="00660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7290"/>
      </w:tblGrid>
      <w:tr w:rsidR="0066076A" w:rsidRPr="00C54565" w14:paraId="473AD081" w14:textId="77777777" w:rsidTr="00E368C1">
        <w:tc>
          <w:tcPr>
            <w:tcW w:w="1890" w:type="dxa"/>
          </w:tcPr>
          <w:p w14:paraId="179E8190" w14:textId="6BF423B2" w:rsidR="0066076A" w:rsidRPr="00C54565" w:rsidRDefault="00E368C1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 xml:space="preserve">3, 4 </w:t>
            </w:r>
            <w:r w:rsidR="0066076A"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C7050B"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ฒ</w:t>
            </w:r>
            <w:r w:rsidR="0066076A"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="0066076A" w:rsidRPr="00C5456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6076A"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66076A" w:rsidRPr="00C5456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54565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7290" w:type="dxa"/>
          </w:tcPr>
          <w:p w14:paraId="36DD2131" w14:textId="66BD4D64" w:rsidR="0066076A" w:rsidRPr="00C54565" w:rsidRDefault="0066076A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</w:p>
          <w:p w14:paraId="5C4F3143" w14:textId="77777777" w:rsidR="0066076A" w:rsidRPr="00C54565" w:rsidRDefault="0066076A" w:rsidP="0066076A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 w:hint="cs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14:paraId="6521B6B9" w14:textId="3636C047" w:rsidR="0066076A" w:rsidRPr="00C54565" w:rsidRDefault="0066076A" w:rsidP="0066076A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C5456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การขายสินค้าควรจะรับรู้รายได้ตลอดช่วงเวลาหนึ่ง หรือควรจะรับรู้ ณ เวลาใดเวลาหนึ่ง</w:t>
            </w:r>
            <w:r w:rsidRPr="00C54565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</w:p>
          <w:p w14:paraId="14C43BE7" w14:textId="1A67662B" w:rsidR="0066076A" w:rsidRPr="00C54565" w:rsidRDefault="00E368C1" w:rsidP="00E368C1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66076A" w:rsidRPr="00C54565"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Pr="00C54565">
              <w:rPr>
                <w:rFonts w:ascii="Angsana New" w:hAnsi="Angsana New" w:hint="cs"/>
                <w:sz w:val="30"/>
                <w:szCs w:val="30"/>
                <w:cs/>
              </w:rPr>
              <w:t>เกี่ยวกับตัวการหรือตัวแทน</w:t>
            </w:r>
          </w:p>
        </w:tc>
      </w:tr>
    </w:tbl>
    <w:p w14:paraId="01142B52" w14:textId="77777777" w:rsidR="00D35779" w:rsidRPr="00C54565" w:rsidRDefault="00D35779" w:rsidP="00D357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7D88DC29" w14:textId="34000D8A" w:rsidR="0066076A" w:rsidRPr="00C54565" w:rsidRDefault="0066076A" w:rsidP="0066076A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54565">
        <w:rPr>
          <w:rFonts w:ascii="Angsana New" w:hAnsi="Angsana New" w:hint="cs"/>
          <w:sz w:val="30"/>
          <w:szCs w:val="30"/>
          <w:cs/>
        </w:rPr>
        <w:lastRenderedPageBreak/>
        <w:t>ข้อสมมติและความไม่แน่นอนของการประมาณการ</w:t>
      </w:r>
    </w:p>
    <w:p w14:paraId="06730A5B" w14:textId="77777777" w:rsidR="0066076A" w:rsidRPr="00C54565" w:rsidRDefault="0066076A" w:rsidP="00660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06610979" w14:textId="7C019780" w:rsidR="0066076A" w:rsidRPr="00C54565" w:rsidRDefault="00E368C1" w:rsidP="0066076A">
      <w:pPr>
        <w:pStyle w:val="AccountingPolicy"/>
        <w:tabs>
          <w:tab w:val="clear" w:pos="1531"/>
          <w:tab w:val="clear" w:pos="1871"/>
          <w:tab w:val="left" w:pos="-6210"/>
        </w:tabs>
        <w:ind w:left="1080" w:firstLine="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D9D9D9"/>
          <w:lang w:bidi="th-TH"/>
        </w:rPr>
      </w:pPr>
      <w:r w:rsidRPr="00C54565">
        <w:rPr>
          <w:rFonts w:ascii="Angsana New" w:hAnsi="Angsana New" w:cs="Angsana New" w:hint="cs"/>
          <w:sz w:val="30"/>
          <w:szCs w:val="30"/>
          <w:cs/>
          <w:lang w:bidi="th-TH"/>
        </w:rPr>
        <w:t>ข้อมูลเกี่ยวกับข้อสมมติและความไม่แน่นอนของการประมาณการ</w:t>
      </w:r>
      <w:r w:rsidRPr="00C5456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  <w:lang w:bidi="th-TH"/>
        </w:rPr>
        <w:t>ณ</w:t>
      </w:r>
      <w:r w:rsidRPr="00C5456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  <w:lang w:bidi="th-TH"/>
        </w:rPr>
        <w:t>วันที่</w:t>
      </w:r>
      <w:r w:rsidRPr="00C54565">
        <w:rPr>
          <w:rFonts w:ascii="Angsana New" w:hAnsi="Angsana New" w:cs="Angsana New"/>
          <w:sz w:val="30"/>
          <w:szCs w:val="30"/>
          <w:cs/>
          <w:lang w:bidi="th-TH"/>
        </w:rPr>
        <w:t xml:space="preserve"> 31 </w:t>
      </w:r>
      <w:r w:rsidRPr="00C54565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Pr="00C54565">
        <w:rPr>
          <w:rFonts w:ascii="Angsana New" w:hAnsi="Angsana New" w:cs="Angsana New"/>
          <w:sz w:val="30"/>
          <w:szCs w:val="30"/>
          <w:cs/>
          <w:lang w:bidi="th-TH"/>
        </w:rPr>
        <w:t xml:space="preserve"> 2562 </w:t>
      </w:r>
      <w:r w:rsidRPr="00C54565">
        <w:rPr>
          <w:rFonts w:ascii="Angsana New" w:hAnsi="Angsana New" w:cs="Angsana New" w:hint="cs"/>
          <w:sz w:val="30"/>
          <w:szCs w:val="30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C5456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  <w:lang w:bidi="th-TH"/>
        </w:rPr>
        <w:t>ซึ่งได้เปิดเผยในหมายเหตุข้อ</w:t>
      </w:r>
      <w:r w:rsidR="00D35779" w:rsidRPr="00C54565">
        <w:rPr>
          <w:rFonts w:ascii="Angsana New" w:hAnsi="Angsana New" w:cs="Angsana New" w:hint="cs"/>
          <w:sz w:val="30"/>
          <w:szCs w:val="30"/>
          <w:cs/>
          <w:lang w:bidi="th-TH"/>
        </w:rPr>
        <w:t>ต่อไปนี้</w:t>
      </w:r>
    </w:p>
    <w:p w14:paraId="53B51436" w14:textId="77777777" w:rsidR="0066076A" w:rsidRPr="00C54565" w:rsidRDefault="0066076A" w:rsidP="00660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1890"/>
        <w:gridCol w:w="7290"/>
      </w:tblGrid>
      <w:tr w:rsidR="000133E6" w:rsidRPr="00C54565" w14:paraId="5E76443F" w14:textId="77777777" w:rsidTr="00726A47">
        <w:tc>
          <w:tcPr>
            <w:tcW w:w="1890" w:type="dxa"/>
          </w:tcPr>
          <w:p w14:paraId="1D3D3E1B" w14:textId="41537492" w:rsidR="000133E6" w:rsidRPr="00C54565" w:rsidRDefault="000133E6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7290" w:type="dxa"/>
          </w:tcPr>
          <w:p w14:paraId="5184607C" w14:textId="668D19A7" w:rsidR="000133E6" w:rsidRPr="00C54565" w:rsidRDefault="000133E6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การทดสอบการด้อยค่าของค่าความนิยม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0133E6" w:rsidRPr="00C54565" w14:paraId="19337207" w14:textId="77777777" w:rsidTr="00726A47">
        <w:tc>
          <w:tcPr>
            <w:tcW w:w="1890" w:type="dxa"/>
          </w:tcPr>
          <w:p w14:paraId="443B66FF" w14:textId="001A258B" w:rsidR="000133E6" w:rsidRPr="00C54565" w:rsidRDefault="000133E6" w:rsidP="000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7290" w:type="dxa"/>
          </w:tcPr>
          <w:p w14:paraId="35EB2692" w14:textId="061EF741" w:rsidR="000133E6" w:rsidRPr="00C54565" w:rsidRDefault="000133E6" w:rsidP="000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</w:tbl>
    <w:p w14:paraId="66092F15" w14:textId="77777777" w:rsidR="00033F07" w:rsidRPr="00C54565" w:rsidRDefault="00033F07" w:rsidP="00033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6B6886A" w14:textId="104E6238" w:rsidR="00087F4D" w:rsidRPr="00C54565" w:rsidRDefault="00087F4D" w:rsidP="0090164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54565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การเปลี่ยนแปลง</w:t>
      </w:r>
      <w:r w:rsidR="00901648" w:rsidRPr="00C5456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นโยบายการบัญชี </w:t>
      </w:r>
    </w:p>
    <w:p w14:paraId="3A3BCDF2" w14:textId="77777777" w:rsidR="0007405B" w:rsidRPr="00C54565" w:rsidRDefault="0007405B" w:rsidP="0007405B">
      <w:pPr>
        <w:rPr>
          <w:rFonts w:ascii="Angsana New" w:hAnsi="Angsana New" w:cs="Angsana New"/>
          <w:sz w:val="30"/>
          <w:szCs w:val="30"/>
          <w:lang w:val="th-TH"/>
        </w:rPr>
      </w:pPr>
    </w:p>
    <w:p w14:paraId="17576A67" w14:textId="7BC46900" w:rsidR="0007405B" w:rsidRPr="00C54565" w:rsidRDefault="0007405B" w:rsidP="0007405B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lang w:eastAsia="x-none"/>
        </w:rPr>
        <w:t>3.1</w:t>
      </w:r>
      <w:r w:rsidRPr="00C54565">
        <w:rPr>
          <w:rFonts w:asciiTheme="majorBidi" w:hAnsiTheme="majorBidi" w:cstheme="majorBidi"/>
          <w:sz w:val="30"/>
          <w:szCs w:val="30"/>
          <w:lang w:eastAsia="x-none"/>
        </w:rPr>
        <w:tab/>
      </w:r>
      <w:r w:rsidRPr="00C54565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การเปลี่ยนแปลง</w:t>
      </w:r>
      <w:r w:rsidR="00DD574D" w:rsidRPr="00C54565">
        <w:rPr>
          <w:rFonts w:asciiTheme="majorBidi" w:hAnsiTheme="majorBidi" w:cstheme="majorBidi" w:hint="cs"/>
          <w:i/>
          <w:iCs/>
          <w:sz w:val="30"/>
          <w:szCs w:val="30"/>
          <w:cs/>
          <w:lang w:eastAsia="x-none"/>
        </w:rPr>
        <w:t xml:space="preserve">วิธีการรับรู้รายได้ตามมาตรฐาน </w:t>
      </w:r>
      <w:r w:rsidR="00DD574D" w:rsidRPr="00C54565">
        <w:rPr>
          <w:rFonts w:asciiTheme="majorBidi" w:hAnsiTheme="majorBidi" w:cstheme="majorBidi"/>
          <w:i/>
          <w:iCs/>
          <w:sz w:val="30"/>
          <w:szCs w:val="30"/>
          <w:lang w:eastAsia="x-none"/>
        </w:rPr>
        <w:t>TFRS 15</w:t>
      </w:r>
    </w:p>
    <w:p w14:paraId="739C0C5E" w14:textId="77777777" w:rsidR="007F58E1" w:rsidRPr="00C54565" w:rsidRDefault="00935851" w:rsidP="0093585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44936563" w14:textId="77777777" w:rsidR="00C447DE" w:rsidRPr="00C54565" w:rsidRDefault="00C447DE" w:rsidP="007F58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C54565">
        <w:rPr>
          <w:rFonts w:asciiTheme="majorBidi" w:hAnsiTheme="majorBidi" w:cs="Angsana New"/>
          <w:sz w:val="30"/>
          <w:szCs w:val="30"/>
          <w:cs/>
        </w:rPr>
        <w:t xml:space="preserve">ตั้งแต่วันที่ 1 มกราคม 2562 กลุ่มบริษัทถือปฏิบัติตาม </w:t>
      </w:r>
      <w:r w:rsidRPr="00C54565">
        <w:rPr>
          <w:rFonts w:asciiTheme="majorBidi" w:hAnsiTheme="majorBidi" w:cs="Angsana New"/>
          <w:sz w:val="30"/>
          <w:szCs w:val="30"/>
        </w:rPr>
        <w:t xml:space="preserve">TFRS </w:t>
      </w:r>
      <w:r w:rsidRPr="00C54565">
        <w:rPr>
          <w:rFonts w:asciiTheme="majorBidi" w:hAnsiTheme="majorBidi" w:cs="Angsana New"/>
          <w:sz w:val="30"/>
          <w:szCs w:val="30"/>
          <w:cs/>
        </w:rPr>
        <w:t xml:space="preserve">15 </w:t>
      </w:r>
      <w:r w:rsidR="00E763F4" w:rsidRPr="00C54565">
        <w:rPr>
          <w:rFonts w:asciiTheme="majorBidi" w:hAnsiTheme="majorBidi" w:cstheme="majorBidi"/>
          <w:sz w:val="30"/>
          <w:szCs w:val="30"/>
          <w:cs/>
        </w:rPr>
        <w:t>โดยวิธีปรับปรุงย้อนหลัง</w:t>
      </w:r>
    </w:p>
    <w:p w14:paraId="65A56EE3" w14:textId="77777777" w:rsidR="005239C0" w:rsidRPr="00C54565" w:rsidRDefault="005239C0" w:rsidP="007F58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69BF833" w14:textId="3D31A70A" w:rsidR="00E763F4" w:rsidRPr="00C54565" w:rsidRDefault="00E763F4" w:rsidP="00E763F4">
      <w:pPr>
        <w:pStyle w:val="ListParagraph"/>
        <w:tabs>
          <w:tab w:val="clear" w:pos="680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ตาม</w:t>
      </w:r>
      <w:r w:rsidRPr="00C54565">
        <w:rPr>
          <w:rFonts w:asciiTheme="majorBidi" w:hAnsiTheme="majorBidi" w:cstheme="majorBidi"/>
          <w:sz w:val="30"/>
          <w:szCs w:val="30"/>
        </w:rPr>
        <w:t xml:space="preserve"> TFRS 15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ด้วยจำนวนเงินที่สะท้อนถึง</w:t>
      </w:r>
      <w:r w:rsidRPr="00C54565">
        <w:rPr>
          <w:rFonts w:asciiTheme="majorBidi" w:hAnsiTheme="majorBidi" w:cstheme="majorBidi"/>
          <w:sz w:val="30"/>
          <w:szCs w:val="30"/>
          <w:cs/>
        </w:rPr>
        <w:br/>
        <w:t>สิ่งตอบแทนที่กลุ่มบริษัทคาดว่าจะมีสิทธิได้รับ</w:t>
      </w:r>
      <w:r w:rsidR="00726A47" w:rsidRPr="00C54565">
        <w:rPr>
          <w:rFonts w:asciiTheme="majorBidi" w:hAnsiTheme="majorBidi" w:cstheme="majorBidi"/>
          <w:sz w:val="30"/>
          <w:szCs w:val="30"/>
          <w:cs/>
        </w:rPr>
        <w:t>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6A47" w:rsidRPr="00C54565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C54565">
        <w:rPr>
          <w:rFonts w:asciiTheme="majorBidi" w:hAnsiTheme="majorBidi" w:cstheme="majorBidi"/>
          <w:sz w:val="30"/>
          <w:szCs w:val="30"/>
          <w:cs/>
        </w:rPr>
        <w:t>มีการใช้วิจารณญาณในการพิจารณาจังหวะเวลาในการส่งมอบ</w:t>
      </w:r>
      <w:r w:rsidRPr="00C54565">
        <w:rPr>
          <w:rFonts w:asciiTheme="majorBidi" w:hAnsiTheme="majorBidi" w:cstheme="majorBidi"/>
          <w:sz w:val="30"/>
          <w:szCs w:val="30"/>
          <w:cs/>
        </w:rPr>
        <w:br/>
        <w:t xml:space="preserve">การควบคุม เพื่อประเมินว่าจะรับรู้รายได้ ณ เวลาใดเวลาหนึ่ง หรือรับรู้ตลอดช่วงเวลาหนึ่ง ในขณะที่ </w:t>
      </w:r>
      <w:r w:rsidRPr="00C54565">
        <w:rPr>
          <w:rFonts w:asciiTheme="majorBidi" w:hAnsiTheme="majorBidi" w:cstheme="majorBidi"/>
          <w:sz w:val="30"/>
          <w:szCs w:val="30"/>
        </w:rPr>
        <w:t>TAS 18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br/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</w:p>
    <w:p w14:paraId="788D680F" w14:textId="77777777" w:rsidR="00E763F4" w:rsidRPr="00C54565" w:rsidRDefault="00E763F4" w:rsidP="00E763F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205EA33" w14:textId="77777777" w:rsidR="00730059" w:rsidRPr="00C54565" w:rsidRDefault="00730059" w:rsidP="00E763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br/>
      </w:r>
    </w:p>
    <w:p w14:paraId="561D6E07" w14:textId="77777777" w:rsidR="00730059" w:rsidRPr="00C54565" w:rsidRDefault="00730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3DDF5BE" w14:textId="47F67CC5" w:rsidR="00E763F4" w:rsidRPr="00C54565" w:rsidRDefault="00E763F4" w:rsidP="00E763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การพิจารณาเกี่ยวกับตัวการหรือตัวแทน</w:t>
      </w:r>
    </w:p>
    <w:p w14:paraId="5529623F" w14:textId="77777777" w:rsidR="00E763F4" w:rsidRPr="00C54565" w:rsidRDefault="00E763F4" w:rsidP="00E763F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FAAFE21" w14:textId="63E05B3F" w:rsidR="00E763F4" w:rsidRPr="00C54565" w:rsidRDefault="00E763F4" w:rsidP="00E763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C54565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 </w:t>
      </w:r>
      <w:r w:rsidRPr="00C54565">
        <w:rPr>
          <w:rFonts w:asciiTheme="majorBidi" w:hAnsiTheme="majorBidi" w:cstheme="majorBidi"/>
          <w:spacing w:val="-2"/>
          <w:sz w:val="30"/>
          <w:szCs w:val="30"/>
        </w:rPr>
        <w:t xml:space="preserve">TAS </w:t>
      </w:r>
      <w:r w:rsidRPr="00C54565">
        <w:rPr>
          <w:rFonts w:asciiTheme="majorBidi" w:hAnsiTheme="majorBidi" w:cstheme="majorBidi"/>
          <w:spacing w:val="-2"/>
          <w:sz w:val="30"/>
          <w:szCs w:val="30"/>
          <w:cs/>
        </w:rPr>
        <w:t>18 กลุ่มบริษัท พิจารณาว่ากลุ่มบริษัทมีความเสี่ยงและผลตอบแทนที่มีนัยสำคัญ</w:t>
      </w:r>
      <w:r w:rsidR="000133E6" w:rsidRPr="00C54565">
        <w:rPr>
          <w:rFonts w:asciiTheme="majorBidi" w:hAnsiTheme="majorBidi" w:cstheme="majorBidi" w:hint="cs"/>
          <w:spacing w:val="-2"/>
          <w:sz w:val="30"/>
          <w:szCs w:val="30"/>
          <w:cs/>
        </w:rPr>
        <w:t>ของความเป็นเจ้าของสินค้า</w:t>
      </w:r>
      <w:r w:rsidRPr="00C54565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โดยพิจารณาจากความเสี่ยงด้านเครดิต ผู้รับผิดชอบหลักในการจัดจำหน่ายให้กับลูกค้า ความเสี่ยงในสินค้าคงเหลือและผู้กำหนดราคา และสรุปได้ว่า ในภาพรวมของการดำเนินธุรกิจ กลุ่มบริษัททำหน้าที่เป็นตัวการและรับรู้รายได้จากการขายทั้งจำนวน ตาม </w:t>
      </w:r>
      <w:r w:rsidRPr="00C54565">
        <w:rPr>
          <w:rFonts w:asciiTheme="majorBidi" w:hAnsiTheme="majorBidi" w:cstheme="majorBidi"/>
          <w:spacing w:val="-2"/>
          <w:sz w:val="30"/>
          <w:szCs w:val="30"/>
        </w:rPr>
        <w:t xml:space="preserve">TFRS </w:t>
      </w:r>
      <w:r w:rsidRPr="00C54565">
        <w:rPr>
          <w:rFonts w:asciiTheme="majorBidi" w:hAnsiTheme="majorBidi" w:cstheme="majorBidi"/>
          <w:spacing w:val="-2"/>
          <w:sz w:val="30"/>
          <w:szCs w:val="30"/>
          <w:cs/>
        </w:rPr>
        <w:t>15 กลุ่มบริษัทได้ทบทวนเรื่องการพิจารณาเรื่องตัวการหรือตัวแทนอีกครั้งและพบว่ากลุ่มบริษัทมีรายได้บางประเภทที่มีลักษณะเป็นตัวแทน ตามข้อบ่งชี้ใหม่ที่กำหนดในมาตรฐานฉบับนี้ ดังนั้นกลุ่มบริษัทจึงรับรู้รายได้ประเภทดังกล่าวด้วยยอดสุทธิจากต้นทุนขาย การเปลี่ยนแปลงดังกล่าวส่งผลให้รายได้จากการขาย ต้นทุนขาย สินค้าคงเหลือและเจ้าหนี้การค้าลดลง</w:t>
      </w:r>
      <w:r w:rsidR="00596278" w:rsidRPr="00C5456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96278" w:rsidRPr="00C54565">
        <w:rPr>
          <w:rFonts w:asciiTheme="majorBidi" w:hAnsiTheme="majorBidi" w:cstheme="majorBidi" w:hint="cs"/>
          <w:spacing w:val="-2"/>
          <w:sz w:val="30"/>
          <w:szCs w:val="30"/>
          <w:cs/>
        </w:rPr>
        <w:t>ซึ่งไม่มีผลกระทบอย่างมีสาระสำคัญต่อกำไร</w:t>
      </w:r>
      <w:r w:rsidR="00D22E2C" w:rsidRPr="00C54565">
        <w:rPr>
          <w:rFonts w:asciiTheme="majorBidi" w:hAnsiTheme="majorBidi" w:cstheme="majorBidi" w:hint="cs"/>
          <w:spacing w:val="-2"/>
          <w:sz w:val="30"/>
          <w:szCs w:val="30"/>
          <w:cs/>
        </w:rPr>
        <w:t>สุทธิ</w:t>
      </w:r>
      <w:r w:rsidR="00596278" w:rsidRPr="00C54565">
        <w:rPr>
          <w:rFonts w:asciiTheme="majorBidi" w:hAnsiTheme="majorBidi" w:cstheme="majorBidi" w:hint="cs"/>
          <w:spacing w:val="-2"/>
          <w:sz w:val="30"/>
          <w:szCs w:val="30"/>
          <w:cs/>
        </w:rPr>
        <w:t>ของกลุ่มบริษัท</w:t>
      </w:r>
    </w:p>
    <w:p w14:paraId="4DE3F966" w14:textId="77777777" w:rsidR="00E763F4" w:rsidRPr="00C54565" w:rsidRDefault="00E763F4" w:rsidP="00E763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29137F8" w14:textId="77777777" w:rsidR="00CE2C83" w:rsidRPr="00C54565" w:rsidRDefault="00C77ED3" w:rsidP="00C77E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54565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ตารางต่อไปนี้แสดงผลกระทบของการถือปฏิบัติตาม </w:t>
      </w:r>
      <w:r w:rsidRPr="00C54565">
        <w:rPr>
          <w:rFonts w:asciiTheme="majorBidi" w:hAnsiTheme="majorBidi" w:cstheme="majorBidi"/>
          <w:spacing w:val="-2"/>
          <w:sz w:val="30"/>
          <w:szCs w:val="30"/>
        </w:rPr>
        <w:t xml:space="preserve">TFRS 15 </w:t>
      </w:r>
      <w:r w:rsidRPr="00C54565">
        <w:rPr>
          <w:rFonts w:asciiTheme="majorBidi" w:hAnsiTheme="majorBidi" w:cstheme="majorBidi"/>
          <w:spacing w:val="-2"/>
          <w:sz w:val="30"/>
          <w:szCs w:val="30"/>
          <w:cs/>
        </w:rPr>
        <w:t>ต่องบการเงิน</w:t>
      </w:r>
    </w:p>
    <w:p w14:paraId="781D12A3" w14:textId="77777777" w:rsidR="00C77ED3" w:rsidRPr="00C54565" w:rsidRDefault="00C77ED3" w:rsidP="00C77E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87"/>
        <w:gridCol w:w="985"/>
        <w:gridCol w:w="1352"/>
        <w:gridCol w:w="270"/>
        <w:gridCol w:w="1347"/>
        <w:gridCol w:w="270"/>
        <w:gridCol w:w="1350"/>
      </w:tblGrid>
      <w:tr w:rsidR="00A35DE1" w:rsidRPr="00C54565" w14:paraId="557644C1" w14:textId="77777777" w:rsidTr="003044ED">
        <w:trPr>
          <w:tblHeader/>
        </w:trPr>
        <w:tc>
          <w:tcPr>
            <w:tcW w:w="3587" w:type="dxa"/>
            <w:shd w:val="clear" w:color="auto" w:fill="auto"/>
          </w:tcPr>
          <w:p w14:paraId="0E60E67D" w14:textId="77777777" w:rsidR="00A35DE1" w:rsidRPr="00C54565" w:rsidRDefault="00A35DE1" w:rsidP="003044E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cs/>
              </w:rPr>
            </w:pPr>
          </w:p>
        </w:tc>
        <w:tc>
          <w:tcPr>
            <w:tcW w:w="985" w:type="dxa"/>
          </w:tcPr>
          <w:p w14:paraId="3676F2D9" w14:textId="77777777" w:rsidR="00A35DE1" w:rsidRPr="00C54565" w:rsidRDefault="00A35DE1" w:rsidP="003044ED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589" w:type="dxa"/>
            <w:gridSpan w:val="5"/>
            <w:tcBorders>
              <w:bottom w:val="single" w:sz="4" w:space="0" w:color="auto"/>
            </w:tcBorders>
          </w:tcPr>
          <w:p w14:paraId="0C4F3378" w14:textId="77777777" w:rsidR="00A35DE1" w:rsidRPr="00C54565" w:rsidRDefault="00A35DE1" w:rsidP="003044ED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A35DE1" w:rsidRPr="00C54565" w14:paraId="1B72B36D" w14:textId="77777777" w:rsidTr="003044ED">
        <w:trPr>
          <w:tblHeader/>
        </w:trPr>
        <w:tc>
          <w:tcPr>
            <w:tcW w:w="3587" w:type="dxa"/>
            <w:shd w:val="clear" w:color="auto" w:fill="auto"/>
          </w:tcPr>
          <w:p w14:paraId="353888DD" w14:textId="77777777" w:rsidR="00A35DE1" w:rsidRPr="00C54565" w:rsidRDefault="00A35DE1" w:rsidP="003044E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</w:rPr>
            </w:pPr>
            <w:r w:rsidRPr="00C5456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  <w:t>งบแสดงฐานะการเงิน</w:t>
            </w:r>
          </w:p>
          <w:p w14:paraId="54E75D93" w14:textId="77777777" w:rsidR="00A35DE1" w:rsidRPr="00C54565" w:rsidRDefault="00A35DE1" w:rsidP="003044E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31 ธันวาคม 25</w:t>
            </w: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61</w:t>
            </w:r>
          </w:p>
        </w:tc>
        <w:tc>
          <w:tcPr>
            <w:tcW w:w="985" w:type="dxa"/>
          </w:tcPr>
          <w:p w14:paraId="4AFDC1B2" w14:textId="77777777" w:rsidR="00A35DE1" w:rsidRPr="00C54565" w:rsidRDefault="00A35DE1" w:rsidP="003044ED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0C087556" w14:textId="4C06DA9F" w:rsidR="00A35DE1" w:rsidRPr="00C54565" w:rsidRDefault="007D6634" w:rsidP="003044ED">
            <w:pPr>
              <w:tabs>
                <w:tab w:val="clear" w:pos="907"/>
              </w:tabs>
              <w:spacing w:line="240" w:lineRule="auto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  <w:r w:rsidR="001543C3"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ที่เค</w:t>
            </w:r>
            <w:r w:rsidR="007C1291"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ยร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ายงาน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8A0E47" w14:textId="77777777" w:rsidR="00A35DE1" w:rsidRPr="00C54565" w:rsidRDefault="00A35DE1" w:rsidP="003044ED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3A528FD0" w14:textId="77777777" w:rsidR="00A35DE1" w:rsidRPr="00C54565" w:rsidRDefault="00A35DE1" w:rsidP="003044E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C63E61F" w14:textId="77777777" w:rsidR="00A35DE1" w:rsidRPr="00C54565" w:rsidRDefault="00A35DE1" w:rsidP="003044E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F7FF8A5" w14:textId="0949C7E1" w:rsidR="00A35DE1" w:rsidRPr="00C54565" w:rsidRDefault="007C1291" w:rsidP="003044E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จำนวนเงินที่</w:t>
            </w:r>
            <w:r w:rsidR="00A35DE1" w:rsidRPr="00C545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A35DE1" w:rsidRPr="00C54565" w14:paraId="707224D1" w14:textId="77777777" w:rsidTr="003044ED">
        <w:trPr>
          <w:tblHeader/>
        </w:trPr>
        <w:tc>
          <w:tcPr>
            <w:tcW w:w="3587" w:type="dxa"/>
            <w:shd w:val="clear" w:color="auto" w:fill="auto"/>
          </w:tcPr>
          <w:p w14:paraId="1A5A1C37" w14:textId="77777777" w:rsidR="00A35DE1" w:rsidRPr="00C54565" w:rsidRDefault="00A35DE1" w:rsidP="003044E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985" w:type="dxa"/>
          </w:tcPr>
          <w:p w14:paraId="0DF925A0" w14:textId="77777777" w:rsidR="00A35DE1" w:rsidRPr="00C54565" w:rsidRDefault="00A35DE1" w:rsidP="003044ED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589" w:type="dxa"/>
            <w:gridSpan w:val="5"/>
          </w:tcPr>
          <w:p w14:paraId="2A253515" w14:textId="77777777" w:rsidR="00A35DE1" w:rsidRPr="00C54565" w:rsidRDefault="00A35DE1" w:rsidP="00304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DE1" w:rsidRPr="00C54565" w14:paraId="5B3014A6" w14:textId="77777777" w:rsidTr="003044ED">
        <w:tc>
          <w:tcPr>
            <w:tcW w:w="3587" w:type="dxa"/>
            <w:shd w:val="clear" w:color="auto" w:fill="auto"/>
          </w:tcPr>
          <w:p w14:paraId="65FB5CFC" w14:textId="77777777" w:rsidR="00A35DE1" w:rsidRPr="00C54565" w:rsidRDefault="00A35DE1" w:rsidP="0030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85" w:type="dxa"/>
          </w:tcPr>
          <w:p w14:paraId="772B2182" w14:textId="77777777" w:rsidR="00A35DE1" w:rsidRPr="00C54565" w:rsidRDefault="00A35DE1" w:rsidP="003044ED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CB182FE" w14:textId="77777777" w:rsidR="00A35DE1" w:rsidRPr="00C54565" w:rsidRDefault="00A35DE1" w:rsidP="003044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0FB3366" w14:textId="77777777" w:rsidR="00A35DE1" w:rsidRPr="00C54565" w:rsidRDefault="00A35DE1" w:rsidP="003044E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4FEFA3D3" w14:textId="77777777" w:rsidR="00A35DE1" w:rsidRPr="00C54565" w:rsidRDefault="00A35DE1" w:rsidP="003044E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6CB257" w14:textId="77777777" w:rsidR="00A35DE1" w:rsidRPr="00C54565" w:rsidRDefault="00A35DE1" w:rsidP="003044E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0028187" w14:textId="77777777" w:rsidR="00A35DE1" w:rsidRPr="00C54565" w:rsidRDefault="00A35DE1" w:rsidP="003044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DE1" w:rsidRPr="00C54565" w14:paraId="17AC1DA6" w14:textId="77777777" w:rsidTr="003044ED">
        <w:trPr>
          <w:trHeight w:val="80"/>
        </w:trPr>
        <w:tc>
          <w:tcPr>
            <w:tcW w:w="3587" w:type="dxa"/>
            <w:shd w:val="clear" w:color="auto" w:fill="auto"/>
          </w:tcPr>
          <w:p w14:paraId="5E9500C4" w14:textId="77777777" w:rsidR="00A35DE1" w:rsidRPr="00C54565" w:rsidRDefault="00A35DE1" w:rsidP="00A3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85" w:type="dxa"/>
          </w:tcPr>
          <w:p w14:paraId="154B3E97" w14:textId="77777777" w:rsidR="00A35DE1" w:rsidRPr="00C54565" w:rsidRDefault="00A35DE1" w:rsidP="00A35DE1">
            <w:pPr>
              <w:pStyle w:val="acctfourfigures"/>
              <w:tabs>
                <w:tab w:val="clear" w:pos="765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</w:tcPr>
          <w:p w14:paraId="02ACE31A" w14:textId="77777777" w:rsidR="00A35DE1" w:rsidRPr="00C54565" w:rsidRDefault="00A35DE1" w:rsidP="00321B7B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2,067,831</w:t>
            </w:r>
          </w:p>
        </w:tc>
        <w:tc>
          <w:tcPr>
            <w:tcW w:w="270" w:type="dxa"/>
          </w:tcPr>
          <w:p w14:paraId="3D91116C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shd w:val="clear" w:color="auto" w:fill="auto"/>
          </w:tcPr>
          <w:p w14:paraId="01561FD4" w14:textId="77777777" w:rsidR="00A35DE1" w:rsidRPr="00C54565" w:rsidRDefault="00A35DE1" w:rsidP="00321B7B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(41,309)</w:t>
            </w:r>
          </w:p>
        </w:tc>
        <w:tc>
          <w:tcPr>
            <w:tcW w:w="270" w:type="dxa"/>
            <w:shd w:val="clear" w:color="auto" w:fill="auto"/>
          </w:tcPr>
          <w:p w14:paraId="600FA5FC" w14:textId="77777777" w:rsidR="00A35DE1" w:rsidRPr="00C54565" w:rsidRDefault="00A35DE1" w:rsidP="00A35DE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35FA790" w14:textId="77777777" w:rsidR="00A35DE1" w:rsidRPr="00C54565" w:rsidRDefault="00A35DE1" w:rsidP="00321B7B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2,026,522</w:t>
            </w:r>
          </w:p>
        </w:tc>
      </w:tr>
      <w:tr w:rsidR="00A35DE1" w:rsidRPr="00C54565" w14:paraId="33D459D3" w14:textId="77777777" w:rsidTr="003044ED">
        <w:trPr>
          <w:trHeight w:val="80"/>
        </w:trPr>
        <w:tc>
          <w:tcPr>
            <w:tcW w:w="3587" w:type="dxa"/>
            <w:shd w:val="clear" w:color="auto" w:fill="auto"/>
          </w:tcPr>
          <w:p w14:paraId="40FA3715" w14:textId="77777777" w:rsidR="00A35DE1" w:rsidRPr="00C54565" w:rsidRDefault="00A35DE1" w:rsidP="00A35D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85" w:type="dxa"/>
          </w:tcPr>
          <w:p w14:paraId="5A1FE8EF" w14:textId="77777777" w:rsidR="00A35DE1" w:rsidRPr="00C54565" w:rsidRDefault="00A35DE1" w:rsidP="00A35DE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2" w:type="dxa"/>
          </w:tcPr>
          <w:p w14:paraId="1537FD88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7,212,678</w:t>
            </w:r>
          </w:p>
        </w:tc>
        <w:tc>
          <w:tcPr>
            <w:tcW w:w="270" w:type="dxa"/>
          </w:tcPr>
          <w:p w14:paraId="200602AE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shd w:val="clear" w:color="auto" w:fill="auto"/>
          </w:tcPr>
          <w:p w14:paraId="21A19080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313652" w14:textId="77777777" w:rsidR="00A35DE1" w:rsidRPr="00C54565" w:rsidRDefault="00A35DE1" w:rsidP="00A35DE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0FDCDFE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7,212,678</w:t>
            </w:r>
          </w:p>
        </w:tc>
      </w:tr>
      <w:tr w:rsidR="00A35DE1" w:rsidRPr="00C54565" w14:paraId="345A5D02" w14:textId="77777777" w:rsidTr="003044ED">
        <w:trPr>
          <w:trHeight w:val="80"/>
        </w:trPr>
        <w:tc>
          <w:tcPr>
            <w:tcW w:w="3587" w:type="dxa"/>
            <w:shd w:val="clear" w:color="auto" w:fill="auto"/>
          </w:tcPr>
          <w:p w14:paraId="7486B13E" w14:textId="77777777" w:rsidR="00A35DE1" w:rsidRPr="00C54565" w:rsidRDefault="00A35DE1" w:rsidP="00A35D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85" w:type="dxa"/>
          </w:tcPr>
          <w:p w14:paraId="6E4A7D33" w14:textId="77777777" w:rsidR="00A35DE1" w:rsidRPr="00C54565" w:rsidRDefault="00A35DE1" w:rsidP="00A35DE1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3AB1FA19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9,280,509</w:t>
            </w:r>
          </w:p>
        </w:tc>
        <w:tc>
          <w:tcPr>
            <w:tcW w:w="270" w:type="dxa"/>
          </w:tcPr>
          <w:p w14:paraId="58D47290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BE436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(41,309)</w:t>
            </w:r>
          </w:p>
        </w:tc>
        <w:tc>
          <w:tcPr>
            <w:tcW w:w="270" w:type="dxa"/>
            <w:shd w:val="clear" w:color="auto" w:fill="auto"/>
          </w:tcPr>
          <w:p w14:paraId="39AEED05" w14:textId="77777777" w:rsidR="00A35DE1" w:rsidRPr="00C54565" w:rsidRDefault="00A35DE1" w:rsidP="00A35DE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7A6E5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9,239,200</w:t>
            </w:r>
          </w:p>
        </w:tc>
      </w:tr>
      <w:tr w:rsidR="00A35DE1" w:rsidRPr="00C54565" w14:paraId="251FEA12" w14:textId="77777777" w:rsidTr="003044ED">
        <w:trPr>
          <w:trHeight w:val="80"/>
        </w:trPr>
        <w:tc>
          <w:tcPr>
            <w:tcW w:w="3587" w:type="dxa"/>
            <w:shd w:val="clear" w:color="auto" w:fill="auto"/>
          </w:tcPr>
          <w:p w14:paraId="09AEE9F3" w14:textId="77777777" w:rsidR="00A35DE1" w:rsidRPr="00C54565" w:rsidRDefault="00A35DE1" w:rsidP="00A35DE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</w:tcPr>
          <w:p w14:paraId="1651C90D" w14:textId="77777777" w:rsidR="00A35DE1" w:rsidRPr="00C54565" w:rsidRDefault="00A35DE1" w:rsidP="00A35DE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14:paraId="5A9AACEC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E8B239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  <w:shd w:val="clear" w:color="auto" w:fill="auto"/>
          </w:tcPr>
          <w:p w14:paraId="4C0A2267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D6A043" w14:textId="77777777" w:rsidR="00A35DE1" w:rsidRPr="00C54565" w:rsidRDefault="00A35DE1" w:rsidP="00A35DE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3CEF1D3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5DE1" w:rsidRPr="00C54565" w14:paraId="21D0DE89" w14:textId="77777777" w:rsidTr="003044ED">
        <w:trPr>
          <w:trHeight w:val="80"/>
        </w:trPr>
        <w:tc>
          <w:tcPr>
            <w:tcW w:w="3587" w:type="dxa"/>
            <w:shd w:val="clear" w:color="auto" w:fill="auto"/>
          </w:tcPr>
          <w:p w14:paraId="546373C7" w14:textId="77777777" w:rsidR="00A35DE1" w:rsidRPr="00C54565" w:rsidRDefault="00A35DE1" w:rsidP="00A35DE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985" w:type="dxa"/>
          </w:tcPr>
          <w:p w14:paraId="065D7ED3" w14:textId="77777777" w:rsidR="00A35DE1" w:rsidRPr="00C54565" w:rsidRDefault="00A35DE1" w:rsidP="00A35DE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BD71CD9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67A9384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7779EAE5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353906" w14:textId="77777777" w:rsidR="00A35DE1" w:rsidRPr="00C54565" w:rsidRDefault="00A35DE1" w:rsidP="00A35DE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3D948F6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DE1" w:rsidRPr="00C54565" w14:paraId="1B5740E0" w14:textId="77777777" w:rsidTr="003044ED">
        <w:trPr>
          <w:trHeight w:val="80"/>
        </w:trPr>
        <w:tc>
          <w:tcPr>
            <w:tcW w:w="3587" w:type="dxa"/>
            <w:shd w:val="clear" w:color="auto" w:fill="auto"/>
          </w:tcPr>
          <w:p w14:paraId="64F5E716" w14:textId="77777777" w:rsidR="00A35DE1" w:rsidRPr="00C54565" w:rsidRDefault="00A35DE1" w:rsidP="00A35D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85" w:type="dxa"/>
          </w:tcPr>
          <w:p w14:paraId="48AF3579" w14:textId="77777777" w:rsidR="00A35DE1" w:rsidRPr="00C54565" w:rsidRDefault="00A35DE1" w:rsidP="00A35DE1">
            <w:pPr>
              <w:pStyle w:val="acctfourfigures"/>
              <w:tabs>
                <w:tab w:val="clear" w:pos="765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</w:tcPr>
          <w:p w14:paraId="04A32DD0" w14:textId="58068B33" w:rsidR="00A35DE1" w:rsidRPr="00C54565" w:rsidRDefault="00A35DE1" w:rsidP="00A35DE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(2,2</w:t>
            </w:r>
            <w:r w:rsidR="00A169D3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28,697</w:t>
            </w: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32149A7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704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shd w:val="clear" w:color="auto" w:fill="auto"/>
          </w:tcPr>
          <w:p w14:paraId="2F132AEA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41,309</w:t>
            </w:r>
          </w:p>
        </w:tc>
        <w:tc>
          <w:tcPr>
            <w:tcW w:w="270" w:type="dxa"/>
            <w:shd w:val="clear" w:color="auto" w:fill="auto"/>
          </w:tcPr>
          <w:p w14:paraId="0D622309" w14:textId="77777777" w:rsidR="00A35DE1" w:rsidRPr="00C54565" w:rsidRDefault="00A35DE1" w:rsidP="00A35DE1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8E6DA74" w14:textId="78B0A85D" w:rsidR="00A35DE1" w:rsidRPr="00C54565" w:rsidRDefault="00A35DE1" w:rsidP="00A35DE1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</w:t>
            </w:r>
            <w:r w:rsidR="00A169D3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87,388</w:t>
            </w: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35DE1" w:rsidRPr="00C54565" w14:paraId="0AA86F44" w14:textId="77777777" w:rsidTr="003044ED">
        <w:trPr>
          <w:trHeight w:val="80"/>
        </w:trPr>
        <w:tc>
          <w:tcPr>
            <w:tcW w:w="3587" w:type="dxa"/>
            <w:shd w:val="clear" w:color="auto" w:fill="auto"/>
          </w:tcPr>
          <w:p w14:paraId="7D6095B5" w14:textId="77777777" w:rsidR="00A35DE1" w:rsidRPr="00C54565" w:rsidRDefault="00A35DE1" w:rsidP="00A35D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85" w:type="dxa"/>
          </w:tcPr>
          <w:p w14:paraId="7D5C33C4" w14:textId="77777777" w:rsidR="00A35DE1" w:rsidRPr="00C54565" w:rsidRDefault="00A35DE1" w:rsidP="00A35DE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2" w:type="dxa"/>
          </w:tcPr>
          <w:p w14:paraId="553ADF83" w14:textId="7F5FA5DA" w:rsidR="00A35DE1" w:rsidRPr="00C54565" w:rsidRDefault="00A35DE1" w:rsidP="00A35DE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169D3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795,391</w:t>
            </w: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E9D816D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704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shd w:val="clear" w:color="auto" w:fill="auto"/>
          </w:tcPr>
          <w:p w14:paraId="0B7B0E77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E692DF" w14:textId="77777777" w:rsidR="00A35DE1" w:rsidRPr="00C54565" w:rsidRDefault="00A35DE1" w:rsidP="00A35DE1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9D2BDC" w14:textId="1AC36693" w:rsidR="00A35DE1" w:rsidRPr="00C54565" w:rsidRDefault="00214510" w:rsidP="00A35DE1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169D3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795,391</w:t>
            </w: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35DE1" w:rsidRPr="00C54565" w14:paraId="730D8615" w14:textId="77777777" w:rsidTr="003044ED">
        <w:trPr>
          <w:trHeight w:val="80"/>
        </w:trPr>
        <w:tc>
          <w:tcPr>
            <w:tcW w:w="3587" w:type="dxa"/>
            <w:shd w:val="clear" w:color="auto" w:fill="auto"/>
          </w:tcPr>
          <w:p w14:paraId="7AC13D18" w14:textId="77777777" w:rsidR="00A35DE1" w:rsidRPr="00C54565" w:rsidRDefault="00A35DE1" w:rsidP="00A35DE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85" w:type="dxa"/>
          </w:tcPr>
          <w:p w14:paraId="6251C72A" w14:textId="77777777" w:rsidR="00A35DE1" w:rsidRPr="00C54565" w:rsidRDefault="00A35DE1" w:rsidP="00A35DE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7652836D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(3,024,088)</w:t>
            </w:r>
          </w:p>
        </w:tc>
        <w:tc>
          <w:tcPr>
            <w:tcW w:w="270" w:type="dxa"/>
          </w:tcPr>
          <w:p w14:paraId="5688DF63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704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EBD4B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41,309</w:t>
            </w:r>
          </w:p>
        </w:tc>
        <w:tc>
          <w:tcPr>
            <w:tcW w:w="270" w:type="dxa"/>
            <w:shd w:val="clear" w:color="auto" w:fill="auto"/>
          </w:tcPr>
          <w:p w14:paraId="70E0C866" w14:textId="77777777" w:rsidR="00A35DE1" w:rsidRPr="00C54565" w:rsidRDefault="00A35DE1" w:rsidP="00A35DE1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4EF4E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(2,982,779)</w:t>
            </w:r>
          </w:p>
        </w:tc>
      </w:tr>
      <w:tr w:rsidR="00A35DE1" w:rsidRPr="00C54565" w14:paraId="0088B434" w14:textId="77777777" w:rsidTr="003044ED">
        <w:trPr>
          <w:trHeight w:val="397"/>
        </w:trPr>
        <w:tc>
          <w:tcPr>
            <w:tcW w:w="3587" w:type="dxa"/>
            <w:shd w:val="clear" w:color="auto" w:fill="auto"/>
          </w:tcPr>
          <w:p w14:paraId="68DDD27B" w14:textId="77777777" w:rsidR="00A35DE1" w:rsidRPr="00C54565" w:rsidRDefault="00A35DE1" w:rsidP="00A35DE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85" w:type="dxa"/>
          </w:tcPr>
          <w:p w14:paraId="20E0A675" w14:textId="77777777" w:rsidR="00A35DE1" w:rsidRPr="00C54565" w:rsidRDefault="00A35DE1" w:rsidP="00A35DE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655E8DF3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7788D00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704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66C61E27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7FA066" w14:textId="77777777" w:rsidR="00A35DE1" w:rsidRPr="00C54565" w:rsidRDefault="00A35DE1" w:rsidP="00A35DE1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03947EB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35DE1" w:rsidRPr="00C54565" w14:paraId="34E4DD00" w14:textId="77777777" w:rsidTr="003044ED">
        <w:trPr>
          <w:trHeight w:val="80"/>
        </w:trPr>
        <w:tc>
          <w:tcPr>
            <w:tcW w:w="3587" w:type="dxa"/>
            <w:shd w:val="clear" w:color="auto" w:fill="auto"/>
          </w:tcPr>
          <w:p w14:paraId="1775DA5A" w14:textId="77777777" w:rsidR="00A35DE1" w:rsidRPr="00C54565" w:rsidRDefault="00A35DE1" w:rsidP="00A35DE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985" w:type="dxa"/>
          </w:tcPr>
          <w:p w14:paraId="1F466FA9" w14:textId="77777777" w:rsidR="00A35DE1" w:rsidRPr="00C54565" w:rsidRDefault="00A35DE1" w:rsidP="00A35DE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</w:tcPr>
          <w:p w14:paraId="6C3677E0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0A1CDE5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5A646949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27FDF8" w14:textId="77777777" w:rsidR="00A35DE1" w:rsidRPr="00C54565" w:rsidRDefault="00A35DE1" w:rsidP="00A35DE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E470056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DE1" w:rsidRPr="00C54565" w14:paraId="4E62796E" w14:textId="77777777" w:rsidTr="003044ED">
        <w:trPr>
          <w:trHeight w:val="80"/>
        </w:trPr>
        <w:tc>
          <w:tcPr>
            <w:tcW w:w="3587" w:type="dxa"/>
            <w:shd w:val="clear" w:color="auto" w:fill="auto"/>
          </w:tcPr>
          <w:p w14:paraId="4AFF2948" w14:textId="77777777" w:rsidR="00A35DE1" w:rsidRPr="00C54565" w:rsidRDefault="00A35DE1" w:rsidP="00A35D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85" w:type="dxa"/>
          </w:tcPr>
          <w:p w14:paraId="39DF98A8" w14:textId="77777777" w:rsidR="00A35DE1" w:rsidRPr="00C54565" w:rsidRDefault="00A35DE1" w:rsidP="00A35DE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51F03547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(6,256,421)</w:t>
            </w:r>
          </w:p>
        </w:tc>
        <w:tc>
          <w:tcPr>
            <w:tcW w:w="270" w:type="dxa"/>
          </w:tcPr>
          <w:p w14:paraId="0738D33E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A0C9AF6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A19400" w14:textId="77777777" w:rsidR="00A35DE1" w:rsidRPr="00C54565" w:rsidRDefault="00A35DE1" w:rsidP="00A35DE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1B7AC87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(6,256,421)</w:t>
            </w:r>
          </w:p>
        </w:tc>
      </w:tr>
      <w:tr w:rsidR="00A35DE1" w:rsidRPr="00C54565" w14:paraId="57439BD6" w14:textId="77777777" w:rsidTr="003044ED">
        <w:trPr>
          <w:trHeight w:val="80"/>
        </w:trPr>
        <w:tc>
          <w:tcPr>
            <w:tcW w:w="3587" w:type="dxa"/>
            <w:shd w:val="clear" w:color="auto" w:fill="auto"/>
          </w:tcPr>
          <w:p w14:paraId="32D94841" w14:textId="77777777" w:rsidR="00A35DE1" w:rsidRPr="00C54565" w:rsidRDefault="00A35DE1" w:rsidP="00A35DE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รวมส่วนของผู้ถือหุ้น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85" w:type="dxa"/>
          </w:tcPr>
          <w:p w14:paraId="54B5B08A" w14:textId="77777777" w:rsidR="00A35DE1" w:rsidRPr="00C54565" w:rsidRDefault="00A35DE1" w:rsidP="00A35DE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5942908C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(6,256,421)</w:t>
            </w:r>
          </w:p>
        </w:tc>
        <w:tc>
          <w:tcPr>
            <w:tcW w:w="270" w:type="dxa"/>
          </w:tcPr>
          <w:p w14:paraId="69B032B5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7964084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35DDF8" w14:textId="77777777" w:rsidR="00A35DE1" w:rsidRPr="00C54565" w:rsidRDefault="00A35DE1" w:rsidP="00A35DE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F916104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(6,256,421)</w:t>
            </w:r>
          </w:p>
        </w:tc>
      </w:tr>
      <w:tr w:rsidR="00A35DE1" w:rsidRPr="00C54565" w14:paraId="505DDCC9" w14:textId="77777777" w:rsidTr="003044ED">
        <w:trPr>
          <w:trHeight w:val="80"/>
        </w:trPr>
        <w:tc>
          <w:tcPr>
            <w:tcW w:w="3587" w:type="dxa"/>
            <w:shd w:val="clear" w:color="auto" w:fill="auto"/>
          </w:tcPr>
          <w:p w14:paraId="57BE4239" w14:textId="77777777" w:rsidR="00A35DE1" w:rsidRPr="00C54565" w:rsidRDefault="00A35DE1" w:rsidP="00A35DE1">
            <w:pPr>
              <w:tabs>
                <w:tab w:val="left" w:pos="27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รวมหนี้สินและส่วนของผู้ถือหุ้น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85" w:type="dxa"/>
          </w:tcPr>
          <w:p w14:paraId="38FF6A9C" w14:textId="77777777" w:rsidR="00A35DE1" w:rsidRPr="00C54565" w:rsidRDefault="00A35DE1" w:rsidP="00A35DE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39A9BDB6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(9,280,509)</w:t>
            </w:r>
          </w:p>
        </w:tc>
        <w:tc>
          <w:tcPr>
            <w:tcW w:w="270" w:type="dxa"/>
          </w:tcPr>
          <w:p w14:paraId="3FDFBD31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  <w:shd w:val="clear" w:color="auto" w:fill="auto"/>
          </w:tcPr>
          <w:p w14:paraId="0569E4FC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41,309</w:t>
            </w:r>
          </w:p>
        </w:tc>
        <w:tc>
          <w:tcPr>
            <w:tcW w:w="270" w:type="dxa"/>
            <w:shd w:val="clear" w:color="auto" w:fill="auto"/>
          </w:tcPr>
          <w:p w14:paraId="4A824567" w14:textId="77777777" w:rsidR="00A35DE1" w:rsidRPr="00C54565" w:rsidRDefault="00A35DE1" w:rsidP="00A35DE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2AD608E" w14:textId="77777777" w:rsidR="00A35DE1" w:rsidRPr="00C54565" w:rsidRDefault="00A35DE1" w:rsidP="00A35DE1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(9,239,200)</w:t>
            </w:r>
          </w:p>
        </w:tc>
      </w:tr>
    </w:tbl>
    <w:p w14:paraId="3BEBE383" w14:textId="77777777" w:rsidR="00CE2C83" w:rsidRPr="00C54565" w:rsidRDefault="00CE2C83" w:rsidP="00CE2C83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2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69"/>
        <w:gridCol w:w="236"/>
        <w:gridCol w:w="1352"/>
        <w:gridCol w:w="271"/>
        <w:gridCol w:w="1351"/>
        <w:gridCol w:w="255"/>
        <w:gridCol w:w="1366"/>
      </w:tblGrid>
      <w:tr w:rsidR="00A35DE1" w:rsidRPr="00C54565" w14:paraId="2896E77A" w14:textId="77777777" w:rsidTr="003044ED">
        <w:trPr>
          <w:tblHeader/>
        </w:trPr>
        <w:tc>
          <w:tcPr>
            <w:tcW w:w="4369" w:type="dxa"/>
            <w:shd w:val="clear" w:color="auto" w:fill="auto"/>
          </w:tcPr>
          <w:p w14:paraId="1147DB3B" w14:textId="77777777" w:rsidR="00A35DE1" w:rsidRPr="00C54565" w:rsidRDefault="00A35DE1" w:rsidP="003044E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36" w:type="dxa"/>
          </w:tcPr>
          <w:p w14:paraId="0CB21E42" w14:textId="77777777" w:rsidR="00A35DE1" w:rsidRPr="00C54565" w:rsidRDefault="00A35DE1" w:rsidP="003044ED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595" w:type="dxa"/>
            <w:gridSpan w:val="5"/>
            <w:tcBorders>
              <w:bottom w:val="single" w:sz="4" w:space="0" w:color="auto"/>
            </w:tcBorders>
          </w:tcPr>
          <w:p w14:paraId="283F89D1" w14:textId="77777777" w:rsidR="00A35DE1" w:rsidRPr="00C54565" w:rsidRDefault="00A35DE1" w:rsidP="003044ED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7C1291" w:rsidRPr="00C54565" w14:paraId="5D66E35B" w14:textId="77777777" w:rsidTr="003044ED">
        <w:trPr>
          <w:trHeight w:val="649"/>
          <w:tblHeader/>
        </w:trPr>
        <w:tc>
          <w:tcPr>
            <w:tcW w:w="4369" w:type="dxa"/>
            <w:shd w:val="clear" w:color="auto" w:fill="auto"/>
          </w:tcPr>
          <w:p w14:paraId="403AF0E9" w14:textId="77777777" w:rsidR="007C1291" w:rsidRPr="00C54565" w:rsidRDefault="007C1291" w:rsidP="007C1291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</w:rPr>
            </w:pPr>
            <w:r w:rsidRPr="00C5456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  <w:t>งบกำไรขาดทุนเบ็ดเสร็จ</w:t>
            </w:r>
          </w:p>
          <w:p w14:paraId="30390053" w14:textId="77777777" w:rsidR="007C1291" w:rsidRPr="00C54565" w:rsidRDefault="007C1291" w:rsidP="007C1291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 xml:space="preserve">   สำหรับ</w:t>
            </w:r>
            <w:r w:rsidRPr="00C54565">
              <w:rPr>
                <w:rFonts w:asciiTheme="majorBidi" w:hAnsiTheme="majorBidi" w:cstheme="majorBidi" w:hint="cs"/>
                <w:i/>
                <w:iCs/>
                <w:sz w:val="30"/>
                <w:szCs w:val="30"/>
                <w:u w:val="none"/>
                <w:cs/>
              </w:rPr>
              <w:t>ปี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 xml:space="preserve">สิ้นสุดวันที่ 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</w:rPr>
              <w:t xml:space="preserve">                      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 xml:space="preserve">   </w:t>
            </w:r>
          </w:p>
          <w:p w14:paraId="15CE364A" w14:textId="77777777" w:rsidR="007C1291" w:rsidRPr="00C54565" w:rsidRDefault="007C1291" w:rsidP="007C1291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 xml:space="preserve">   31 ธันวาคม 25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</w:rPr>
              <w:t>61</w:t>
            </w:r>
          </w:p>
        </w:tc>
        <w:tc>
          <w:tcPr>
            <w:tcW w:w="236" w:type="dxa"/>
          </w:tcPr>
          <w:p w14:paraId="230568F6" w14:textId="77777777" w:rsidR="007C1291" w:rsidRPr="00C54565" w:rsidRDefault="007C1291" w:rsidP="007C1291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056D0AE5" w14:textId="77777777" w:rsidR="007C1291" w:rsidRPr="00C54565" w:rsidRDefault="007C1291" w:rsidP="007C1291">
            <w:pPr>
              <w:tabs>
                <w:tab w:val="clear" w:pos="907"/>
                <w:tab w:val="left" w:pos="10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06A705" w14:textId="735455D0" w:rsidR="007C1291" w:rsidRPr="00C54565" w:rsidRDefault="007C1291" w:rsidP="007C1291">
            <w:pPr>
              <w:tabs>
                <w:tab w:val="clear" w:pos="907"/>
                <w:tab w:val="left" w:pos="10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จำนวนเงินที่เคยรายงาน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34240C2" w14:textId="77777777" w:rsidR="007C1291" w:rsidRPr="00C54565" w:rsidRDefault="007C1291" w:rsidP="007C1291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14:paraId="3041AF3E" w14:textId="77777777" w:rsidR="007C1291" w:rsidRPr="00C54565" w:rsidRDefault="007C1291" w:rsidP="007C129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C96FA9D" w14:textId="4347B042" w:rsidR="007C1291" w:rsidRPr="00C54565" w:rsidRDefault="007C1291" w:rsidP="007C129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14:paraId="27194815" w14:textId="77777777" w:rsidR="007C1291" w:rsidRPr="00C54565" w:rsidRDefault="007C1291" w:rsidP="007C1291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14:paraId="29E22EE5" w14:textId="77777777" w:rsidR="007C1291" w:rsidRPr="00C54565" w:rsidRDefault="007C1291" w:rsidP="007C129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023EDCE" w14:textId="62EC9A23" w:rsidR="007C1291" w:rsidRPr="00C54565" w:rsidRDefault="007C1291" w:rsidP="007C129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จำนวนเงินที่</w:t>
            </w:r>
            <w:r w:rsidRPr="00C545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A35DE1" w:rsidRPr="00C54565" w14:paraId="2008A305" w14:textId="77777777" w:rsidTr="003044ED">
        <w:trPr>
          <w:tblHeader/>
        </w:trPr>
        <w:tc>
          <w:tcPr>
            <w:tcW w:w="4369" w:type="dxa"/>
            <w:shd w:val="clear" w:color="auto" w:fill="auto"/>
          </w:tcPr>
          <w:p w14:paraId="4F2D0CFF" w14:textId="77777777" w:rsidR="00A35DE1" w:rsidRPr="00C54565" w:rsidRDefault="00A35DE1" w:rsidP="003044E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</w:pPr>
          </w:p>
        </w:tc>
        <w:tc>
          <w:tcPr>
            <w:tcW w:w="236" w:type="dxa"/>
          </w:tcPr>
          <w:p w14:paraId="0E5884E8" w14:textId="77777777" w:rsidR="00A35DE1" w:rsidRPr="00C54565" w:rsidRDefault="00A35DE1" w:rsidP="003044ED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595" w:type="dxa"/>
            <w:gridSpan w:val="5"/>
          </w:tcPr>
          <w:p w14:paraId="74EF6BD4" w14:textId="77777777" w:rsidR="00A35DE1" w:rsidRPr="00C54565" w:rsidRDefault="00A35DE1" w:rsidP="00304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DE1" w:rsidRPr="00C54565" w14:paraId="02C29BCE" w14:textId="77777777" w:rsidTr="003044ED">
        <w:tc>
          <w:tcPr>
            <w:tcW w:w="4369" w:type="dxa"/>
            <w:shd w:val="clear" w:color="auto" w:fill="auto"/>
          </w:tcPr>
          <w:p w14:paraId="0662CC2A" w14:textId="77777777" w:rsidR="00A35DE1" w:rsidRPr="00C54565" w:rsidRDefault="00A35DE1" w:rsidP="003044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173F1677" w14:textId="77777777" w:rsidR="00A35DE1" w:rsidRPr="00C54565" w:rsidRDefault="00A35DE1" w:rsidP="003044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</w:tcPr>
          <w:p w14:paraId="6A4D9757" w14:textId="77777777" w:rsidR="00A35DE1" w:rsidRPr="00C54565" w:rsidRDefault="00A35DE1" w:rsidP="003044ED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</w:tcPr>
          <w:p w14:paraId="3DB3C2B7" w14:textId="77777777" w:rsidR="00A35DE1" w:rsidRPr="00C54565" w:rsidRDefault="00A35DE1" w:rsidP="003044E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14:paraId="3441C5B7" w14:textId="77777777" w:rsidR="00A35DE1" w:rsidRPr="00C54565" w:rsidRDefault="00A35DE1" w:rsidP="003044ED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A4AD226" w14:textId="77777777" w:rsidR="00A35DE1" w:rsidRPr="00C54565" w:rsidRDefault="00A35DE1" w:rsidP="003044E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036CDF63" w14:textId="77777777" w:rsidR="00A35DE1" w:rsidRPr="00C54565" w:rsidRDefault="00A35DE1" w:rsidP="003044ED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DE1" w:rsidRPr="00C54565" w14:paraId="773ACABF" w14:textId="77777777" w:rsidTr="003044ED">
        <w:tc>
          <w:tcPr>
            <w:tcW w:w="4369" w:type="dxa"/>
            <w:shd w:val="clear" w:color="auto" w:fill="auto"/>
          </w:tcPr>
          <w:p w14:paraId="7EDFE235" w14:textId="77777777" w:rsidR="00A35DE1" w:rsidRPr="00C54565" w:rsidRDefault="00A35DE1" w:rsidP="003044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36" w:type="dxa"/>
          </w:tcPr>
          <w:p w14:paraId="6DF60A2F" w14:textId="77777777" w:rsidR="00A35DE1" w:rsidRPr="00C54565" w:rsidRDefault="00A35DE1" w:rsidP="003044ED">
            <w:pPr>
              <w:pStyle w:val="acctfourfigures"/>
              <w:tabs>
                <w:tab w:val="clear" w:pos="765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2" w:type="dxa"/>
            <w:shd w:val="clear" w:color="auto" w:fill="auto"/>
          </w:tcPr>
          <w:p w14:paraId="12F19275" w14:textId="77777777" w:rsidR="00A35DE1" w:rsidRPr="00C54565" w:rsidRDefault="005E72E4" w:rsidP="00321B7B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11,470,071</w:t>
            </w:r>
          </w:p>
        </w:tc>
        <w:tc>
          <w:tcPr>
            <w:tcW w:w="271" w:type="dxa"/>
          </w:tcPr>
          <w:p w14:paraId="588C3CD6" w14:textId="77777777" w:rsidR="00A35DE1" w:rsidRPr="00C54565" w:rsidRDefault="00A35DE1" w:rsidP="003044ED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shd w:val="clear" w:color="auto" w:fill="auto"/>
          </w:tcPr>
          <w:p w14:paraId="1706CFA3" w14:textId="70ACB20F" w:rsidR="00A35DE1" w:rsidRPr="00C54565" w:rsidRDefault="005E72E4" w:rsidP="00321B7B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</w:t>
            </w:r>
            <w:r w:rsidR="00A073A0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396,941</w:t>
            </w: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7B585749" w14:textId="77777777" w:rsidR="00A35DE1" w:rsidRPr="00C54565" w:rsidRDefault="00A35DE1" w:rsidP="003044ED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071978C5" w14:textId="3F722626" w:rsidR="00A35DE1" w:rsidRPr="00C54565" w:rsidRDefault="00A073A0" w:rsidP="00321B7B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10,073,130</w:t>
            </w:r>
          </w:p>
        </w:tc>
      </w:tr>
      <w:tr w:rsidR="00A35DE1" w:rsidRPr="00C54565" w14:paraId="0611CCDC" w14:textId="77777777" w:rsidTr="003044ED">
        <w:tc>
          <w:tcPr>
            <w:tcW w:w="4369" w:type="dxa"/>
            <w:shd w:val="clear" w:color="auto" w:fill="auto"/>
          </w:tcPr>
          <w:p w14:paraId="2580EF89" w14:textId="77777777" w:rsidR="00A35DE1" w:rsidRPr="00C54565" w:rsidRDefault="00A35DE1" w:rsidP="003044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236" w:type="dxa"/>
          </w:tcPr>
          <w:p w14:paraId="5E720ED8" w14:textId="77777777" w:rsidR="00A35DE1" w:rsidRPr="00C54565" w:rsidRDefault="00A35DE1" w:rsidP="003044ED">
            <w:pPr>
              <w:pStyle w:val="acctfourfigures"/>
              <w:tabs>
                <w:tab w:val="clear" w:pos="765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2" w:type="dxa"/>
            <w:shd w:val="clear" w:color="auto" w:fill="auto"/>
          </w:tcPr>
          <w:p w14:paraId="58B05786" w14:textId="426A5741" w:rsidR="00A35DE1" w:rsidRPr="00C54565" w:rsidRDefault="005E72E4" w:rsidP="003044ED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F70DA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</w:t>
            </w:r>
            <w:r w:rsidR="00E84128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319,870</w:t>
            </w: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</w:tcPr>
          <w:p w14:paraId="001A8E78" w14:textId="77777777" w:rsidR="00A35DE1" w:rsidRPr="00C54565" w:rsidRDefault="00A35DE1" w:rsidP="003044ED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shd w:val="clear" w:color="auto" w:fill="auto"/>
          </w:tcPr>
          <w:p w14:paraId="15D83C75" w14:textId="5608C9BC" w:rsidR="00A35DE1" w:rsidRPr="00C54565" w:rsidRDefault="005E72E4" w:rsidP="003044ED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A073A0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396,941</w:t>
            </w:r>
          </w:p>
        </w:tc>
        <w:tc>
          <w:tcPr>
            <w:tcW w:w="255" w:type="dxa"/>
            <w:shd w:val="clear" w:color="auto" w:fill="auto"/>
          </w:tcPr>
          <w:p w14:paraId="23940416" w14:textId="77777777" w:rsidR="00A35DE1" w:rsidRPr="00C54565" w:rsidRDefault="00A35DE1" w:rsidP="003044ED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006D8EF4" w14:textId="336A222E" w:rsidR="00A35DE1" w:rsidRPr="00C54565" w:rsidRDefault="00A073A0" w:rsidP="003044ED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</w:t>
            </w:r>
            <w:r w:rsidR="00E84128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922,929</w:t>
            </w: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35DE1" w:rsidRPr="00C54565" w14:paraId="39613FAF" w14:textId="77777777" w:rsidTr="003044ED">
        <w:tc>
          <w:tcPr>
            <w:tcW w:w="4369" w:type="dxa"/>
            <w:shd w:val="clear" w:color="auto" w:fill="auto"/>
          </w:tcPr>
          <w:p w14:paraId="73ECB976" w14:textId="77777777" w:rsidR="00A35DE1" w:rsidRPr="00C54565" w:rsidRDefault="00A35DE1" w:rsidP="003044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</w:tcPr>
          <w:p w14:paraId="5B93C947" w14:textId="77777777" w:rsidR="00A35DE1" w:rsidRPr="00C54565" w:rsidRDefault="00A35DE1" w:rsidP="003044E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4F9D887A" w14:textId="68F9F3DF" w:rsidR="00A35DE1" w:rsidRPr="00C54565" w:rsidRDefault="005E72E4" w:rsidP="003044ED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84128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2,250,430</w:t>
            </w: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</w:tcPr>
          <w:p w14:paraId="6989886F" w14:textId="77777777" w:rsidR="00A35DE1" w:rsidRPr="00C54565" w:rsidRDefault="00A35DE1" w:rsidP="003044ED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5C43FB8A" w14:textId="77777777" w:rsidR="00A35DE1" w:rsidRPr="00C54565" w:rsidRDefault="005E72E4" w:rsidP="00304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715C895" w14:textId="77777777" w:rsidR="00A35DE1" w:rsidRPr="00C54565" w:rsidRDefault="00A35DE1" w:rsidP="003044ED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59BCC1BC" w14:textId="2AFE1E00" w:rsidR="00A35DE1" w:rsidRPr="00C54565" w:rsidRDefault="005E72E4" w:rsidP="003044ED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</w:t>
            </w:r>
            <w:r w:rsidR="00135749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84128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50,430</w:t>
            </w: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35DE1" w:rsidRPr="00C54565" w14:paraId="30346669" w14:textId="77777777" w:rsidTr="003044ED">
        <w:tc>
          <w:tcPr>
            <w:tcW w:w="4369" w:type="dxa"/>
            <w:shd w:val="clear" w:color="auto" w:fill="auto"/>
          </w:tcPr>
          <w:p w14:paraId="62D4F61D" w14:textId="77777777" w:rsidR="00A35DE1" w:rsidRPr="00C54565" w:rsidRDefault="00A35DE1" w:rsidP="003044ED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236" w:type="dxa"/>
          </w:tcPr>
          <w:p w14:paraId="1EF292B3" w14:textId="77777777" w:rsidR="00A35DE1" w:rsidRPr="00C54565" w:rsidRDefault="00A35DE1" w:rsidP="003044E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2" w:type="dxa"/>
          </w:tcPr>
          <w:p w14:paraId="5AF2A089" w14:textId="77777777" w:rsidR="00A35DE1" w:rsidRPr="00C54565" w:rsidRDefault="005E72E4" w:rsidP="003044ED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899,771</w:t>
            </w:r>
          </w:p>
        </w:tc>
        <w:tc>
          <w:tcPr>
            <w:tcW w:w="271" w:type="dxa"/>
          </w:tcPr>
          <w:p w14:paraId="29059ADC" w14:textId="77777777" w:rsidR="00A35DE1" w:rsidRPr="00C54565" w:rsidRDefault="00A35DE1" w:rsidP="003044ED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shd w:val="clear" w:color="auto" w:fill="auto"/>
          </w:tcPr>
          <w:p w14:paraId="5712C3C3" w14:textId="77777777" w:rsidR="00A35DE1" w:rsidRPr="00C54565" w:rsidRDefault="005E72E4" w:rsidP="00304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5ECE184" w14:textId="77777777" w:rsidR="00A35DE1" w:rsidRPr="00C54565" w:rsidRDefault="00A35DE1" w:rsidP="003044ED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6B9437FA" w14:textId="77777777" w:rsidR="00A35DE1" w:rsidRPr="00C54565" w:rsidRDefault="005E72E4" w:rsidP="003044ED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899,771</w:t>
            </w:r>
          </w:p>
        </w:tc>
      </w:tr>
      <w:tr w:rsidR="00A35DE1" w:rsidRPr="00C54565" w14:paraId="1D12679D" w14:textId="77777777" w:rsidTr="003044ED">
        <w:tc>
          <w:tcPr>
            <w:tcW w:w="4369" w:type="dxa"/>
            <w:shd w:val="clear" w:color="auto" w:fill="auto"/>
          </w:tcPr>
          <w:p w14:paraId="654995E5" w14:textId="77777777" w:rsidR="00A35DE1" w:rsidRPr="00C54565" w:rsidRDefault="00A35DE1" w:rsidP="003044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36" w:type="dxa"/>
          </w:tcPr>
          <w:p w14:paraId="53086488" w14:textId="77777777" w:rsidR="00A35DE1" w:rsidRPr="00C54565" w:rsidRDefault="00A35DE1" w:rsidP="003044E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0405964B" w14:textId="77777777" w:rsidR="00A35DE1" w:rsidRPr="00C54565" w:rsidRDefault="005E72E4" w:rsidP="003044ED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(171,616)</w:t>
            </w:r>
          </w:p>
        </w:tc>
        <w:tc>
          <w:tcPr>
            <w:tcW w:w="271" w:type="dxa"/>
          </w:tcPr>
          <w:p w14:paraId="65636966" w14:textId="77777777" w:rsidR="00A35DE1" w:rsidRPr="00C54565" w:rsidRDefault="00A35DE1" w:rsidP="003044ED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31CF6A10" w14:textId="77777777" w:rsidR="00A35DE1" w:rsidRPr="00C54565" w:rsidRDefault="005E72E4" w:rsidP="00304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D24B2E3" w14:textId="77777777" w:rsidR="00A35DE1" w:rsidRPr="00C54565" w:rsidRDefault="00A35DE1" w:rsidP="003044ED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03EFAED2" w14:textId="77777777" w:rsidR="00A35DE1" w:rsidRPr="00C54565" w:rsidRDefault="005E72E4" w:rsidP="003044ED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(171,616)</w:t>
            </w:r>
          </w:p>
        </w:tc>
      </w:tr>
      <w:tr w:rsidR="00A35DE1" w:rsidRPr="00C54565" w14:paraId="5E89A512" w14:textId="77777777" w:rsidTr="003044ED">
        <w:tc>
          <w:tcPr>
            <w:tcW w:w="4369" w:type="dxa"/>
            <w:shd w:val="clear" w:color="auto" w:fill="auto"/>
          </w:tcPr>
          <w:p w14:paraId="661DA3C9" w14:textId="77777777" w:rsidR="00A35DE1" w:rsidRPr="00C54565" w:rsidRDefault="00A35DE1" w:rsidP="003044ED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236" w:type="dxa"/>
          </w:tcPr>
          <w:p w14:paraId="1A21473D" w14:textId="77777777" w:rsidR="00A35DE1" w:rsidRPr="00C54565" w:rsidRDefault="00A35DE1" w:rsidP="003044E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6B43F" w14:textId="77777777" w:rsidR="00A35DE1" w:rsidRPr="00C54565" w:rsidRDefault="005E72E4" w:rsidP="003044ED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728,155</w:t>
            </w:r>
          </w:p>
        </w:tc>
        <w:tc>
          <w:tcPr>
            <w:tcW w:w="271" w:type="dxa"/>
          </w:tcPr>
          <w:p w14:paraId="412D9A7F" w14:textId="77777777" w:rsidR="00A35DE1" w:rsidRPr="00C54565" w:rsidRDefault="00A35DE1" w:rsidP="003044ED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CCA2A" w14:textId="77777777" w:rsidR="00A35DE1" w:rsidRPr="00C54565" w:rsidRDefault="005E72E4" w:rsidP="00304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D34606E" w14:textId="77777777" w:rsidR="00A35DE1" w:rsidRPr="00C54565" w:rsidRDefault="00A35DE1" w:rsidP="003044ED">
            <w:pPr>
              <w:tabs>
                <w:tab w:val="clear" w:pos="680"/>
                <w:tab w:val="decimal" w:pos="70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45E7D" w14:textId="77777777" w:rsidR="00A35DE1" w:rsidRPr="00C54565" w:rsidRDefault="005E72E4" w:rsidP="003044ED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728,155</w:t>
            </w:r>
          </w:p>
        </w:tc>
      </w:tr>
      <w:tr w:rsidR="00A35DE1" w:rsidRPr="00C54565" w14:paraId="467DD384" w14:textId="77777777" w:rsidTr="003044ED">
        <w:trPr>
          <w:trHeight w:val="80"/>
        </w:trPr>
        <w:tc>
          <w:tcPr>
            <w:tcW w:w="4369" w:type="dxa"/>
            <w:shd w:val="clear" w:color="auto" w:fill="auto"/>
          </w:tcPr>
          <w:p w14:paraId="618E7E33" w14:textId="77777777" w:rsidR="00A35DE1" w:rsidRPr="00C54565" w:rsidRDefault="00A35DE1" w:rsidP="003044ED">
            <w:pPr>
              <w:tabs>
                <w:tab w:val="clear" w:pos="227"/>
              </w:tabs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236" w:type="dxa"/>
          </w:tcPr>
          <w:p w14:paraId="328C627D" w14:textId="77777777" w:rsidR="00A35DE1" w:rsidRPr="00C54565" w:rsidRDefault="00A35DE1" w:rsidP="003044E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B27D5" w14:textId="77777777" w:rsidR="00A35DE1" w:rsidRPr="00C54565" w:rsidRDefault="005E72E4" w:rsidP="003044ED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716,537</w:t>
            </w:r>
          </w:p>
        </w:tc>
        <w:tc>
          <w:tcPr>
            <w:tcW w:w="271" w:type="dxa"/>
          </w:tcPr>
          <w:p w14:paraId="1723E8BA" w14:textId="77777777" w:rsidR="00A35DE1" w:rsidRPr="00C54565" w:rsidRDefault="00A35DE1" w:rsidP="003044E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A3F2F2" w14:textId="77777777" w:rsidR="00A35DE1" w:rsidRPr="00C54565" w:rsidRDefault="005E72E4" w:rsidP="00304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7AC23C7" w14:textId="77777777" w:rsidR="00A35DE1" w:rsidRPr="00C54565" w:rsidRDefault="00A35DE1" w:rsidP="003044E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E5586B" w14:textId="77777777" w:rsidR="00A35DE1" w:rsidRPr="00C54565" w:rsidRDefault="005E72E4" w:rsidP="003044ED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716,537</w:t>
            </w:r>
          </w:p>
        </w:tc>
      </w:tr>
    </w:tbl>
    <w:p w14:paraId="14FB2C81" w14:textId="2B724957" w:rsidR="0007405B" w:rsidRPr="00C54565" w:rsidRDefault="0007405B" w:rsidP="0007405B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</w:p>
    <w:p w14:paraId="3B961497" w14:textId="2139A78E" w:rsidR="007C1291" w:rsidRPr="00C54565" w:rsidRDefault="007C1291" w:rsidP="007C1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54565">
        <w:rPr>
          <w:rFonts w:asciiTheme="majorBidi" w:hAnsiTheme="majorBidi" w:cstheme="majorBidi"/>
          <w:spacing w:val="-2"/>
          <w:sz w:val="30"/>
          <w:szCs w:val="30"/>
        </w:rPr>
        <w:t xml:space="preserve">TFRS15 </w:t>
      </w:r>
      <w:r w:rsidRPr="00C54565">
        <w:rPr>
          <w:rFonts w:asciiTheme="majorBidi" w:hAnsiTheme="majorBidi" w:cstheme="majorBidi"/>
          <w:spacing w:val="-2"/>
          <w:sz w:val="30"/>
          <w:szCs w:val="30"/>
          <w:cs/>
        </w:rPr>
        <w:t>ไม่มีผลกระทบอย่างมีสาระสำคัญต่อนโยบายการบัญชีของรายได้ประเภทอื่นของกลุ่มบริษัท</w:t>
      </w:r>
      <w:r w:rsidRPr="00C5456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pacing w:val="-2"/>
          <w:sz w:val="30"/>
          <w:szCs w:val="30"/>
          <w:cs/>
        </w:rPr>
        <w:t>(ดูหมายเหตุ</w:t>
      </w:r>
      <w:r w:rsidRPr="00C54565">
        <w:rPr>
          <w:rFonts w:asciiTheme="majorBidi" w:hAnsiTheme="majorBidi" w:cstheme="majorBidi"/>
          <w:spacing w:val="-2"/>
          <w:sz w:val="30"/>
          <w:szCs w:val="30"/>
        </w:rPr>
        <w:t xml:space="preserve"> 1</w:t>
      </w:r>
      <w:r w:rsidR="00D35779" w:rsidRPr="00C54565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C54565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Pr="00C54565">
        <w:rPr>
          <w:rFonts w:asciiTheme="majorBidi" w:hAnsiTheme="majorBidi" w:cstheme="majorBidi"/>
          <w:spacing w:val="-2"/>
          <w:sz w:val="30"/>
          <w:szCs w:val="30"/>
          <w:cs/>
        </w:rPr>
        <w:t xml:space="preserve">นอกจากนี้ การถือปฏิบัติตาม </w:t>
      </w:r>
      <w:r w:rsidRPr="00C54565">
        <w:rPr>
          <w:rFonts w:asciiTheme="majorBidi" w:hAnsiTheme="majorBidi" w:cstheme="majorBidi"/>
          <w:spacing w:val="-2"/>
          <w:sz w:val="30"/>
          <w:szCs w:val="30"/>
        </w:rPr>
        <w:t xml:space="preserve">TFRS 15 </w:t>
      </w:r>
      <w:r w:rsidRPr="00C54565">
        <w:rPr>
          <w:rFonts w:asciiTheme="majorBidi" w:hAnsiTheme="majorBidi" w:cstheme="majorBidi"/>
          <w:spacing w:val="-2"/>
          <w:sz w:val="30"/>
          <w:szCs w:val="30"/>
          <w:cs/>
        </w:rPr>
        <w:t>ไม่มีผลกระทบอย่างมีสาระสำคัญต่องบกระแสเงินสดรวมและ</w:t>
      </w:r>
      <w:r w:rsidRPr="00C54565">
        <w:rPr>
          <w:rFonts w:asciiTheme="majorBidi" w:hAnsiTheme="majorBidi" w:cstheme="majorBidi"/>
          <w:spacing w:val="-2"/>
          <w:sz w:val="30"/>
          <w:szCs w:val="30"/>
        </w:rPr>
        <w:br/>
      </w:r>
      <w:r w:rsidRPr="00C54565">
        <w:rPr>
          <w:rFonts w:asciiTheme="majorBidi" w:hAnsiTheme="majorBidi" w:cstheme="majorBidi"/>
          <w:spacing w:val="-2"/>
          <w:sz w:val="30"/>
          <w:szCs w:val="30"/>
          <w:cs/>
        </w:rPr>
        <w:t>งบกระแสเงินสดเฉพาะกิจการสำหรับ</w:t>
      </w:r>
      <w:r w:rsidR="00D35779" w:rsidRPr="00C54565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C54565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Pr="00C54565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C54565">
        <w:rPr>
          <w:rFonts w:asciiTheme="majorBidi" w:hAnsiTheme="majorBidi" w:cstheme="majorBidi" w:hint="cs"/>
          <w:spacing w:val="-2"/>
          <w:sz w:val="30"/>
          <w:szCs w:val="30"/>
          <w:cs/>
        </w:rPr>
        <w:t>ธันวาคม</w:t>
      </w:r>
      <w:r w:rsidRPr="00C545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spacing w:val="-2"/>
          <w:sz w:val="30"/>
          <w:szCs w:val="30"/>
        </w:rPr>
        <w:t>2562</w:t>
      </w:r>
    </w:p>
    <w:p w14:paraId="5A7452B7" w14:textId="77777777" w:rsidR="007C1291" w:rsidRPr="00C54565" w:rsidRDefault="007C1291" w:rsidP="0007405B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</w:p>
    <w:p w14:paraId="79D9E128" w14:textId="6AD1FD9C" w:rsidR="0007405B" w:rsidRPr="00C54565" w:rsidRDefault="0007405B" w:rsidP="0007405B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lang w:eastAsia="x-none"/>
        </w:rPr>
        <w:t>3.2</w:t>
      </w:r>
      <w:r w:rsidRPr="00C54565">
        <w:rPr>
          <w:rFonts w:asciiTheme="majorBidi" w:hAnsiTheme="majorBidi" w:cstheme="majorBidi"/>
          <w:i/>
          <w:iCs/>
          <w:sz w:val="30"/>
          <w:szCs w:val="30"/>
          <w:lang w:eastAsia="x-none"/>
        </w:rPr>
        <w:tab/>
      </w:r>
      <w:r w:rsidRPr="00C54565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การเปลี่ยนวิธีการคำนวณค่าเสื่อมราคาของอาคารและอุปกรณ์</w:t>
      </w:r>
      <w:r w:rsidRPr="00C54565">
        <w:rPr>
          <w:rFonts w:asciiTheme="majorBidi" w:hAnsiTheme="majorBidi" w:cstheme="majorBidi"/>
          <w:i/>
          <w:iCs/>
          <w:sz w:val="30"/>
          <w:szCs w:val="30"/>
          <w:lang w:eastAsia="x-none"/>
        </w:rPr>
        <w:t> </w:t>
      </w:r>
    </w:p>
    <w:p w14:paraId="369FAE9F" w14:textId="77777777" w:rsidR="0007405B" w:rsidRPr="00C54565" w:rsidRDefault="0007405B" w:rsidP="00074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05"/>
        <w:jc w:val="thaiDistribute"/>
        <w:rPr>
          <w:rFonts w:asciiTheme="majorBidi" w:hAnsiTheme="majorBidi" w:cstheme="majorBidi"/>
          <w:sz w:val="30"/>
          <w:szCs w:val="30"/>
        </w:rPr>
      </w:pPr>
    </w:p>
    <w:p w14:paraId="26FAE39A" w14:textId="77777777" w:rsidR="0007405B" w:rsidRPr="00C54565" w:rsidRDefault="0007405B" w:rsidP="00074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กลุ่มบริษัทได้เปลี่ยนวิธีการคำนวณค่าเสื่อมราคาของอาคารและอุปกรณ์สำหรับอาคารและอุปกรณ์ที่ซื้อหรือ</w:t>
      </w:r>
      <w:r w:rsidRPr="00C54565">
        <w:rPr>
          <w:rFonts w:asciiTheme="majorBidi" w:hAnsiTheme="majorBidi" w:cstheme="majorBidi"/>
          <w:sz w:val="30"/>
          <w:szCs w:val="30"/>
          <w:cs/>
        </w:rPr>
        <w:br/>
        <w:t xml:space="preserve">ได้มาตั้งแต่ปี </w:t>
      </w:r>
      <w:r w:rsidRPr="00C54565">
        <w:rPr>
          <w:rFonts w:asciiTheme="majorBidi" w:hAnsiTheme="majorBidi" w:cstheme="majorBidi"/>
          <w:sz w:val="30"/>
          <w:szCs w:val="30"/>
        </w:rPr>
        <w:t xml:space="preserve">2562 </w:t>
      </w:r>
      <w:r w:rsidRPr="00C54565">
        <w:rPr>
          <w:rFonts w:asciiTheme="majorBidi" w:hAnsiTheme="majorBidi" w:cstheme="majorBidi"/>
          <w:sz w:val="30"/>
          <w:szCs w:val="30"/>
          <w:cs/>
        </w:rPr>
        <w:t>เป็นต้นไป จากเดิมคำนวณค่าเสื่อมราคาโดยวิธีผลรวมจำนวนปี เป็นคำนวณค่าเสื่อมราคา</w:t>
      </w:r>
      <w:r w:rsidRPr="00C54565">
        <w:rPr>
          <w:rFonts w:asciiTheme="majorBidi" w:hAnsiTheme="majorBidi" w:cstheme="majorBidi"/>
          <w:sz w:val="30"/>
          <w:szCs w:val="30"/>
          <w:cs/>
        </w:rPr>
        <w:br/>
      </w:r>
      <w:r w:rsidRPr="00C54565">
        <w:rPr>
          <w:rFonts w:asciiTheme="majorBidi" w:hAnsiTheme="majorBidi" w:cstheme="majorBidi"/>
          <w:spacing w:val="-7"/>
          <w:sz w:val="30"/>
          <w:szCs w:val="30"/>
          <w:cs/>
        </w:rPr>
        <w:t>โดยวิธีเส้นตรง</w:t>
      </w:r>
      <w:r w:rsidRPr="00C54565">
        <w:rPr>
          <w:rFonts w:asciiTheme="majorBidi" w:hAnsiTheme="majorBidi" w:cstheme="majorBidi"/>
          <w:spacing w:val="-7"/>
          <w:sz w:val="30"/>
          <w:szCs w:val="30"/>
        </w:rPr>
        <w:t xml:space="preserve"> </w:t>
      </w:r>
      <w:r w:rsidRPr="00C54565">
        <w:rPr>
          <w:rFonts w:asciiTheme="majorBidi" w:hAnsiTheme="majorBidi" w:cstheme="majorBidi" w:hint="cs"/>
          <w:spacing w:val="-7"/>
          <w:sz w:val="30"/>
          <w:szCs w:val="30"/>
          <w:cs/>
        </w:rPr>
        <w:t xml:space="preserve">โดยการเปลี่ยนแปลงนี้ไม่มีผลกระทบต่องบการเงินของกลุ่มบริษัทสำหรับปีสิ้นสุดวันที่ </w:t>
      </w:r>
      <w:r w:rsidRPr="00C54565">
        <w:rPr>
          <w:rFonts w:asciiTheme="majorBidi" w:hAnsiTheme="majorBidi" w:cstheme="majorBidi"/>
          <w:spacing w:val="-7"/>
          <w:sz w:val="30"/>
          <w:szCs w:val="30"/>
        </w:rPr>
        <w:t xml:space="preserve">31 </w:t>
      </w:r>
      <w:r w:rsidRPr="00C54565">
        <w:rPr>
          <w:rFonts w:asciiTheme="majorBidi" w:hAnsiTheme="majorBidi" w:cstheme="majorBidi" w:hint="cs"/>
          <w:spacing w:val="-7"/>
          <w:sz w:val="30"/>
          <w:szCs w:val="30"/>
          <w:cs/>
        </w:rPr>
        <w:t xml:space="preserve">ธันวาคม </w:t>
      </w:r>
      <w:r w:rsidRPr="00C54565">
        <w:rPr>
          <w:rFonts w:asciiTheme="majorBidi" w:hAnsiTheme="majorBidi" w:cstheme="majorBidi"/>
          <w:spacing w:val="-7"/>
          <w:sz w:val="30"/>
          <w:szCs w:val="30"/>
        </w:rPr>
        <w:t>2561</w:t>
      </w:r>
    </w:p>
    <w:p w14:paraId="2CF34150" w14:textId="77777777" w:rsidR="0007405B" w:rsidRPr="00C54565" w:rsidRDefault="0007405B" w:rsidP="00CE2C83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7A7FEE44" w14:textId="77777777" w:rsidR="00901648" w:rsidRPr="00C54565" w:rsidRDefault="00087F4D" w:rsidP="00935851">
      <w:pPr>
        <w:pStyle w:val="Heading1"/>
        <w:keepLines/>
        <w:numPr>
          <w:ilvl w:val="0"/>
          <w:numId w:val="0"/>
        </w:numPr>
        <w:shd w:val="clear" w:color="auto" w:fill="auto"/>
        <w:ind w:left="22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C54565">
        <w:rPr>
          <w:rFonts w:asciiTheme="majorBidi" w:hAnsiTheme="majorBidi" w:cstheme="majorBidi"/>
          <w:sz w:val="30"/>
          <w:szCs w:val="30"/>
          <w:u w:val="none"/>
        </w:rPr>
        <w:t xml:space="preserve">4  </w:t>
      </w:r>
      <w:r w:rsidRPr="00C54565">
        <w:rPr>
          <w:rFonts w:asciiTheme="majorBidi" w:hAnsiTheme="majorBidi" w:cstheme="majorBidi" w:hint="cs"/>
          <w:sz w:val="30"/>
          <w:szCs w:val="30"/>
          <w:u w:val="none"/>
          <w:cs/>
        </w:rPr>
        <w:t xml:space="preserve">      นโยบายการบัญชีที่สำคัญ</w:t>
      </w:r>
    </w:p>
    <w:p w14:paraId="18E49DB1" w14:textId="77777777" w:rsidR="00B05388" w:rsidRPr="00C54565" w:rsidRDefault="00B05388" w:rsidP="00935851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</w:pPr>
    </w:p>
    <w:p w14:paraId="158253DD" w14:textId="37E2FE2E" w:rsidR="00A46590" w:rsidRPr="00C54565" w:rsidRDefault="00B05388" w:rsidP="00DB3D38">
      <w:pPr>
        <w:pStyle w:val="AccPolicyalternative"/>
        <w:spacing w:after="0"/>
        <w:ind w:left="547"/>
        <w:rPr>
          <w:rFonts w:asciiTheme="majorBidi" w:hAnsiTheme="majorBidi" w:cstheme="majorBidi"/>
          <w:bCs w:val="0"/>
          <w:i w:val="0"/>
          <w:iCs w:val="0"/>
          <w:sz w:val="30"/>
          <w:szCs w:val="30"/>
          <w:lang w:eastAsia="en-US"/>
        </w:rPr>
      </w:pPr>
      <w:r w:rsidRPr="00C54565">
        <w:rPr>
          <w:rFonts w:asciiTheme="majorBidi" w:hAnsiTheme="majorBidi" w:cstheme="majorBidi"/>
          <w:bCs w:val="0"/>
          <w:i w:val="0"/>
          <w:iCs w:val="0"/>
          <w:sz w:val="30"/>
          <w:szCs w:val="30"/>
          <w:cs/>
          <w:lang w:eastAsia="en-US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046463" w:rsidRPr="00C54565">
        <w:rPr>
          <w:rFonts w:asciiTheme="majorBidi" w:hAnsiTheme="majorBidi" w:cs="Angsana New" w:hint="cs"/>
          <w:bCs w:val="0"/>
          <w:i w:val="0"/>
          <w:iCs w:val="0"/>
          <w:sz w:val="30"/>
          <w:szCs w:val="30"/>
          <w:cs/>
          <w:lang w:eastAsia="en-US"/>
        </w:rPr>
        <w:t>ยกเว้นที่ได้กล่าวไว้ในหมายเหตุข้อ</w:t>
      </w:r>
      <w:r w:rsidR="00046463" w:rsidRPr="00C54565">
        <w:rPr>
          <w:rFonts w:asciiTheme="majorBidi" w:hAnsiTheme="majorBidi" w:cs="Angsana New"/>
          <w:bCs w:val="0"/>
          <w:i w:val="0"/>
          <w:iCs w:val="0"/>
          <w:sz w:val="30"/>
          <w:szCs w:val="30"/>
          <w:cs/>
          <w:lang w:eastAsia="en-US"/>
        </w:rPr>
        <w:t xml:space="preserve"> 3 </w:t>
      </w:r>
      <w:r w:rsidR="00046463" w:rsidRPr="00C54565">
        <w:rPr>
          <w:rFonts w:asciiTheme="majorBidi" w:hAnsiTheme="majorBidi" w:cs="Angsana New" w:hint="cs"/>
          <w:bCs w:val="0"/>
          <w:i w:val="0"/>
          <w:iCs w:val="0"/>
          <w:sz w:val="30"/>
          <w:szCs w:val="30"/>
          <w:cs/>
          <w:lang w:eastAsia="en-US"/>
        </w:rPr>
        <w:t>เรื่อง</w:t>
      </w:r>
      <w:r w:rsidR="00046463" w:rsidRPr="00C54565">
        <w:rPr>
          <w:rFonts w:asciiTheme="majorBidi" w:hAnsiTheme="majorBidi" w:cs="Angsana New"/>
          <w:bCs w:val="0"/>
          <w:i w:val="0"/>
          <w:iCs w:val="0"/>
          <w:sz w:val="30"/>
          <w:szCs w:val="30"/>
          <w:cs/>
          <w:lang w:eastAsia="en-US"/>
        </w:rPr>
        <w:t xml:space="preserve"> </w:t>
      </w:r>
      <w:r w:rsidR="00046463" w:rsidRPr="00C54565">
        <w:rPr>
          <w:rFonts w:asciiTheme="majorBidi" w:hAnsiTheme="majorBidi" w:cs="Angsana New" w:hint="cs"/>
          <w:bCs w:val="0"/>
          <w:i w:val="0"/>
          <w:iCs w:val="0"/>
          <w:sz w:val="30"/>
          <w:szCs w:val="30"/>
          <w:cs/>
          <w:lang w:eastAsia="en-US"/>
        </w:rPr>
        <w:t>การเปลี่ยนแปลงนโยบายการบัญชี</w:t>
      </w:r>
    </w:p>
    <w:p w14:paraId="43D8007B" w14:textId="77777777" w:rsidR="00AD4B81" w:rsidRPr="00C54565" w:rsidRDefault="00AD4B81" w:rsidP="00DB3D38">
      <w:pPr>
        <w:pStyle w:val="AccPolicyalternative"/>
        <w:spacing w:after="0"/>
        <w:ind w:left="547"/>
        <w:rPr>
          <w:rFonts w:asciiTheme="majorBidi" w:hAnsiTheme="majorBidi" w:cstheme="majorBidi"/>
          <w:bCs w:val="0"/>
          <w:i w:val="0"/>
          <w:iCs w:val="0"/>
          <w:sz w:val="30"/>
          <w:szCs w:val="30"/>
          <w:lang w:eastAsia="en-US"/>
        </w:rPr>
      </w:pPr>
    </w:p>
    <w:p w14:paraId="776D5DD4" w14:textId="77777777" w:rsidR="007C1291" w:rsidRPr="00C54565" w:rsidRDefault="007C1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50973531" w14:textId="7632016B" w:rsidR="00A46590" w:rsidRPr="00C54565" w:rsidRDefault="00A46590" w:rsidP="0089241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เกณฑ์ในการจัดทำงบการเงินรวม</w:t>
      </w:r>
    </w:p>
    <w:p w14:paraId="53E06FB7" w14:textId="77777777" w:rsidR="002301FE" w:rsidRPr="00C54565" w:rsidRDefault="002301FE" w:rsidP="00F64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42AB44B" w14:textId="040418C5" w:rsidR="00A46590" w:rsidRPr="00C54565" w:rsidRDefault="00A46590" w:rsidP="00F64BD2">
      <w:pPr>
        <w:pStyle w:val="AccPolicyalternative"/>
        <w:spacing w:after="0"/>
        <w:rPr>
          <w:rFonts w:asciiTheme="majorBidi" w:hAnsiTheme="majorBidi" w:cstheme="majorBidi"/>
          <w:bCs w:val="0"/>
          <w:i w:val="0"/>
          <w:iCs w:val="0"/>
          <w:sz w:val="30"/>
          <w:szCs w:val="30"/>
          <w:lang w:eastAsia="en-US"/>
        </w:rPr>
      </w:pPr>
      <w:r w:rsidRPr="00C54565">
        <w:rPr>
          <w:rFonts w:asciiTheme="majorBidi" w:hAnsiTheme="majorBidi" w:cstheme="majorBidi"/>
          <w:bCs w:val="0"/>
          <w:i w:val="0"/>
          <w:iCs w:val="0"/>
          <w:sz w:val="30"/>
          <w:szCs w:val="30"/>
          <w:cs/>
          <w:lang w:eastAsia="en-US"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C54565">
        <w:rPr>
          <w:rFonts w:asciiTheme="majorBidi" w:hAnsiTheme="majorBidi" w:cstheme="majorBidi"/>
          <w:bCs w:val="0"/>
          <w:i w:val="0"/>
          <w:iCs w:val="0"/>
          <w:sz w:val="30"/>
          <w:szCs w:val="30"/>
          <w:lang w:eastAsia="en-US"/>
        </w:rPr>
        <w:t>“</w:t>
      </w:r>
      <w:r w:rsidRPr="00C54565">
        <w:rPr>
          <w:rFonts w:asciiTheme="majorBidi" w:hAnsiTheme="majorBidi" w:cstheme="majorBidi"/>
          <w:bCs w:val="0"/>
          <w:i w:val="0"/>
          <w:iCs w:val="0"/>
          <w:sz w:val="30"/>
          <w:szCs w:val="30"/>
          <w:cs/>
          <w:lang w:eastAsia="en-US"/>
        </w:rPr>
        <w:t>กลุ่มบริษัท</w:t>
      </w:r>
      <w:r w:rsidRPr="00C54565">
        <w:rPr>
          <w:rFonts w:asciiTheme="majorBidi" w:hAnsiTheme="majorBidi" w:cstheme="majorBidi"/>
          <w:bCs w:val="0"/>
          <w:i w:val="0"/>
          <w:iCs w:val="0"/>
          <w:sz w:val="30"/>
          <w:szCs w:val="30"/>
          <w:lang w:eastAsia="en-US"/>
        </w:rPr>
        <w:t>”</w:t>
      </w:r>
      <w:r w:rsidRPr="00C54565">
        <w:rPr>
          <w:rFonts w:asciiTheme="majorBidi" w:hAnsiTheme="majorBidi" w:cstheme="majorBidi"/>
          <w:bCs w:val="0"/>
          <w:i w:val="0"/>
          <w:iCs w:val="0"/>
          <w:sz w:val="30"/>
          <w:szCs w:val="30"/>
          <w:cs/>
          <w:lang w:eastAsia="en-US"/>
        </w:rPr>
        <w:t>)</w:t>
      </w:r>
    </w:p>
    <w:p w14:paraId="5B3EC7CD" w14:textId="77777777" w:rsidR="0007405B" w:rsidRPr="00C54565" w:rsidRDefault="0007405B" w:rsidP="00F64BD2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FAB60E4" w14:textId="438591AA" w:rsidR="0032273A" w:rsidRPr="00C54565" w:rsidRDefault="0032273A" w:rsidP="007C1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C5456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CB11332" w14:textId="77777777" w:rsidR="002301FE" w:rsidRPr="00C54565" w:rsidRDefault="002301FE" w:rsidP="00F64BD2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cs/>
        </w:rPr>
      </w:pPr>
    </w:p>
    <w:p w14:paraId="603A557B" w14:textId="2B07935D" w:rsidR="0032273A" w:rsidRPr="00C54565" w:rsidRDefault="0006031F" w:rsidP="00B46B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C54565">
        <w:rPr>
          <w:rFonts w:asciiTheme="majorBidi" w:hAnsiTheme="majorBidi" w:cs="Angsana New" w:hint="cs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Pr="00C5456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54565">
        <w:rPr>
          <w:rFonts w:asciiTheme="majorBidi" w:hAnsiTheme="majorBidi" w:cs="Angsana New" w:hint="cs"/>
          <w:sz w:val="30"/>
          <w:szCs w:val="30"/>
          <w:cs/>
        </w:rPr>
        <w:t>เมื่อการควบคุม</w:t>
      </w:r>
      <w:r w:rsidRPr="00C54565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C54565">
        <w:rPr>
          <w:rFonts w:asciiTheme="majorBidi" w:hAnsiTheme="majorBidi" w:cs="Angsana New" w:hint="cs"/>
          <w:sz w:val="30"/>
          <w:szCs w:val="30"/>
          <w:cs/>
        </w:rPr>
        <w:t>ตามที่กล่าวไว้ในส่วนของบริษัทย่อย</w:t>
      </w:r>
      <w:r w:rsidR="00B46BBD" w:rsidRPr="00C54565">
        <w:rPr>
          <w:rFonts w:asciiTheme="majorBidi" w:hAnsiTheme="majorBidi" w:cs="Angsana New"/>
          <w:sz w:val="30"/>
          <w:szCs w:val="30"/>
          <w:cs/>
        </w:rPr>
        <w:t>)</w:t>
      </w:r>
      <w:r w:rsidR="00B46BBD" w:rsidRPr="00C54565">
        <w:rPr>
          <w:rFonts w:asciiTheme="majorBidi" w:hAnsiTheme="majorBidi" w:cs="Angsana New"/>
          <w:sz w:val="30"/>
          <w:szCs w:val="30"/>
        </w:rPr>
        <w:br/>
      </w:r>
      <w:r w:rsidRPr="00C54565">
        <w:rPr>
          <w:rFonts w:asciiTheme="majorBidi" w:hAnsiTheme="majorBidi" w:cs="Angsana New" w:hint="cs"/>
          <w:sz w:val="30"/>
          <w:szCs w:val="30"/>
          <w:cs/>
        </w:rPr>
        <w:t>ถูกโอนไปยังกลุ่มบริษัท</w:t>
      </w:r>
      <w:r w:rsidRPr="00C5456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54565">
        <w:rPr>
          <w:rFonts w:asciiTheme="majorBidi" w:hAnsiTheme="majorBidi" w:cs="Angsana New" w:hint="cs"/>
          <w:sz w:val="30"/>
          <w:szCs w:val="30"/>
          <w:cs/>
        </w:rPr>
        <w:t>ยกเว้นในกรณีที่เป็นการรวมธุรกิจภายใต้การควบคุมเดียวกัน</w:t>
      </w:r>
    </w:p>
    <w:p w14:paraId="5CAD0DC8" w14:textId="77777777" w:rsidR="00046463" w:rsidRPr="00C54565" w:rsidRDefault="00046463" w:rsidP="00B46B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2559B8BB" w14:textId="77777777" w:rsidR="0032273A" w:rsidRPr="00C54565" w:rsidRDefault="0032273A" w:rsidP="00F64B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วันที่ซื้อกิจการคือวันที่อำนาจในการควบคุมนั้นได้ถูกโอนไปยังผู้ซื้อ</w:t>
      </w:r>
      <w:r w:rsidR="00AE608E"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7E10A556" w14:textId="77777777" w:rsidR="0032273A" w:rsidRPr="00C54565" w:rsidRDefault="0032273A" w:rsidP="00F64B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A3D86A" w14:textId="77777777" w:rsidR="0006031F" w:rsidRPr="00C54565" w:rsidRDefault="0006031F" w:rsidP="0006031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 w:hint="cs"/>
          <w:sz w:val="30"/>
          <w:szCs w:val="30"/>
          <w:cs/>
        </w:rPr>
        <w:t xml:space="preserve"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</w:t>
      </w:r>
      <w:r w:rsidRPr="00C54565">
        <w:rPr>
          <w:rFonts w:ascii="Angsana New" w:hAnsi="Angsana New" w:cs="Angsana New"/>
          <w:sz w:val="30"/>
          <w:szCs w:val="30"/>
          <w:cs/>
        </w:rPr>
        <w:t>(</w:t>
      </w:r>
      <w:r w:rsidRPr="00C54565">
        <w:rPr>
          <w:rFonts w:ascii="Angsana New" w:hAnsi="Angsana New" w:cs="Angsana New" w:hint="cs"/>
          <w:sz w:val="30"/>
          <w:szCs w:val="30"/>
          <w:cs/>
        </w:rPr>
        <w:t>มูลค่ายุติธรรม</w:t>
      </w:r>
      <w:r w:rsidRPr="00C54565">
        <w:rPr>
          <w:rFonts w:ascii="Angsana New" w:hAnsi="Angsana New" w:cs="Angsana New"/>
          <w:sz w:val="30"/>
          <w:szCs w:val="30"/>
          <w:cs/>
        </w:rPr>
        <w:t>)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2BB2443C" w14:textId="77777777" w:rsidR="00CE2C83" w:rsidRPr="00C54565" w:rsidRDefault="00CE2C83" w:rsidP="00560A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F07096" w14:textId="18C4E90B" w:rsidR="00560A78" w:rsidRPr="00C54565" w:rsidRDefault="0032273A" w:rsidP="00560A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สิ่งตอบแทนที่โอนให้ ต้องวัดด้วยมูล</w:t>
      </w:r>
      <w:r w:rsidR="00D344F4" w:rsidRPr="00C54565">
        <w:rPr>
          <w:rFonts w:asciiTheme="majorBidi" w:hAnsiTheme="majorBidi" w:cstheme="majorBidi"/>
          <w:sz w:val="30"/>
          <w:szCs w:val="30"/>
          <w:cs/>
        </w:rPr>
        <w:t xml:space="preserve">ค่ายุติธรรมของสินทรัพย์ที่โอนไป </w:t>
      </w:r>
      <w:r w:rsidRPr="00C54565">
        <w:rPr>
          <w:rFonts w:asciiTheme="majorBidi" w:hAnsiTheme="majorBidi" w:cstheme="majorBidi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="00D344F4"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</w:t>
      </w:r>
      <w:r w:rsidR="007C1291" w:rsidRPr="00C54565">
        <w:rPr>
          <w:rFonts w:asciiTheme="majorBidi" w:hAnsiTheme="majorBidi" w:cstheme="majorBidi"/>
          <w:sz w:val="30"/>
          <w:szCs w:val="30"/>
          <w:cs/>
        </w:rPr>
        <w:br/>
      </w:r>
      <w:r w:rsidRPr="00C54565">
        <w:rPr>
          <w:rFonts w:asciiTheme="majorBidi" w:hAnsiTheme="majorBidi" w:cstheme="majorBidi"/>
          <w:sz w:val="30"/>
          <w:szCs w:val="30"/>
          <w:cs/>
        </w:rPr>
        <w:t>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</w:t>
      </w:r>
      <w:r w:rsidR="007C1291" w:rsidRPr="00C54565">
        <w:rPr>
          <w:rFonts w:asciiTheme="majorBidi" w:hAnsiTheme="majorBidi" w:cstheme="majorBidi"/>
          <w:sz w:val="30"/>
          <w:szCs w:val="30"/>
          <w:cs/>
        </w:rPr>
        <w:br/>
      </w:r>
      <w:r w:rsidRPr="00C54565">
        <w:rPr>
          <w:rFonts w:asciiTheme="majorBidi" w:hAnsiTheme="majorBidi" w:cstheme="majorBidi"/>
          <w:sz w:val="30"/>
          <w:szCs w:val="30"/>
          <w:cs/>
        </w:rPr>
        <w:t>ผู้ถูกซ</w:t>
      </w:r>
      <w:r w:rsidR="00DE2D05" w:rsidRPr="00C54565">
        <w:rPr>
          <w:rFonts w:asciiTheme="majorBidi" w:hAnsiTheme="majorBidi" w:cstheme="majorBidi"/>
          <w:sz w:val="30"/>
          <w:szCs w:val="30"/>
          <w:cs/>
        </w:rPr>
        <w:t>ื้อ ให้ใช้ราคาที่ต่ำกว่าระหว่าง</w:t>
      </w:r>
      <w:r w:rsidRPr="00C54565">
        <w:rPr>
          <w:rFonts w:asciiTheme="majorBidi" w:hAnsiTheme="majorBidi" w:cstheme="majorBidi"/>
          <w:sz w:val="30"/>
          <w:szCs w:val="30"/>
          <w:cs/>
        </w:rPr>
        <w:t>มูลค่าจาก</w:t>
      </w:r>
      <w:r w:rsidR="00DE2D05" w:rsidRPr="00C54565">
        <w:rPr>
          <w:rFonts w:asciiTheme="majorBidi" w:hAnsiTheme="majorBidi" w:cstheme="majorBidi"/>
          <w:sz w:val="30"/>
          <w:szCs w:val="30"/>
          <w:cs/>
        </w:rPr>
        <w:t>การยกเลิกสัญญาตามที่ระบุในสัญญา</w:t>
      </w:r>
      <w:r w:rsidRPr="00C54565">
        <w:rPr>
          <w:rFonts w:asciiTheme="majorBidi" w:hAnsiTheme="majorBidi" w:cstheme="majorBidi"/>
          <w:sz w:val="30"/>
          <w:szCs w:val="30"/>
          <w:cs/>
        </w:rPr>
        <w:t>และมูลค่าองค์ประกอบ</w:t>
      </w:r>
      <w:r w:rsidR="00D344F4" w:rsidRPr="00C54565">
        <w:rPr>
          <w:rFonts w:asciiTheme="majorBidi" w:hAnsiTheme="majorBidi" w:cstheme="majorBidi"/>
          <w:sz w:val="30"/>
          <w:szCs w:val="30"/>
          <w:cs/>
        </w:rPr>
        <w:t>นอกตลาดไปหักจากสิ่งตอบแทนที่โอนให้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และรับรู้เป็นค่าใช้จ่ายอื่น </w:t>
      </w:r>
    </w:p>
    <w:p w14:paraId="531C0C93" w14:textId="77777777" w:rsidR="00560A78" w:rsidRPr="00C54565" w:rsidRDefault="00560A78" w:rsidP="00560A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1B3466" w14:textId="3A9E3475" w:rsidR="0032273A" w:rsidRPr="00C54565" w:rsidRDefault="0032273A" w:rsidP="004706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หากมีการออก</w:t>
      </w:r>
      <w:r w:rsidR="00D344F4" w:rsidRPr="00C54565">
        <w:rPr>
          <w:rFonts w:asciiTheme="majorBidi" w:hAnsiTheme="majorBidi" w:cstheme="majorBidi"/>
          <w:sz w:val="30"/>
          <w:szCs w:val="30"/>
          <w:cs/>
        </w:rPr>
        <w:t xml:space="preserve">โครงการจ่ายโดยใช้หุ้นเป็นเกณฑ์ </w:t>
      </w:r>
      <w:r w:rsidRPr="00C54565">
        <w:rPr>
          <w:rFonts w:asciiTheme="majorBidi" w:hAnsiTheme="majorBidi" w:cstheme="majorBidi"/>
          <w:sz w:val="30"/>
          <w:szCs w:val="30"/>
        </w:rPr>
        <w:t>(</w:t>
      </w:r>
      <w:r w:rsidRPr="00C54565">
        <w:rPr>
          <w:rFonts w:asciiTheme="majorBidi" w:hAnsiTheme="majorBidi" w:cstheme="majorBidi"/>
          <w:sz w:val="30"/>
          <w:szCs w:val="30"/>
          <w:cs/>
        </w:rPr>
        <w:t>โครงการทดแทน) เพื่อแลกเปลี่ยนกับโครงการที่พนักงานของ</w:t>
      </w:r>
      <w:r w:rsidR="007C1291" w:rsidRPr="00C54565">
        <w:rPr>
          <w:rFonts w:asciiTheme="majorBidi" w:hAnsiTheme="majorBidi" w:cstheme="majorBidi"/>
          <w:sz w:val="30"/>
          <w:szCs w:val="30"/>
          <w:cs/>
        </w:rPr>
        <w:br/>
      </w:r>
      <w:r w:rsidRPr="00C54565">
        <w:rPr>
          <w:rFonts w:asciiTheme="majorBidi" w:hAnsiTheme="majorBidi" w:cstheme="majorBidi"/>
          <w:sz w:val="30"/>
          <w:szCs w:val="30"/>
          <w:cs/>
        </w:rPr>
        <w:t>ผู้ถูกซื้อถืออยู่ (โครงการผู้ถูกซื้อ) ขึ้นอยู่กับต้นทุนบริการในอดีต ผู้ซื้อต้องวัดส่วนของโครงการทดแทนด้วยมูลค่าตามราคาตลาดซึ่งเป็นส่วนหนึ่งของสิ่งตอบแทนที่โอน หากมีข้อกำหนดเกี่ยวกับการทำงานในอนาคต ผลต่างระหว่างมูลค่าซึ่ง</w:t>
      </w:r>
      <w:r w:rsidR="00DE2D05" w:rsidRPr="00C54565">
        <w:rPr>
          <w:rFonts w:asciiTheme="majorBidi" w:hAnsiTheme="majorBidi" w:cstheme="majorBidi"/>
          <w:sz w:val="30"/>
          <w:szCs w:val="30"/>
          <w:cs/>
        </w:rPr>
        <w:t>รวมอยู่ในสิ่งตอบแทนที่โอนไป</w:t>
      </w:r>
      <w:r w:rsidR="00D344F4" w:rsidRPr="00C54565">
        <w:rPr>
          <w:rFonts w:asciiTheme="majorBidi" w:hAnsiTheme="majorBidi" w:cstheme="majorBidi"/>
          <w:sz w:val="30"/>
          <w:szCs w:val="30"/>
          <w:cs/>
        </w:rPr>
        <w:t>และ</w:t>
      </w:r>
      <w:r w:rsidRPr="00C54565">
        <w:rPr>
          <w:rFonts w:asciiTheme="majorBidi" w:hAnsiTheme="majorBidi" w:cstheme="majorBidi"/>
          <w:sz w:val="30"/>
          <w:szCs w:val="30"/>
          <w:cs/>
        </w:rPr>
        <w:t>ราคาตลาดของโครงการทดแทน รับรู้เป็นผลตอบแทนพนักงานภายหลังการรวมธุรกิจ</w:t>
      </w:r>
    </w:p>
    <w:p w14:paraId="188F4FC0" w14:textId="77777777" w:rsidR="00046A05" w:rsidRPr="00C54565" w:rsidRDefault="00046A05" w:rsidP="004706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8F5A86" w14:textId="14844414" w:rsidR="00046A05" w:rsidRPr="00C54565" w:rsidRDefault="00046A05" w:rsidP="00046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C54565">
        <w:rPr>
          <w:rFonts w:asciiTheme="majorBidi" w:hAnsiTheme="majorBidi" w:cstheme="majorBidi"/>
          <w:sz w:val="30"/>
          <w:szCs w:val="30"/>
          <w:cs/>
        </w:rPr>
        <w:t>ด้วยมูลค่ายุติธรรม ณ วันซื้อ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ธุรกิจ และวัดมูลค่าภายหลังด้วยมูลค่ายุติธรรม</w:t>
      </w:r>
      <w:r w:rsidR="007C1291" w:rsidRPr="00C54565">
        <w:rPr>
          <w:rFonts w:asciiTheme="majorBidi" w:hAnsiTheme="majorBidi" w:cstheme="majorBidi"/>
          <w:sz w:val="30"/>
          <w:szCs w:val="30"/>
          <w:cs/>
        </w:rPr>
        <w:br/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ทุกวันที่รายงาน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343AA579" w14:textId="77777777" w:rsidR="00D366B9" w:rsidRPr="00C54565" w:rsidRDefault="00D366B9" w:rsidP="004706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B61476" w14:textId="77777777" w:rsidR="0032273A" w:rsidRPr="00C54565" w:rsidRDefault="0032273A" w:rsidP="00F64B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</w:t>
      </w:r>
      <w:r w:rsidR="00DE2D05" w:rsidRPr="00C54565">
        <w:rPr>
          <w:rFonts w:asciiTheme="majorBidi" w:hAnsiTheme="majorBidi" w:cstheme="majorBidi"/>
          <w:sz w:val="30"/>
          <w:szCs w:val="30"/>
          <w:cs/>
        </w:rPr>
        <w:t>นซึ่งเกิดขึ้นจากเหตุการณ์ในอดีต</w:t>
      </w:r>
      <w:r w:rsidRPr="00C54565">
        <w:rPr>
          <w:rFonts w:asciiTheme="majorBidi" w:hAnsiTheme="majorBidi" w:cstheme="majorBidi"/>
          <w:sz w:val="30"/>
          <w:szCs w:val="30"/>
          <w:cs/>
        </w:rPr>
        <w:t>และสามารถวัดมูลค่ายุติธรรมได้อย่างน่าเชื่อถือ</w:t>
      </w:r>
    </w:p>
    <w:p w14:paraId="403B9975" w14:textId="77777777" w:rsidR="00412276" w:rsidRPr="00C54565" w:rsidRDefault="00412276" w:rsidP="00F64B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7AE5E2" w14:textId="3134653E" w:rsidR="0032273A" w:rsidRPr="00C54565" w:rsidRDefault="0032273A" w:rsidP="00F64B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421CDB48" w14:textId="77777777" w:rsidR="007C1291" w:rsidRPr="00C54565" w:rsidRDefault="007C1291" w:rsidP="00F64B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8E5872" w14:textId="111B6942" w:rsidR="008E738B" w:rsidRPr="00C54565" w:rsidRDefault="008E738B" w:rsidP="008E738B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 w:hint="cs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7C1291" w:rsidRPr="00C54565">
        <w:rPr>
          <w:rFonts w:ascii="Angsana New" w:hAnsi="Angsana New" w:cs="Angsana New"/>
          <w:sz w:val="30"/>
          <w:szCs w:val="30"/>
          <w:cs/>
        </w:rPr>
        <w:br/>
      </w:r>
      <w:r w:rsidRPr="00C54565">
        <w:rPr>
          <w:rFonts w:ascii="Angsana New" w:hAnsi="Angsana New" w:cs="Angsana New" w:hint="cs"/>
          <w:sz w:val="30"/>
          <w:szCs w:val="30"/>
          <w:cs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</w:t>
      </w:r>
      <w:r w:rsidR="0033680C" w:rsidRPr="00C54565">
        <w:rPr>
          <w:rFonts w:ascii="Angsana New" w:hAnsi="Angsana New" w:cs="Angsana New" w:hint="cs"/>
          <w:sz w:val="30"/>
          <w:szCs w:val="30"/>
          <w:cs/>
        </w:rPr>
        <w:t>ณ์แวดล้อมที่มีอยู่ ณ วันที่ซื้อ</w:t>
      </w:r>
      <w:r w:rsidR="0033680C" w:rsidRPr="00C54565">
        <w:rPr>
          <w:rFonts w:ascii="Angsana New" w:hAnsi="Angsana New" w:cs="Angsana New"/>
          <w:sz w:val="30"/>
          <w:szCs w:val="30"/>
        </w:rPr>
        <w:br/>
      </w:r>
      <w:r w:rsidRPr="00C54565">
        <w:rPr>
          <w:rFonts w:ascii="Angsana New" w:hAnsi="Angsana New" w:cs="Angsana New" w:hint="cs"/>
          <w:sz w:val="30"/>
          <w:szCs w:val="30"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0896A20B" w14:textId="77777777" w:rsidR="00886EEC" w:rsidRPr="00C54565" w:rsidRDefault="00886EEC" w:rsidP="00046A05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26"/>
          <w:szCs w:val="26"/>
          <w:cs/>
        </w:rPr>
      </w:pPr>
    </w:p>
    <w:p w14:paraId="5E1D6BDF" w14:textId="1B0E3666" w:rsidR="00093B30" w:rsidRPr="00C54565" w:rsidRDefault="0032273A" w:rsidP="00F64BD2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</w:pPr>
      <w:r w:rsidRPr="00C54565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>การรวมธุรกิจภายใต้การควบคุมเดียวกัน</w:t>
      </w:r>
    </w:p>
    <w:p w14:paraId="29C03FE0" w14:textId="77777777" w:rsidR="0032273A" w:rsidRPr="00C54565" w:rsidRDefault="0032273A" w:rsidP="00F64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F5F4380" w14:textId="77777777" w:rsidR="003D2031" w:rsidRPr="00C54565" w:rsidRDefault="003D2031" w:rsidP="003D2031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 w:hint="cs"/>
          <w:sz w:val="30"/>
          <w:szCs w:val="30"/>
          <w:cs/>
        </w:rPr>
        <w:t>การรวมธุรกิจภายใต้การควบคุมเดียวกัน</w:t>
      </w:r>
      <w:r w:rsidRPr="00C54565">
        <w:rPr>
          <w:rFonts w:ascii="Angsana New" w:hAnsi="Angsana New" w:cs="Angsana New"/>
          <w:sz w:val="30"/>
          <w:szCs w:val="30"/>
          <w:cs/>
        </w:rPr>
        <w:t>บันทึก</w:t>
      </w:r>
      <w:r w:rsidRPr="00C54565">
        <w:rPr>
          <w:rFonts w:ascii="Angsana New" w:hAnsi="Angsana New" w:cs="Angsana New" w:hint="cs"/>
          <w:sz w:val="30"/>
          <w:szCs w:val="30"/>
          <w:cs/>
        </w:rPr>
        <w:t>บัญชี</w:t>
      </w:r>
      <w:r w:rsidRPr="00C54565">
        <w:rPr>
          <w:rFonts w:ascii="Angsana New" w:hAnsi="Angsana New" w:cs="Angsana New"/>
          <w:sz w:val="30"/>
          <w:szCs w:val="30"/>
          <w:cs/>
        </w:rPr>
        <w:t>โดย</w:t>
      </w:r>
      <w:r w:rsidRPr="00C54565">
        <w:rPr>
          <w:rFonts w:ascii="Angsana New" w:hAnsi="Angsana New" w:cs="Angsana New" w:hint="cs"/>
          <w:sz w:val="30"/>
          <w:szCs w:val="30"/>
          <w:cs/>
        </w:rPr>
        <w:t>ใช้วิธี</w:t>
      </w:r>
      <w:r w:rsidRPr="00C54565">
        <w:rPr>
          <w:rFonts w:ascii="Angsana New" w:hAnsi="Angsana New" w:cs="Angsana New"/>
          <w:sz w:val="30"/>
          <w:szCs w:val="30"/>
          <w:cs/>
        </w:rPr>
        <w:t>เสมือนว่าเป็นวิธีการรวมส่วน</w:t>
      </w:r>
      <w:r w:rsidRPr="00C54565">
        <w:rPr>
          <w:rFonts w:ascii="Angsana New" w:hAnsi="Angsana New" w:cs="Angsana New" w:hint="cs"/>
          <w:sz w:val="30"/>
          <w:szCs w:val="30"/>
          <w:cs/>
        </w:rPr>
        <w:t>ได้เสีย โดยวิธีการดังกล่าวผู้ซื้อต้องรับรู้สิน</w:t>
      </w:r>
      <w:r w:rsidRPr="00C54565">
        <w:rPr>
          <w:rFonts w:ascii="Angsana New" w:hAnsi="Angsana New" w:cs="Angsana New"/>
          <w:sz w:val="30"/>
          <w:szCs w:val="30"/>
          <w:cs/>
        </w:rPr>
        <w:t>ทรัพย์และ</w:t>
      </w:r>
      <w:r w:rsidRPr="00C54565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C54565">
        <w:rPr>
          <w:rFonts w:ascii="Angsana New" w:hAnsi="Angsana New" w:cs="Angsana New"/>
          <w:sz w:val="30"/>
          <w:szCs w:val="30"/>
          <w:cs/>
        </w:rPr>
        <w:t>ของ</w:t>
      </w:r>
      <w:r w:rsidRPr="00C54565">
        <w:rPr>
          <w:rFonts w:ascii="Angsana New" w:hAnsi="Angsana New" w:cs="Angsana New" w:hint="cs"/>
          <w:sz w:val="30"/>
          <w:szCs w:val="30"/>
          <w:cs/>
        </w:rPr>
        <w:t>ธุรกิจที่ถูกซื้อด้วย</w:t>
      </w:r>
      <w:r w:rsidRPr="00C54565">
        <w:rPr>
          <w:rFonts w:ascii="Angsana New" w:hAnsi="Angsana New" w:cs="Angsana New"/>
          <w:sz w:val="30"/>
          <w:szCs w:val="30"/>
          <w:cs/>
        </w:rPr>
        <w:t>มูลค่าตามบัญชี</w:t>
      </w:r>
      <w:r w:rsidRPr="00C54565">
        <w:rPr>
          <w:rFonts w:ascii="Angsana New" w:hAnsi="Angsana New" w:cs="Angsana New" w:hint="cs"/>
          <w:sz w:val="30"/>
          <w:szCs w:val="30"/>
          <w:cs/>
        </w:rPr>
        <w:t>ขอ</w:t>
      </w:r>
      <w:r w:rsidRPr="00C54565">
        <w:rPr>
          <w:rFonts w:ascii="Angsana New" w:hAnsi="Angsana New" w:cs="Angsana New"/>
          <w:sz w:val="30"/>
          <w:szCs w:val="30"/>
          <w:cs/>
        </w:rPr>
        <w:t>ง</w:t>
      </w:r>
      <w:r w:rsidRPr="00C54565">
        <w:rPr>
          <w:rFonts w:ascii="Angsana New" w:hAnsi="Angsana New" w:cs="Angsana New" w:hint="cs"/>
          <w:sz w:val="30"/>
          <w:szCs w:val="30"/>
          <w:cs/>
        </w:rPr>
        <w:t>ธุรกิจดังกล่าวตาม</w:t>
      </w:r>
      <w:r w:rsidRPr="00C54565">
        <w:rPr>
          <w:rFonts w:ascii="Angsana New" w:hAnsi="Angsana New" w:cs="Angsana New"/>
          <w:sz w:val="30"/>
          <w:szCs w:val="30"/>
          <w:cs/>
        </w:rPr>
        <w:t>งบการเงินรวมของบริษัทใหญ่</w:t>
      </w:r>
      <w:r w:rsidRPr="00C54565">
        <w:rPr>
          <w:rFonts w:ascii="Angsana New" w:hAnsi="Angsana New" w:cs="Angsana New" w:hint="cs"/>
          <w:sz w:val="30"/>
          <w:szCs w:val="30"/>
          <w:cs/>
        </w:rPr>
        <w:t>ในลำ</w:t>
      </w:r>
      <w:r w:rsidRPr="00C54565">
        <w:rPr>
          <w:rFonts w:ascii="Angsana New" w:hAnsi="Angsana New" w:cs="Angsana New"/>
          <w:sz w:val="30"/>
          <w:szCs w:val="30"/>
          <w:cs/>
        </w:rPr>
        <w:t>ดับสูงสุด</w:t>
      </w:r>
      <w:r w:rsidRPr="00C54565">
        <w:rPr>
          <w:rFonts w:ascii="Angsana New" w:hAnsi="Angsana New" w:hint="cs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/>
          <w:sz w:val="30"/>
          <w:szCs w:val="30"/>
          <w:cs/>
        </w:rPr>
        <w:t>ณ</w:t>
      </w:r>
      <w:r w:rsidRPr="00C54565">
        <w:rPr>
          <w:rFonts w:ascii="Angsana New" w:hAnsi="Angsana New"/>
          <w:sz w:val="30"/>
          <w:szCs w:val="30"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วันที่เกิดรายการ </w:t>
      </w:r>
      <w:r w:rsidRPr="00C54565">
        <w:rPr>
          <w:rFonts w:ascii="Angsana New" w:hAnsi="Angsana New" w:cs="Angsana New"/>
          <w:sz w:val="30"/>
          <w:szCs w:val="30"/>
          <w:cs/>
        </w:rPr>
        <w:t>ส่วนต่างระหว่างมูลค่า</w:t>
      </w:r>
      <w:r w:rsidRPr="00C54565">
        <w:rPr>
          <w:rFonts w:ascii="Angsana New" w:hAnsi="Angsana New" w:cs="Angsana New" w:hint="cs"/>
          <w:sz w:val="30"/>
          <w:szCs w:val="30"/>
          <w:cs/>
        </w:rPr>
        <w:t>สินทรัพย์สุทธิ</w:t>
      </w:r>
      <w:r w:rsidRPr="00C54565">
        <w:rPr>
          <w:rFonts w:ascii="Angsana New" w:hAnsi="Angsana New" w:cs="Angsana New"/>
          <w:sz w:val="30"/>
          <w:szCs w:val="30"/>
          <w:cs/>
        </w:rPr>
        <w:t>ของ</w:t>
      </w:r>
      <w:r w:rsidRPr="00C54565">
        <w:rPr>
          <w:rFonts w:ascii="Angsana New" w:hAnsi="Angsana New" w:cs="Angsana New" w:hint="cs"/>
          <w:sz w:val="30"/>
          <w:szCs w:val="30"/>
          <w:cs/>
        </w:rPr>
        <w:t>ธุรกิจที่ถูกนำม</w:t>
      </w:r>
      <w:r w:rsidRPr="00C54565">
        <w:rPr>
          <w:rFonts w:ascii="Angsana New" w:hAnsi="Angsana New" w:cs="Angsana New"/>
          <w:sz w:val="30"/>
          <w:szCs w:val="30"/>
          <w:cs/>
        </w:rPr>
        <w:t>ารวมดังกล่าวกับค่าตอบแทน</w:t>
      </w:r>
      <w:r w:rsidRPr="00C54565">
        <w:rPr>
          <w:rFonts w:ascii="Angsana New" w:hAnsi="Angsana New" w:cs="Angsana New" w:hint="cs"/>
          <w:sz w:val="30"/>
          <w:szCs w:val="30"/>
          <w:cs/>
        </w:rPr>
        <w:t>ที่จ่าย</w:t>
      </w:r>
      <w:r w:rsidRPr="00C54565">
        <w:rPr>
          <w:rFonts w:ascii="Angsana New" w:hAnsi="Angsana New" w:cs="Angsana New"/>
          <w:sz w:val="30"/>
          <w:szCs w:val="30"/>
          <w:cs/>
        </w:rPr>
        <w:t>รับ</w:t>
      </w:r>
      <w:r w:rsidRPr="00C54565">
        <w:rPr>
          <w:rFonts w:ascii="Angsana New" w:hAnsi="Angsana New" w:cs="Angsana New" w:hint="cs"/>
          <w:sz w:val="30"/>
          <w:szCs w:val="30"/>
          <w:cs/>
        </w:rPr>
        <w:t>รู้เป็น</w:t>
      </w:r>
      <w:r w:rsidRPr="00C54565">
        <w:rPr>
          <w:rFonts w:ascii="Angsana New" w:hAnsi="Angsana New" w:cs="Angsana New"/>
          <w:sz w:val="30"/>
          <w:szCs w:val="30"/>
          <w:cs/>
        </w:rPr>
        <w:t>ส่วน</w:t>
      </w:r>
      <w:r w:rsidRPr="00C54565">
        <w:rPr>
          <w:rFonts w:ascii="Angsana New" w:hAnsi="Angsana New" w:cs="Angsana New" w:hint="cs"/>
          <w:sz w:val="30"/>
          <w:szCs w:val="30"/>
          <w:cs/>
        </w:rPr>
        <w:t>เกินหรือ</w:t>
      </w:r>
      <w:r w:rsidRPr="00C54565">
        <w:rPr>
          <w:rFonts w:ascii="Angsana New" w:hAnsi="Angsana New" w:cs="Angsana New"/>
          <w:sz w:val="30"/>
          <w:szCs w:val="30"/>
          <w:cs/>
        </w:rPr>
        <w:t>ส่วนขาดจากการรวมธุรกิจภาย</w:t>
      </w:r>
      <w:r w:rsidRPr="00C54565">
        <w:rPr>
          <w:rFonts w:ascii="Angsana New" w:hAnsi="Angsana New" w:cs="Angsana New" w:hint="cs"/>
          <w:sz w:val="30"/>
          <w:szCs w:val="30"/>
          <w:cs/>
        </w:rPr>
        <w:t>ใต้การ</w:t>
      </w:r>
      <w:r w:rsidRPr="00C54565">
        <w:rPr>
          <w:rFonts w:ascii="Angsana New" w:hAnsi="Angsana New" w:cs="Angsana New"/>
          <w:sz w:val="30"/>
          <w:szCs w:val="30"/>
          <w:cs/>
        </w:rPr>
        <w:t>ควบคุมเดียวกันในส่วนของ</w:t>
      </w:r>
      <w:r w:rsidRPr="00C54565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C54565">
        <w:rPr>
          <w:rFonts w:ascii="Angsana New" w:hAnsi="Angsana New"/>
          <w:sz w:val="30"/>
          <w:szCs w:val="30"/>
        </w:rPr>
        <w:t xml:space="preserve"> </w:t>
      </w:r>
      <w:r w:rsidRPr="00C54565">
        <w:rPr>
          <w:rFonts w:ascii="Angsana New" w:hAnsi="Angsana New" w:cs="Angsana New"/>
          <w:sz w:val="30"/>
          <w:szCs w:val="30"/>
          <w:cs/>
        </w:rPr>
        <w:t>รายการส่วนเกิน</w:t>
      </w:r>
      <w:r w:rsidRPr="00C54565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C54565">
        <w:rPr>
          <w:rFonts w:ascii="Angsana New" w:hAnsi="Angsana New" w:cs="Angsana New"/>
          <w:sz w:val="30"/>
          <w:szCs w:val="30"/>
          <w:cs/>
        </w:rPr>
        <w:t>ส่วนขาดจะถูก</w:t>
      </w:r>
      <w:r w:rsidRPr="00C54565">
        <w:rPr>
          <w:rFonts w:ascii="Angsana New" w:hAnsi="Angsana New" w:cs="Angsana New" w:hint="cs"/>
          <w:sz w:val="30"/>
          <w:szCs w:val="30"/>
          <w:cs/>
        </w:rPr>
        <w:t>โอนไปยังกำไรสะสมเมื่อ</w:t>
      </w:r>
      <w:r w:rsidRPr="00C54565">
        <w:rPr>
          <w:rFonts w:ascii="Angsana New" w:hAnsi="Angsana New" w:cs="Angsana New"/>
          <w:sz w:val="30"/>
          <w:szCs w:val="30"/>
          <w:cs/>
        </w:rPr>
        <w:t>มีการขายเงินลงทุน</w:t>
      </w:r>
      <w:r w:rsidRPr="00C54565">
        <w:rPr>
          <w:rFonts w:ascii="Angsana New" w:hAnsi="Angsana New" w:cs="Angsana New" w:hint="cs"/>
          <w:sz w:val="30"/>
          <w:szCs w:val="30"/>
          <w:cs/>
        </w:rPr>
        <w:t>ในธุรกิจที่ซื้อ</w:t>
      </w:r>
      <w:r w:rsidRPr="00C54565">
        <w:rPr>
          <w:rFonts w:ascii="Angsana New" w:hAnsi="Angsana New" w:cs="Angsana New"/>
          <w:sz w:val="30"/>
          <w:szCs w:val="30"/>
          <w:cs/>
        </w:rPr>
        <w:t>ดังกล่าวไป</w:t>
      </w:r>
      <w:r w:rsidRPr="00C5456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4AD5826" w14:textId="77777777" w:rsidR="003D2031" w:rsidRPr="00C54565" w:rsidRDefault="003D2031" w:rsidP="003D2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6"/>
          <w:szCs w:val="26"/>
        </w:rPr>
      </w:pPr>
    </w:p>
    <w:p w14:paraId="591B6AB1" w14:textId="77777777" w:rsidR="003D2031" w:rsidRPr="00C54565" w:rsidRDefault="003D2031" w:rsidP="003D2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theme="minorBidi"/>
          <w:sz w:val="30"/>
          <w:szCs w:val="30"/>
        </w:rPr>
      </w:pPr>
      <w:r w:rsidRPr="00C54565">
        <w:rPr>
          <w:rFonts w:ascii="Angsana New" w:hAnsi="Angsana New" w:cs="Angsana New"/>
          <w:sz w:val="30"/>
          <w:szCs w:val="30"/>
          <w:cs/>
        </w:rPr>
        <w:t>ผลการดำเนินงานของ</w:t>
      </w:r>
      <w:r w:rsidRPr="00C54565">
        <w:rPr>
          <w:rFonts w:ascii="Angsana New" w:hAnsi="Angsana New" w:cs="Angsana New" w:hint="cs"/>
          <w:sz w:val="30"/>
          <w:szCs w:val="30"/>
          <w:cs/>
        </w:rPr>
        <w:t>ธุรกิจที่ถูกซื้อ</w:t>
      </w:r>
      <w:r w:rsidRPr="00C54565">
        <w:rPr>
          <w:rFonts w:ascii="Angsana New" w:hAnsi="Angsana New" w:cs="Angsana New"/>
          <w:sz w:val="30"/>
          <w:szCs w:val="30"/>
          <w:cs/>
        </w:rPr>
        <w:t>จะรวม</w:t>
      </w:r>
      <w:r w:rsidRPr="00C54565">
        <w:rPr>
          <w:rFonts w:ascii="Angsana New" w:hAnsi="Angsana New" w:cs="Angsana New" w:hint="cs"/>
          <w:sz w:val="30"/>
          <w:szCs w:val="30"/>
          <w:cs/>
        </w:rPr>
        <w:t>อยู่ใน</w:t>
      </w:r>
      <w:r w:rsidRPr="00C54565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Pr="00C54565">
        <w:rPr>
          <w:rFonts w:ascii="Angsana New" w:hAnsi="Angsana New" w:cs="Angsana New" w:hint="cs"/>
          <w:sz w:val="30"/>
          <w:szCs w:val="30"/>
          <w:cs/>
        </w:rPr>
        <w:t>ของผู้ซื้อ</w:t>
      </w:r>
      <w:r w:rsidRPr="00C54565">
        <w:rPr>
          <w:rFonts w:ascii="Angsana New" w:hAnsi="Angsana New" w:cs="Angsana New"/>
          <w:sz w:val="30"/>
          <w:szCs w:val="30"/>
          <w:cs/>
        </w:rPr>
        <w:t>นับตั้งแต่วัน</w:t>
      </w:r>
      <w:r w:rsidRPr="00C54565">
        <w:rPr>
          <w:rFonts w:ascii="Angsana New" w:hAnsi="Angsana New" w:cs="Angsana New" w:hint="cs"/>
          <w:sz w:val="30"/>
          <w:szCs w:val="30"/>
          <w:cs/>
        </w:rPr>
        <w:t>ที่ต้น</w:t>
      </w:r>
      <w:r w:rsidRPr="00C54565">
        <w:rPr>
          <w:rFonts w:ascii="Angsana New" w:hAnsi="Angsana New" w:cs="Angsana New"/>
          <w:sz w:val="30"/>
          <w:szCs w:val="30"/>
          <w:cs/>
        </w:rPr>
        <w:t>งวดของงบการเงินเปรียบเทียบ</w:t>
      </w:r>
      <w:r w:rsidRPr="00C54565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C54565">
        <w:rPr>
          <w:rFonts w:ascii="Angsana New" w:hAnsi="Angsana New" w:cs="Angsana New"/>
          <w:sz w:val="30"/>
          <w:szCs w:val="30"/>
          <w:cs/>
        </w:rPr>
        <w:t>วัน</w:t>
      </w:r>
      <w:r w:rsidRPr="00C54565">
        <w:rPr>
          <w:rFonts w:ascii="Angsana New" w:hAnsi="Angsana New" w:cs="Angsana New" w:hint="cs"/>
          <w:sz w:val="30"/>
          <w:szCs w:val="30"/>
          <w:cs/>
        </w:rPr>
        <w:t>ที่ธุรกิจ</w:t>
      </w:r>
      <w:r w:rsidRPr="00C54565">
        <w:rPr>
          <w:rFonts w:ascii="Angsana New" w:hAnsi="Angsana New" w:cs="Angsana New"/>
          <w:sz w:val="30"/>
          <w:szCs w:val="30"/>
          <w:cs/>
        </w:rPr>
        <w:t>เหล่านั้น</w:t>
      </w:r>
      <w:r w:rsidRPr="00C54565">
        <w:rPr>
          <w:rFonts w:ascii="Angsana New" w:hAnsi="Angsana New" w:cs="Angsana New" w:hint="cs"/>
          <w:sz w:val="30"/>
          <w:szCs w:val="30"/>
          <w:cs/>
        </w:rPr>
        <w:t>อยู่ภายใต้การ</w:t>
      </w:r>
      <w:r w:rsidRPr="00C54565">
        <w:rPr>
          <w:rFonts w:ascii="Angsana New" w:hAnsi="Angsana New" w:cs="Angsana New"/>
          <w:sz w:val="30"/>
          <w:szCs w:val="30"/>
          <w:cs/>
        </w:rPr>
        <w:t>ควบคุมเดียวกัน</w:t>
      </w:r>
      <w:r w:rsidRPr="00C54565">
        <w:rPr>
          <w:rFonts w:ascii="Angsana New" w:hAnsi="Angsana New" w:cs="Angsana New" w:hint="cs"/>
          <w:sz w:val="30"/>
          <w:szCs w:val="30"/>
          <w:cs/>
        </w:rPr>
        <w:t>แล้ว</w:t>
      </w:r>
      <w:r w:rsidRPr="00C54565">
        <w:rPr>
          <w:rFonts w:ascii="Angsana New" w:hAnsi="Angsana New" w:cs="Angsana New"/>
          <w:sz w:val="30"/>
          <w:szCs w:val="30"/>
          <w:cs/>
        </w:rPr>
        <w:t>แต่</w:t>
      </w:r>
      <w:r w:rsidRPr="00C54565">
        <w:rPr>
          <w:rFonts w:ascii="Angsana New" w:hAnsi="Angsana New" w:cs="Angsana New" w:hint="cs"/>
          <w:sz w:val="30"/>
          <w:szCs w:val="30"/>
          <w:cs/>
        </w:rPr>
        <w:t>ระยะเวลาใดจะสั้นกว่า</w:t>
      </w:r>
      <w:r w:rsidRPr="00C54565">
        <w:rPr>
          <w:rFonts w:ascii="Angsana New" w:hAnsi="Angsana New"/>
          <w:sz w:val="30"/>
          <w:szCs w:val="30"/>
        </w:rPr>
        <w:t xml:space="preserve"> </w:t>
      </w:r>
      <w:r w:rsidRPr="00C54565">
        <w:rPr>
          <w:rFonts w:ascii="Angsana New" w:hAnsi="Angsana New" w:cs="Angsana New"/>
          <w:sz w:val="30"/>
          <w:szCs w:val="30"/>
          <w:cs/>
        </w:rPr>
        <w:t>จนถึง</w:t>
      </w:r>
      <w:r w:rsidRPr="00C54565">
        <w:rPr>
          <w:rFonts w:ascii="Angsana New" w:hAnsi="Angsana New" w:cs="Angsana New" w:hint="cs"/>
          <w:sz w:val="30"/>
          <w:szCs w:val="30"/>
          <w:cs/>
        </w:rPr>
        <w:t>วันที่การ</w:t>
      </w:r>
      <w:r w:rsidRPr="00C54565">
        <w:rPr>
          <w:rFonts w:ascii="Angsana New" w:hAnsi="Angsana New" w:cs="Angsana New"/>
          <w:sz w:val="30"/>
          <w:szCs w:val="30"/>
          <w:cs/>
        </w:rPr>
        <w:t>ควบคุม</w:t>
      </w:r>
      <w:r w:rsidRPr="00C54565">
        <w:rPr>
          <w:rFonts w:ascii="Angsana New" w:hAnsi="Angsana New" w:cs="Angsana New" w:hint="cs"/>
          <w:sz w:val="30"/>
          <w:szCs w:val="30"/>
          <w:cs/>
        </w:rPr>
        <w:t>สิ้น</w:t>
      </w:r>
      <w:r w:rsidRPr="00C54565">
        <w:rPr>
          <w:rFonts w:ascii="Angsana New" w:hAnsi="Angsana New" w:cs="Angsana New"/>
          <w:sz w:val="30"/>
          <w:szCs w:val="30"/>
          <w:cs/>
        </w:rPr>
        <w:t>สุด</w:t>
      </w:r>
    </w:p>
    <w:p w14:paraId="0BD8EDAF" w14:textId="77777777" w:rsidR="00560A78" w:rsidRPr="00C54565" w:rsidRDefault="00560A78" w:rsidP="0056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6"/>
          <w:szCs w:val="26"/>
        </w:rPr>
      </w:pPr>
    </w:p>
    <w:p w14:paraId="1C22FCD6" w14:textId="77777777" w:rsidR="0032273A" w:rsidRPr="00C54565" w:rsidRDefault="0032273A" w:rsidP="0056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  <w:r w:rsidR="0081251E" w:rsidRPr="00C54565">
        <w:rPr>
          <w:rFonts w:asciiTheme="majorBidi" w:hAnsiTheme="majorBidi" w:cstheme="majorBidi"/>
          <w:i/>
          <w:iCs/>
          <w:sz w:val="30"/>
          <w:szCs w:val="30"/>
          <w:cs/>
        </w:rPr>
        <w:t>ย่อย</w:t>
      </w:r>
    </w:p>
    <w:p w14:paraId="054A624E" w14:textId="77777777" w:rsidR="00FF37BB" w:rsidRPr="00C54565" w:rsidRDefault="00FF37BB" w:rsidP="00FF37BB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11AA0588" w14:textId="77777777" w:rsidR="00FF37BB" w:rsidRPr="00C54565" w:rsidRDefault="00FF37BB" w:rsidP="00FF37BB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 การควบคุมเกิดขึ้นเมื่อ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2A2F8EA" w14:textId="63A1CE6F" w:rsidR="008E738B" w:rsidRPr="00C54565" w:rsidRDefault="008E738B" w:rsidP="008F444F">
      <w:pPr>
        <w:pStyle w:val="BodyText2"/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517960C6" w14:textId="77777777" w:rsidR="007C1291" w:rsidRPr="00C54565" w:rsidRDefault="007C1291" w:rsidP="008F444F">
      <w:pPr>
        <w:pStyle w:val="BodyText2"/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0133FFEE" w14:textId="77777777" w:rsidR="008E738B" w:rsidRPr="00C54565" w:rsidRDefault="008E738B" w:rsidP="00FF37BB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ส่วนได้เสียที่ไม่มีอำนาจควบคุม</w:t>
      </w:r>
    </w:p>
    <w:p w14:paraId="42EDF58C" w14:textId="77777777" w:rsidR="00FF37BB" w:rsidRPr="00C54565" w:rsidRDefault="00FF37BB" w:rsidP="00FF37BB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</w:rPr>
      </w:pPr>
    </w:p>
    <w:p w14:paraId="3DF1DC85" w14:textId="32EB4710" w:rsidR="008E738B" w:rsidRPr="00C54565" w:rsidRDefault="008E738B" w:rsidP="00FF37BB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 w:hint="cs"/>
          <w:sz w:val="30"/>
          <w:szCs w:val="30"/>
          <w:cs/>
        </w:rPr>
        <w:t xml:space="preserve">ณ วันที่ซื้อธุรกิจ </w:t>
      </w:r>
      <w:r w:rsidRPr="00C54565">
        <w:rPr>
          <w:rFonts w:ascii="Angsana New" w:hAnsi="Angsana New" w:cs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0711F2FA" w14:textId="77777777" w:rsidR="00A37AAD" w:rsidRPr="00C54565" w:rsidRDefault="00A37AAD" w:rsidP="00FF37BB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</w:rPr>
      </w:pPr>
    </w:p>
    <w:p w14:paraId="27C6EDAF" w14:textId="77777777" w:rsidR="008E738B" w:rsidRPr="00C54565" w:rsidRDefault="008E738B" w:rsidP="00560A78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7EB7BA87" w14:textId="77777777" w:rsidR="007C1291" w:rsidRPr="00C54565" w:rsidRDefault="007C1291" w:rsidP="00FF37BB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</w:rPr>
      </w:pPr>
    </w:p>
    <w:p w14:paraId="2B675F71" w14:textId="38826DB6" w:rsidR="00FF37BB" w:rsidRPr="00C54565" w:rsidRDefault="00FF37BB" w:rsidP="00FF37BB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</w:t>
      </w:r>
      <w:r w:rsidRPr="00C54565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ควบคุม</w:t>
      </w:r>
    </w:p>
    <w:p w14:paraId="37C537F6" w14:textId="77777777" w:rsidR="00FF37BB" w:rsidRPr="00C54565" w:rsidRDefault="00FF37BB" w:rsidP="00FF37BB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</w:rPr>
      </w:pPr>
    </w:p>
    <w:p w14:paraId="24009DE7" w14:textId="77777777" w:rsidR="00923D1D" w:rsidRPr="00C54565" w:rsidRDefault="00FF37BB" w:rsidP="008F444F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54565">
        <w:rPr>
          <w:rFonts w:asciiTheme="majorBidi" w:hAnsiTheme="majorBidi" w:cstheme="majorBidi"/>
          <w:sz w:val="30"/>
          <w:szCs w:val="30"/>
          <w:cs/>
        </w:rPr>
        <w:t>สูญเสีย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 xml:space="preserve">การควบคุมในบริษัทย่อย </w:t>
      </w:r>
      <w:r w:rsidRPr="00C54565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นั้นออก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C54565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ส่วนได้เสียที่ไม่มีอำนาจควบคุมและส่วนประกอบอื่นในส่วนของเจ้าของที่เกี่ยวข้</w:t>
      </w:r>
      <w:r w:rsidR="00EC51B3" w:rsidRPr="00C54565">
        <w:rPr>
          <w:rFonts w:asciiTheme="majorBidi" w:hAnsiTheme="majorBidi" w:cstheme="majorBidi"/>
          <w:sz w:val="30"/>
          <w:szCs w:val="30"/>
          <w:cs/>
        </w:rPr>
        <w:t xml:space="preserve">องกับบริษัทย่อยนั้น  </w:t>
      </w:r>
      <w:r w:rsidR="00EC51B3" w:rsidRPr="00C54565">
        <w:rPr>
          <w:rFonts w:asciiTheme="majorBidi" w:hAnsiTheme="majorBidi" w:cstheme="majorBidi"/>
          <w:sz w:val="30"/>
          <w:szCs w:val="30"/>
        </w:rPr>
        <w:br/>
      </w:r>
      <w:r w:rsidRPr="00C54565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C54565">
        <w:rPr>
          <w:rFonts w:asciiTheme="majorBidi" w:hAnsiTheme="majorBidi" w:cstheme="majorBidi"/>
          <w:sz w:val="30"/>
          <w:szCs w:val="30"/>
          <w:cs/>
        </w:rPr>
        <w:t>ควบคุมในบร</w:t>
      </w:r>
      <w:r w:rsidR="0033680C" w:rsidRPr="00C54565">
        <w:rPr>
          <w:rFonts w:asciiTheme="majorBidi" w:hAnsiTheme="majorBidi" w:cstheme="majorBidi"/>
          <w:sz w:val="30"/>
          <w:szCs w:val="30"/>
          <w:cs/>
        </w:rPr>
        <w:t>ิษัทย่อยรับรู้ในกำไรหรือขาดทุน</w:t>
      </w:r>
      <w:r w:rsidR="0033680C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C54565">
        <w:rPr>
          <w:rFonts w:asciiTheme="majorBidi" w:hAnsiTheme="majorBidi" w:cstheme="majorBidi"/>
          <w:sz w:val="30"/>
          <w:szCs w:val="30"/>
          <w:cs/>
        </w:rPr>
        <w:t>ควบคุม</w:t>
      </w:r>
    </w:p>
    <w:p w14:paraId="102F8358" w14:textId="77777777" w:rsidR="00046463" w:rsidRPr="00C54565" w:rsidRDefault="00046463" w:rsidP="00FF37BB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</w:rPr>
      </w:pPr>
    </w:p>
    <w:p w14:paraId="539E5BB8" w14:textId="77777777" w:rsidR="0032273A" w:rsidRPr="00C54565" w:rsidRDefault="0032273A" w:rsidP="00F64BD2">
      <w:pPr>
        <w:pStyle w:val="BodyText2"/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  <w:r w:rsidRPr="00C54565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7D3178E8" w14:textId="77777777" w:rsidR="000C0973" w:rsidRPr="00C54565" w:rsidRDefault="000C0973" w:rsidP="00F64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DF85F07" w14:textId="729A2383" w:rsidR="001B0F1A" w:rsidRPr="00C54565" w:rsidRDefault="0032273A" w:rsidP="00470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DE7793" w:rsidRPr="00C54565">
        <w:rPr>
          <w:rFonts w:asciiTheme="majorBidi" w:hAnsiTheme="majorBidi" w:cstheme="majorBidi"/>
          <w:sz w:val="30"/>
          <w:szCs w:val="30"/>
          <w:cs/>
        </w:rPr>
        <w:t>มาจากรายการระหว่างกิจการในกลุ่ม</w:t>
      </w:r>
      <w:r w:rsidRPr="00C54565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ถูกตัดรายการในการจัดทำงบการเงินรวม ขาดทุนที่ยังไม่เกิดขึ้นจริงถูกตัดรายการในลักษณะเด</w:t>
      </w:r>
      <w:r w:rsidR="00DE7793" w:rsidRPr="00C54565">
        <w:rPr>
          <w:rFonts w:asciiTheme="majorBidi" w:hAnsiTheme="majorBidi" w:cstheme="majorBidi"/>
          <w:sz w:val="30"/>
          <w:szCs w:val="30"/>
          <w:cs/>
        </w:rPr>
        <w:t>ียวกับกำไรที่ยังไม่เกิดขึ้นจริง</w:t>
      </w:r>
      <w:r w:rsidRPr="00C54565">
        <w:rPr>
          <w:rFonts w:asciiTheme="majorBidi" w:hAnsiTheme="majorBidi" w:cstheme="majorBidi"/>
          <w:sz w:val="30"/>
          <w:szCs w:val="30"/>
          <w:cs/>
        </w:rPr>
        <w:t>แต่เท่าที่</w:t>
      </w:r>
      <w:r w:rsidRPr="00C54565">
        <w:rPr>
          <w:rFonts w:asciiTheme="majorBidi" w:eastAsia="EucrosiaUPCBold" w:hAnsiTheme="majorBidi" w:cstheme="majorBidi"/>
          <w:sz w:val="30"/>
          <w:szCs w:val="30"/>
          <w:cs/>
        </w:rPr>
        <w:t>เมื่อไม่มีหลักฐานการด้อยค่าเกิดขึ้น</w:t>
      </w:r>
    </w:p>
    <w:p w14:paraId="6C628E65" w14:textId="77777777" w:rsidR="008F444F" w:rsidRPr="00C54565" w:rsidRDefault="008F444F" w:rsidP="00470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EucrosiaUPCBold" w:hAnsiTheme="majorBidi" w:cstheme="majorBidi"/>
          <w:sz w:val="22"/>
          <w:szCs w:val="22"/>
        </w:rPr>
      </w:pPr>
    </w:p>
    <w:p w14:paraId="1BFDA677" w14:textId="77777777" w:rsidR="0006031F" w:rsidRPr="00C54565" w:rsidRDefault="0006031F" w:rsidP="00892412">
      <w:pPr>
        <w:pStyle w:val="Heading8"/>
        <w:numPr>
          <w:ilvl w:val="1"/>
          <w:numId w:val="4"/>
        </w:numPr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C54565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เงินตราต่างประเทศ </w:t>
      </w:r>
    </w:p>
    <w:p w14:paraId="6CE7DAC0" w14:textId="77777777" w:rsidR="0006031F" w:rsidRPr="00C54565" w:rsidRDefault="0006031F" w:rsidP="0006031F">
      <w:pPr>
        <w:pStyle w:val="BodyText2"/>
        <w:tabs>
          <w:tab w:val="left" w:pos="540"/>
        </w:tabs>
        <w:spacing w:line="240" w:lineRule="atLeast"/>
        <w:ind w:left="518" w:right="43" w:firstLine="0"/>
        <w:jc w:val="thaiDistribute"/>
        <w:rPr>
          <w:rFonts w:ascii="Angsana New" w:hAnsi="Angsana New" w:cs="Angsana New"/>
        </w:rPr>
      </w:pPr>
    </w:p>
    <w:p w14:paraId="56FC3AEE" w14:textId="13124160" w:rsidR="008F1F21" w:rsidRPr="00C54565" w:rsidRDefault="008F1F21" w:rsidP="0006031F">
      <w:pPr>
        <w:pStyle w:val="BodyText2"/>
        <w:tabs>
          <w:tab w:val="left" w:pos="540"/>
        </w:tabs>
        <w:spacing w:line="240" w:lineRule="atLeast"/>
        <w:ind w:left="518" w:right="43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54565">
        <w:rPr>
          <w:rFonts w:ascii="Angsana New" w:hAnsi="Angsana New" w:cs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78F51097" w14:textId="77777777" w:rsidR="008F1F21" w:rsidRPr="00C54565" w:rsidRDefault="008F1F21" w:rsidP="0006031F">
      <w:pPr>
        <w:pStyle w:val="BodyText2"/>
        <w:tabs>
          <w:tab w:val="left" w:pos="540"/>
        </w:tabs>
        <w:spacing w:line="240" w:lineRule="atLeast"/>
        <w:ind w:left="518" w:right="43" w:firstLine="0"/>
        <w:jc w:val="thaiDistribute"/>
        <w:rPr>
          <w:rFonts w:ascii="Angsana New" w:hAnsi="Angsana New" w:cs="Angsana New"/>
        </w:rPr>
      </w:pPr>
    </w:p>
    <w:p w14:paraId="15BFE872" w14:textId="256D9B8C" w:rsidR="0006031F" w:rsidRPr="00C54565" w:rsidRDefault="0006031F" w:rsidP="0006031F">
      <w:pPr>
        <w:pStyle w:val="BodyText2"/>
        <w:tabs>
          <w:tab w:val="left" w:pos="540"/>
        </w:tabs>
        <w:spacing w:line="240" w:lineRule="atLeast"/>
        <w:ind w:left="518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C54565">
        <w:rPr>
          <w:rFonts w:ascii="Angsana New" w:hAnsi="Angsana New" w:cs="Angsana New" w:hint="cs"/>
          <w:sz w:val="30"/>
          <w:szCs w:val="30"/>
          <w:cs/>
        </w:rPr>
        <w:t>แต่ละบริษัทใน</w:t>
      </w:r>
      <w:r w:rsidRPr="00C54565">
        <w:rPr>
          <w:rFonts w:ascii="Angsana New" w:hAnsi="Angsana New" w:cs="Angsana New"/>
          <w:sz w:val="30"/>
          <w:szCs w:val="30"/>
          <w:cs/>
        </w:rPr>
        <w:t>กลุ่มบริษัท โดยใช้อัตราแลกเปลี่ยน ณ วันที่เกิดรายการ</w:t>
      </w:r>
    </w:p>
    <w:p w14:paraId="24A3B3E2" w14:textId="77777777" w:rsidR="00A37AAD" w:rsidRPr="00C54565" w:rsidRDefault="00A37AAD" w:rsidP="0006031F">
      <w:pPr>
        <w:pStyle w:val="BodyText2"/>
        <w:tabs>
          <w:tab w:val="left" w:pos="540"/>
        </w:tabs>
        <w:spacing w:line="240" w:lineRule="atLeast"/>
        <w:ind w:left="518" w:right="43" w:firstLine="0"/>
        <w:jc w:val="thaiDistribute"/>
        <w:rPr>
          <w:rFonts w:ascii="Angsana New" w:hAnsi="Angsana New" w:cs="Angsana New"/>
        </w:rPr>
      </w:pPr>
    </w:p>
    <w:p w14:paraId="3BB9C016" w14:textId="3738A0AC" w:rsidR="0036219C" w:rsidRPr="00C54565" w:rsidRDefault="0006031F" w:rsidP="00560A7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C54565">
        <w:rPr>
          <w:rFonts w:ascii="Angsana New" w:hAnsi="Angsana New" w:cs="Angsana New" w:hint="cs"/>
          <w:sz w:val="30"/>
          <w:szCs w:val="30"/>
          <w:cs/>
        </w:rPr>
        <w:t>รายงาน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แปลงค่าเป็น</w:t>
      </w:r>
      <w:r w:rsidRPr="00C54565">
        <w:rPr>
          <w:rFonts w:ascii="Angsana New" w:hAnsi="Angsana New" w:cs="Angsana New" w:hint="cs"/>
          <w:sz w:val="30"/>
          <w:szCs w:val="30"/>
          <w:cs/>
        </w:rPr>
        <w:t>สกุลเงินที่ใช้ในการดำเนินงาน</w:t>
      </w:r>
      <w:r w:rsidRPr="00C54565">
        <w:rPr>
          <w:rFonts w:ascii="Angsana New" w:hAnsi="Angsana New" w:cs="Angsana New"/>
          <w:sz w:val="30"/>
          <w:szCs w:val="30"/>
          <w:cs/>
        </w:rPr>
        <w:t>โดยใช้อัตราแลกเปลี่ยน ณ วันนั้น</w:t>
      </w:r>
    </w:p>
    <w:p w14:paraId="1278A979" w14:textId="77777777" w:rsidR="00A37AAD" w:rsidRPr="00C54565" w:rsidRDefault="00A37AAD" w:rsidP="00560A7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</w:rPr>
      </w:pPr>
    </w:p>
    <w:p w14:paraId="6A6E6D0E" w14:textId="77777777" w:rsidR="0071729C" w:rsidRPr="00C54565" w:rsidRDefault="0006031F" w:rsidP="000A322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C54565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C54565">
        <w:rPr>
          <w:rFonts w:ascii="Angsana New" w:hAnsi="Angsana New" w:cs="Angsana New"/>
          <w:sz w:val="30"/>
          <w:szCs w:val="30"/>
          <w:cs/>
        </w:rPr>
        <w:t>บันทึกตามเกณฑ์ราคาทุนเดิม แปลงค่าเป็น</w:t>
      </w:r>
      <w:r w:rsidRPr="00C54565">
        <w:rPr>
          <w:rFonts w:ascii="Angsana New" w:hAnsi="Angsana New" w:cs="Angsana New" w:hint="cs"/>
          <w:sz w:val="30"/>
          <w:szCs w:val="30"/>
          <w:cs/>
        </w:rPr>
        <w:t>สกุลเงินที่ใช้ในการดำเนินงาน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โดยใช้อัตราแลกเปลี่ยน ณ วันที่เกิดรายการ </w:t>
      </w:r>
    </w:p>
    <w:p w14:paraId="177F322B" w14:textId="77777777" w:rsidR="0071729C" w:rsidRPr="00C54565" w:rsidRDefault="0071729C" w:rsidP="000A322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</w:rPr>
      </w:pPr>
    </w:p>
    <w:p w14:paraId="079DBF83" w14:textId="295AB284" w:rsidR="00B54188" w:rsidRPr="00C54565" w:rsidRDefault="00B54188" w:rsidP="000A322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327E4A8A" w14:textId="77777777" w:rsidR="0006031F" w:rsidRPr="00C54565" w:rsidRDefault="0006031F" w:rsidP="0006031F">
      <w:pPr>
        <w:pStyle w:val="BodyText2"/>
        <w:tabs>
          <w:tab w:val="left" w:pos="540"/>
        </w:tabs>
        <w:spacing w:line="240" w:lineRule="atLeast"/>
        <w:ind w:left="518" w:right="43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54565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หน่วยงานในต่างประเทศ</w:t>
      </w:r>
    </w:p>
    <w:p w14:paraId="31FE70B7" w14:textId="77777777" w:rsidR="0006031F" w:rsidRPr="00C54565" w:rsidRDefault="0006031F" w:rsidP="0006031F">
      <w:pPr>
        <w:pStyle w:val="BodyText2"/>
        <w:tabs>
          <w:tab w:val="left" w:pos="540"/>
        </w:tabs>
        <w:spacing w:line="240" w:lineRule="atLeast"/>
        <w:ind w:left="518" w:right="43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936FB7E" w14:textId="77777777" w:rsidR="0006031F" w:rsidRPr="00C54565" w:rsidRDefault="0006031F" w:rsidP="0006031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/>
          <w:sz w:val="30"/>
          <w:szCs w:val="30"/>
          <w:cs/>
        </w:rPr>
        <w:t>แปลงค่าเป็นเงินบาทโดยใช้อัตราแลกเปลี่ยน ณ วันที่</w:t>
      </w:r>
      <w:r w:rsidRPr="00C54565">
        <w:rPr>
          <w:rFonts w:ascii="Angsana New" w:hAnsi="Angsana New" w:cs="Angsana New" w:hint="cs"/>
          <w:sz w:val="30"/>
          <w:szCs w:val="30"/>
          <w:cs/>
        </w:rPr>
        <w:t>รายงาน</w:t>
      </w:r>
    </w:p>
    <w:p w14:paraId="1D5AD08A" w14:textId="77777777" w:rsidR="00B54188" w:rsidRPr="00C54565" w:rsidRDefault="00B54188" w:rsidP="002A43C7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FFF07B6" w14:textId="0A8B0A03" w:rsidR="00B54188" w:rsidRPr="00C54565" w:rsidRDefault="00B54188" w:rsidP="00B5418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C54565">
        <w:rPr>
          <w:rFonts w:ascii="Angsana New" w:hAnsi="Angsana New" w:cs="Angsana New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</w:t>
      </w:r>
      <w:r w:rsidR="008F1F21" w:rsidRPr="00C54565">
        <w:rPr>
          <w:rFonts w:ascii="Angsana New" w:hAnsi="Angsana New" w:cs="Angsana New" w:hint="cs"/>
          <w:sz w:val="30"/>
          <w:szCs w:val="30"/>
          <w:cs/>
        </w:rPr>
        <w:t>แลกเปลี่ยน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ณ วันที่เกิดรายการ</w:t>
      </w:r>
    </w:p>
    <w:p w14:paraId="35D7B932" w14:textId="77777777" w:rsidR="00B54188" w:rsidRPr="00C54565" w:rsidRDefault="00B54188" w:rsidP="00B5418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FE8721B" w14:textId="77777777" w:rsidR="00B54188" w:rsidRPr="00C54565" w:rsidRDefault="00B54188" w:rsidP="00B54188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4565">
        <w:rPr>
          <w:rFonts w:ascii="Angsana New" w:hAnsi="Angsana New" w:cs="Angsana New"/>
          <w:sz w:val="30"/>
          <w:szCs w:val="30"/>
          <w:cs/>
        </w:rPr>
        <w:t>ผลต่างจากอัตราแลกเปลี่ยนที่เกิดจากการแปลงค่า บันทึก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Pr="00C54565">
        <w:rPr>
          <w:rFonts w:ascii="Angsana New" w:hAnsi="Angsana New" w:cs="Angsana New"/>
          <w:sz w:val="30"/>
          <w:szCs w:val="30"/>
          <w:cs/>
        </w:rPr>
        <w:t>จนกว่ามีการจำหน่ายเงินลงทุนนั้นออกไป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036E3F78" w14:textId="77777777" w:rsidR="00B54188" w:rsidRPr="00C54565" w:rsidRDefault="00B54188" w:rsidP="00B54188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sz w:val="30"/>
          <w:szCs w:val="30"/>
        </w:rPr>
      </w:pPr>
    </w:p>
    <w:p w14:paraId="378580E9" w14:textId="43EF6D4F" w:rsidR="00B54188" w:rsidRPr="00C54565" w:rsidRDefault="00B54188" w:rsidP="00B54188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/>
          <w:sz w:val="30"/>
          <w:szCs w:val="30"/>
          <w:cs/>
        </w:rPr>
        <w:t>เมื่อหน่วยงานต่างปร</w:t>
      </w:r>
      <w:r w:rsidRPr="00C54565">
        <w:rPr>
          <w:rFonts w:ascii="Angsana New" w:hAnsi="Angsana New" w:cs="Angsana New" w:hint="cs"/>
          <w:sz w:val="30"/>
          <w:szCs w:val="30"/>
          <w:cs/>
        </w:rPr>
        <w:t>ะ</w:t>
      </w:r>
      <w:r w:rsidRPr="00C54565">
        <w:rPr>
          <w:rFonts w:ascii="Angsana New" w:hAnsi="Angsana New" w:cs="Angsana New"/>
          <w:sz w:val="30"/>
          <w:szCs w:val="30"/>
          <w:cs/>
        </w:rPr>
        <w:t>เทศถูกจำหน่ายส่วนได้เสียทั้งหมดหรือ</w:t>
      </w:r>
      <w:r w:rsidRPr="00C54565">
        <w:rPr>
          <w:rFonts w:ascii="Angsana New" w:hAnsi="Angsana New" w:cs="Angsana New" w:hint="cs"/>
          <w:sz w:val="30"/>
          <w:szCs w:val="30"/>
          <w:cs/>
        </w:rPr>
        <w:t>เพียงบางส่วนที่ทำให้</w:t>
      </w:r>
      <w:r w:rsidRPr="00C54565">
        <w:rPr>
          <w:rFonts w:ascii="Angsana New" w:hAnsi="Angsana New" w:cs="Angsana New"/>
          <w:sz w:val="30"/>
          <w:szCs w:val="30"/>
          <w:cs/>
        </w:rPr>
        <w:t>สูญเสียการควบคุม ความมีอิทธิพลอย่างมีสาระสำคัญ</w:t>
      </w:r>
      <w:r w:rsidRPr="00C54565">
        <w:rPr>
          <w:rFonts w:ascii="Angsana New" w:hAnsi="Angsana New" w:cs="Angsana New"/>
          <w:sz w:val="30"/>
          <w:szCs w:val="30"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>ผล</w:t>
      </w:r>
      <w:r w:rsidRPr="00C54565">
        <w:rPr>
          <w:rFonts w:ascii="Angsana New" w:hAnsi="Angsana New" w:cs="Angsana New"/>
          <w:sz w:val="30"/>
          <w:szCs w:val="30"/>
          <w:cs/>
        </w:rPr>
        <w:t>สะสม</w:t>
      </w:r>
      <w:r w:rsidRPr="00C54565">
        <w:rPr>
          <w:rFonts w:ascii="Angsana New" w:hAnsi="Angsana New" w:cs="Angsana New" w:hint="cs"/>
          <w:sz w:val="30"/>
          <w:szCs w:val="30"/>
          <w:cs/>
        </w:rPr>
        <w:t>ของ</w:t>
      </w:r>
      <w:r w:rsidRPr="00C54565">
        <w:rPr>
          <w:rFonts w:ascii="Angsana New" w:hAnsi="Angsana New" w:cs="Angsana New"/>
          <w:sz w:val="30"/>
          <w:szCs w:val="3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C54565">
        <w:rPr>
          <w:rFonts w:ascii="Angsana New" w:hAnsi="Angsana New" w:cs="Angsana New" w:hint="cs"/>
          <w:sz w:val="30"/>
          <w:szCs w:val="30"/>
          <w:cs/>
        </w:rPr>
        <w:t>ถูก</w:t>
      </w:r>
      <w:r w:rsidRPr="00C54565">
        <w:rPr>
          <w:rFonts w:ascii="Angsana New" w:hAnsi="Angsana New" w:cs="Angsana New"/>
          <w:sz w:val="30"/>
          <w:szCs w:val="30"/>
          <w:cs/>
        </w:rPr>
        <w:t>จัดประเภทเป็นกำไรหรือขาดทุน</w:t>
      </w:r>
      <w:r w:rsidRPr="00C54565">
        <w:rPr>
          <w:rFonts w:ascii="Angsana New" w:hAnsi="Angsana New" w:cs="Angsana New" w:hint="cs"/>
          <w:sz w:val="30"/>
          <w:szCs w:val="30"/>
          <w:cs/>
        </w:rPr>
        <w:t>โดย</w:t>
      </w:r>
      <w:r w:rsidRPr="00C54565">
        <w:rPr>
          <w:rFonts w:ascii="Angsana New" w:hAnsi="Angsana New" w:cs="Angsana New"/>
          <w:sz w:val="30"/>
          <w:szCs w:val="3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C54565">
        <w:rPr>
          <w:rFonts w:ascii="Angsana New" w:hAnsi="Angsana New" w:cs="Angsana New" w:hint="cs"/>
          <w:sz w:val="30"/>
          <w:szCs w:val="30"/>
          <w:cs/>
        </w:rPr>
        <w:t>เพียงบางส่วน</w:t>
      </w:r>
      <w:r w:rsidRPr="00C54565">
        <w:rPr>
          <w:rFonts w:ascii="Angsana New" w:hAnsi="Angsana New" w:cs="Angsana New"/>
          <w:sz w:val="30"/>
          <w:szCs w:val="30"/>
          <w:cs/>
        </w:rPr>
        <w:t>แต่</w:t>
      </w:r>
      <w:r w:rsidRPr="00C54565">
        <w:rPr>
          <w:rFonts w:ascii="Angsana New" w:hAnsi="Angsana New" w:cs="Angsana New" w:hint="cs"/>
          <w:sz w:val="30"/>
          <w:szCs w:val="30"/>
          <w:cs/>
        </w:rPr>
        <w:t>ยังคงมี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การควบคุม </w:t>
      </w:r>
      <w:r w:rsidRPr="00C54565">
        <w:rPr>
          <w:rFonts w:ascii="Angsana New" w:hAnsi="Angsana New" w:cs="Angsana New" w:hint="cs"/>
          <w:sz w:val="30"/>
          <w:szCs w:val="30"/>
          <w:cs/>
        </w:rPr>
        <w:t>ผลสะสม</w:t>
      </w:r>
      <w:r w:rsidRPr="00C54565">
        <w:rPr>
          <w:rFonts w:ascii="Angsana New" w:hAnsi="Angsana New" w:cs="Angsana New"/>
          <w:sz w:val="30"/>
          <w:szCs w:val="30"/>
          <w:cs/>
        </w:rPr>
        <w:t>ต้อง</w:t>
      </w:r>
      <w:r w:rsidRPr="00C54565">
        <w:rPr>
          <w:rFonts w:ascii="Angsana New" w:hAnsi="Angsana New" w:cs="Angsana New" w:hint="cs"/>
          <w:sz w:val="30"/>
          <w:szCs w:val="30"/>
          <w:cs/>
        </w:rPr>
        <w:t>ถูก</w:t>
      </w:r>
      <w:r w:rsidRPr="00C54565">
        <w:rPr>
          <w:rFonts w:ascii="Angsana New" w:hAnsi="Angsana New" w:cs="Angsana New"/>
          <w:sz w:val="30"/>
          <w:szCs w:val="30"/>
          <w:cs/>
        </w:rPr>
        <w:t>ปันสัดส่วนให้กับส่วนของผู้ถือหุ้นที่ไม่มีอำนาจควบคุม</w:t>
      </w:r>
    </w:p>
    <w:p w14:paraId="17AF4BD4" w14:textId="77777777" w:rsidR="00B54188" w:rsidRPr="00C54565" w:rsidRDefault="00B54188" w:rsidP="00B54188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sz w:val="30"/>
          <w:szCs w:val="30"/>
        </w:rPr>
      </w:pPr>
    </w:p>
    <w:p w14:paraId="3AFCCE0C" w14:textId="77777777" w:rsidR="00B54188" w:rsidRPr="00C54565" w:rsidRDefault="00B54188" w:rsidP="00B5418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 w:hint="cs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0F796785" w14:textId="77777777" w:rsidR="006626E4" w:rsidRPr="00C54565" w:rsidRDefault="00582B06" w:rsidP="00923D1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45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412E7" w:rsidRPr="00C54565">
        <w:rPr>
          <w:rFonts w:asciiTheme="majorBidi" w:hAnsiTheme="majorBidi" w:cstheme="majorBidi"/>
          <w:sz w:val="30"/>
          <w:szCs w:val="30"/>
          <w:cs/>
          <w:lang w:val="th-TH"/>
        </w:rPr>
        <w:t xml:space="preserve">      </w:t>
      </w:r>
    </w:p>
    <w:p w14:paraId="3F8525E5" w14:textId="77777777" w:rsidR="0032273A" w:rsidRPr="00C54565" w:rsidRDefault="0032273A" w:rsidP="0089241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  <w:r w:rsidRPr="00C5456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20B8E17" w14:textId="77777777" w:rsidR="0032273A" w:rsidRPr="00C54565" w:rsidRDefault="0032273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5708A2" w14:textId="77777777" w:rsidR="00B54188" w:rsidRPr="00C54565" w:rsidRDefault="00B54188" w:rsidP="00B54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54565">
        <w:rPr>
          <w:rFonts w:ascii="Angsana New" w:hAnsi="Angsana New" w:cs="Angsana New"/>
          <w:spacing w:val="-2"/>
          <w:sz w:val="30"/>
          <w:szCs w:val="30"/>
          <w:cs/>
        </w:rPr>
        <w:t>เงินสดและรายการเทียบเท่าเงินสด</w:t>
      </w:r>
      <w:r w:rsidRPr="00C54565">
        <w:rPr>
          <w:rFonts w:ascii="Angsana New" w:hAnsi="Angsana New" w:cs="Angsana New" w:hint="cs"/>
          <w:spacing w:val="-2"/>
          <w:sz w:val="30"/>
          <w:szCs w:val="30"/>
          <w:cs/>
        </w:rPr>
        <w:t>ในงบกระแสเงินสด</w:t>
      </w:r>
      <w:r w:rsidR="005F0B52" w:rsidRPr="00C54565">
        <w:rPr>
          <w:rFonts w:ascii="Angsana New" w:hAnsi="Angsana New" w:cs="Angsana New"/>
          <w:spacing w:val="-2"/>
          <w:sz w:val="30"/>
          <w:szCs w:val="30"/>
          <w:cs/>
        </w:rPr>
        <w:t>ประกอบด้วย</w:t>
      </w:r>
      <w:r w:rsidRPr="00C54565">
        <w:rPr>
          <w:rFonts w:ascii="Angsana New" w:hAnsi="Angsana New" w:cs="Angsana New"/>
          <w:spacing w:val="-2"/>
          <w:sz w:val="30"/>
          <w:szCs w:val="30"/>
          <w:cs/>
        </w:rPr>
        <w:t>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</w:t>
      </w:r>
      <w:r w:rsidRPr="00C54565">
        <w:rPr>
          <w:rFonts w:ascii="Angsana New" w:hAnsi="Angsana New" w:cs="Angsana New" w:hint="cs"/>
          <w:spacing w:val="-2"/>
          <w:sz w:val="30"/>
          <w:szCs w:val="30"/>
          <w:cs/>
        </w:rPr>
        <w:t>ส่วนหนึ่งของกิจกรรมจัดหาเงิน</w:t>
      </w:r>
      <w:r w:rsidRPr="00C54565">
        <w:rPr>
          <w:rFonts w:ascii="Angsana New" w:hAnsi="Angsana New" w:cs="Angsana New"/>
          <w:spacing w:val="-2"/>
          <w:sz w:val="30"/>
          <w:szCs w:val="30"/>
          <w:cs/>
        </w:rPr>
        <w:t>ในงบกระแสเงินสด</w:t>
      </w:r>
    </w:p>
    <w:p w14:paraId="3773420B" w14:textId="0913F74D" w:rsidR="008F1F21" w:rsidRPr="00C54565" w:rsidRDefault="008F1F21" w:rsidP="000B334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  <w:r w:rsidRPr="00C54565"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br w:type="page"/>
      </w:r>
    </w:p>
    <w:p w14:paraId="5BB96E98" w14:textId="77777777" w:rsidR="0032273A" w:rsidRPr="00C54565" w:rsidRDefault="0032273A" w:rsidP="0089241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ลูกหนี้การค้า</w:t>
      </w:r>
      <w:r w:rsidR="00923D1D" w:rsidRPr="00C54565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และ</w:t>
      </w:r>
      <w:r w:rsidRPr="00C5456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ลูกหนี้อื่น</w:t>
      </w:r>
    </w:p>
    <w:p w14:paraId="73D4ABCF" w14:textId="77777777" w:rsidR="0032273A" w:rsidRPr="00C54565" w:rsidRDefault="0032273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0D0284C" w14:textId="77777777" w:rsidR="00886631" w:rsidRPr="00C54565" w:rsidRDefault="00F161F8" w:rsidP="00886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0CA6CE71" w14:textId="77777777" w:rsidR="00F161F8" w:rsidRPr="00C54565" w:rsidRDefault="00F161F8" w:rsidP="00886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64A8EED" w14:textId="77777777" w:rsidR="000B3529" w:rsidRPr="00C54565" w:rsidRDefault="000B3529" w:rsidP="000B352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 xml:space="preserve">ลูกหนี้วัดมูลค่าด้วยมูลค่าสุทธิจากค่าเผื่อหนี้สงสัยจะสูญ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255A1E0C" w14:textId="77777777" w:rsidR="002508FE" w:rsidRPr="00C54565" w:rsidRDefault="002508FE" w:rsidP="00332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  <w:lang w:val="th-TH"/>
        </w:rPr>
      </w:pPr>
    </w:p>
    <w:p w14:paraId="0D3F8742" w14:textId="77777777" w:rsidR="0032273A" w:rsidRPr="00C54565" w:rsidRDefault="0032273A" w:rsidP="0089241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14:paraId="59349ABC" w14:textId="77777777" w:rsidR="0032273A" w:rsidRPr="00C54565" w:rsidRDefault="0032273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220FB22" w14:textId="77777777" w:rsidR="0032273A" w:rsidRPr="00C54565" w:rsidRDefault="0032273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</w:rPr>
        <w:tab/>
      </w:r>
      <w:r w:rsidR="002508FE" w:rsidRPr="00C54565">
        <w:rPr>
          <w:rFonts w:ascii="Angsana New" w:hAnsi="Angsana New" w:cs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564F2336" w14:textId="77777777" w:rsidR="0032273A" w:rsidRPr="00C54565" w:rsidRDefault="0032273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506C2FB" w14:textId="77777777" w:rsidR="0032273A" w:rsidRPr="00C54565" w:rsidRDefault="0032273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54565">
        <w:rPr>
          <w:rFonts w:asciiTheme="majorBidi" w:hAnsiTheme="majorBidi" w:cstheme="majorBidi"/>
          <w:sz w:val="30"/>
          <w:szCs w:val="30"/>
        </w:rPr>
        <w:tab/>
      </w:r>
      <w:r w:rsidRPr="00C54565">
        <w:rPr>
          <w:rFonts w:asciiTheme="majorBidi" w:hAnsiTheme="majorBidi" w:cstheme="majorBidi"/>
          <w:sz w:val="30"/>
          <w:szCs w:val="30"/>
          <w:cs/>
        </w:rPr>
        <w:t>ต้นทุนของสินค้าคำน</w:t>
      </w:r>
      <w:r w:rsidR="0067379A" w:rsidRPr="00C54565">
        <w:rPr>
          <w:rFonts w:asciiTheme="majorBidi" w:hAnsiTheme="majorBidi" w:cstheme="majorBidi"/>
          <w:sz w:val="30"/>
          <w:szCs w:val="30"/>
          <w:cs/>
        </w:rPr>
        <w:t>วณโดยใช้วิธีถัวเฉลี่ย</w:t>
      </w:r>
      <w:r w:rsidR="0067379A" w:rsidRPr="00C54565">
        <w:rPr>
          <w:rFonts w:asciiTheme="majorBidi" w:hAnsiTheme="majorBidi" w:cstheme="majorBidi" w:hint="cs"/>
          <w:sz w:val="30"/>
          <w:szCs w:val="30"/>
          <w:cs/>
        </w:rPr>
        <w:t>เคลื่อนที่</w:t>
      </w:r>
      <w:r w:rsidR="00E809CF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ต้นทุนสินค้าประกอบด้วยราคาทุนที่ซื้อ</w:t>
      </w:r>
      <w:r w:rsidR="007E7C3B" w:rsidRPr="00C5456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ต้นทุนอื่นเพื่อให้สินค้าอยู่ในสถานที่และสภาพปัจจุบัน  </w:t>
      </w:r>
    </w:p>
    <w:p w14:paraId="5F72F465" w14:textId="77777777" w:rsidR="00C65F61" w:rsidRPr="00C54565" w:rsidRDefault="00C65F61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8169F08" w14:textId="77777777" w:rsidR="00B20F22" w:rsidRPr="00C54565" w:rsidRDefault="00E93BD0" w:rsidP="00923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</w:rPr>
        <w:tab/>
      </w:r>
      <w:r w:rsidR="0032273A" w:rsidRPr="00C54565">
        <w:rPr>
          <w:rFonts w:asciiTheme="majorBidi" w:hAnsiTheme="majorBidi" w:cstheme="majorBidi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76DFD5A9" w14:textId="77777777" w:rsidR="00332403" w:rsidRPr="00C54565" w:rsidRDefault="00332403" w:rsidP="00332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0414B9D9" w14:textId="77777777" w:rsidR="00332403" w:rsidRPr="00C54565" w:rsidRDefault="00332403" w:rsidP="00332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 w:hint="cs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2A2A5A47" w14:textId="77777777" w:rsidR="00332403" w:rsidRPr="00C54565" w:rsidRDefault="00332403" w:rsidP="00923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5D62239" w14:textId="77777777" w:rsidR="0032273A" w:rsidRPr="00C54565" w:rsidRDefault="0032273A" w:rsidP="0089241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เงินลงทุน</w:t>
      </w:r>
    </w:p>
    <w:p w14:paraId="72EBA2AC" w14:textId="77777777" w:rsidR="0032273A" w:rsidRPr="00C54565" w:rsidRDefault="0032273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4CC82A4" w14:textId="7889611A" w:rsidR="006119F1" w:rsidRPr="00C54565" w:rsidRDefault="006119F1" w:rsidP="00611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  <w:r w:rsidRPr="00C545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เงินลงทุน</w:t>
      </w:r>
      <w:r w:rsidR="00696212" w:rsidRPr="00C54565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ใ</w:t>
      </w:r>
      <w:r w:rsidRPr="00C54565">
        <w:rPr>
          <w:rFonts w:ascii="Angsana New" w:hAnsi="Angsana New" w:cs="Angsana New"/>
          <w:i/>
          <w:iCs/>
          <w:sz w:val="30"/>
          <w:szCs w:val="30"/>
          <w:cs/>
        </w:rPr>
        <w:t>นบริษัทย่อย</w:t>
      </w:r>
      <w:r w:rsidRPr="00C54565">
        <w:rPr>
          <w:rFonts w:ascii="Angsana New" w:hAnsi="Angsana New" w:cs="Angsana New"/>
          <w:sz w:val="20"/>
          <w:szCs w:val="20"/>
        </w:rPr>
        <w:t xml:space="preserve"> </w:t>
      </w:r>
    </w:p>
    <w:p w14:paraId="44BCA59E" w14:textId="77777777" w:rsidR="00D05BE3" w:rsidRPr="00C54565" w:rsidRDefault="00D05BE3" w:rsidP="00611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142A88A6" w14:textId="43D53B79" w:rsidR="003202AD" w:rsidRPr="00C54565" w:rsidRDefault="006119F1" w:rsidP="00470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/>
          <w:sz w:val="30"/>
          <w:szCs w:val="30"/>
          <w:cs/>
        </w:rPr>
        <w:t>เงินลงทุนในบริษัทย่อย ในงบการเงินเฉพาะ</w:t>
      </w:r>
      <w:r w:rsidRPr="00C54565">
        <w:rPr>
          <w:rFonts w:ascii="Angsana New" w:hAnsi="Angsana New" w:cs="Angsana New" w:hint="cs"/>
          <w:sz w:val="30"/>
          <w:szCs w:val="30"/>
          <w:cs/>
        </w:rPr>
        <w:t>กิจการของ</w:t>
      </w:r>
      <w:r w:rsidRPr="00C54565">
        <w:rPr>
          <w:rFonts w:ascii="Angsana New" w:hAnsi="Angsana New" w:cs="Angsana New"/>
          <w:sz w:val="30"/>
          <w:szCs w:val="30"/>
          <w:cs/>
        </w:rPr>
        <w:t>บริษัท บันทึกบัญชีโดยใช้วิธี</w:t>
      </w:r>
      <w:r w:rsidRPr="00C54565">
        <w:rPr>
          <w:rFonts w:ascii="Angsana New" w:hAnsi="Angsana New" w:cs="Angsana New" w:hint="cs"/>
          <w:sz w:val="30"/>
          <w:szCs w:val="30"/>
          <w:cs/>
        </w:rPr>
        <w:t>ราคาทุน</w:t>
      </w:r>
    </w:p>
    <w:p w14:paraId="3EC91183" w14:textId="48190CBC" w:rsidR="00332403" w:rsidRPr="00C54565" w:rsidRDefault="00332403" w:rsidP="00470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42B193D3" w14:textId="77777777" w:rsidR="002D6C5A" w:rsidRPr="00C54565" w:rsidRDefault="002D6C5A" w:rsidP="00683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3180D933" w14:textId="77777777" w:rsidR="002D6C5A" w:rsidRPr="00C54565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719414F" w14:textId="77777777" w:rsidR="00E53E2D" w:rsidRPr="00C54565" w:rsidRDefault="002D6C5A" w:rsidP="008F4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</w:t>
      </w:r>
      <w:r w:rsidR="008531EB"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</w:t>
      </w:r>
      <w:r w:rsidR="008531EB"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จะถูกบันทึกในกำไรหรือขาดทุน</w:t>
      </w:r>
    </w:p>
    <w:p w14:paraId="5EEB4DFC" w14:textId="77777777" w:rsidR="00F161F8" w:rsidRPr="00C54565" w:rsidRDefault="00F161F8" w:rsidP="00046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041BB808" w14:textId="09CE8071" w:rsidR="00582B06" w:rsidRPr="00C54565" w:rsidRDefault="002D6C5A" w:rsidP="008F444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="004012BD"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366FCB92" w14:textId="77777777" w:rsidR="002D6C5A" w:rsidRPr="00C54565" w:rsidRDefault="002D6C5A" w:rsidP="0089241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79E17082" w14:textId="77777777" w:rsidR="002D6C5A" w:rsidRPr="00C54565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8A62E93" w14:textId="77777777" w:rsidR="002D6C5A" w:rsidRPr="00C54565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7A55A746" w14:textId="77777777" w:rsidR="002D6C5A" w:rsidRPr="00C54565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2FF1B85" w14:textId="77777777" w:rsidR="002D6C5A" w:rsidRPr="00C54565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FCF9728" w14:textId="77777777" w:rsidR="002D6C5A" w:rsidRPr="00C54565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E6AB33" w14:textId="77777777" w:rsidR="009B050C" w:rsidRPr="00C54565" w:rsidRDefault="00A36C64" w:rsidP="00DB3D3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 w:hint="cs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5142C348" w14:textId="77777777" w:rsidR="00A36C64" w:rsidRPr="00C54565" w:rsidRDefault="00A36C64" w:rsidP="00DB3D3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A6F63" w14:textId="77777777" w:rsidR="002D6C5A" w:rsidRPr="00C54565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="00D344F4"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แ</w:t>
      </w:r>
      <w:r w:rsidR="00D344F4" w:rsidRPr="00C54565">
        <w:rPr>
          <w:rFonts w:asciiTheme="majorBidi" w:hAnsiTheme="majorBidi" w:cstheme="majorBidi"/>
          <w:sz w:val="30"/>
          <w:szCs w:val="30"/>
          <w:cs/>
        </w:rPr>
        <w:t>รงงานทางตรง และต้นทุนทางตรงอื่น</w:t>
      </w:r>
      <w:r w:rsidRPr="00C54565">
        <w:rPr>
          <w:rFonts w:asciiTheme="majorBidi" w:hAnsiTheme="majorBidi" w:cstheme="majorBidi"/>
          <w:sz w:val="30"/>
          <w:szCs w:val="30"/>
          <w:cs/>
        </w:rPr>
        <w:t>ๆ</w:t>
      </w:r>
      <w:r w:rsidR="00D344F4"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 w:rsidR="00D344F4"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="00D344F4"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="00D344F4"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</w:t>
      </w:r>
      <w:r w:rsidR="00FB2EC1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</w:t>
      </w:r>
      <w:r w:rsidR="004E02A4" w:rsidRPr="00C54565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C54565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4E02A4" w:rsidRPr="00C54565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C54565">
        <w:rPr>
          <w:rFonts w:asciiTheme="majorBidi" w:hAnsiTheme="majorBidi" w:cstheme="majorBidi"/>
          <w:sz w:val="30"/>
          <w:szCs w:val="30"/>
          <w:cs/>
        </w:rPr>
        <w:t>แวร์นั้นให้ถือว่า ลิขสิทธิ์ซอฟ</w:t>
      </w:r>
      <w:r w:rsidR="004E02A4" w:rsidRPr="00C54565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C54565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</w:p>
    <w:p w14:paraId="079FCE5C" w14:textId="77777777" w:rsidR="005D1CB9" w:rsidRPr="00C54565" w:rsidRDefault="005D1CB9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18BC450A" w14:textId="77777777" w:rsidR="002D6C5A" w:rsidRPr="00C54565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C54565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C54565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C54565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C54565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09B14B28" w14:textId="77777777" w:rsidR="002D6C5A" w:rsidRPr="00C54565" w:rsidRDefault="002D6C5A" w:rsidP="00DB3D38">
      <w:pPr>
        <w:pStyle w:val="Default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</w:p>
    <w:p w14:paraId="719CEBAF" w14:textId="77777777" w:rsidR="00A36C64" w:rsidRPr="00C54565" w:rsidRDefault="00A36C64" w:rsidP="00A36C64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C54565">
        <w:rPr>
          <w:rFonts w:ascii="Angsana New" w:hAnsi="Angsana New" w:cs="Angsana New" w:hint="cs"/>
          <w:color w:val="auto"/>
          <w:sz w:val="30"/>
          <w:szCs w:val="30"/>
          <w:cs/>
        </w:rPr>
        <w:t>กำไรหรือ</w:t>
      </w:r>
      <w:r w:rsidR="00F205CA" w:rsidRPr="00C54565">
        <w:rPr>
          <w:rFonts w:ascii="Angsana New" w:hAnsi="Angsana New" w:cs="Angsana New" w:hint="cs"/>
          <w:color w:val="auto"/>
          <w:sz w:val="30"/>
          <w:szCs w:val="30"/>
          <w:cs/>
        </w:rPr>
        <w:t>ขาดทุนจากการจำหน่ายที่ดิน อาคาร</w:t>
      </w:r>
      <w:r w:rsidRPr="00C54565">
        <w:rPr>
          <w:rFonts w:ascii="Angsana New" w:hAnsi="Angsana New" w:cs="Angsana New" w:hint="cs"/>
          <w:color w:val="auto"/>
          <w:sz w:val="30"/>
          <w:szCs w:val="30"/>
          <w:cs/>
        </w:rPr>
        <w:t>และอุปกรณ์ คือผลต่างระหว่างสิ่งตอบแทนสุทธิที่ได้รับจากการจำหน่ายก</w:t>
      </w:r>
      <w:r w:rsidR="00F205CA" w:rsidRPr="00C54565">
        <w:rPr>
          <w:rFonts w:ascii="Angsana New" w:hAnsi="Angsana New" w:cs="Angsana New" w:hint="cs"/>
          <w:color w:val="auto"/>
          <w:sz w:val="30"/>
          <w:szCs w:val="30"/>
          <w:cs/>
        </w:rPr>
        <w:t>ับมูลค่าตามบัญชีของที่ดิน อาคาร</w:t>
      </w:r>
      <w:r w:rsidRPr="00C54565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และอุปกรณ์ โดยรับรู้ในกำไรหรือขาดทุน </w:t>
      </w:r>
    </w:p>
    <w:p w14:paraId="2C0A9495" w14:textId="77777777" w:rsidR="00236500" w:rsidRPr="00C54565" w:rsidRDefault="00236500" w:rsidP="00EE6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9E49DC9" w14:textId="29966999" w:rsidR="002D6C5A" w:rsidRPr="00C54565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528627B2" w14:textId="77777777" w:rsidR="002D6C5A" w:rsidRPr="00C54565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ADC548" w14:textId="740B863A" w:rsidR="006119F1" w:rsidRPr="00C54565" w:rsidRDefault="002D6C5A" w:rsidP="008F444F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C54565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="00D344F4" w:rsidRPr="00C54565">
        <w:rPr>
          <w:rFonts w:asciiTheme="majorBidi" w:hAnsiTheme="majorBidi" w:cstheme="majorBidi"/>
          <w:color w:val="auto"/>
          <w:sz w:val="30"/>
          <w:szCs w:val="30"/>
          <w:cs/>
        </w:rPr>
        <w:t xml:space="preserve"> </w:t>
      </w:r>
      <w:r w:rsidR="00F205CA" w:rsidRPr="00C54565">
        <w:rPr>
          <w:rFonts w:asciiTheme="majorBidi" w:hAnsiTheme="majorBidi" w:cstheme="majorBidi"/>
          <w:color w:val="auto"/>
          <w:sz w:val="30"/>
          <w:szCs w:val="30"/>
          <w:cs/>
        </w:rPr>
        <w:t xml:space="preserve">อาคารและอุปกรณ์ </w:t>
      </w:r>
      <w:r w:rsidRPr="00C54565">
        <w:rPr>
          <w:rFonts w:asciiTheme="majorBidi" w:hAnsiTheme="majorBidi" w:cstheme="majorBidi"/>
          <w:color w:val="auto"/>
          <w:sz w:val="30"/>
          <w:szCs w:val="30"/>
          <w:cs/>
        </w:rPr>
        <w:t>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</w:t>
      </w:r>
      <w:r w:rsidR="00F205CA" w:rsidRPr="00C54565">
        <w:rPr>
          <w:rFonts w:asciiTheme="majorBidi" w:hAnsiTheme="majorBidi" w:cstheme="majorBidi"/>
          <w:color w:val="auto"/>
          <w:sz w:val="30"/>
          <w:szCs w:val="30"/>
          <w:cs/>
        </w:rPr>
        <w:t xml:space="preserve">งรายการนั้นได้อย่างน่าเชื่อถือ </w:t>
      </w:r>
      <w:r w:rsidRPr="00C54565">
        <w:rPr>
          <w:rFonts w:asciiTheme="majorBidi" w:hAnsiTheme="majorBidi" w:cstheme="majorBidi"/>
          <w:color w:val="auto"/>
          <w:sz w:val="30"/>
          <w:szCs w:val="30"/>
          <w:cs/>
        </w:rPr>
        <w:t>ชิ้นส่วนที่ถูกเปลี่ยนแทนจะ</w:t>
      </w:r>
      <w:r w:rsidR="00F205CA" w:rsidRPr="00C54565">
        <w:rPr>
          <w:rFonts w:asciiTheme="majorBidi" w:hAnsiTheme="majorBidi" w:cstheme="majorBidi"/>
          <w:color w:val="auto"/>
          <w:sz w:val="30"/>
          <w:szCs w:val="30"/>
          <w:cs/>
        </w:rPr>
        <w:t xml:space="preserve">ถูกตัดจำหน่ายตามมูลค่าตามบัญชี </w:t>
      </w:r>
      <w:r w:rsidRPr="00C54565">
        <w:rPr>
          <w:rFonts w:asciiTheme="majorBidi" w:hAnsiTheme="majorBidi" w:cstheme="majorBidi"/>
          <w:color w:val="auto"/>
          <w:sz w:val="30"/>
          <w:szCs w:val="30"/>
          <w:cs/>
        </w:rPr>
        <w:t>ต้นทุนที่เกิดขึ้นในการซ่อมบำรุงที่ดิน</w:t>
      </w:r>
      <w:r w:rsidRPr="00C54565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79295C92" w14:textId="77777777" w:rsidR="005F7D66" w:rsidRPr="00C54565" w:rsidRDefault="005F7D66" w:rsidP="008F444F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51925177" w14:textId="77777777" w:rsidR="00201EB3" w:rsidRPr="00C54565" w:rsidRDefault="00201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8765165" w14:textId="70503F1E" w:rsidR="002D6C5A" w:rsidRPr="00C54565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7E1D5B71" w14:textId="77777777" w:rsidR="002D6C5A" w:rsidRPr="00C54565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749F064" w14:textId="77777777" w:rsidR="0036219C" w:rsidRPr="00C54565" w:rsidRDefault="002D6C5A" w:rsidP="0036219C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021CD8D9" w14:textId="77777777" w:rsidR="00E55AFF" w:rsidRPr="00C54565" w:rsidRDefault="00E55AFF" w:rsidP="0036219C">
      <w:pPr>
        <w:pStyle w:val="Default"/>
        <w:ind w:left="540"/>
        <w:jc w:val="thaiDistribute"/>
        <w:rPr>
          <w:rFonts w:asciiTheme="majorBidi" w:hAnsiTheme="majorBidi" w:cstheme="majorBidi"/>
        </w:rPr>
      </w:pPr>
    </w:p>
    <w:p w14:paraId="364564E1" w14:textId="0F047BA4" w:rsidR="002D6C5A" w:rsidRPr="00C54565" w:rsidRDefault="002D6C5A" w:rsidP="0036219C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</w:t>
      </w:r>
      <w:r w:rsidR="008F1F21" w:rsidRPr="00C54565">
        <w:rPr>
          <w:rFonts w:asciiTheme="majorBidi" w:hAnsiTheme="majorBidi" w:cstheme="majorBidi" w:hint="cs"/>
          <w:sz w:val="30"/>
          <w:szCs w:val="30"/>
          <w:cs/>
        </w:rPr>
        <w:t>สำหรับสินทรัพย์ที่ซื้อ</w:t>
      </w:r>
      <w:r w:rsidR="000864A7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="008F1F21" w:rsidRPr="00C54565">
        <w:rPr>
          <w:rFonts w:asciiTheme="majorBidi" w:hAnsiTheme="majorBidi" w:cstheme="majorBidi" w:hint="cs"/>
          <w:sz w:val="30"/>
          <w:szCs w:val="30"/>
          <w:cs/>
        </w:rPr>
        <w:t xml:space="preserve">หรือได้มาตั้งแต่ปี </w:t>
      </w:r>
      <w:r w:rsidR="008F1F21" w:rsidRPr="00C54565">
        <w:rPr>
          <w:rFonts w:asciiTheme="majorBidi" w:hAnsiTheme="majorBidi" w:cstheme="majorBidi"/>
          <w:sz w:val="30"/>
          <w:szCs w:val="30"/>
        </w:rPr>
        <w:t xml:space="preserve">2562 </w:t>
      </w:r>
      <w:r w:rsidR="008F1F21" w:rsidRPr="00C54565">
        <w:rPr>
          <w:rFonts w:asciiTheme="majorBidi" w:hAnsiTheme="majorBidi" w:cstheme="majorBidi" w:hint="cs"/>
          <w:sz w:val="30"/>
          <w:szCs w:val="30"/>
          <w:cs/>
        </w:rPr>
        <w:t xml:space="preserve">เป็นต้นไป </w:t>
      </w:r>
      <w:r w:rsidR="00C5709F" w:rsidRPr="00C54565">
        <w:rPr>
          <w:rFonts w:asciiTheme="majorBidi" w:hAnsiTheme="majorBidi" w:cstheme="majorBidi"/>
          <w:sz w:val="30"/>
          <w:szCs w:val="30"/>
          <w:cs/>
        </w:rPr>
        <w:t>และวิธี</w:t>
      </w:r>
      <w:r w:rsidR="00761576" w:rsidRPr="00C54565">
        <w:rPr>
          <w:rFonts w:asciiTheme="majorBidi" w:hAnsiTheme="majorBidi" w:cstheme="majorBidi"/>
          <w:sz w:val="30"/>
          <w:szCs w:val="30"/>
          <w:cs/>
        </w:rPr>
        <w:t>ผล</w:t>
      </w:r>
      <w:r w:rsidR="00C5709F" w:rsidRPr="00C54565">
        <w:rPr>
          <w:rFonts w:asciiTheme="majorBidi" w:hAnsiTheme="majorBidi" w:cstheme="majorBidi"/>
          <w:sz w:val="30"/>
          <w:szCs w:val="30"/>
          <w:cs/>
        </w:rPr>
        <w:t>รวมของจำนวนปี</w:t>
      </w:r>
      <w:r w:rsidR="00DE29DB" w:rsidRPr="00C54565">
        <w:rPr>
          <w:rFonts w:asciiTheme="majorBidi" w:hAnsiTheme="majorBidi" w:cstheme="majorBidi"/>
          <w:sz w:val="30"/>
          <w:szCs w:val="30"/>
          <w:cs/>
        </w:rPr>
        <w:t>ตามเกณฑ์อายุการให้ประโยชน์</w:t>
      </w:r>
      <w:r w:rsidR="00F205CA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โดยประมาณของส่ว</w:t>
      </w:r>
      <w:r w:rsidR="00F205CA" w:rsidRPr="00C54565">
        <w:rPr>
          <w:rFonts w:asciiTheme="majorBidi" w:hAnsiTheme="majorBidi" w:cstheme="majorBidi"/>
          <w:sz w:val="30"/>
          <w:szCs w:val="30"/>
          <w:cs/>
        </w:rPr>
        <w:t xml:space="preserve">นประกอบของสินทรัพย์แต่ละรายการ </w:t>
      </w:r>
      <w:r w:rsidRPr="00C54565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1F3BD94B" w14:textId="77777777" w:rsidR="0047065B" w:rsidRPr="00C54565" w:rsidRDefault="0047065B" w:rsidP="00470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523" w:type="dxa"/>
        <w:tblInd w:w="450" w:type="dxa"/>
        <w:tblLook w:val="0000" w:firstRow="0" w:lastRow="0" w:firstColumn="0" w:lastColumn="0" w:noHBand="0" w:noVBand="0"/>
      </w:tblPr>
      <w:tblGrid>
        <w:gridCol w:w="6138"/>
        <w:gridCol w:w="1710"/>
        <w:gridCol w:w="675"/>
      </w:tblGrid>
      <w:tr w:rsidR="002D6C5A" w:rsidRPr="00C54565" w14:paraId="570F5002" w14:textId="77777777" w:rsidTr="00354DE6">
        <w:tc>
          <w:tcPr>
            <w:tcW w:w="6138" w:type="dxa"/>
            <w:vAlign w:val="bottom"/>
          </w:tcPr>
          <w:p w14:paraId="560BC5A5" w14:textId="77777777" w:rsidR="002D6C5A" w:rsidRPr="00C54565" w:rsidRDefault="00FE77DA" w:rsidP="00DB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="002D6C5A"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อาคารสิ่งปลูกสร้าง</w:t>
            </w:r>
            <w:r w:rsidR="00272951"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710" w:type="dxa"/>
          </w:tcPr>
          <w:p w14:paraId="1CAA3C03" w14:textId="77777777" w:rsidR="002D6C5A" w:rsidRPr="00C54565" w:rsidRDefault="00DE37DC" w:rsidP="00DC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DC553D"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834B20"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ถ</w:t>
            </w:r>
            <w:r w:rsidR="00834B20"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ึง </w:t>
            </w:r>
            <w:r w:rsidR="00834B20" w:rsidRPr="00C5456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49CCF63D" w14:textId="77777777" w:rsidR="002D6C5A" w:rsidRPr="00C54565" w:rsidRDefault="00F45A38" w:rsidP="00DB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D6C5A"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E29DB" w:rsidRPr="00C54565" w14:paraId="3D5BDB1F" w14:textId="77777777" w:rsidTr="00354DE6">
        <w:tc>
          <w:tcPr>
            <w:tcW w:w="6138" w:type="dxa"/>
            <w:vAlign w:val="bottom"/>
          </w:tcPr>
          <w:p w14:paraId="017D525E" w14:textId="77777777" w:rsidR="00DE29DB" w:rsidRPr="00C54565" w:rsidRDefault="00DE29DB" w:rsidP="0092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อุปกรณ์ระบบสารสนเทศ</w:t>
            </w:r>
          </w:p>
        </w:tc>
        <w:tc>
          <w:tcPr>
            <w:tcW w:w="1710" w:type="dxa"/>
          </w:tcPr>
          <w:p w14:paraId="3FCD9A5E" w14:textId="77777777" w:rsidR="00DE29DB" w:rsidRPr="00C54565" w:rsidRDefault="00DE29DB" w:rsidP="00DD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3 ถึง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D2CFE"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675" w:type="dxa"/>
          </w:tcPr>
          <w:p w14:paraId="4DA7E728" w14:textId="77777777" w:rsidR="00DE29DB" w:rsidRPr="00C54565" w:rsidRDefault="00F45A38" w:rsidP="0092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E29DB"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E29DB" w:rsidRPr="00C54565" w14:paraId="5C64B84D" w14:textId="77777777" w:rsidTr="00354DE6">
        <w:tc>
          <w:tcPr>
            <w:tcW w:w="6138" w:type="dxa"/>
            <w:vAlign w:val="bottom"/>
          </w:tcPr>
          <w:p w14:paraId="07F21C31" w14:textId="77777777" w:rsidR="00DE29DB" w:rsidRPr="00C54565" w:rsidRDefault="00DE29DB" w:rsidP="00DB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อุปกรณ์ระบบงานอาคาร</w:t>
            </w:r>
          </w:p>
        </w:tc>
        <w:tc>
          <w:tcPr>
            <w:tcW w:w="1710" w:type="dxa"/>
          </w:tcPr>
          <w:p w14:paraId="6E3034CD" w14:textId="57F0C58F" w:rsidR="00DE29DB" w:rsidRPr="00C54565" w:rsidRDefault="00834B20" w:rsidP="006F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5</w:t>
            </w:r>
            <w:r w:rsidR="00C802E1"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80C0C"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="002A338E" w:rsidRPr="00C54565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</w:tcPr>
          <w:p w14:paraId="4A6694BB" w14:textId="77777777" w:rsidR="00DE29DB" w:rsidRPr="00C54565" w:rsidRDefault="00F45A38" w:rsidP="00DB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E29DB"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E29DB" w:rsidRPr="00C54565" w14:paraId="10493074" w14:textId="77777777" w:rsidTr="00354DE6">
        <w:tc>
          <w:tcPr>
            <w:tcW w:w="6138" w:type="dxa"/>
            <w:vAlign w:val="bottom"/>
          </w:tcPr>
          <w:p w14:paraId="1EFF512B" w14:textId="77777777" w:rsidR="00DE29DB" w:rsidRPr="00C54565" w:rsidRDefault="00DE29DB" w:rsidP="00DB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710" w:type="dxa"/>
          </w:tcPr>
          <w:p w14:paraId="43D9A760" w14:textId="55962FB3" w:rsidR="00DE29DB" w:rsidRPr="00C54565" w:rsidRDefault="00DE29DB" w:rsidP="006F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2A338E" w:rsidRPr="00C5456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80C0C"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80C0C"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="00880C0C" w:rsidRPr="00C5456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0FF6F607" w14:textId="77777777" w:rsidR="00DE29DB" w:rsidRPr="00C54565" w:rsidRDefault="00F45A38" w:rsidP="00DB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E29DB"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E29DB" w:rsidRPr="00C54565" w14:paraId="70C8C88D" w14:textId="77777777" w:rsidTr="00354DE6">
        <w:tc>
          <w:tcPr>
            <w:tcW w:w="6138" w:type="dxa"/>
            <w:shd w:val="clear" w:color="auto" w:fill="auto"/>
            <w:vAlign w:val="bottom"/>
          </w:tcPr>
          <w:p w14:paraId="62D497AC" w14:textId="77777777" w:rsidR="00DE29DB" w:rsidRPr="00C54565" w:rsidRDefault="00DE29DB" w:rsidP="00DB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</w:tcPr>
          <w:p w14:paraId="10CB90E8" w14:textId="77777777" w:rsidR="00DE29DB" w:rsidRPr="00C54565" w:rsidRDefault="00DE29DB" w:rsidP="006F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6C82CB93" w14:textId="77777777" w:rsidR="00DE29DB" w:rsidRPr="00C54565" w:rsidRDefault="00F45A38" w:rsidP="00DB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E29DB"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1C2B6B1" w14:textId="77777777" w:rsidR="002D6C5A" w:rsidRPr="00C54565" w:rsidRDefault="002D6C5A" w:rsidP="00DB3D38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5E78CAE" w14:textId="24228C91" w:rsidR="002D6C5A" w:rsidRPr="00C54565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</w:t>
      </w:r>
      <w:r w:rsidR="00DE29DB" w:rsidRPr="00C54565">
        <w:rPr>
          <w:rFonts w:asciiTheme="majorBidi" w:hAnsiTheme="majorBidi" w:cstheme="majorBidi"/>
          <w:sz w:val="30"/>
          <w:szCs w:val="30"/>
          <w:cs/>
        </w:rPr>
        <w:t>ที่ดินและ</w:t>
      </w:r>
      <w:r w:rsidRPr="00C54565">
        <w:rPr>
          <w:rFonts w:asciiTheme="majorBidi" w:hAnsiTheme="majorBidi" w:cstheme="majorBidi"/>
          <w:sz w:val="30"/>
          <w:szCs w:val="30"/>
          <w:cs/>
        </w:rPr>
        <w:t>สินทรัพย์ที่อยู่ระหว่างการก่อสร้าง</w:t>
      </w:r>
    </w:p>
    <w:p w14:paraId="1F0CA3AA" w14:textId="77777777" w:rsidR="00E609CE" w:rsidRPr="00C54565" w:rsidRDefault="00E609CE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2EF69EE" w14:textId="77777777" w:rsidR="00332403" w:rsidRPr="00C54565" w:rsidRDefault="002D6C5A" w:rsidP="00332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</w:t>
      </w:r>
      <w:r w:rsidR="00DE2D05" w:rsidRPr="00C54565">
        <w:rPr>
          <w:rFonts w:asciiTheme="majorBidi" w:hAnsiTheme="majorBidi" w:cstheme="majorBidi"/>
          <w:sz w:val="30"/>
          <w:szCs w:val="30"/>
          <w:cs/>
        </w:rPr>
        <w:t>ย่างน้อยที่สุดทุกสิ้นรอบปีบัญชี</w:t>
      </w:r>
      <w:r w:rsidRPr="00C54565">
        <w:rPr>
          <w:rFonts w:asciiTheme="majorBidi" w:hAnsiTheme="majorBidi" w:cstheme="majorBidi"/>
          <w:sz w:val="30"/>
          <w:szCs w:val="30"/>
          <w:cs/>
        </w:rPr>
        <w:t>และปรับปรุงตามความเหมาะสม</w:t>
      </w:r>
    </w:p>
    <w:p w14:paraId="75BF99A3" w14:textId="2E41DE8C" w:rsidR="005F7D66" w:rsidRPr="00C54565" w:rsidRDefault="005F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275FBAC" w14:textId="77777777" w:rsidR="002D6C5A" w:rsidRPr="00C54565" w:rsidRDefault="002D6C5A" w:rsidP="0089241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14:paraId="1344E043" w14:textId="77777777" w:rsidR="002D6C5A" w:rsidRPr="00C54565" w:rsidRDefault="002D6C5A" w:rsidP="00DB3D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5C1798" w14:textId="77777777" w:rsidR="002D6C5A" w:rsidRPr="00C54565" w:rsidRDefault="002D6C5A" w:rsidP="00DB3D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</w:p>
    <w:p w14:paraId="6C021754" w14:textId="77777777" w:rsidR="002D6C5A" w:rsidRPr="00C54565" w:rsidRDefault="002D6C5A" w:rsidP="00DB3D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745EE0C" w14:textId="144D6ED9" w:rsidR="00A35C2A" w:rsidRPr="00C54565" w:rsidRDefault="00A36C64" w:rsidP="008A2012">
      <w:pPr>
        <w:tabs>
          <w:tab w:val="left" w:pos="927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="Angsana New" w:hAnsi="Angsana New" w:cs="Angsana New"/>
          <w:sz w:val="30"/>
          <w:szCs w:val="30"/>
          <w:cs/>
        </w:rPr>
        <w:t>ค่าความนิยม</w:t>
      </w:r>
      <w:r w:rsidRPr="00C54565">
        <w:rPr>
          <w:rFonts w:ascii="Angsana New" w:hAnsi="Angsana New" w:cs="Angsana New" w:hint="cs"/>
          <w:sz w:val="30"/>
          <w:szCs w:val="30"/>
          <w:cs/>
        </w:rPr>
        <w:t>ที่เกิดจาก</w:t>
      </w:r>
      <w:r w:rsidRPr="00C54565">
        <w:rPr>
          <w:rFonts w:ascii="Angsana New" w:hAnsi="Angsana New" w:cs="Angsana New"/>
          <w:sz w:val="30"/>
          <w:szCs w:val="30"/>
          <w:cs/>
        </w:rPr>
        <w:t>การ</w:t>
      </w:r>
      <w:r w:rsidRPr="00C54565">
        <w:rPr>
          <w:rFonts w:ascii="Angsana New" w:hAnsi="Angsana New" w:cs="Angsana New" w:hint="cs"/>
          <w:sz w:val="30"/>
          <w:szCs w:val="30"/>
          <w:cs/>
        </w:rPr>
        <w:t>ซื้อกิจการของบริษัทย่อยรับรู้ในสินทรัพย์ไม่มีตัวตน การรับรู้มูลค่าเริ่มแรกของ</w:t>
      </w:r>
      <w:r w:rsidR="00201EB3" w:rsidRPr="00C54565">
        <w:rPr>
          <w:rFonts w:ascii="Angsana New" w:hAnsi="Angsana New" w:cs="Angsana New"/>
          <w:sz w:val="30"/>
          <w:szCs w:val="30"/>
        </w:rPr>
        <w:br/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ค่าความนิยมได้อธิบายในหมายเหตุข้อ </w:t>
      </w:r>
      <w:r w:rsidR="00E07614" w:rsidRPr="00C54565">
        <w:rPr>
          <w:rFonts w:ascii="Angsana New" w:hAnsi="Angsana New" w:cs="Angsana New"/>
          <w:sz w:val="30"/>
          <w:szCs w:val="30"/>
        </w:rPr>
        <w:t>4</w:t>
      </w:r>
      <w:r w:rsidRPr="00C54565">
        <w:rPr>
          <w:rFonts w:ascii="Angsana New" w:hAnsi="Angsana New" w:cs="Angsana New"/>
          <w:sz w:val="30"/>
          <w:szCs w:val="30"/>
        </w:rPr>
        <w:t xml:space="preserve"> (</w:t>
      </w:r>
      <w:r w:rsidRPr="00C54565">
        <w:rPr>
          <w:rFonts w:ascii="Angsana New" w:hAnsi="Angsana New" w:cs="Angsana New" w:hint="cs"/>
          <w:sz w:val="30"/>
          <w:szCs w:val="30"/>
          <w:cs/>
        </w:rPr>
        <w:t>ก)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มูลค่าตามบัญชีของค่าความนิยมรวมอยู่ใน</w:t>
      </w:r>
      <w:r w:rsidRPr="00C54565">
        <w:rPr>
          <w:rFonts w:ascii="Angsana New" w:hAnsi="Angsana New" w:cs="Angsana New"/>
          <w:sz w:val="30"/>
          <w:szCs w:val="30"/>
          <w:cs/>
        </w:rPr>
        <w:t>มูลค่าตามบัญชี</w:t>
      </w:r>
      <w:r w:rsidRPr="00C54565">
        <w:rPr>
          <w:rFonts w:ascii="Angsana New" w:hAnsi="Angsana New" w:cs="Angsana New" w:hint="cs"/>
          <w:sz w:val="30"/>
          <w:szCs w:val="30"/>
          <w:cs/>
        </w:rPr>
        <w:t>ของ</w:t>
      </w:r>
      <w:r w:rsidRPr="00C54565">
        <w:rPr>
          <w:rFonts w:ascii="Angsana New" w:hAnsi="Angsana New" w:cs="Angsana New"/>
          <w:sz w:val="30"/>
          <w:szCs w:val="30"/>
          <w:cs/>
        </w:rPr>
        <w:t>เงินลงทุน</w:t>
      </w:r>
      <w:r w:rsidRPr="00C54565">
        <w:rPr>
          <w:rFonts w:ascii="Angsana New" w:hAnsi="Angsana New" w:cs="Angsana New"/>
          <w:sz w:val="30"/>
          <w:szCs w:val="30"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>และ</w:t>
      </w:r>
      <w:r w:rsidRPr="00C54565">
        <w:rPr>
          <w:rFonts w:ascii="Angsana New" w:hAnsi="Angsana New" w:cs="Angsana New"/>
          <w:sz w:val="30"/>
          <w:szCs w:val="30"/>
          <w:cs/>
        </w:rPr>
        <w:t>ผลขาดทุนจากการด้อยค่าใน</w:t>
      </w:r>
      <w:r w:rsidRPr="00C54565">
        <w:rPr>
          <w:rFonts w:ascii="Angsana New" w:hAnsi="Angsana New" w:cs="Angsana New" w:hint="cs"/>
          <w:sz w:val="30"/>
          <w:szCs w:val="30"/>
          <w:cs/>
        </w:rPr>
        <w:t>เงินลงทุน</w:t>
      </w:r>
      <w:r w:rsidRPr="00C54565">
        <w:rPr>
          <w:rFonts w:ascii="Angsana New" w:hAnsi="Angsana New" w:cs="Angsana New"/>
          <w:sz w:val="30"/>
          <w:szCs w:val="30"/>
          <w:cs/>
        </w:rPr>
        <w:t>ต้องไม่ถูกปันส่วนให้สินทรัพย์ใดๆ</w:t>
      </w:r>
      <w:r w:rsidRPr="00C54565">
        <w:rPr>
          <w:rFonts w:ascii="Angsana New" w:hAnsi="Angsana New" w:cs="Angsana New"/>
          <w:sz w:val="30"/>
          <w:szCs w:val="30"/>
        </w:rPr>
        <w:t xml:space="preserve"> </w:t>
      </w:r>
      <w:r w:rsidRPr="00C54565">
        <w:rPr>
          <w:rFonts w:ascii="Angsana New" w:hAnsi="Angsana New" w:cs="Angsana New"/>
          <w:sz w:val="30"/>
          <w:szCs w:val="30"/>
          <w:cs/>
        </w:rPr>
        <w:t>ที่เป็นส่วนหนึ่งของมูลค่าตามบัญชีของเงินลงทุนรวมถึงค่า</w:t>
      </w:r>
      <w:r w:rsidRPr="00C54565">
        <w:rPr>
          <w:rFonts w:ascii="Angsana New" w:hAnsi="Angsana New" w:cs="Angsana New" w:hint="cs"/>
          <w:sz w:val="30"/>
          <w:szCs w:val="30"/>
          <w:cs/>
        </w:rPr>
        <w:t>ความ</w:t>
      </w:r>
      <w:r w:rsidRPr="00C54565">
        <w:rPr>
          <w:rFonts w:asciiTheme="majorBidi" w:hAnsiTheme="majorBidi" w:cstheme="majorBidi"/>
          <w:sz w:val="30"/>
          <w:szCs w:val="30"/>
          <w:cs/>
        </w:rPr>
        <w:t>นิยม</w:t>
      </w:r>
    </w:p>
    <w:p w14:paraId="40CA1801" w14:textId="77777777" w:rsidR="00A36C64" w:rsidRPr="00C54565" w:rsidRDefault="00A36C64" w:rsidP="008A2012">
      <w:pPr>
        <w:tabs>
          <w:tab w:val="left" w:pos="927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407A972" w14:textId="30036CFD" w:rsidR="002D6C5A" w:rsidRPr="00C54565" w:rsidRDefault="005F660E" w:rsidP="00DB3D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สินทรัพย์ไม่มีตัวตนอื่น</w:t>
      </w:r>
      <w:r w:rsidR="002D6C5A" w:rsidRPr="00C54565">
        <w:rPr>
          <w:rFonts w:asciiTheme="majorBidi" w:hAnsiTheme="majorBidi" w:cstheme="majorBidi"/>
          <w:i/>
          <w:iCs/>
          <w:sz w:val="30"/>
          <w:szCs w:val="30"/>
          <w:cs/>
        </w:rPr>
        <w:t>ๆ</w:t>
      </w:r>
    </w:p>
    <w:p w14:paraId="54FC2E0A" w14:textId="77777777" w:rsidR="002D6C5A" w:rsidRPr="00C54565" w:rsidRDefault="002D6C5A" w:rsidP="005F7D66">
      <w:pPr>
        <w:tabs>
          <w:tab w:val="left" w:pos="927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97F153D" w14:textId="59D873DC" w:rsidR="0036219C" w:rsidRPr="00C54565" w:rsidRDefault="00A36C64" w:rsidP="008F44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/>
          <w:sz w:val="30"/>
          <w:szCs w:val="30"/>
          <w:cs/>
        </w:rPr>
        <w:t>สินทรัพย์ไม่มีตัวตนอื่นๆ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/>
          <w:sz w:val="30"/>
          <w:szCs w:val="30"/>
          <w:cs/>
        </w:rPr>
        <w:t>ที่</w:t>
      </w:r>
      <w:r w:rsidRPr="00C54565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54565">
        <w:rPr>
          <w:rFonts w:ascii="Angsana New" w:hAnsi="Angsana New" w:cs="Angsana New"/>
          <w:sz w:val="30"/>
          <w:szCs w:val="30"/>
          <w:cs/>
        </w:rPr>
        <w:t>ซื้อมา</w:t>
      </w:r>
      <w:r w:rsidRPr="00C54565">
        <w:rPr>
          <w:rFonts w:ascii="Angsana New" w:hAnsi="Angsana New" w:cs="Angsana New" w:hint="cs"/>
          <w:sz w:val="30"/>
          <w:szCs w:val="30"/>
          <w:cs/>
        </w:rPr>
        <w:t>และมีอายุการใช้งานจำกัด วัดมูลค่าด้วย</w:t>
      </w:r>
      <w:r w:rsidRPr="00C54565">
        <w:rPr>
          <w:rFonts w:ascii="Angsana New" w:hAnsi="Angsana New" w:cs="Angsana New"/>
          <w:sz w:val="30"/>
          <w:szCs w:val="30"/>
          <w:cs/>
        </w:rPr>
        <w:t>ราคาทุนหักค่าตัดจำหน่ายสะสมและ</w:t>
      </w:r>
      <w:r w:rsidRPr="00C54565">
        <w:rPr>
          <w:rFonts w:ascii="Angsana New" w:hAnsi="Angsana New" w:cs="Angsana New" w:hint="cs"/>
          <w:sz w:val="30"/>
          <w:szCs w:val="30"/>
          <w:cs/>
        </w:rPr>
        <w:t>ผล</w:t>
      </w:r>
      <w:r w:rsidRPr="00C54565">
        <w:rPr>
          <w:rFonts w:ascii="Angsana New" w:hAnsi="Angsana New" w:cs="Angsana New"/>
          <w:sz w:val="30"/>
          <w:szCs w:val="30"/>
          <w:cs/>
        </w:rPr>
        <w:t>ขาดทุนจากการด้อยค่า</w:t>
      </w:r>
      <w:r w:rsidRPr="00C54565">
        <w:rPr>
          <w:rFonts w:ascii="Angsana New" w:hAnsi="Angsana New" w:cs="Angsana New" w:hint="cs"/>
          <w:sz w:val="30"/>
          <w:szCs w:val="30"/>
          <w:cs/>
        </w:rPr>
        <w:t>สะสม</w:t>
      </w:r>
      <w:r w:rsidRPr="00C54565">
        <w:rPr>
          <w:rFonts w:ascii="Angsana New" w:hAnsi="Angsana New" w:cs="Angsana New"/>
          <w:sz w:val="30"/>
          <w:szCs w:val="30"/>
        </w:rPr>
        <w:t xml:space="preserve"> </w:t>
      </w:r>
    </w:p>
    <w:p w14:paraId="4B5EBCAC" w14:textId="77777777" w:rsidR="002D6C5A" w:rsidRPr="00C54565" w:rsidRDefault="002D6C5A" w:rsidP="00DB3D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รายจ่ายภายหลังการรับรู้รายการ</w:t>
      </w:r>
    </w:p>
    <w:p w14:paraId="0C78E176" w14:textId="77777777" w:rsidR="002D6C5A" w:rsidRPr="00C54565" w:rsidRDefault="002D6C5A" w:rsidP="00DB3D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6E3094" w14:textId="77777777" w:rsidR="002D6C5A" w:rsidRPr="00C54565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54565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</w:t>
      </w:r>
      <w:r w:rsidR="00F205CA" w:rsidRPr="00C54565">
        <w:rPr>
          <w:rFonts w:asciiTheme="majorBidi" w:eastAsia="Calibri" w:hAnsiTheme="majorBidi" w:cstheme="majorBidi"/>
          <w:sz w:val="30"/>
          <w:szCs w:val="30"/>
          <w:cs/>
        </w:rPr>
        <w:t xml:space="preserve">กิดประโยชน์เชิงเศรษฐกิจในอนาคต </w:t>
      </w:r>
      <w:r w:rsidRPr="00C54565">
        <w:rPr>
          <w:rFonts w:asciiTheme="majorBidi" w:eastAsia="Calibri" w:hAnsiTheme="majorBidi" w:cstheme="majorBidi"/>
          <w:sz w:val="30"/>
          <w:szCs w:val="30"/>
          <w:cs/>
        </w:rPr>
        <w:t>โดยรวมเป็นสินทรัพย์ที่สามารถระบุได้ที</w:t>
      </w:r>
      <w:r w:rsidR="00F205CA" w:rsidRPr="00C54565">
        <w:rPr>
          <w:rFonts w:asciiTheme="majorBidi" w:eastAsia="Calibri" w:hAnsiTheme="majorBidi" w:cstheme="majorBidi"/>
          <w:sz w:val="30"/>
          <w:szCs w:val="30"/>
          <w:cs/>
        </w:rPr>
        <w:t xml:space="preserve">่เกี่ยวข้องนั้น </w:t>
      </w:r>
      <w:r w:rsidR="006E0014" w:rsidRPr="00C54565">
        <w:rPr>
          <w:rFonts w:asciiTheme="majorBidi" w:eastAsia="Calibri" w:hAnsiTheme="majorBidi" w:cstheme="majorBidi"/>
          <w:sz w:val="30"/>
          <w:szCs w:val="30"/>
          <w:cs/>
        </w:rPr>
        <w:t>ค่าใช้จ่ายอื่น</w:t>
      </w:r>
      <w:r w:rsidRPr="00C54565">
        <w:rPr>
          <w:rFonts w:asciiTheme="majorBidi" w:eastAsia="Calibri" w:hAnsiTheme="majorBidi" w:cstheme="majorBidi"/>
          <w:sz w:val="30"/>
          <w:szCs w:val="30"/>
          <w:cs/>
        </w:rPr>
        <w:t>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624A66E5" w14:textId="77777777" w:rsidR="00F047A4" w:rsidRPr="00C54565" w:rsidRDefault="00F047A4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B5A43D2" w14:textId="77777777" w:rsidR="002D6C5A" w:rsidRPr="00C54565" w:rsidRDefault="002D6C5A" w:rsidP="00DB3D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30E8A6F5" w14:textId="77777777" w:rsidR="002D6C5A" w:rsidRPr="00C54565" w:rsidRDefault="002D6C5A" w:rsidP="00DB3D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59CC69" w14:textId="77777777" w:rsidR="002D6C5A" w:rsidRPr="00C54565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Pr="00C54565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5803B5F4" w14:textId="77777777" w:rsidR="00A36C64" w:rsidRPr="00C54565" w:rsidRDefault="00A36C64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683B5E" w14:textId="77777777" w:rsidR="00FA24D0" w:rsidRPr="00C54565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730DEC" w:rsidRPr="00C54565">
        <w:rPr>
          <w:rFonts w:asciiTheme="majorBidi" w:hAnsiTheme="majorBidi" w:cstheme="majorBidi"/>
          <w:sz w:val="30"/>
          <w:szCs w:val="30"/>
          <w:cs/>
        </w:rPr>
        <w:t>เชิงเศรษฐกิจ</w:t>
      </w:r>
      <w:r w:rsidRPr="00C54565">
        <w:rPr>
          <w:rFonts w:asciiTheme="majorBidi" w:hAnsiTheme="majorBidi" w:cstheme="majorBidi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="00D344F4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="00E84EC6" w:rsidRPr="00C545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6BA43F0" w14:textId="77777777" w:rsidR="0047065B" w:rsidRPr="00C54565" w:rsidRDefault="0047065B" w:rsidP="00582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22CD3045" w14:textId="1A313A5D" w:rsidR="002D6C5A" w:rsidRPr="00C54565" w:rsidRDefault="002D6C5A" w:rsidP="00DB3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34C197FD" w14:textId="77777777" w:rsidR="00076077" w:rsidRPr="00C54565" w:rsidRDefault="00076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  <w:sz w:val="24"/>
          <w:szCs w:val="24"/>
        </w:rPr>
      </w:pPr>
    </w:p>
    <w:tbl>
      <w:tblPr>
        <w:tblW w:w="8208" w:type="dxa"/>
        <w:tblInd w:w="450" w:type="dxa"/>
        <w:tblLook w:val="01E0" w:firstRow="1" w:lastRow="1" w:firstColumn="1" w:lastColumn="1" w:noHBand="0" w:noVBand="0"/>
      </w:tblPr>
      <w:tblGrid>
        <w:gridCol w:w="6228"/>
        <w:gridCol w:w="1260"/>
        <w:gridCol w:w="720"/>
      </w:tblGrid>
      <w:tr w:rsidR="002D6C5A" w:rsidRPr="00C54565" w14:paraId="5661FE30" w14:textId="77777777" w:rsidTr="00201EB3">
        <w:tc>
          <w:tcPr>
            <w:tcW w:w="6228" w:type="dxa"/>
          </w:tcPr>
          <w:p w14:paraId="01F0A559" w14:textId="77777777" w:rsidR="002D6C5A" w:rsidRPr="00C54565" w:rsidRDefault="00272951" w:rsidP="00201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14:paraId="0803F20B" w14:textId="77777777" w:rsidR="002D6C5A" w:rsidRPr="00C54565" w:rsidRDefault="00272951" w:rsidP="0062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624B0E"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34B20" w:rsidRPr="00C5456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20" w:type="dxa"/>
          </w:tcPr>
          <w:p w14:paraId="1A695802" w14:textId="77777777" w:rsidR="002D6C5A" w:rsidRPr="00C54565" w:rsidRDefault="002D6C5A" w:rsidP="00DB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6C5A" w:rsidRPr="00C54565" w14:paraId="4AA8CEB8" w14:textId="77777777" w:rsidTr="00201EB3">
        <w:tc>
          <w:tcPr>
            <w:tcW w:w="6228" w:type="dxa"/>
          </w:tcPr>
          <w:p w14:paraId="08614E3F" w14:textId="77777777" w:rsidR="002D6C5A" w:rsidRPr="00C54565" w:rsidRDefault="00272951" w:rsidP="00201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โปรแกรมการบริหารงาน</w:t>
            </w:r>
          </w:p>
        </w:tc>
        <w:tc>
          <w:tcPr>
            <w:tcW w:w="1260" w:type="dxa"/>
          </w:tcPr>
          <w:p w14:paraId="180377BE" w14:textId="61DE3B4E" w:rsidR="002D6C5A" w:rsidRPr="00C54565" w:rsidRDefault="0003588D" w:rsidP="0062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624B0E"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D6B7C"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="00272951"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</w:p>
        </w:tc>
        <w:tc>
          <w:tcPr>
            <w:tcW w:w="720" w:type="dxa"/>
          </w:tcPr>
          <w:p w14:paraId="581577FB" w14:textId="77777777" w:rsidR="002D6C5A" w:rsidRPr="00C54565" w:rsidRDefault="002D6C5A" w:rsidP="00DB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52E1F" w:rsidRPr="00C54565" w14:paraId="321045FF" w14:textId="77777777" w:rsidTr="00201EB3">
        <w:tc>
          <w:tcPr>
            <w:tcW w:w="6228" w:type="dxa"/>
          </w:tcPr>
          <w:p w14:paraId="490F5052" w14:textId="77777777" w:rsidR="00F52E1F" w:rsidRPr="00C54565" w:rsidRDefault="00F52E1F" w:rsidP="00201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โปรแกรมที่พัฒนาเกิดขึ้นภายใน</w:t>
            </w:r>
          </w:p>
        </w:tc>
        <w:tc>
          <w:tcPr>
            <w:tcW w:w="1260" w:type="dxa"/>
          </w:tcPr>
          <w:p w14:paraId="6B892DB5" w14:textId="77777777" w:rsidR="00F52E1F" w:rsidRPr="00C54565" w:rsidRDefault="00834B20" w:rsidP="0062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52E1F"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52E1F"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="00F52E1F"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</w:p>
        </w:tc>
        <w:tc>
          <w:tcPr>
            <w:tcW w:w="720" w:type="dxa"/>
          </w:tcPr>
          <w:p w14:paraId="08AB6361" w14:textId="77777777" w:rsidR="00F52E1F" w:rsidRPr="00C54565" w:rsidRDefault="00F52E1F" w:rsidP="00DB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52E1F" w:rsidRPr="00C54565" w14:paraId="500A6E22" w14:textId="77777777" w:rsidTr="00201EB3">
        <w:tc>
          <w:tcPr>
            <w:tcW w:w="6228" w:type="dxa"/>
          </w:tcPr>
          <w:p w14:paraId="355A2599" w14:textId="77777777" w:rsidR="00F52E1F" w:rsidRPr="00C54565" w:rsidRDefault="00F52E1F" w:rsidP="00201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มูลค่าความสัมพันธ์กับลูกค้า</w:t>
            </w:r>
          </w:p>
        </w:tc>
        <w:tc>
          <w:tcPr>
            <w:tcW w:w="1260" w:type="dxa"/>
          </w:tcPr>
          <w:p w14:paraId="5E612FE1" w14:textId="77777777" w:rsidR="00F52E1F" w:rsidRPr="00C54565" w:rsidRDefault="00834B20" w:rsidP="0062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52E1F"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52E1F"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720" w:type="dxa"/>
          </w:tcPr>
          <w:p w14:paraId="5176A7A6" w14:textId="77777777" w:rsidR="00F52E1F" w:rsidRPr="00C54565" w:rsidRDefault="00F52E1F" w:rsidP="00DB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F660E" w:rsidRPr="00C54565" w14:paraId="7207B92E" w14:textId="77777777" w:rsidTr="00201EB3">
        <w:tc>
          <w:tcPr>
            <w:tcW w:w="6228" w:type="dxa"/>
          </w:tcPr>
          <w:p w14:paraId="3B2FFE98" w14:textId="77777777" w:rsidR="005F660E" w:rsidRPr="00C54565" w:rsidRDefault="005F660E" w:rsidP="00201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ค่าสิทธิการใช้งานระบบ</w:t>
            </w:r>
          </w:p>
        </w:tc>
        <w:tc>
          <w:tcPr>
            <w:tcW w:w="1260" w:type="dxa"/>
          </w:tcPr>
          <w:p w14:paraId="3B46EACE" w14:textId="77777777" w:rsidR="005F660E" w:rsidRPr="00C54565" w:rsidRDefault="0003588D" w:rsidP="005F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24 ถึง </w:t>
            </w:r>
            <w:r w:rsidR="005F660E"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28</w:t>
            </w:r>
          </w:p>
        </w:tc>
        <w:tc>
          <w:tcPr>
            <w:tcW w:w="720" w:type="dxa"/>
          </w:tcPr>
          <w:p w14:paraId="2AAAB5A8" w14:textId="77777777" w:rsidR="005F660E" w:rsidRPr="00C54565" w:rsidRDefault="005F660E" w:rsidP="005F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2D582108" w14:textId="77777777" w:rsidR="00DE29DB" w:rsidRPr="00C54565" w:rsidRDefault="00DE29DB" w:rsidP="00DB3D38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8F80B8C" w14:textId="77777777" w:rsidR="009B050C" w:rsidRPr="00C54565" w:rsidRDefault="009B050C" w:rsidP="00DB3D3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 w:hint="cs"/>
          <w:sz w:val="30"/>
          <w:szCs w:val="30"/>
          <w:cs/>
        </w:rPr>
        <w:t>กลุ่มบริษัทไม่คิดค่าตัดจำหน่ายสำหรับ</w:t>
      </w:r>
      <w:r w:rsidR="00FA24D0" w:rsidRPr="00C54565">
        <w:rPr>
          <w:rFonts w:asciiTheme="majorBidi" w:hAnsiTheme="majorBidi" w:cstheme="majorBidi" w:hint="cs"/>
          <w:sz w:val="30"/>
          <w:szCs w:val="30"/>
          <w:cs/>
        </w:rPr>
        <w:t xml:space="preserve">มูลค่าแบรนด์ </w:t>
      </w:r>
      <w:r w:rsidR="00FA24D0" w:rsidRPr="00C54565">
        <w:rPr>
          <w:rFonts w:asciiTheme="majorBidi" w:hAnsiTheme="majorBidi" w:cstheme="majorBidi"/>
          <w:sz w:val="30"/>
          <w:szCs w:val="30"/>
        </w:rPr>
        <w:t>“</w:t>
      </w:r>
      <w:r w:rsidR="00FA24D0" w:rsidRPr="00C54565">
        <w:rPr>
          <w:rFonts w:asciiTheme="majorBidi" w:hAnsiTheme="majorBidi" w:cstheme="majorBidi" w:hint="cs"/>
          <w:sz w:val="30"/>
          <w:szCs w:val="30"/>
          <w:cs/>
        </w:rPr>
        <w:t>ออฟฟิศเมท</w:t>
      </w:r>
      <w:r w:rsidR="00FA24D0" w:rsidRPr="00C54565">
        <w:rPr>
          <w:rFonts w:asciiTheme="majorBidi" w:hAnsiTheme="majorBidi" w:cstheme="majorBidi"/>
          <w:sz w:val="30"/>
          <w:szCs w:val="30"/>
        </w:rPr>
        <w:t xml:space="preserve">” </w:t>
      </w:r>
      <w:r w:rsidR="00FA24D0" w:rsidRPr="00C5456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โปรแกรมระหว่างติดตั้ง</w:t>
      </w:r>
    </w:p>
    <w:p w14:paraId="4EDFB2F4" w14:textId="77777777" w:rsidR="009B050C" w:rsidRPr="00C54565" w:rsidRDefault="009B050C" w:rsidP="00DB3D38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6E12436" w14:textId="77777777" w:rsidR="002D6C5A" w:rsidRPr="00C54565" w:rsidRDefault="00F205CA" w:rsidP="00DB3D3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วิธีการตัดจำหน่าย</w:t>
      </w:r>
      <w:r w:rsidR="002D6C5A" w:rsidRPr="00C54565">
        <w:rPr>
          <w:rFonts w:asciiTheme="majorBidi" w:hAnsiTheme="majorBidi" w:cstheme="majorBidi"/>
          <w:sz w:val="30"/>
          <w:szCs w:val="30"/>
          <w:cs/>
        </w:rPr>
        <w:t xml:space="preserve"> ระ</w:t>
      </w:r>
      <w:r w:rsidR="002D59C0" w:rsidRPr="00C54565">
        <w:rPr>
          <w:rFonts w:asciiTheme="majorBidi" w:hAnsiTheme="majorBidi" w:cstheme="majorBidi"/>
          <w:sz w:val="30"/>
          <w:szCs w:val="30"/>
          <w:cs/>
        </w:rPr>
        <w:t>ยะเวลาที่คาดว่าจะได้รับประโยชน์และ</w:t>
      </w:r>
      <w:r w:rsidR="002D6C5A" w:rsidRPr="00C54565">
        <w:rPr>
          <w:rFonts w:asciiTheme="majorBidi" w:hAnsiTheme="majorBidi" w:cstheme="majorBidi"/>
          <w:sz w:val="30"/>
          <w:szCs w:val="30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  <w:r w:rsidR="002D6C5A" w:rsidRPr="00C54565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14:paraId="36372933" w14:textId="77777777" w:rsidR="00877816" w:rsidRPr="00C54565" w:rsidRDefault="00877816" w:rsidP="00DE29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3"/>
        <w:jc w:val="thaiDistribute"/>
        <w:rPr>
          <w:rFonts w:asciiTheme="majorBidi" w:hAnsiTheme="majorBidi" w:cstheme="majorBidi"/>
          <w:color w:val="0000FF"/>
          <w:sz w:val="24"/>
          <w:szCs w:val="24"/>
          <w:shd w:val="clear" w:color="auto" w:fill="E0E0E0"/>
        </w:rPr>
      </w:pPr>
    </w:p>
    <w:p w14:paraId="7D344D7C" w14:textId="77777777" w:rsidR="002D6C5A" w:rsidRPr="00C54565" w:rsidRDefault="002D6C5A" w:rsidP="0089241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การด้อยค่า</w:t>
      </w:r>
    </w:p>
    <w:p w14:paraId="5A8D8495" w14:textId="77777777" w:rsidR="002D6C5A" w:rsidRPr="00C54565" w:rsidRDefault="002D6C5A" w:rsidP="00146E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3"/>
        <w:jc w:val="thaiDistribute"/>
        <w:rPr>
          <w:rFonts w:asciiTheme="majorBidi" w:hAnsiTheme="majorBidi" w:cstheme="majorBidi"/>
          <w:color w:val="0000FF"/>
          <w:sz w:val="24"/>
          <w:szCs w:val="24"/>
          <w:shd w:val="clear" w:color="auto" w:fill="E0E0E0"/>
        </w:rPr>
      </w:pPr>
    </w:p>
    <w:p w14:paraId="02242FC2" w14:textId="203F0703" w:rsidR="002D6C5A" w:rsidRPr="00C54565" w:rsidRDefault="002D6C5A" w:rsidP="005C6E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877816" w:rsidRPr="00C54565">
        <w:rPr>
          <w:rFonts w:asciiTheme="majorBidi" w:hAnsiTheme="majorBidi" w:cstheme="majorBidi"/>
          <w:sz w:val="30"/>
          <w:szCs w:val="30"/>
        </w:rPr>
        <w:t xml:space="preserve">  </w:t>
      </w:r>
      <w:r w:rsidRPr="00C54565">
        <w:rPr>
          <w:rFonts w:asciiTheme="majorBidi" w:hAnsiTheme="majorBidi" w:cstheme="majorBidi"/>
          <w:sz w:val="30"/>
          <w:szCs w:val="30"/>
        </w:rPr>
        <w:t xml:space="preserve">  </w:t>
      </w:r>
      <w:r w:rsidRPr="00C54565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</w:t>
      </w:r>
      <w:r w:rsidR="00F205CA" w:rsidRPr="00C54565">
        <w:rPr>
          <w:rFonts w:asciiTheme="majorBidi" w:hAnsiTheme="majorBidi" w:cstheme="majorBidi"/>
          <w:sz w:val="30"/>
          <w:szCs w:val="30"/>
          <w:cs/>
        </w:rPr>
        <w:t xml:space="preserve">่คาดว่าจะได้รับคืน </w:t>
      </w:r>
      <w:r w:rsidRPr="00C54565">
        <w:rPr>
          <w:rFonts w:asciiTheme="majorBidi" w:hAnsiTheme="majorBidi" w:cstheme="majorBidi"/>
          <w:sz w:val="30"/>
          <w:szCs w:val="30"/>
          <w:cs/>
        </w:rPr>
        <w:t>สำหรับค่าความนิยมและสินทรัพย์ไม่มีตัวตนที่มี</w:t>
      </w:r>
      <w:r w:rsidR="002D59C0" w:rsidRPr="00C54565">
        <w:rPr>
          <w:rFonts w:asciiTheme="majorBidi" w:hAnsiTheme="majorBidi" w:cstheme="majorBidi"/>
          <w:sz w:val="30"/>
          <w:szCs w:val="30"/>
          <w:cs/>
        </w:rPr>
        <w:t>อายุการให้ประโยชน์ไม่ทราบแน่นอน</w:t>
      </w:r>
      <w:r w:rsidR="00201EB3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="002D59C0" w:rsidRPr="00C54565">
        <w:rPr>
          <w:rFonts w:asciiTheme="majorBidi" w:hAnsiTheme="majorBidi" w:cstheme="majorBidi"/>
          <w:sz w:val="30"/>
          <w:szCs w:val="30"/>
          <w:cs/>
        </w:rPr>
        <w:t>หรือ</w:t>
      </w:r>
      <w:r w:rsidR="00201EB3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="00F205CA" w:rsidRPr="00C54565">
        <w:rPr>
          <w:rFonts w:asciiTheme="majorBidi" w:hAnsiTheme="majorBidi" w:cstheme="majorBidi"/>
          <w:sz w:val="30"/>
          <w:szCs w:val="30"/>
          <w:cs/>
        </w:rPr>
        <w:t xml:space="preserve">ยังไม่พร้อมใช้งาน 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จะประมาณมูลค่าที่คาดว่าจะได้รับคืนทุกปี ในช่วงเวลาเดียวกัน  </w:t>
      </w:r>
    </w:p>
    <w:p w14:paraId="23EB6C7B" w14:textId="77777777" w:rsidR="002D6C5A" w:rsidRPr="00C54565" w:rsidRDefault="002D6C5A" w:rsidP="00E02B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lastRenderedPageBreak/>
        <w:t>ขาดทุนจากการด้อยค่ารับรู้เมื่อ</w:t>
      </w:r>
      <w:r w:rsidR="002D59C0" w:rsidRPr="00C54565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</w:t>
      </w:r>
      <w:r w:rsidRPr="00C54565">
        <w:rPr>
          <w:rFonts w:asciiTheme="majorBidi" w:hAnsiTheme="majorBidi" w:cstheme="majorBidi"/>
          <w:sz w:val="30"/>
          <w:szCs w:val="30"/>
          <w:cs/>
        </w:rPr>
        <w:t>สูงกว่ามูลค่าที</w:t>
      </w:r>
      <w:r w:rsidR="005C6EAA" w:rsidRPr="00C54565">
        <w:rPr>
          <w:rFonts w:asciiTheme="majorBidi" w:hAnsiTheme="majorBidi" w:cstheme="majorBidi"/>
          <w:sz w:val="30"/>
          <w:szCs w:val="30"/>
          <w:cs/>
        </w:rPr>
        <w:t>่จะได้รับคืน ขาดทุนจากการด้อยค่า</w:t>
      </w:r>
      <w:r w:rsidRPr="00C54565">
        <w:rPr>
          <w:rFonts w:asciiTheme="majorBidi" w:hAnsiTheme="majorBidi" w:cstheme="majorBidi"/>
          <w:sz w:val="30"/>
          <w:szCs w:val="30"/>
          <w:cs/>
        </w:rPr>
        <w:t>บันทึกในกำไรหรือขาดทุน</w:t>
      </w:r>
      <w:r w:rsidR="00D344F4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</w:t>
      </w:r>
      <w:r w:rsidR="00F205CA" w:rsidRPr="00C54565">
        <w:rPr>
          <w:rFonts w:asciiTheme="majorBidi" w:hAnsiTheme="majorBidi" w:cstheme="majorBidi"/>
          <w:sz w:val="30"/>
          <w:szCs w:val="30"/>
          <w:cs/>
        </w:rPr>
        <w:t xml:space="preserve">หุ้นและมีการด้อยค่าในเวลาต่อมา </w:t>
      </w:r>
      <w:r w:rsidRPr="00C54565">
        <w:rPr>
          <w:rFonts w:asciiTheme="majorBidi" w:hAnsiTheme="majorBidi" w:cstheme="majorBidi"/>
          <w:sz w:val="30"/>
          <w:szCs w:val="30"/>
          <w:cs/>
        </w:rPr>
        <w:t>ในกรณีนี้จะรับรู้ในส่วนของผู้ถือหุ้น</w:t>
      </w:r>
    </w:p>
    <w:p w14:paraId="19AD61C2" w14:textId="77777777" w:rsidR="00332403" w:rsidRPr="00C54565" w:rsidRDefault="00332403" w:rsidP="003153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cs/>
        </w:rPr>
      </w:pPr>
    </w:p>
    <w:p w14:paraId="2B8C165C" w14:textId="77777777" w:rsidR="002D6C5A" w:rsidRPr="00C54565" w:rsidRDefault="002D6C5A" w:rsidP="00DB3D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54565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8429AD1" w14:textId="77777777" w:rsidR="00231ACC" w:rsidRPr="00C54565" w:rsidRDefault="00231ACC" w:rsidP="009339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3A2422" w14:textId="2CFCB95C" w:rsidR="00923D1D" w:rsidRPr="00C54565" w:rsidRDefault="002D6C5A" w:rsidP="00713D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</w:t>
      </w:r>
      <w:r w:rsidR="00D344F4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หมายถึง</w:t>
      </w:r>
      <w:r w:rsidR="00D344F4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</w:t>
      </w:r>
      <w:r w:rsidR="006E11F5" w:rsidRPr="00C54565">
        <w:rPr>
          <w:rFonts w:asciiTheme="majorBidi" w:hAnsiTheme="majorBidi" w:cstheme="majorBidi"/>
          <w:sz w:val="30"/>
          <w:szCs w:val="30"/>
          <w:cs/>
        </w:rPr>
        <w:t>งกว่า</w:t>
      </w:r>
      <w:r w:rsidR="00201EB3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7890EE2" w14:textId="77777777" w:rsidR="00332403" w:rsidRPr="00C54565" w:rsidRDefault="00332403" w:rsidP="00713D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0CC88B" w14:textId="77777777" w:rsidR="002D6C5A" w:rsidRPr="00C54565" w:rsidRDefault="002D6C5A" w:rsidP="002D6C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54565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35767189" w14:textId="77777777" w:rsidR="002D6C5A" w:rsidRPr="00C54565" w:rsidRDefault="002D6C5A" w:rsidP="002D6C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EE641F" w14:textId="77777777" w:rsidR="00173DB6" w:rsidRPr="00C54565" w:rsidRDefault="00173DB6" w:rsidP="00173D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14:paraId="2383BA74" w14:textId="77777777" w:rsidR="002D6C5A" w:rsidRPr="00C54565" w:rsidRDefault="002D6C5A" w:rsidP="002D6C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C54565" w:rsidDel="00B77C4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F94A8AB" w14:textId="77777777" w:rsidR="002D6C5A" w:rsidRPr="00C54565" w:rsidRDefault="002D6C5A" w:rsidP="003153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</w:t>
      </w:r>
      <w:r w:rsidR="00730DEC" w:rsidRPr="00C54565">
        <w:rPr>
          <w:rFonts w:asciiTheme="majorBidi" w:hAnsiTheme="majorBidi" w:cstheme="majorBidi"/>
          <w:sz w:val="30"/>
          <w:szCs w:val="30"/>
        </w:rPr>
        <w:t xml:space="preserve">           </w:t>
      </w:r>
      <w:r w:rsidRPr="00C54565">
        <w:rPr>
          <w:rFonts w:asciiTheme="majorBidi" w:hAnsiTheme="majorBidi" w:cstheme="majorBidi"/>
          <w:sz w:val="30"/>
          <w:szCs w:val="30"/>
          <w:cs/>
        </w:rPr>
        <w:t>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</w:p>
    <w:p w14:paraId="55176842" w14:textId="77777777" w:rsidR="003C17EB" w:rsidRPr="00C54565" w:rsidRDefault="003C17EB" w:rsidP="002D6C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079865" w14:textId="77777777" w:rsidR="002D6C5A" w:rsidRPr="00C54565" w:rsidRDefault="002D6C5A" w:rsidP="0089241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bookmarkStart w:id="0" w:name="OLE_LINK7"/>
      <w:bookmarkStart w:id="1" w:name="OLE_LINK8"/>
      <w:r w:rsidRPr="00C5456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14:paraId="046E5487" w14:textId="77777777" w:rsidR="002D6C5A" w:rsidRPr="00C54565" w:rsidRDefault="002D6C5A" w:rsidP="00C51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0"/>
    <w:bookmarkEnd w:id="1"/>
    <w:p w14:paraId="17AD8002" w14:textId="77777777" w:rsidR="006119F1" w:rsidRPr="00C54565" w:rsidRDefault="006119F1" w:rsidP="00611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4565">
        <w:rPr>
          <w:rFonts w:ascii="Angsana New" w:hAnsi="Angsana New" w:cs="Angsana New"/>
          <w:sz w:val="30"/>
          <w:szCs w:val="30"/>
          <w:cs/>
        </w:rPr>
        <w:t>หนี้สิน</w:t>
      </w:r>
      <w:r w:rsidRPr="00C54565">
        <w:rPr>
          <w:rFonts w:ascii="Angsana New" w:hAnsi="Angsana New" w:cs="Angsana New" w:hint="cs"/>
          <w:sz w:val="30"/>
          <w:szCs w:val="30"/>
          <w:cs/>
        </w:rPr>
        <w:t>ที่มีภาระ</w:t>
      </w:r>
      <w:r w:rsidRPr="00C54565">
        <w:rPr>
          <w:rFonts w:ascii="Angsana New" w:hAnsi="Angsana New" w:cs="Angsana New"/>
          <w:sz w:val="30"/>
          <w:szCs w:val="30"/>
          <w:cs/>
        </w:rPr>
        <w:t>ดอกเบี้ยบันทึก</w:t>
      </w:r>
      <w:r w:rsidRPr="00C54565">
        <w:rPr>
          <w:rFonts w:ascii="Angsana New" w:hAnsi="Angsana New" w:cs="Angsana New" w:hint="cs"/>
          <w:sz w:val="30"/>
          <w:szCs w:val="30"/>
          <w:cs/>
        </w:rPr>
        <w:t>ในราคาทุน</w:t>
      </w:r>
    </w:p>
    <w:p w14:paraId="761492B5" w14:textId="77777777" w:rsidR="002D6C5A" w:rsidRPr="00C54565" w:rsidRDefault="002D6C5A" w:rsidP="002D6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E4D1C9F" w14:textId="77777777" w:rsidR="002D6C5A" w:rsidRPr="00C54565" w:rsidRDefault="002D6C5A" w:rsidP="0089241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14:paraId="3F4FC4C5" w14:textId="77777777" w:rsidR="002D6C5A" w:rsidRPr="00C54565" w:rsidRDefault="002D6C5A" w:rsidP="002D6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23C9E91" w14:textId="23730001" w:rsidR="00231ACC" w:rsidRPr="00C54565" w:rsidRDefault="002D6C5A" w:rsidP="00B32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1A9C1B30" w14:textId="77777777" w:rsidR="005409D7" w:rsidRPr="00C54565" w:rsidRDefault="005409D7" w:rsidP="005409D7">
      <w:pPr>
        <w:ind w:left="540"/>
        <w:jc w:val="thaiDistribute"/>
        <w:rPr>
          <w:rFonts w:asciiTheme="majorBidi" w:hAnsiTheme="majorBidi" w:cstheme="majorBidi"/>
          <w:iCs/>
          <w:sz w:val="30"/>
          <w:szCs w:val="30"/>
          <w:cs/>
        </w:rPr>
      </w:pPr>
      <w:r w:rsidRPr="00C54565">
        <w:rPr>
          <w:rFonts w:asciiTheme="majorBidi" w:hAnsiTheme="majorBidi" w:cstheme="majorBidi"/>
          <w:iCs/>
          <w:sz w:val="30"/>
          <w:szCs w:val="30"/>
          <w:cs/>
        </w:rPr>
        <w:lastRenderedPageBreak/>
        <w:t xml:space="preserve">หนี้สินเงินคืน  </w:t>
      </w:r>
    </w:p>
    <w:p w14:paraId="71CBB350" w14:textId="77777777" w:rsidR="005409D7" w:rsidRPr="00C54565" w:rsidRDefault="005409D7" w:rsidP="00540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EAAEAB7" w14:textId="77777777" w:rsidR="005409D7" w:rsidRPr="00C54565" w:rsidRDefault="005409D7" w:rsidP="005359F6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54565">
        <w:rPr>
          <w:rFonts w:asciiTheme="majorBidi" w:hAnsiTheme="majorBidi" w:cstheme="majorBidi"/>
          <w:i/>
          <w:sz w:val="30"/>
          <w:szCs w:val="30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</w:t>
      </w:r>
      <w:r w:rsidRPr="00C54565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i/>
          <w:sz w:val="30"/>
          <w:szCs w:val="30"/>
          <w:cs/>
        </w:rPr>
        <w:t>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6DFB429F" w14:textId="77777777" w:rsidR="005409D7" w:rsidRPr="00C54565" w:rsidRDefault="005409D7" w:rsidP="00540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B37CD4A" w14:textId="77777777" w:rsidR="00126420" w:rsidRPr="00C54565" w:rsidRDefault="00231ACC" w:rsidP="0089241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54565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ผลประโยชน์ของพนักงาน</w:t>
      </w:r>
      <w:r w:rsidR="00126420" w:rsidRPr="00C5456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 </w:t>
      </w:r>
    </w:p>
    <w:p w14:paraId="06CB6FB8" w14:textId="77777777" w:rsidR="00AF2D96" w:rsidRPr="00C54565" w:rsidRDefault="00AF2D96" w:rsidP="00B32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4589A588" w14:textId="77777777" w:rsidR="00CA6157" w:rsidRPr="00C54565" w:rsidRDefault="00CA6157" w:rsidP="00CA6157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C54565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4CA03B61" w14:textId="77777777" w:rsidR="00CA6157" w:rsidRPr="00C54565" w:rsidRDefault="00CA6157" w:rsidP="00CA6157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3A12E46F" w14:textId="77777777" w:rsidR="00CA6157" w:rsidRPr="00C54565" w:rsidRDefault="00CA6157" w:rsidP="00CA6157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54565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1D25B42" w14:textId="77777777" w:rsidR="00CA6157" w:rsidRPr="00C54565" w:rsidRDefault="00CA6157" w:rsidP="009B05C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7E0399C9" w14:textId="77777777" w:rsidR="009B05C3" w:rsidRPr="00C54565" w:rsidRDefault="009B05C3" w:rsidP="009B05C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C54565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6B2FB7AB" w14:textId="77777777" w:rsidR="009B05C3" w:rsidRPr="00C54565" w:rsidRDefault="009B05C3" w:rsidP="00173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0A6116F" w14:textId="765FCBE5" w:rsidR="00194187" w:rsidRPr="00C54565" w:rsidRDefault="00194187" w:rsidP="00173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C54565">
        <w:rPr>
          <w:rFonts w:asciiTheme="majorBidi" w:hAnsiTheme="majorBidi" w:cstheme="majorBidi"/>
          <w:sz w:val="30"/>
          <w:szCs w:val="30"/>
          <w:cs/>
        </w:rPr>
        <w:t>ปัจจุบันและงวดก่อนๆ ผลประโยชน์ดังกล่าวได้มีการคิดลดกระแสเงิน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ส</w:t>
      </w:r>
      <w:r w:rsidRPr="00C54565">
        <w:rPr>
          <w:rFonts w:asciiTheme="majorBidi" w:hAnsiTheme="majorBidi" w:cstheme="majorBidi"/>
          <w:sz w:val="30"/>
          <w:szCs w:val="30"/>
          <w:cs/>
        </w:rPr>
        <w:t>ดเพื่อให้เป็นมูลค่าปัจจุบัน</w:t>
      </w:r>
    </w:p>
    <w:p w14:paraId="1DF7A1F9" w14:textId="77777777" w:rsidR="00194187" w:rsidRPr="00C54565" w:rsidRDefault="00194187" w:rsidP="00173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0D8E58" w14:textId="541E0959" w:rsidR="00194187" w:rsidRPr="00C54565" w:rsidRDefault="00194187" w:rsidP="0070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การคำนวณ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ภาระผูกพันของโครงการผลประโยชน์ที่กำหนดไว้</w:t>
      </w:r>
      <w:r w:rsidRPr="00C54565">
        <w:rPr>
          <w:rFonts w:asciiTheme="majorBidi" w:hAnsiTheme="majorBidi" w:cstheme="majorBidi"/>
          <w:sz w:val="30"/>
          <w:szCs w:val="30"/>
          <w:cs/>
        </w:rPr>
        <w:t>นั้นจัดทำโดยนักคณิตศาสตร์ประกันภัยที่ได้รับอนุญาตโดยวิธีคิดลดแต่ละหน่วยที่ประมาณการไว้</w:t>
      </w:r>
      <w:r w:rsidR="003D2031" w:rsidRPr="00C545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4C75" w:rsidRPr="00C54565">
        <w:rPr>
          <w:rFonts w:ascii="Angsana New" w:hAnsi="Angsana New" w:cs="Angsana New" w:hint="cs"/>
          <w:i/>
          <w:sz w:val="30"/>
          <w:szCs w:val="30"/>
          <w:cs/>
        </w:rPr>
        <w:t>ผลจาก</w:t>
      </w:r>
      <w:r w:rsidR="00904C75" w:rsidRPr="00C54565">
        <w:rPr>
          <w:rFonts w:ascii="Angsana New" w:hAnsi="Angsana New" w:cs="Angsana New"/>
          <w:i/>
          <w:sz w:val="30"/>
          <w:szCs w:val="30"/>
          <w:cs/>
        </w:rPr>
        <w:t>การคำนวณ</w:t>
      </w:r>
      <w:r w:rsidR="007016A2" w:rsidRPr="00C54565">
        <w:rPr>
          <w:rFonts w:ascii="Angsana New" w:hAnsi="Angsana New" w:cs="Angsana New" w:hint="cs"/>
          <w:i/>
          <w:sz w:val="30"/>
          <w:szCs w:val="30"/>
          <w:cs/>
        </w:rPr>
        <w:t>อาจทำให้กลุ่มบริษัท</w:t>
      </w:r>
      <w:r w:rsidR="00904C75" w:rsidRPr="00C54565">
        <w:rPr>
          <w:rFonts w:ascii="Angsana New" w:hAnsi="Angsana New" w:cs="Angsana New"/>
          <w:i/>
          <w:sz w:val="30"/>
          <w:szCs w:val="30"/>
          <w:cs/>
        </w:rPr>
        <w:t>มี</w:t>
      </w:r>
      <w:r w:rsidR="00904C75" w:rsidRPr="00C54565">
        <w:rPr>
          <w:rFonts w:ascii="Angsana New" w:hAnsi="Angsana New" w:cs="Angsana New" w:hint="cs"/>
          <w:i/>
          <w:sz w:val="30"/>
          <w:szCs w:val="30"/>
          <w:cs/>
        </w:rPr>
        <w:t>สินทรัพย์เกิดขึ้น</w:t>
      </w:r>
      <w:r w:rsidR="00904C75" w:rsidRPr="00C54565">
        <w:rPr>
          <w:rFonts w:ascii="Angsana New" w:hAnsi="Angsana New" w:cs="Angsana New"/>
          <w:iCs/>
          <w:sz w:val="30"/>
          <w:szCs w:val="30"/>
          <w:cs/>
        </w:rPr>
        <w:t xml:space="preserve"> </w:t>
      </w:r>
      <w:r w:rsidR="00904C75" w:rsidRPr="00C54565">
        <w:rPr>
          <w:rFonts w:ascii="Angsana New" w:hAnsi="Angsana New" w:cs="Angsana New"/>
          <w:i/>
          <w:sz w:val="30"/>
          <w:szCs w:val="30"/>
          <w:cs/>
        </w:rPr>
        <w:t>ซึ่งการรับรู้เป็นสินทรัพย์</w:t>
      </w:r>
      <w:r w:rsidR="00904C75" w:rsidRPr="00C54565">
        <w:rPr>
          <w:rFonts w:ascii="Angsana New" w:hAnsi="Angsana New" w:cs="Angsana New" w:hint="cs"/>
          <w:i/>
          <w:sz w:val="30"/>
          <w:szCs w:val="30"/>
          <w:cs/>
        </w:rPr>
        <w:t>จะใช้</w:t>
      </w:r>
      <w:r w:rsidR="00904C75" w:rsidRPr="00C54565">
        <w:rPr>
          <w:rFonts w:ascii="Angsana New" w:hAnsi="Angsana New" w:cs="Angsana New"/>
          <w:i/>
          <w:sz w:val="30"/>
          <w:szCs w:val="30"/>
          <w:cs/>
        </w:rPr>
        <w:t>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</w:t>
      </w:r>
      <w:r w:rsidR="00904C75" w:rsidRPr="00C54565">
        <w:rPr>
          <w:rFonts w:ascii="Angsana New" w:hAnsi="Angsana New" w:cs="Angsana New" w:hint="cs"/>
          <w:i/>
          <w:sz w:val="30"/>
          <w:szCs w:val="30"/>
          <w:cs/>
        </w:rPr>
        <w:t>ต</w:t>
      </w:r>
      <w:r w:rsidR="00904C75" w:rsidRPr="00C54565">
        <w:rPr>
          <w:rFonts w:ascii="Angsana New" w:hAnsi="Angsana New" w:cs="Angsana New"/>
          <w:i/>
          <w:sz w:val="30"/>
          <w:szCs w:val="30"/>
          <w:cs/>
        </w:rPr>
        <w:t xml:space="preserve"> ในการคำนวณมูลค่าปัจจุบันของประโยชน์เชิงเศรษฐกิจ</w:t>
      </w:r>
      <w:r w:rsidR="00904C75" w:rsidRPr="00C54565">
        <w:rPr>
          <w:rFonts w:ascii="Angsana New" w:hAnsi="Angsana New" w:cs="Angsana New" w:hint="cs"/>
          <w:i/>
          <w:sz w:val="30"/>
          <w:szCs w:val="30"/>
          <w:cs/>
        </w:rPr>
        <w:t>ได้</w:t>
      </w:r>
      <w:r w:rsidR="00904C75" w:rsidRPr="00C54565">
        <w:rPr>
          <w:rFonts w:ascii="Angsana New" w:hAnsi="Angsana New" w:cs="Angsana New"/>
          <w:i/>
          <w:sz w:val="30"/>
          <w:szCs w:val="30"/>
          <w:cs/>
        </w:rPr>
        <w:t>มีการพิจารณาถึงความต้องการเงินทุนขั้นต่ำสำหรับโครงการต่างๆ ขอ</w:t>
      </w:r>
      <w:r w:rsidR="007016A2" w:rsidRPr="00C54565">
        <w:rPr>
          <w:rFonts w:ascii="Angsana New" w:hAnsi="Angsana New" w:cs="Angsana New"/>
          <w:i/>
          <w:sz w:val="30"/>
          <w:szCs w:val="30"/>
          <w:cs/>
        </w:rPr>
        <w:t>งกลุ่มบริษัท</w:t>
      </w:r>
      <w:r w:rsidR="00904C75" w:rsidRPr="00C54565">
        <w:rPr>
          <w:rFonts w:ascii="Angsana New" w:hAnsi="Angsana New" w:cs="Angsana New" w:hint="cs"/>
          <w:i/>
          <w:sz w:val="30"/>
          <w:szCs w:val="30"/>
          <w:cs/>
        </w:rPr>
        <w:t xml:space="preserve"> </w:t>
      </w:r>
    </w:p>
    <w:p w14:paraId="631AAB58" w14:textId="77777777" w:rsidR="007016A2" w:rsidRPr="00C54565" w:rsidRDefault="007016A2" w:rsidP="0070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12C45F5" w14:textId="1F599099" w:rsidR="00194187" w:rsidRPr="00C54565" w:rsidRDefault="00194187" w:rsidP="00173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C54565">
        <w:rPr>
          <w:rFonts w:asciiTheme="majorBidi" w:hAnsiTheme="majorBidi" w:cstheme="majorBidi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กำไร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C54565">
        <w:rPr>
          <w:rFonts w:asciiTheme="majorBidi" w:hAnsiTheme="majorBidi" w:cstheme="majorBidi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จะถูก</w:t>
      </w:r>
      <w:r w:rsidRPr="00C54565">
        <w:rPr>
          <w:rFonts w:asciiTheme="majorBidi" w:hAnsiTheme="majorBidi" w:cstheme="majorBidi"/>
          <w:sz w:val="30"/>
          <w:szCs w:val="30"/>
          <w:cs/>
        </w:rPr>
        <w:t>รับรู้รายการในกำไรขาดทุนเบ็ดเสร็จอื่น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ทันที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54565">
        <w:rPr>
          <w:rFonts w:asciiTheme="majorBidi" w:hAnsiTheme="majorBidi" w:cstheme="majorBidi"/>
          <w:sz w:val="30"/>
          <w:szCs w:val="30"/>
          <w:cs/>
        </w:rPr>
        <w:t>กำหนดดอกเบี้ยจ่าย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C54565">
        <w:rPr>
          <w:rFonts w:asciiTheme="majorBidi" w:hAnsiTheme="majorBidi" w:cstheme="majorBidi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</w:t>
      </w:r>
      <w:r w:rsidR="007072A5" w:rsidRPr="00C54565">
        <w:rPr>
          <w:rFonts w:asciiTheme="majorBidi" w:hAnsiTheme="majorBidi" w:cstheme="majorBidi"/>
          <w:sz w:val="30"/>
          <w:szCs w:val="30"/>
          <w:cs/>
        </w:rPr>
        <w:t>าภาระผูกพันตามโครงการผลประโยชน์</w:t>
      </w:r>
      <w:r w:rsidR="007072A5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7072A5" w:rsidRPr="00C54565">
        <w:rPr>
          <w:rFonts w:asciiTheme="majorBidi" w:hAnsiTheme="majorBidi" w:cstheme="majorBidi"/>
          <w:sz w:val="30"/>
          <w:szCs w:val="30"/>
        </w:rPr>
        <w:br/>
      </w:r>
      <w:r w:rsidR="007072A5" w:rsidRPr="00C54565">
        <w:rPr>
          <w:rFonts w:asciiTheme="majorBidi" w:hAnsiTheme="majorBidi" w:cstheme="majorBidi"/>
          <w:sz w:val="30"/>
          <w:szCs w:val="30"/>
          <w:cs/>
        </w:rPr>
        <w:t>ต้นปี</w:t>
      </w:r>
      <w:r w:rsidR="00201EB3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โดยคำนึงถึงการเปลี่ยนแปลงใดๆ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6A848C90" w14:textId="77777777" w:rsidR="007016A2" w:rsidRPr="00C54565" w:rsidRDefault="007016A2" w:rsidP="00173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A1151DE" w14:textId="14DFCD31" w:rsidR="00194187" w:rsidRPr="00C54565" w:rsidRDefault="00194187" w:rsidP="00173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เมื่อมีการ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เปลี่ยนแปลง</w:t>
      </w:r>
      <w:r w:rsidRPr="00C54565">
        <w:rPr>
          <w:rFonts w:asciiTheme="majorBidi" w:hAnsiTheme="majorBidi" w:cstheme="majorBidi"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กำไร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C54565">
        <w:rPr>
          <w:rFonts w:asciiTheme="majorBidi" w:hAnsiTheme="majorBidi" w:cstheme="majorBidi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Pr="00C54565">
        <w:rPr>
          <w:rFonts w:asciiTheme="majorBidi" w:hAnsiTheme="majorBidi" w:cstheme="majorBidi"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พนักงาน</w:t>
      </w:r>
      <w:r w:rsidRPr="00C54565">
        <w:rPr>
          <w:rFonts w:asciiTheme="majorBidi" w:hAnsiTheme="majorBidi" w:cstheme="majorBidi"/>
          <w:sz w:val="30"/>
          <w:szCs w:val="30"/>
          <w:cs/>
        </w:rPr>
        <w:t>เมื่อเกิดขึ้น</w:t>
      </w:r>
    </w:p>
    <w:p w14:paraId="057E9E86" w14:textId="77777777" w:rsidR="00B32DB0" w:rsidRPr="00C54565" w:rsidRDefault="00B229C0" w:rsidP="00B32DB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C54565">
        <w:rPr>
          <w:rFonts w:asciiTheme="majorBidi" w:hAnsiTheme="majorBidi" w:cstheme="majorBidi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65942B4E" w14:textId="77777777" w:rsidR="00B32DB0" w:rsidRPr="00C54565" w:rsidRDefault="00B32DB0" w:rsidP="00B32DB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</w:p>
    <w:p w14:paraId="004E4B1F" w14:textId="77777777" w:rsidR="00B32DB0" w:rsidRPr="00C54565" w:rsidRDefault="00194187" w:rsidP="00B32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Pr="00C54565">
        <w:rPr>
          <w:rFonts w:asciiTheme="majorBidi" w:hAnsiTheme="majorBidi" w:cstheme="majorBidi"/>
          <w:sz w:val="30"/>
          <w:szCs w:val="30"/>
          <w:cs/>
        </w:rPr>
        <w:t>เป็นค่าใช้จ่ายเมื่อพนักงานทำงานให้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67379A" w:rsidRPr="00C5456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54565">
        <w:rPr>
          <w:rFonts w:asciiTheme="majorBidi" w:hAnsiTheme="majorBidi" w:cstheme="majorBidi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6A49A6F" w14:textId="77777777" w:rsidR="005359F6" w:rsidRPr="00C54565" w:rsidRDefault="005359F6" w:rsidP="00B32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03C57AAF" w14:textId="7E40105F" w:rsidR="00126420" w:rsidRPr="00C54565" w:rsidRDefault="00126420" w:rsidP="00892412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C5456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ประมาณการหนี้สิน </w:t>
      </w:r>
    </w:p>
    <w:p w14:paraId="4A002BB8" w14:textId="77777777" w:rsidR="00126420" w:rsidRPr="00C54565" w:rsidRDefault="00126420" w:rsidP="00126420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</w:rPr>
      </w:pPr>
    </w:p>
    <w:p w14:paraId="039A08C4" w14:textId="6BBAFD98" w:rsidR="00126420" w:rsidRPr="00C54565" w:rsidRDefault="00427132" w:rsidP="004B06D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/>
          <w:sz w:val="30"/>
          <w:szCs w:val="30"/>
          <w:cs/>
        </w:rPr>
        <w:t>ประมาณการหนี้สินจะรับรู้ก็ต่อเมื่อ</w:t>
      </w:r>
      <w:r w:rsidRPr="00C54565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54565">
        <w:rPr>
          <w:rFonts w:ascii="Angsana New" w:hAnsi="Angsana New" w:cs="Angsana New"/>
          <w:sz w:val="30"/>
          <w:szCs w:val="30"/>
          <w:cs/>
        </w:rPr>
        <w:t>มีภาระผูกพัน</w:t>
      </w:r>
      <w:r w:rsidRPr="00C54565">
        <w:rPr>
          <w:rFonts w:ascii="Angsana New" w:hAnsi="Angsana New" w:cs="Angsana New" w:hint="cs"/>
          <w:sz w:val="30"/>
          <w:szCs w:val="30"/>
          <w:cs/>
        </w:rPr>
        <w:t>ตาม</w:t>
      </w:r>
      <w:r w:rsidRPr="00C54565">
        <w:rPr>
          <w:rFonts w:ascii="Angsana New" w:hAnsi="Angsana New" w:cs="Angsana New"/>
          <w:sz w:val="30"/>
          <w:szCs w:val="30"/>
          <w:cs/>
        </w:rPr>
        <w:t>กฎหมายหรือภาระผูกพันจากการอนุมาน</w:t>
      </w:r>
      <w:r w:rsidRPr="00C54565">
        <w:rPr>
          <w:rFonts w:ascii="Angsana New" w:hAnsi="Angsana New" w:cs="Angsana New" w:hint="cs"/>
          <w:sz w:val="30"/>
          <w:szCs w:val="30"/>
          <w:cs/>
        </w:rPr>
        <w:t>ที่เกิดขึ้นในปัจจุบันอัน</w:t>
      </w:r>
      <w:r w:rsidRPr="00C54565">
        <w:rPr>
          <w:rFonts w:ascii="Angsana New" w:hAnsi="Angsana New" w:cs="Angsana New"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C54565">
        <w:rPr>
          <w:rFonts w:ascii="Angsana New" w:hAnsi="Angsana New" w:cs="Angsana New" w:hint="cs"/>
          <w:sz w:val="30"/>
          <w:szCs w:val="30"/>
          <w:cs/>
        </w:rPr>
        <w:t>ผูกพัน</w:t>
      </w:r>
      <w:r w:rsidR="007072A5" w:rsidRPr="00C54565">
        <w:rPr>
          <w:rFonts w:ascii="Angsana New" w:hAnsi="Angsana New" w:cs="Angsana New"/>
          <w:sz w:val="30"/>
          <w:szCs w:val="30"/>
          <w:cs/>
        </w:rPr>
        <w:t xml:space="preserve">ดังกล่าว </w:t>
      </w:r>
      <w:r w:rsidR="00AB0A18" w:rsidRPr="00C54565">
        <w:rPr>
          <w:rFonts w:ascii="Angsana New" w:hAnsi="Angsana New" w:cs="Angsana New"/>
          <w:sz w:val="30"/>
          <w:szCs w:val="30"/>
        </w:rPr>
        <w:t xml:space="preserve">       </w:t>
      </w:r>
      <w:r w:rsidRPr="00C54565">
        <w:rPr>
          <w:rFonts w:ascii="Angsana New" w:hAnsi="Angsana New" w:cs="Angsana New"/>
          <w:sz w:val="30"/>
          <w:szCs w:val="30"/>
          <w:cs/>
        </w:rPr>
        <w:t>ประมาณการ</w:t>
      </w:r>
      <w:r w:rsidRPr="00C54565">
        <w:rPr>
          <w:rFonts w:ascii="Angsana New" w:hAnsi="Angsana New" w:cs="Angsana New" w:hint="cs"/>
          <w:sz w:val="30"/>
          <w:szCs w:val="30"/>
          <w:cs/>
        </w:rPr>
        <w:t>หนี้สินพิจารณาจากการคิดลด</w:t>
      </w:r>
      <w:r w:rsidRPr="00C54565">
        <w:rPr>
          <w:rFonts w:ascii="Angsana New" w:hAnsi="Angsana New" w:cs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C54565">
        <w:rPr>
          <w:rFonts w:ascii="Angsana New" w:hAnsi="Angsana New" w:cs="Angsana New" w:hint="cs"/>
          <w:sz w:val="30"/>
          <w:szCs w:val="30"/>
          <w:cs/>
        </w:rPr>
        <w:t>ถึง</w:t>
      </w:r>
      <w:r w:rsidR="007072A5" w:rsidRPr="00C54565">
        <w:rPr>
          <w:rFonts w:ascii="Angsana New" w:hAnsi="Angsana New" w:cs="Angsana New"/>
          <w:sz w:val="30"/>
          <w:szCs w:val="30"/>
          <w:cs/>
        </w:rPr>
        <w:t xml:space="preserve">ภาษีเงินได้ </w:t>
      </w:r>
      <w:r w:rsidRPr="00C54565">
        <w:rPr>
          <w:rFonts w:ascii="Angsana New" w:hAnsi="Angsana New" w:cs="Angsana New"/>
          <w:sz w:val="30"/>
          <w:szCs w:val="30"/>
          <w:cs/>
        </w:rPr>
        <w:t>เพื่อให้สะท้อน</w:t>
      </w:r>
      <w:r w:rsidRPr="00C54565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C54565">
        <w:rPr>
          <w:rFonts w:ascii="Angsana New" w:hAnsi="Angsana New" w:cs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F9FA69A" w14:textId="77777777" w:rsidR="00F4596D" w:rsidRPr="00C54565" w:rsidRDefault="00F4596D" w:rsidP="004B06D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7F26FF6B" w14:textId="29F786A1" w:rsidR="00F4596D" w:rsidRPr="00C54565" w:rsidRDefault="00F4596D" w:rsidP="00F4596D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C5456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ก</w:t>
      </w:r>
      <w:r w:rsidR="00C7050B" w:rsidRPr="00C5456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ารวัดมูลค่ายุติธรรม</w:t>
      </w:r>
    </w:p>
    <w:p w14:paraId="1621AC73" w14:textId="77777777" w:rsidR="00F4596D" w:rsidRPr="00C54565" w:rsidRDefault="00F4596D" w:rsidP="00F4596D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</w:rPr>
      </w:pPr>
    </w:p>
    <w:p w14:paraId="3966235D" w14:textId="07A56194" w:rsidR="00C7050B" w:rsidRPr="00C54565" w:rsidRDefault="00C7050B" w:rsidP="00C7050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5456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C54565">
        <w:rPr>
          <w:rFonts w:ascii="Angsana New" w:hAnsi="Angsana New" w:cs="Angsana New" w:hint="cs"/>
          <w:sz w:val="30"/>
          <w:szCs w:val="30"/>
          <w:lang w:val="en-US" w:bidi="th-TH"/>
        </w:rPr>
        <w:t xml:space="preserve">3 </w:t>
      </w:r>
      <w:r w:rsidRPr="00C5456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และรายงานโดยตรงต่อผู้บริหารสูงสุดทางด้านการเงิน </w:t>
      </w:r>
    </w:p>
    <w:p w14:paraId="1E67886B" w14:textId="77777777" w:rsidR="00C7050B" w:rsidRPr="00C54565" w:rsidRDefault="00C7050B" w:rsidP="00C7050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04E93E5A" w14:textId="77777777" w:rsidR="00C7050B" w:rsidRPr="00C54565" w:rsidRDefault="00C7050B" w:rsidP="00C7050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5456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0309AF22" w14:textId="77777777" w:rsidR="00C7050B" w:rsidRPr="00C54565" w:rsidRDefault="00C7050B" w:rsidP="00C7050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72978214" w14:textId="74003E47" w:rsidR="00C7050B" w:rsidRPr="00C54565" w:rsidRDefault="00C7050B" w:rsidP="00C7050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 w:hint="cs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1CA3C1F0" w14:textId="48620EF2" w:rsidR="00C7050B" w:rsidRPr="00C54565" w:rsidRDefault="00C7050B" w:rsidP="00C7050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61C6D572" w14:textId="77777777" w:rsidR="001543C3" w:rsidRPr="00C54565" w:rsidRDefault="00154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C54565">
        <w:rPr>
          <w:rFonts w:ascii="Angsana New" w:hAnsi="Angsana New" w:cs="Angsana New"/>
          <w:sz w:val="30"/>
          <w:szCs w:val="30"/>
          <w:cs/>
        </w:rPr>
        <w:br w:type="page"/>
      </w:r>
    </w:p>
    <w:p w14:paraId="45015354" w14:textId="071F95EA" w:rsidR="00C7050B" w:rsidRPr="00C54565" w:rsidRDefault="00C7050B" w:rsidP="00C7050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C54565">
        <w:rPr>
          <w:rFonts w:ascii="Angsana New" w:hAnsi="Angsana New" w:cs="Angsana New"/>
          <w:sz w:val="30"/>
          <w:szCs w:val="30"/>
        </w:rPr>
        <w:t xml:space="preserve"> </w:t>
      </w:r>
      <w:r w:rsidRPr="00C54565">
        <w:rPr>
          <w:rFonts w:ascii="Angsana New" w:hAnsi="Angsana New" w:cs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54565">
        <w:rPr>
          <w:rFonts w:ascii="Angsana New" w:hAnsi="Angsana New" w:cs="Angsana New"/>
          <w:sz w:val="30"/>
          <w:szCs w:val="30"/>
        </w:rPr>
        <w:t xml:space="preserve"> 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ดังนี้ </w:t>
      </w:r>
    </w:p>
    <w:p w14:paraId="0025A2A2" w14:textId="77777777" w:rsidR="00C7050B" w:rsidRPr="00C54565" w:rsidRDefault="00C7050B" w:rsidP="00C7050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EE685F8" w14:textId="77777777" w:rsidR="00C7050B" w:rsidRPr="00C54565" w:rsidRDefault="00C7050B" w:rsidP="00C7050B">
      <w:pPr>
        <w:pStyle w:val="block"/>
        <w:numPr>
          <w:ilvl w:val="0"/>
          <w:numId w:val="26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5456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ข้อมูลระดับ </w:t>
      </w:r>
      <w:r w:rsidRPr="00C54565">
        <w:rPr>
          <w:rFonts w:ascii="Angsana New" w:hAnsi="Angsana New" w:cs="Angsana New"/>
          <w:sz w:val="30"/>
          <w:szCs w:val="30"/>
          <w:lang w:val="en-US" w:bidi="th-TH"/>
        </w:rPr>
        <w:t xml:space="preserve">1  </w:t>
      </w:r>
      <w:r w:rsidRPr="00C54565">
        <w:rPr>
          <w:rFonts w:ascii="Angsana New" w:hAnsi="Angsana New" w:cs="Angsana New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CAE6DBC" w14:textId="77777777" w:rsidR="00C7050B" w:rsidRPr="00C54565" w:rsidRDefault="00C7050B" w:rsidP="00C7050B">
      <w:pPr>
        <w:pStyle w:val="block"/>
        <w:numPr>
          <w:ilvl w:val="0"/>
          <w:numId w:val="26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54565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ข้อมูลระดับ</w:t>
      </w:r>
      <w:r w:rsidRPr="00C54565">
        <w:rPr>
          <w:rFonts w:ascii="Angsana New" w:hAnsi="Angsana New" w:cs="Angsana New"/>
          <w:sz w:val="30"/>
          <w:szCs w:val="30"/>
          <w:lang w:val="en-US" w:bidi="th-TH"/>
        </w:rPr>
        <w:t xml:space="preserve"> 2  </w:t>
      </w:r>
      <w:r w:rsidRPr="00C5456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54565">
        <w:rPr>
          <w:rFonts w:ascii="Angsana New" w:hAnsi="Angsana New" w:cs="Angsana New"/>
          <w:sz w:val="30"/>
          <w:szCs w:val="30"/>
          <w:lang w:val="en-US" w:bidi="th-TH"/>
        </w:rPr>
        <w:t>1</w:t>
      </w:r>
    </w:p>
    <w:p w14:paraId="5AB49BB0" w14:textId="77777777" w:rsidR="00C7050B" w:rsidRPr="00C54565" w:rsidRDefault="00C7050B" w:rsidP="00C7050B">
      <w:pPr>
        <w:pStyle w:val="block"/>
        <w:numPr>
          <w:ilvl w:val="0"/>
          <w:numId w:val="26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54565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ข้อมูลระดับ</w:t>
      </w:r>
      <w:r w:rsidRPr="00C54565">
        <w:rPr>
          <w:rFonts w:ascii="Angsana New" w:hAnsi="Angsana New" w:cs="Angsana New"/>
          <w:sz w:val="30"/>
          <w:szCs w:val="30"/>
          <w:lang w:val="en-US" w:bidi="th-TH"/>
        </w:rPr>
        <w:t xml:space="preserve"> 3  </w:t>
      </w:r>
      <w:r w:rsidRPr="00C54565">
        <w:rPr>
          <w:rFonts w:ascii="Angsana New" w:hAnsi="Angsana New" w:cs="Angsana New" w:hint="cs"/>
          <w:sz w:val="30"/>
          <w:szCs w:val="30"/>
          <w:cs/>
          <w:lang w:val="en-US" w:bidi="th-TH"/>
        </w:rPr>
        <w:t>ข้อมูลที่ใช้</w:t>
      </w:r>
      <w:r w:rsidRPr="00C54565">
        <w:rPr>
          <w:rFonts w:ascii="Angsana New" w:hAnsi="Angsana New" w:cs="Angsana New"/>
          <w:sz w:val="30"/>
          <w:szCs w:val="30"/>
          <w:cs/>
          <w:lang w:val="en-US"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5DC59956" w14:textId="77777777" w:rsidR="00C7050B" w:rsidRPr="00C54565" w:rsidRDefault="00C7050B" w:rsidP="00C7050B">
      <w:pPr>
        <w:pStyle w:val="block"/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0984F63" w14:textId="77777777" w:rsidR="00C7050B" w:rsidRPr="00C54565" w:rsidRDefault="00C7050B" w:rsidP="00C7050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E2A45F4" w14:textId="77777777" w:rsidR="00C7050B" w:rsidRPr="00C54565" w:rsidRDefault="00C7050B" w:rsidP="00C7050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4E43C24" w14:textId="4D8FEE3D" w:rsidR="00C7050B" w:rsidRPr="00C54565" w:rsidRDefault="00C7050B" w:rsidP="00C7050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2D430C2" w14:textId="0E52A731" w:rsidR="0054520E" w:rsidRPr="00C54565" w:rsidRDefault="0054520E" w:rsidP="008F1F21">
      <w:pPr>
        <w:pStyle w:val="BodyText"/>
        <w:spacing w:after="0"/>
        <w:ind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3A3ECA8A" w14:textId="77777777" w:rsidR="00126420" w:rsidRPr="00C54565" w:rsidRDefault="00126420" w:rsidP="0089241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</w:t>
      </w:r>
    </w:p>
    <w:p w14:paraId="15ECF61D" w14:textId="77777777" w:rsidR="00126420" w:rsidRPr="00C54565" w:rsidRDefault="00126420" w:rsidP="008F1F2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AA722E" w14:textId="77777777" w:rsidR="00315382" w:rsidRPr="00C54565" w:rsidRDefault="00BD26A3" w:rsidP="00BD26A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Pr="00C54565">
        <w:rPr>
          <w:rFonts w:asciiTheme="majorBidi" w:hAnsiTheme="majorBidi" w:cstheme="majorBidi"/>
          <w:sz w:val="30"/>
          <w:szCs w:val="30"/>
          <w:cs/>
        </w:rPr>
        <w:t>เมื่อลูกค้ามีอำนาจควบคุมในสินค้าหรือบริการด้วย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จำนวนเงินที่สะท้อนถึงสิ่งตอบแทนที่</w:t>
      </w:r>
      <w:r w:rsidRPr="00C5456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คาดว่าจะมีสิทธิได้</w:t>
      </w:r>
      <w:r w:rsidRPr="00C54565">
        <w:rPr>
          <w:rFonts w:asciiTheme="majorBidi" w:hAnsiTheme="majorBidi" w:cstheme="majorBidi"/>
          <w:sz w:val="30"/>
          <w:szCs w:val="30"/>
          <w:cs/>
        </w:rPr>
        <w:t>รับ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C54565">
        <w:rPr>
          <w:rFonts w:asciiTheme="majorBidi" w:hAnsiTheme="majorBidi" w:cstheme="majorBidi"/>
          <w:sz w:val="30"/>
          <w:szCs w:val="30"/>
          <w:cs/>
        </w:rPr>
        <w:t>ไม่รวมจำนวนเงินที่เก็บแทนบุคคลที่สาม ภาษีมูลค่าเพิ่ม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 และส่วนลดตามปริมาณ</w:t>
      </w:r>
    </w:p>
    <w:p w14:paraId="67571933" w14:textId="23F77366" w:rsidR="00E14E0B" w:rsidRPr="00C54565" w:rsidRDefault="00E1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751E164F" w14:textId="1F56FDE6" w:rsidR="00126420" w:rsidRPr="00C54565" w:rsidRDefault="00126420" w:rsidP="003153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 w:hanging="9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54565">
        <w:rPr>
          <w:rFonts w:asciiTheme="majorBidi" w:hAnsiTheme="majorBidi" w:cstheme="majorBidi"/>
          <w:iCs/>
          <w:sz w:val="30"/>
          <w:szCs w:val="30"/>
          <w:cs/>
        </w:rPr>
        <w:t>การขายสินค้าและให้บริการ</w:t>
      </w:r>
    </w:p>
    <w:p w14:paraId="1E4ACBC3" w14:textId="77777777" w:rsidR="006E0486" w:rsidRPr="00C54565" w:rsidRDefault="00173DB6" w:rsidP="003153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 w:hanging="9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54565">
        <w:rPr>
          <w:rFonts w:asciiTheme="majorBidi" w:hAnsiTheme="majorBidi" w:cstheme="majorBidi"/>
          <w:iCs/>
          <w:sz w:val="30"/>
          <w:szCs w:val="30"/>
        </w:rPr>
        <w:t xml:space="preserve"> </w:t>
      </w:r>
    </w:p>
    <w:p w14:paraId="3677C372" w14:textId="2CF4BB64" w:rsidR="00173DB6" w:rsidRPr="00C54565" w:rsidRDefault="008F69A1" w:rsidP="008F69A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43C5B1FC" w14:textId="1249F567" w:rsidR="00E14E0B" w:rsidRPr="00C54565" w:rsidRDefault="00E14E0B" w:rsidP="008F69A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17F8E6" w14:textId="259C09AD" w:rsidR="00E14E0B" w:rsidRPr="00C54565" w:rsidRDefault="00E14E0B" w:rsidP="00E14E0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 w:hint="cs"/>
          <w:sz w:val="30"/>
          <w:szCs w:val="30"/>
          <w:cs/>
        </w:rPr>
        <w:t>รายได้จากการให้บริการรับรู้ตลอดช่วงเวลาหนึ่ง เมื่อได้ให้บริการ ขั้นความสำเร็จของงานประเมินโดยใช้วิธีการสำรวจงานที่ได้ทำแล้ว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78B48257" w14:textId="59722CC1" w:rsidR="00E14E0B" w:rsidRPr="00C54565" w:rsidRDefault="00E14E0B" w:rsidP="00E14E0B">
      <w:pPr>
        <w:tabs>
          <w:tab w:val="left" w:pos="540"/>
        </w:tabs>
        <w:ind w:left="900" w:right="63" w:hanging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2BE0C0" w14:textId="77777777" w:rsidR="009B0159" w:rsidRPr="00C54565" w:rsidRDefault="009B0159" w:rsidP="00E14E0B">
      <w:pPr>
        <w:tabs>
          <w:tab w:val="left" w:pos="540"/>
        </w:tabs>
        <w:ind w:left="900" w:right="63" w:hanging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5836A0" w14:textId="4A0B16E3" w:rsidR="00E14E0B" w:rsidRPr="00C54565" w:rsidRDefault="00E14E0B" w:rsidP="00E14E0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54565">
        <w:rPr>
          <w:rFonts w:asciiTheme="majorBidi" w:hAnsiTheme="majorBidi" w:cstheme="majorBidi" w:hint="cs"/>
          <w:sz w:val="30"/>
          <w:szCs w:val="30"/>
          <w:cs/>
        </w:rPr>
        <w:lastRenderedPageBreak/>
        <w:t>สำหรับสัญญาที่มีการรวมการขายสินค้าและบริการเข้าด้วยกัน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กลุ่มบริษัทบันทึกสินค้าและบริการแยกจากกัน</w:t>
      </w:r>
      <w:r w:rsidRPr="00C5456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หากสินค้าและบริการดังกล่าวแตกต่างกัน</w:t>
      </w:r>
      <w:r w:rsidRPr="00C54565">
        <w:rPr>
          <w:rFonts w:asciiTheme="majorBidi" w:hAnsiTheme="majorBidi" w:cstheme="majorBidi" w:hint="cs"/>
          <w:sz w:val="30"/>
          <w:szCs w:val="30"/>
        </w:rPr>
        <w:t xml:space="preserve"> (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C54565">
        <w:rPr>
          <w:rFonts w:asciiTheme="majorBidi" w:hAnsiTheme="majorBidi" w:cstheme="majorBidi" w:hint="cs"/>
          <w:sz w:val="30"/>
          <w:szCs w:val="30"/>
        </w:rPr>
        <w:t>)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หรือ มีการให้บริการหลายๆ</w:t>
      </w:r>
      <w:r w:rsidRPr="00C5456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ประเภทในรอบระยะเวลารายงานที่</w:t>
      </w:r>
      <w:r w:rsidR="008B4740" w:rsidRPr="00C54565">
        <w:rPr>
          <w:rFonts w:asciiTheme="majorBidi" w:hAnsiTheme="majorBidi" w:cstheme="majorBidi"/>
          <w:sz w:val="30"/>
          <w:szCs w:val="30"/>
          <w:cs/>
        </w:rPr>
        <w:br/>
      </w:r>
      <w:r w:rsidRPr="00C54565">
        <w:rPr>
          <w:rFonts w:asciiTheme="majorBidi" w:hAnsiTheme="majorBidi" w:cstheme="majorBidi" w:hint="cs"/>
          <w:sz w:val="30"/>
          <w:szCs w:val="30"/>
          <w:cs/>
        </w:rPr>
        <w:t>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  <w:r w:rsidRPr="00C5456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</w:t>
      </w:r>
    </w:p>
    <w:p w14:paraId="2B91AA75" w14:textId="77777777" w:rsidR="005359F6" w:rsidRPr="00C54565" w:rsidRDefault="005359F6" w:rsidP="00173D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 w:hanging="9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23E531C" w14:textId="1FB75C4B" w:rsidR="008C2292" w:rsidRPr="00C54565" w:rsidRDefault="008C2292" w:rsidP="008C22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 w:hanging="9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54565">
        <w:rPr>
          <w:rFonts w:asciiTheme="majorBidi" w:hAnsiTheme="majorBidi" w:cstheme="majorBidi" w:hint="cs"/>
          <w:iCs/>
          <w:sz w:val="30"/>
          <w:szCs w:val="30"/>
          <w:cs/>
        </w:rPr>
        <w:t>เงินสนับสนุนทางการตลาด</w:t>
      </w:r>
    </w:p>
    <w:p w14:paraId="0C073197" w14:textId="77777777" w:rsidR="008C2292" w:rsidRPr="00C54565" w:rsidRDefault="008C2292" w:rsidP="008C22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 w:hanging="180"/>
        <w:rPr>
          <w:rFonts w:asciiTheme="majorBidi" w:hAnsiTheme="majorBidi" w:cstheme="majorBidi"/>
          <w:iCs/>
          <w:sz w:val="30"/>
          <w:szCs w:val="30"/>
        </w:rPr>
      </w:pPr>
    </w:p>
    <w:p w14:paraId="0B062E39" w14:textId="26051775" w:rsidR="008C2292" w:rsidRPr="00C54565" w:rsidRDefault="008C2292" w:rsidP="008C22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 w:hint="cs"/>
          <w:sz w:val="30"/>
          <w:szCs w:val="30"/>
          <w:cs/>
        </w:rPr>
        <w:t>กลุ่มบริษัทได้ทำสัญญากับผู้จำหน่าย</w:t>
      </w:r>
      <w:r w:rsidR="00FA18F0" w:rsidRPr="00C54565">
        <w:rPr>
          <w:rFonts w:ascii="Angsana New" w:hAnsi="Angsana New" w:cs="Angsana New" w:hint="cs"/>
          <w:sz w:val="30"/>
          <w:szCs w:val="30"/>
          <w:cs/>
        </w:rPr>
        <w:t>สินค้า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 โดยกลุ่มบริษัทจะได้รับเงินสนันสนุนทางการตลาดซึ่งรวมถึงส่วนลด</w:t>
      </w:r>
      <w:r w:rsidRPr="00C54565">
        <w:rPr>
          <w:rFonts w:ascii="Angsana New" w:hAnsi="Angsana New" w:cs="Angsana New"/>
          <w:sz w:val="30"/>
          <w:szCs w:val="30"/>
          <w:cs/>
        </w:rPr>
        <w:br/>
      </w:r>
      <w:r w:rsidRPr="00C54565">
        <w:rPr>
          <w:rFonts w:ascii="Angsana New" w:hAnsi="Angsana New" w:cs="Angsana New" w:hint="cs"/>
          <w:sz w:val="30"/>
          <w:szCs w:val="30"/>
          <w:cs/>
        </w:rPr>
        <w:t>ตามเป้าจากการซื้อ ค่าบริการและรายได้อื่นๆจากการปฏิบัติตามเงื่อนไขที่ระบุในสัญญา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="00FA18F0" w:rsidRPr="00C54565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C54565">
        <w:rPr>
          <w:rFonts w:ascii="Angsana New" w:hAnsi="Angsana New" w:cs="Angsana New" w:hint="cs"/>
          <w:sz w:val="30"/>
          <w:szCs w:val="30"/>
          <w:cs/>
        </w:rPr>
        <w:t>เงินสนันสนุนทางการตลาด</w:t>
      </w:r>
      <w:r w:rsidR="00FA18F0" w:rsidRPr="00C54565">
        <w:rPr>
          <w:rFonts w:ascii="Angsana New" w:hAnsi="Angsana New" w:cs="Angsana New" w:hint="cs"/>
          <w:sz w:val="30"/>
          <w:szCs w:val="30"/>
          <w:cs/>
        </w:rPr>
        <w:t>ที่เกี่ยวกับ</w:t>
      </w:r>
      <w:r w:rsidRPr="00C54565">
        <w:rPr>
          <w:rFonts w:ascii="Angsana New" w:hAnsi="Angsana New" w:cs="Angsana New" w:hint="cs"/>
          <w:sz w:val="30"/>
          <w:szCs w:val="30"/>
          <w:cs/>
        </w:rPr>
        <w:t>ส่วนลดตามเป้าจากการซื้อที่ได้รับจากผู้จำหน่าย</w:t>
      </w:r>
      <w:r w:rsidR="00FA18F0" w:rsidRPr="00C54565">
        <w:rPr>
          <w:rFonts w:ascii="Angsana New" w:hAnsi="Angsana New" w:cs="Angsana New" w:hint="cs"/>
          <w:sz w:val="30"/>
          <w:szCs w:val="30"/>
          <w:cs/>
        </w:rPr>
        <w:t>สินค้า</w:t>
      </w:r>
      <w:r w:rsidRPr="00C54565">
        <w:rPr>
          <w:rFonts w:ascii="Angsana New" w:hAnsi="Angsana New" w:cs="Angsana New" w:hint="cs"/>
          <w:sz w:val="30"/>
          <w:szCs w:val="30"/>
          <w:cs/>
        </w:rPr>
        <w:t>จะถูกปรับปรุงที่ราคาต้นทุนหลักของสินค้า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>ซึ่งเป็นส่วนหนึ่งของราคาซื้อสินค้า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และรับรู้เป็นต้นทุนขายเมื่อมีการขายสินค้า </w:t>
      </w:r>
    </w:p>
    <w:p w14:paraId="0727F54F" w14:textId="77777777" w:rsidR="008C2292" w:rsidRPr="00C54565" w:rsidRDefault="008C2292" w:rsidP="008C22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2FA9ECF" w14:textId="77777777" w:rsidR="008C2292" w:rsidRPr="00C54565" w:rsidRDefault="008C2292" w:rsidP="008C22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 w:hint="cs"/>
          <w:sz w:val="30"/>
          <w:szCs w:val="30"/>
          <w:cs/>
        </w:rPr>
        <w:t>ค่าบริการและรายได้อื่นๆที่ได้รับมาจากการปฏิบัติตามเงื่อนไขที่ระบุไว้ในสัญญา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>จะรับรู้เป็นรายได้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>เมื่อกลุ่มบริษัทได้ให้บริการตามเงื่อนไขในสัญญาทุกประการและ</w:t>
      </w:r>
      <w:r w:rsidRPr="00C54565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3904660A" w14:textId="77777777" w:rsidR="00173DB6" w:rsidRPr="00C54565" w:rsidRDefault="00173DB6" w:rsidP="00173D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2D5C8F" w14:textId="77777777" w:rsidR="00122DA8" w:rsidRPr="00C54565" w:rsidRDefault="00122DA8" w:rsidP="00122DA8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รายได้ค่าเช่า</w:t>
      </w:r>
    </w:p>
    <w:p w14:paraId="5844A613" w14:textId="77777777" w:rsidR="00122DA8" w:rsidRPr="00C54565" w:rsidRDefault="00122DA8" w:rsidP="00122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5CA415B8" w14:textId="67AE4905" w:rsidR="00122DA8" w:rsidRPr="00C54565" w:rsidRDefault="00122DA8" w:rsidP="00122D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รายได้ค่าเช่ารับรู้ในกำไรหรือขาดทุนโดยวิธีเส้นตรงตลอดอายุสัญญาเช่า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1DE2267D" w14:textId="77777777" w:rsidR="00122DA8" w:rsidRPr="00C54565" w:rsidRDefault="00122DA8" w:rsidP="00122DA8">
      <w:pPr>
        <w:rPr>
          <w:rFonts w:cstheme="minorBidi"/>
          <w:sz w:val="22"/>
          <w:szCs w:val="22"/>
        </w:rPr>
      </w:pPr>
    </w:p>
    <w:p w14:paraId="07EB3971" w14:textId="6712C2A1" w:rsidR="005849F5" w:rsidRPr="00C54565" w:rsidRDefault="005849F5" w:rsidP="0089241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รายได้จากการลงทุน</w:t>
      </w:r>
    </w:p>
    <w:p w14:paraId="66076815" w14:textId="77777777" w:rsidR="005849F5" w:rsidRPr="00C54565" w:rsidRDefault="005849F5" w:rsidP="00173DB6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530EB22" w14:textId="7C8EB908" w:rsidR="005849F5" w:rsidRPr="00C54565" w:rsidRDefault="00C758F7" w:rsidP="00122D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 w:hint="cs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โดยเงินปันผลรับบันทึกในกำไรหรือขาดทุนในวันที่กลุ่มบริษัท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มีสิทธิได้รับเงินปันผล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และดอกเบี้ยรับบันทึกในกำไร</w:t>
      </w:r>
      <w:r w:rsidR="00046A05" w:rsidRPr="00C54565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ขาดทุนตามเกณฑ์คงค้าง</w:t>
      </w:r>
    </w:p>
    <w:p w14:paraId="00B95AB6" w14:textId="77777777" w:rsidR="007C75ED" w:rsidRPr="00C54565" w:rsidRDefault="007C75ED" w:rsidP="00173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004BD2A9" w14:textId="77777777" w:rsidR="008C21BC" w:rsidRPr="00C54565" w:rsidRDefault="008C2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61D9A60C" w14:textId="2C2AC81D" w:rsidR="0027500A" w:rsidRPr="00C54565" w:rsidRDefault="0027500A" w:rsidP="0089241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ต้นทุนทางการเงิน</w:t>
      </w:r>
    </w:p>
    <w:p w14:paraId="75C40175" w14:textId="77777777" w:rsidR="0027500A" w:rsidRPr="00C54565" w:rsidRDefault="0027500A" w:rsidP="0027500A">
      <w:pPr>
        <w:rPr>
          <w:rFonts w:cstheme="minorBidi"/>
          <w:sz w:val="22"/>
          <w:szCs w:val="22"/>
        </w:rPr>
      </w:pPr>
    </w:p>
    <w:p w14:paraId="7B78EEC5" w14:textId="77777777" w:rsidR="0027500A" w:rsidRPr="00C54565" w:rsidRDefault="0027500A" w:rsidP="002750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C54565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14:paraId="696CF2C6" w14:textId="77777777" w:rsidR="0027500A" w:rsidRPr="00C54565" w:rsidRDefault="0027500A" w:rsidP="0027500A">
      <w:pPr>
        <w:rPr>
          <w:rFonts w:cstheme="minorBidi"/>
          <w:sz w:val="22"/>
          <w:szCs w:val="22"/>
          <w:cs/>
          <w:lang w:val="th-TH"/>
        </w:rPr>
      </w:pPr>
    </w:p>
    <w:p w14:paraId="13AA95D6" w14:textId="77777777" w:rsidR="00126420" w:rsidRPr="00C54565" w:rsidRDefault="00126420" w:rsidP="0089241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สัญญาเช่าดำเนินงาน </w:t>
      </w:r>
    </w:p>
    <w:p w14:paraId="1242E88B" w14:textId="77777777" w:rsidR="00126420" w:rsidRPr="00C54565" w:rsidRDefault="00126420" w:rsidP="00126420">
      <w:pPr>
        <w:rPr>
          <w:rFonts w:asciiTheme="majorBidi" w:eastAsia="Calibri" w:hAnsiTheme="majorBidi" w:cstheme="majorBidi"/>
          <w:sz w:val="22"/>
          <w:szCs w:val="22"/>
        </w:rPr>
      </w:pPr>
    </w:p>
    <w:p w14:paraId="2BDFE002" w14:textId="77777777" w:rsidR="001F005D" w:rsidRPr="00C54565" w:rsidRDefault="00126420" w:rsidP="00DC553D">
      <w:pPr>
        <w:ind w:left="51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54565">
        <w:rPr>
          <w:rFonts w:asciiTheme="majorBidi" w:eastAsia="Calibri" w:hAnsiTheme="majorBidi" w:cstheme="majorBidi"/>
          <w:sz w:val="30"/>
          <w:szCs w:val="30"/>
          <w:cs/>
        </w:rPr>
        <w:t>รายจ่ายภายใต้สัญญาเช่าดำเนินงานบันทึกในกำไรหรือขาดทุน</w:t>
      </w:r>
      <w:r w:rsidR="00DC553D" w:rsidRPr="00C54565">
        <w:rPr>
          <w:rFonts w:asciiTheme="majorBidi" w:eastAsia="Calibri" w:hAnsiTheme="majorBidi" w:cstheme="majorBidi"/>
          <w:sz w:val="30"/>
          <w:szCs w:val="30"/>
          <w:cs/>
        </w:rPr>
        <w:t xml:space="preserve">โดยวิธีเส้นตรงตลอดอายุสัญญาเช่า </w:t>
      </w:r>
      <w:r w:rsidR="001F005D" w:rsidRPr="00C54565">
        <w:rPr>
          <w:rFonts w:asciiTheme="majorBidi" w:eastAsia="Calibri" w:hAnsiTheme="majorBidi" w:cstheme="majorBidi"/>
          <w:sz w:val="30"/>
          <w:szCs w:val="30"/>
          <w:cs/>
        </w:rPr>
        <w:t>ประโยชน์ที่ได้รับตามสัญญาเช่า</w:t>
      </w:r>
      <w:r w:rsidR="001F005D" w:rsidRPr="00C5456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1F005D" w:rsidRPr="00C54565">
        <w:rPr>
          <w:rFonts w:asciiTheme="majorBidi" w:eastAsia="Calibri" w:hAnsiTheme="majorBidi" w:cstheme="majorBidi"/>
          <w:sz w:val="30"/>
          <w:szCs w:val="30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14:paraId="46A17974" w14:textId="77777777" w:rsidR="00E84EC6" w:rsidRPr="00C54565" w:rsidRDefault="00E84EC6" w:rsidP="001F005D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BBD30FB" w14:textId="77777777" w:rsidR="00126420" w:rsidRPr="00C54565" w:rsidRDefault="00126420" w:rsidP="001F005D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54565">
        <w:rPr>
          <w:rFonts w:asciiTheme="majorBidi" w:eastAsia="Calibri" w:hAnsiTheme="majorBidi" w:cstheme="majorBidi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6D7B5DA4" w14:textId="77777777" w:rsidR="00E14E0B" w:rsidRPr="00C54565" w:rsidRDefault="00E14E0B" w:rsidP="00343837">
      <w:pPr>
        <w:pStyle w:val="AccPolicysubhead"/>
        <w:spacing w:after="0"/>
        <w:rPr>
          <w:rFonts w:asciiTheme="majorBidi" w:eastAsia="Calibri" w:hAnsiTheme="majorBidi" w:cs="Angsana New"/>
          <w:bCs w:val="0"/>
          <w:sz w:val="30"/>
          <w:szCs w:val="30"/>
          <w:lang w:eastAsia="en-US"/>
        </w:rPr>
      </w:pPr>
    </w:p>
    <w:p w14:paraId="5CCE50F2" w14:textId="52D91805" w:rsidR="00126420" w:rsidRPr="00C54565" w:rsidRDefault="00427132" w:rsidP="00343837">
      <w:pPr>
        <w:pStyle w:val="AccPolicysubhead"/>
        <w:spacing w:after="0"/>
        <w:rPr>
          <w:rFonts w:asciiTheme="majorBidi" w:eastAsia="Calibri" w:hAnsiTheme="majorBidi" w:cs="Angsana New"/>
          <w:bCs w:val="0"/>
          <w:sz w:val="30"/>
          <w:szCs w:val="30"/>
          <w:lang w:eastAsia="en-US"/>
        </w:rPr>
      </w:pPr>
      <w:r w:rsidRPr="00C54565">
        <w:rPr>
          <w:rFonts w:asciiTheme="majorBidi" w:eastAsia="Calibri" w:hAnsiTheme="majorBidi" w:cs="Angsana New" w:hint="cs"/>
          <w:bCs w:val="0"/>
          <w:sz w:val="30"/>
          <w:szCs w:val="30"/>
          <w:cs/>
          <w:lang w:eastAsia="en-US"/>
        </w:rPr>
        <w:t>การประเมินว่าข้อตกลงประกอบด้วยสัญญาเช่าหรือไม่</w:t>
      </w:r>
    </w:p>
    <w:p w14:paraId="72044880" w14:textId="77777777" w:rsidR="00427132" w:rsidRPr="00C54565" w:rsidRDefault="00427132" w:rsidP="00427132">
      <w:pPr>
        <w:pStyle w:val="BodyText"/>
        <w:rPr>
          <w:rFonts w:cstheme="minorBidi"/>
        </w:rPr>
      </w:pPr>
    </w:p>
    <w:p w14:paraId="295E489E" w14:textId="77777777" w:rsidR="00126420" w:rsidRPr="00C54565" w:rsidRDefault="00126420" w:rsidP="00343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54565">
        <w:rPr>
          <w:rFonts w:asciiTheme="majorBidi" w:eastAsia="Calibri" w:hAnsiTheme="majorBidi" w:cstheme="majorBidi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</w:t>
      </w:r>
      <w:r w:rsidR="00D344F4" w:rsidRPr="00C5456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eastAsia="Calibri" w:hAnsiTheme="majorBidi" w:cstheme="majorBidi"/>
          <w:sz w:val="30"/>
          <w:szCs w:val="30"/>
          <w:cs/>
        </w:rPr>
        <w:t>ถ้าการปฏิบัติตามข้อตกลงนั้นขึ้นอยู่กับการใช้</w:t>
      </w:r>
      <w:r w:rsidR="00D344F4" w:rsidRPr="00C54565">
        <w:rPr>
          <w:rFonts w:asciiTheme="majorBidi" w:eastAsia="Calibri" w:hAnsiTheme="majorBidi" w:cstheme="majorBidi"/>
          <w:sz w:val="30"/>
          <w:szCs w:val="30"/>
          <w:cs/>
        </w:rPr>
        <w:t>สินทรัพย์ที่มีลักษณะเฉพาะเจาะจง</w:t>
      </w:r>
      <w:r w:rsidRPr="00C54565">
        <w:rPr>
          <w:rFonts w:asciiTheme="majorBidi" w:eastAsia="Calibri" w:hAnsiTheme="majorBidi" w:cstheme="majorBidi"/>
          <w:sz w:val="30"/>
          <w:szCs w:val="30"/>
          <w:cs/>
        </w:rPr>
        <w:t xml:space="preserve">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14:paraId="2114A174" w14:textId="77777777" w:rsidR="003C03FF" w:rsidRPr="00C54565" w:rsidRDefault="003C03FF" w:rsidP="00343837">
      <w:pPr>
        <w:pStyle w:val="AccPolicysubhead"/>
        <w:spacing w:after="0"/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lang w:eastAsia="en-US"/>
        </w:rPr>
      </w:pPr>
    </w:p>
    <w:p w14:paraId="2F82A0A1" w14:textId="77777777" w:rsidR="00126420" w:rsidRPr="00C54565" w:rsidRDefault="0075284D" w:rsidP="00343837">
      <w:pPr>
        <w:pStyle w:val="AccPolicysubhead"/>
        <w:spacing w:after="0"/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lang w:eastAsia="en-US"/>
        </w:rPr>
      </w:pPr>
      <w:r w:rsidRPr="00C54565"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cs/>
          <w:lang w:eastAsia="en-US"/>
        </w:rPr>
        <w:t>ณ วันที่เริ่มต้นข้อตกลง หรือ</w:t>
      </w:r>
      <w:r w:rsidR="00126420" w:rsidRPr="00C54565"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cs/>
          <w:lang w:eastAsia="en-US"/>
        </w:rPr>
        <w:t>มีการประเมินข้อตกลงใหม่</w:t>
      </w:r>
      <w:r w:rsidR="00D344F4" w:rsidRPr="00C54565"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lang w:eastAsia="en-US"/>
        </w:rPr>
        <w:t xml:space="preserve"> </w:t>
      </w:r>
      <w:r w:rsidR="00126420" w:rsidRPr="00C54565"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cs/>
          <w:lang w:eastAsia="en-US"/>
        </w:rPr>
        <w:t>กลุ่มบริษัทแยกค่าตอบแทนสำหรับสัญญาเช่า</w:t>
      </w:r>
      <w:r w:rsidR="00D344F4" w:rsidRPr="00C54565"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lang w:eastAsia="en-US"/>
        </w:rPr>
        <w:t xml:space="preserve"> </w:t>
      </w:r>
      <w:r w:rsidR="00126420" w:rsidRPr="00C54565"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cs/>
          <w:lang w:eastAsia="en-US"/>
        </w:rPr>
        <w:t>และส่วนที่เป็นองค์ประกอบอื่นโดยใช้มูลค่ายุติธรรมเป็นเกณฑ์ในการแย</w:t>
      </w:r>
      <w:r w:rsidR="00D344F4" w:rsidRPr="00C54565"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cs/>
          <w:lang w:eastAsia="en-US"/>
        </w:rPr>
        <w:t xml:space="preserve">ก </w:t>
      </w:r>
      <w:r w:rsidR="00126420" w:rsidRPr="00C54565"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cs/>
          <w:lang w:eastAsia="en-US"/>
        </w:rPr>
        <w:t>หากกลุ่มบริษัทสรุปว่าเป็นสัญญาเช่าการเงิน</w:t>
      </w:r>
      <w:r w:rsidR="00D344F4" w:rsidRPr="00C54565"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lang w:eastAsia="en-US"/>
        </w:rPr>
        <w:t xml:space="preserve"> </w:t>
      </w:r>
      <w:r w:rsidR="00126420" w:rsidRPr="00C54565"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cs/>
          <w:lang w:eastAsia="en-US"/>
        </w:rPr>
        <w:t>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</w:t>
      </w:r>
      <w:r w:rsidR="00D344F4" w:rsidRPr="00C54565"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cs/>
          <w:lang w:eastAsia="en-US"/>
        </w:rPr>
        <w:t xml:space="preserve"> </w:t>
      </w:r>
      <w:r w:rsidR="00126420" w:rsidRPr="00C54565">
        <w:rPr>
          <w:rFonts w:asciiTheme="majorBidi" w:eastAsia="Calibri" w:hAnsiTheme="majorBidi" w:cstheme="majorBidi"/>
          <w:bCs w:val="0"/>
          <w:i w:val="0"/>
          <w:iCs w:val="0"/>
          <w:sz w:val="30"/>
          <w:szCs w:val="30"/>
          <w:cs/>
          <w:lang w:eastAsia="en-US"/>
        </w:rPr>
        <w:t>หลังจากนั้นจำนวนหนี้สินจะลดลงตามจำนวนที่จ่าย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415910E3" w14:textId="77777777" w:rsidR="00236500" w:rsidRPr="00C54565" w:rsidRDefault="00236500" w:rsidP="003C03FF">
      <w:pPr>
        <w:rPr>
          <w:rFonts w:ascii="Angsana New" w:eastAsia="Calibri" w:hAnsi="Angsana New" w:cs="Angsana New"/>
          <w:sz w:val="30"/>
          <w:szCs w:val="30"/>
        </w:rPr>
      </w:pPr>
    </w:p>
    <w:p w14:paraId="0D418649" w14:textId="77777777" w:rsidR="00EB43A7" w:rsidRPr="00C54565" w:rsidRDefault="00EB4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10E9AA7C" w14:textId="21B73A3A" w:rsidR="00126420" w:rsidRPr="00C54565" w:rsidRDefault="00126420" w:rsidP="0089241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ภาษีเงินได้</w:t>
      </w:r>
    </w:p>
    <w:p w14:paraId="6F3E1E9A" w14:textId="77777777" w:rsidR="00126420" w:rsidRPr="00C54565" w:rsidRDefault="00126420" w:rsidP="00343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D28E5B1" w14:textId="77777777" w:rsidR="00126420" w:rsidRPr="00C54565" w:rsidRDefault="00126420" w:rsidP="00343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D344F4"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 w:rsidR="00D344F4" w:rsidRPr="00C54565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C54565">
        <w:rPr>
          <w:rFonts w:asciiTheme="majorBidi" w:hAnsiTheme="majorBidi" w:cstheme="majorBidi"/>
          <w:sz w:val="30"/>
          <w:szCs w:val="30"/>
          <w:cs/>
        </w:rPr>
        <w:t>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</w:t>
      </w:r>
      <w:r w:rsidR="0075284D" w:rsidRPr="00C54565">
        <w:rPr>
          <w:rFonts w:asciiTheme="majorBidi" w:hAnsiTheme="majorBidi" w:cstheme="majorBidi"/>
          <w:sz w:val="30"/>
          <w:szCs w:val="30"/>
          <w:cs/>
        </w:rPr>
        <w:t>ี่เกี่ยวข้องในการรวมธุรกิจ หรือ</w:t>
      </w:r>
      <w:r w:rsidRPr="00C54565">
        <w:rPr>
          <w:rFonts w:asciiTheme="majorBidi" w:hAnsiTheme="majorBidi" w:cstheme="majorBidi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650098EE" w14:textId="77777777" w:rsidR="00E84EC6" w:rsidRPr="00C54565" w:rsidRDefault="00E84EC6" w:rsidP="00126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F7D64C" w14:textId="77777777" w:rsidR="007B6ECF" w:rsidRPr="00C54565" w:rsidRDefault="00126420" w:rsidP="003C1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</w:t>
      </w:r>
      <w:r w:rsidR="00D32B78"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</w:t>
      </w:r>
      <w:r w:rsidR="00D32B78"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D32B78"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ตลอดจนการปรับปรุงทางภาษีที่เกี่ยวกับรายการในปีก่อนๆ</w:t>
      </w:r>
      <w:r w:rsidRPr="00C54565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58E51AC4" w14:textId="77777777" w:rsidR="003C17EB" w:rsidRPr="00C54565" w:rsidRDefault="003C17EB" w:rsidP="003C1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40C664" w14:textId="77777777" w:rsidR="00126420" w:rsidRPr="00C54565" w:rsidRDefault="00126420" w:rsidP="001C37E3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D32B78"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ภาษีเงินได้รอการตัดบัญชีจะไม่ถูกรับรู้เมื่อเกิดจากผลแตกต่างชั่วคราวต่อไปนี้</w:t>
      </w:r>
      <w:r w:rsidR="00D32B78"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การรับรู้ค่าความนิยมในครั้งแรก</w:t>
      </w:r>
      <w:r w:rsidR="00D32B78"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1807C777" w14:textId="77777777" w:rsidR="00126420" w:rsidRPr="00C54565" w:rsidRDefault="00126420" w:rsidP="00BE7A19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7D7BF199" w14:textId="77777777" w:rsidR="00126420" w:rsidRPr="00C54565" w:rsidRDefault="00452DFF" w:rsidP="00BE7A19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การวัดม</w:t>
      </w:r>
      <w:r w:rsidR="00692AE6" w:rsidRPr="00C54565">
        <w:rPr>
          <w:rFonts w:asciiTheme="majorBidi" w:hAnsiTheme="majorBidi" w:cstheme="majorBidi"/>
          <w:sz w:val="30"/>
          <w:szCs w:val="30"/>
          <w:cs/>
        </w:rPr>
        <w:t>ู</w:t>
      </w:r>
      <w:r w:rsidR="00126420" w:rsidRPr="00C54565">
        <w:rPr>
          <w:rFonts w:asciiTheme="majorBidi" w:hAnsiTheme="majorBidi" w:cstheme="majorBidi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343837" w:rsidRPr="00C54565">
        <w:rPr>
          <w:rFonts w:asciiTheme="majorBidi" w:hAnsiTheme="majorBidi" w:cstheme="majorBidi"/>
          <w:sz w:val="30"/>
          <w:szCs w:val="30"/>
        </w:rPr>
        <w:t xml:space="preserve">           </w:t>
      </w:r>
      <w:r w:rsidR="00126420" w:rsidRPr="00C54565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126420" w:rsidRPr="00C54565">
        <w:rPr>
          <w:rFonts w:asciiTheme="majorBidi" w:hAnsiTheme="majorBidi" w:cstheme="majorBidi"/>
          <w:sz w:val="30"/>
          <w:szCs w:val="30"/>
        </w:rPr>
        <w:t xml:space="preserve"> </w:t>
      </w:r>
    </w:p>
    <w:p w14:paraId="16F084D4" w14:textId="77777777" w:rsidR="00137991" w:rsidRPr="00C54565" w:rsidRDefault="00137991" w:rsidP="00BE7A19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24247170" w14:textId="77777777" w:rsidR="002F6948" w:rsidRPr="00C54565" w:rsidRDefault="002F6948" w:rsidP="00BE7A19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</w:t>
      </w:r>
      <w:r w:rsidRPr="00C54565">
        <w:rPr>
          <w:rFonts w:ascii="Angsana New" w:hAnsi="Angsana New" w:cs="Angsana New" w:hint="cs"/>
          <w:sz w:val="30"/>
          <w:szCs w:val="30"/>
          <w:cs/>
        </w:rPr>
        <w:t>วัดมูลค่าโดย</w:t>
      </w:r>
      <w:r w:rsidRPr="00C54565">
        <w:rPr>
          <w:rFonts w:ascii="Angsana New" w:hAnsi="Angsana New" w:cs="Angsana New"/>
          <w:sz w:val="30"/>
          <w:szCs w:val="30"/>
          <w:cs/>
        </w:rPr>
        <w:t>ใช้อัตราภาษี</w:t>
      </w:r>
      <w:r w:rsidRPr="00C54565">
        <w:rPr>
          <w:rFonts w:ascii="Angsana New" w:hAnsi="Angsana New" w:cs="Angsana New" w:hint="cs"/>
          <w:sz w:val="30"/>
          <w:szCs w:val="30"/>
          <w:cs/>
        </w:rPr>
        <w:t>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2520A6E9" w14:textId="77777777" w:rsidR="003C03FF" w:rsidRPr="00C54565" w:rsidRDefault="003C03FF" w:rsidP="00293332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4"/>
          <w:szCs w:val="24"/>
        </w:rPr>
      </w:pPr>
    </w:p>
    <w:p w14:paraId="70B00E96" w14:textId="30C45703" w:rsidR="002F6948" w:rsidRPr="00C54565" w:rsidRDefault="002F6948" w:rsidP="00293332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4565">
        <w:rPr>
          <w:rFonts w:ascii="Angsana New" w:hAnsi="Angsana New" w:cs="Angsana New" w:hint="cs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</w:t>
      </w:r>
      <w:r w:rsidR="00211092" w:rsidRPr="00C54565">
        <w:rPr>
          <w:rFonts w:ascii="Angsana New" w:hAnsi="Angsana New" w:cs="Angsana New" w:hint="cs"/>
          <w:sz w:val="30"/>
          <w:szCs w:val="30"/>
          <w:cs/>
        </w:rPr>
        <w:t xml:space="preserve">ด้รอการตัดบัญชี </w:t>
      </w:r>
      <w:r w:rsidR="006B4F23" w:rsidRPr="00C54565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54565">
        <w:rPr>
          <w:rFonts w:ascii="Angsana New" w:hAnsi="Angsana New" w:cs="Angsana New" w:hint="cs"/>
          <w:sz w:val="30"/>
          <w:szCs w:val="30"/>
          <w:cs/>
        </w:rPr>
        <w:t>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211092" w:rsidRPr="00C54565">
        <w:rPr>
          <w:rFonts w:ascii="Angsana New" w:hAnsi="Angsana New" w:cs="Angsana New" w:hint="cs"/>
          <w:sz w:val="30"/>
          <w:szCs w:val="30"/>
          <w:cs/>
        </w:rPr>
        <w:t xml:space="preserve">มขึ้น และมีดอกเบี้ยที่ต้องชำระ </w:t>
      </w:r>
      <w:r w:rsidRPr="00C54565">
        <w:rPr>
          <w:rFonts w:ascii="Angsana New" w:hAnsi="Angsana New" w:cs="Angsana New" w:hint="cs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</w:t>
      </w:r>
      <w:r w:rsidR="00211092" w:rsidRPr="00C54565">
        <w:rPr>
          <w:rFonts w:ascii="Angsana New" w:hAnsi="Angsana New" w:cs="Angsana New" w:hint="cs"/>
          <w:sz w:val="30"/>
          <w:szCs w:val="30"/>
          <w:cs/>
        </w:rPr>
        <w:t xml:space="preserve">สินใจเกี่ยวกับเหตุการณ์ในอนาคต </w:t>
      </w:r>
      <w:r w:rsidRPr="00C54565">
        <w:rPr>
          <w:rFonts w:ascii="Angsana New" w:hAnsi="Angsana New" w:cs="Angsana New" w:hint="cs"/>
          <w:sz w:val="30"/>
          <w:szCs w:val="30"/>
          <w:cs/>
        </w:rPr>
        <w:t>ข้อมูลใหม่ๆอาจจะทำให้กลุ่มบริษัทเปลี่ยนการตัดสินใจโดยขึ้นอยู่กับความเพียงพอข</w:t>
      </w:r>
      <w:r w:rsidR="00703590" w:rsidRPr="00C54565">
        <w:rPr>
          <w:rFonts w:ascii="Angsana New" w:hAnsi="Angsana New" w:cs="Angsana New" w:hint="cs"/>
          <w:sz w:val="30"/>
          <w:szCs w:val="30"/>
          <w:cs/>
        </w:rPr>
        <w:t>องภาษีเงินได้ค้างจ่ายที่มีอยู่</w:t>
      </w:r>
      <w:r w:rsidR="00703590" w:rsidRPr="00C54565">
        <w:rPr>
          <w:rFonts w:ascii="Angsana New" w:hAnsi="Angsana New" w:cs="Angsana New"/>
          <w:sz w:val="30"/>
          <w:szCs w:val="30"/>
        </w:rPr>
        <w:br/>
      </w:r>
      <w:r w:rsidRPr="00C54565">
        <w:rPr>
          <w:rFonts w:ascii="Angsana New" w:hAnsi="Angsana New" w:cs="Angsana New" w:hint="cs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2D2C7772" w14:textId="77777777" w:rsidR="00293332" w:rsidRPr="00C54565" w:rsidRDefault="00293332" w:rsidP="002F6948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78C7904C" w14:textId="77777777" w:rsidR="001543C3" w:rsidRPr="00C54565" w:rsidRDefault="00154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DEF1A12" w14:textId="63D18AD2" w:rsidR="00640757" w:rsidRPr="00C54565" w:rsidRDefault="00126420" w:rsidP="002F6948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</w:t>
      </w:r>
      <w:r w:rsidR="00AB0A18" w:rsidRPr="00C54565">
        <w:rPr>
          <w:rFonts w:asciiTheme="majorBidi" w:hAnsiTheme="majorBidi" w:cstheme="majorBidi"/>
          <w:sz w:val="30"/>
          <w:szCs w:val="30"/>
        </w:rPr>
        <w:t xml:space="preserve">    </w:t>
      </w:r>
      <w:r w:rsidRPr="00C54565">
        <w:rPr>
          <w:rFonts w:asciiTheme="majorBidi" w:hAnsiTheme="majorBidi" w:cstheme="majorBidi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</w:t>
      </w:r>
      <w:r w:rsidR="00D32B78"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78C7ED37" w14:textId="77777777" w:rsidR="00640757" w:rsidRPr="00C54565" w:rsidRDefault="00640757" w:rsidP="00A53F3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8E45E87" w14:textId="45ACC53E" w:rsidR="00126420" w:rsidRPr="00C54565" w:rsidRDefault="00126420" w:rsidP="00343837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</w:t>
      </w:r>
      <w:r w:rsidR="00904C75" w:rsidRPr="00C54565">
        <w:rPr>
          <w:rFonts w:asciiTheme="majorBidi" w:hAnsiTheme="majorBidi" w:cstheme="majorBidi"/>
          <w:sz w:val="30"/>
          <w:szCs w:val="30"/>
          <w:cs/>
        </w:rPr>
        <w:t>ื่อมีความเป็นไปได้ค่อนข้างแน่</w:t>
      </w:r>
      <w:r w:rsidRPr="00C54565">
        <w:rPr>
          <w:rFonts w:asciiTheme="majorBidi" w:hAnsiTheme="majorBidi" w:cstheme="majorBidi"/>
          <w:sz w:val="30"/>
          <w:szCs w:val="30"/>
          <w:cs/>
        </w:rPr>
        <w:t>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D32B78"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04C75" w:rsidRPr="00C54565">
        <w:rPr>
          <w:rFonts w:ascii="Angsana New" w:hAnsi="Angsana New" w:cs="Angsana New" w:hint="cs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="009B0159" w:rsidRPr="00C545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C0B2B25" w14:textId="77777777" w:rsidR="003C17EB" w:rsidRPr="00C54565" w:rsidRDefault="003C17EB" w:rsidP="00A53F3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24"/>
          <w:szCs w:val="24"/>
        </w:rPr>
      </w:pPr>
    </w:p>
    <w:p w14:paraId="33831CEF" w14:textId="77777777" w:rsidR="006D7EA3" w:rsidRPr="00C54565" w:rsidRDefault="006D7EA3" w:rsidP="0089241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47F9C548" w14:textId="77777777" w:rsidR="006D7EA3" w:rsidRPr="00C54565" w:rsidRDefault="006D7EA3" w:rsidP="00A53F3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12276F" w14:textId="41774885" w:rsidR="008A33F1" w:rsidRPr="00C54565" w:rsidRDefault="008A33F1" w:rsidP="00343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0"/>
          <w:tab w:val="center" w:pos="360"/>
          <w:tab w:val="center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ab/>
      </w:r>
      <w:r w:rsidR="00016187" w:rsidRPr="00C5456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D7EA3" w:rsidRPr="00C54565">
        <w:rPr>
          <w:rFonts w:asciiTheme="majorBidi" w:hAnsiTheme="majorBidi" w:cstheme="majorBidi"/>
          <w:sz w:val="30"/>
          <w:szCs w:val="30"/>
          <w:cs/>
        </w:rPr>
        <w:t>แสดงกำไรต่อหุ้นขั้นพื้นฐานสำหรับหุ้นสามัญ</w:t>
      </w:r>
      <w:r w:rsidR="006D7EA3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="006D7EA3" w:rsidRPr="00C54565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กำไรต่อหุ้นขั้นพื้นฐานคำนวณโดยการหารกำไรข</w:t>
      </w:r>
      <w:r w:rsidR="00F03512" w:rsidRPr="00C54565">
        <w:rPr>
          <w:rFonts w:asciiTheme="majorBidi" w:hAnsiTheme="majorBidi" w:cstheme="majorBidi"/>
          <w:sz w:val="30"/>
          <w:szCs w:val="30"/>
          <w:cs/>
        </w:rPr>
        <w:t>อง</w:t>
      </w:r>
      <w:r w:rsidR="000D4EA7" w:rsidRPr="00C54565">
        <w:rPr>
          <w:rFonts w:asciiTheme="majorBidi" w:hAnsiTheme="majorBidi" w:cstheme="majorBidi"/>
          <w:sz w:val="30"/>
          <w:szCs w:val="30"/>
        </w:rPr>
        <w:t xml:space="preserve">       </w:t>
      </w:r>
      <w:r w:rsidR="00F03512" w:rsidRPr="00C54565">
        <w:rPr>
          <w:rFonts w:asciiTheme="majorBidi" w:hAnsiTheme="majorBidi" w:cstheme="majorBidi"/>
          <w:sz w:val="30"/>
          <w:szCs w:val="30"/>
          <w:cs/>
        </w:rPr>
        <w:t>ผู้ถือหุ้นสามัญของ</w:t>
      </w:r>
      <w:r w:rsidR="00434A75" w:rsidRPr="00C5456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D7EA3" w:rsidRPr="00C54565">
        <w:rPr>
          <w:rFonts w:asciiTheme="majorBidi" w:hAnsiTheme="majorBidi" w:cstheme="majorBidi"/>
          <w:sz w:val="30"/>
          <w:szCs w:val="30"/>
          <w:cs/>
        </w:rPr>
        <w:t>ด้วยจำนวนหุ้นสามัญถัวเฉลี่ยถ</w:t>
      </w:r>
      <w:r w:rsidR="00CA19C7" w:rsidRPr="00C54565">
        <w:rPr>
          <w:rFonts w:asciiTheme="majorBidi" w:hAnsiTheme="majorBidi" w:cstheme="majorBidi"/>
          <w:sz w:val="30"/>
          <w:szCs w:val="30"/>
          <w:cs/>
        </w:rPr>
        <w:t>่วงน้ำหนักที่ออกจำหน่ายระหว่างปี</w:t>
      </w:r>
      <w:r w:rsidR="006D7EA3" w:rsidRPr="00C54565">
        <w:rPr>
          <w:rFonts w:asciiTheme="majorBidi" w:hAnsiTheme="majorBidi" w:cstheme="majorBidi"/>
          <w:sz w:val="30"/>
          <w:szCs w:val="30"/>
        </w:rPr>
        <w:t xml:space="preserve"> </w:t>
      </w:r>
    </w:p>
    <w:p w14:paraId="074434F1" w14:textId="77777777" w:rsidR="007255B7" w:rsidRPr="00C54565" w:rsidRDefault="007255B7" w:rsidP="00343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0"/>
          <w:tab w:val="center" w:pos="360"/>
          <w:tab w:val="center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7FA3B7" w14:textId="5EAFB5A0" w:rsidR="006D7EA3" w:rsidRPr="00C54565" w:rsidRDefault="00EF7B74" w:rsidP="0089241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C54565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6B88DE1" w14:textId="77777777" w:rsidR="00173DB6" w:rsidRPr="00C54565" w:rsidRDefault="00173DB6" w:rsidP="00173DB6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127C7E2" w14:textId="77777777" w:rsidR="00EF7B74" w:rsidRPr="00C54565" w:rsidRDefault="00EF7B74" w:rsidP="00173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0"/>
          <w:tab w:val="center" w:pos="360"/>
          <w:tab w:val="center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 w:hint="cs"/>
          <w:sz w:val="30"/>
          <w:szCs w:val="30"/>
          <w:cs/>
        </w:rPr>
        <w:t>บุคคลหรือกิจการที่เกี่ยวข้องกัน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หมายถึง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E2BE617" w14:textId="77777777" w:rsidR="00EF7B74" w:rsidRPr="00C54565" w:rsidRDefault="00EF7B74" w:rsidP="00343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0"/>
          <w:tab w:val="decimal" w:pos="450"/>
          <w:tab w:val="decimal" w:pos="540"/>
          <w:tab w:val="center" w:pos="720"/>
        </w:tabs>
        <w:autoSpaceDE w:val="0"/>
        <w:autoSpaceDN w:val="0"/>
        <w:adjustRightInd w:val="0"/>
        <w:spacing w:line="240" w:lineRule="auto"/>
        <w:ind w:left="630" w:hanging="630"/>
        <w:rPr>
          <w:rFonts w:asciiTheme="majorBidi" w:hAnsiTheme="majorBidi" w:cstheme="majorBidi"/>
          <w:sz w:val="24"/>
          <w:szCs w:val="24"/>
          <w:lang w:val="th-TH"/>
        </w:rPr>
      </w:pPr>
    </w:p>
    <w:p w14:paraId="2526FB04" w14:textId="0F2260D9" w:rsidR="00EF7B74" w:rsidRPr="00C54565" w:rsidRDefault="00EF7B74" w:rsidP="00343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0"/>
          <w:tab w:val="decimal" w:pos="450"/>
          <w:tab w:val="decimal" w:pos="540"/>
          <w:tab w:val="center" w:pos="720"/>
        </w:tabs>
        <w:autoSpaceDE w:val="0"/>
        <w:autoSpaceDN w:val="0"/>
        <w:adjustRightInd w:val="0"/>
        <w:spacing w:line="240" w:lineRule="auto"/>
        <w:ind w:left="630" w:hanging="630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C5456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(</w:t>
      </w:r>
      <w:r w:rsidR="003814B6" w:rsidRPr="00C5456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บ</w:t>
      </w:r>
      <w:r w:rsidRPr="00C5456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 xml:space="preserve">)     </w:t>
      </w:r>
      <w:r w:rsidRPr="00C5456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637894CE" w14:textId="77777777" w:rsidR="006D7EA3" w:rsidRPr="00C54565" w:rsidRDefault="006D7EA3" w:rsidP="00A53F3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3F18033" w14:textId="77777777" w:rsidR="006D7EA3" w:rsidRPr="00C54565" w:rsidRDefault="006D7EA3" w:rsidP="002F694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02CFE472" w14:textId="41878AD5" w:rsidR="00E87D21" w:rsidRPr="00C54565" w:rsidRDefault="00E87D21" w:rsidP="00B32DB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C54565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7C7B9A90" w14:textId="77777777" w:rsidR="00B05388" w:rsidRPr="00C54565" w:rsidRDefault="00901648" w:rsidP="00892412">
      <w:pPr>
        <w:pStyle w:val="Heading1"/>
        <w:keepLines/>
        <w:numPr>
          <w:ilvl w:val="0"/>
          <w:numId w:val="1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C54565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บุคคลหรือกิจการที่เกี่ยวข้องกัน</w:t>
      </w:r>
    </w:p>
    <w:p w14:paraId="2CE58C83" w14:textId="77777777" w:rsidR="00804175" w:rsidRPr="00C54565" w:rsidRDefault="00804175" w:rsidP="005A67F1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D608D5" w14:textId="7F14F201" w:rsidR="00802769" w:rsidRPr="00C54565" w:rsidRDefault="00802769" w:rsidP="00F035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54565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</w:t>
      </w:r>
      <w:r w:rsidR="003814B6" w:rsidRPr="00C54565">
        <w:rPr>
          <w:rFonts w:asciiTheme="majorBidi" w:hAnsiTheme="majorBidi" w:cstheme="majorBidi" w:hint="cs"/>
          <w:b/>
          <w:sz w:val="30"/>
          <w:szCs w:val="30"/>
          <w:cs/>
        </w:rPr>
        <w:t>บ</w:t>
      </w:r>
      <w:r w:rsidR="00EB7592" w:rsidRPr="00C54565">
        <w:rPr>
          <w:rFonts w:asciiTheme="majorBidi" w:hAnsiTheme="majorBidi" w:cstheme="majorBidi"/>
          <w:b/>
          <w:sz w:val="30"/>
          <w:szCs w:val="30"/>
          <w:cs/>
        </w:rPr>
        <w:t>บริษัทย่อย</w:t>
      </w:r>
      <w:r w:rsidRPr="00C54565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="00F03512" w:rsidRPr="00C54565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F03512" w:rsidRPr="00C54565">
        <w:rPr>
          <w:rFonts w:asciiTheme="majorBidi" w:hAnsiTheme="majorBidi" w:cstheme="majorBidi"/>
          <w:bCs/>
          <w:sz w:val="30"/>
          <w:szCs w:val="30"/>
        </w:rPr>
        <w:t>10</w:t>
      </w:r>
      <w:r w:rsidR="00F03512" w:rsidRPr="00C5456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AF044D" w:rsidRPr="00C54565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  <w:r w:rsidR="00F91C27" w:rsidRPr="00C54565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1A1DB84F" w14:textId="77777777" w:rsidR="000B60FD" w:rsidRPr="00C54565" w:rsidRDefault="000B60FD" w:rsidP="00D62894">
      <w:pPr>
        <w:ind w:left="540" w:right="-2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3708"/>
      </w:tblGrid>
      <w:tr w:rsidR="00913B00" w:rsidRPr="00C54565" w14:paraId="26F0EC37" w14:textId="77777777" w:rsidTr="009962C1">
        <w:trPr>
          <w:trHeight w:val="20"/>
          <w:tblHeader/>
        </w:trPr>
        <w:tc>
          <w:tcPr>
            <w:tcW w:w="4500" w:type="dxa"/>
            <w:shd w:val="clear" w:color="auto" w:fill="auto"/>
          </w:tcPr>
          <w:p w14:paraId="01347BE1" w14:textId="77777777" w:rsidR="00913B00" w:rsidRPr="00C54565" w:rsidRDefault="00913B00" w:rsidP="000B60FD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br w:type="page"/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990" w:type="dxa"/>
            <w:shd w:val="clear" w:color="auto" w:fill="auto"/>
          </w:tcPr>
          <w:p w14:paraId="55811DA9" w14:textId="77777777" w:rsidR="00913B00" w:rsidRPr="00C54565" w:rsidRDefault="00913B00" w:rsidP="000B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555BBBB4" w14:textId="77777777" w:rsidR="00913B00" w:rsidRPr="00C54565" w:rsidRDefault="00913B00" w:rsidP="000B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708" w:type="dxa"/>
            <w:shd w:val="clear" w:color="auto" w:fill="auto"/>
          </w:tcPr>
          <w:p w14:paraId="3B3CCF7E" w14:textId="77777777" w:rsidR="00913B00" w:rsidRPr="00C54565" w:rsidRDefault="00913B00" w:rsidP="000B60FD">
            <w:pPr>
              <w:tabs>
                <w:tab w:val="clear" w:pos="227"/>
              </w:tabs>
              <w:spacing w:line="400" w:lineRule="exact"/>
              <w:ind w:left="252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13B00" w:rsidRPr="00C54565" w14:paraId="610D5C10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03A2D2D9" w14:textId="77777777" w:rsidR="00913B00" w:rsidRPr="00C54565" w:rsidRDefault="00913B00" w:rsidP="000B60FD">
            <w:pPr>
              <w:spacing w:line="400" w:lineRule="exact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187F92A5" w14:textId="77777777" w:rsidR="00913B00" w:rsidRPr="00C54565" w:rsidRDefault="00913B00" w:rsidP="000B60FD">
            <w:pPr>
              <w:spacing w:line="400" w:lineRule="exact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7129862D" w14:textId="77777777" w:rsidR="00913B00" w:rsidRPr="00C54565" w:rsidRDefault="00913B00" w:rsidP="009962C1">
            <w:pPr>
              <w:tabs>
                <w:tab w:val="clear" w:pos="227"/>
              </w:tabs>
              <w:spacing w:line="400" w:lineRule="exact"/>
              <w:ind w:right="-18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Pr="00C54565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</w:t>
            </w:r>
            <w:r w:rsidRPr="00C5456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วางแผน</w:t>
            </w:r>
            <w:r w:rsidR="00F03512" w:rsidRPr="00C5456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สั่งการและควบคุมกิจกรรมต่างๆ</w:t>
            </w:r>
            <w:r w:rsidRPr="00C54565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A3084A" w:rsidRPr="00C54565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</w:t>
            </w:r>
            <w:r w:rsidRPr="00C5456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ของกลุ่มบริษัทไม่ว่าทางตรงหรือทางอ้อม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913B00" w:rsidRPr="00C54565" w14:paraId="2429E3E9" w14:textId="77777777" w:rsidTr="001B753E">
        <w:trPr>
          <w:trHeight w:val="20"/>
        </w:trPr>
        <w:tc>
          <w:tcPr>
            <w:tcW w:w="4500" w:type="dxa"/>
            <w:shd w:val="clear" w:color="auto" w:fill="auto"/>
          </w:tcPr>
          <w:p w14:paraId="5891CB6C" w14:textId="77777777" w:rsidR="00913B00" w:rsidRPr="00C54565" w:rsidRDefault="00913B00" w:rsidP="000B60FD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 รีเทลคอร์ปอเรชั่น จำกัด</w:t>
            </w:r>
          </w:p>
        </w:tc>
        <w:tc>
          <w:tcPr>
            <w:tcW w:w="990" w:type="dxa"/>
            <w:shd w:val="clear" w:color="auto" w:fill="auto"/>
          </w:tcPr>
          <w:p w14:paraId="6C35C081" w14:textId="77777777" w:rsidR="00913B00" w:rsidRPr="00C54565" w:rsidRDefault="00913B00" w:rsidP="000B60FD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  <w:vAlign w:val="bottom"/>
          </w:tcPr>
          <w:p w14:paraId="6526FFA2" w14:textId="77777777" w:rsidR="00913B00" w:rsidRPr="00C54565" w:rsidRDefault="00913B00" w:rsidP="001B753E">
            <w:pPr>
              <w:tabs>
                <w:tab w:val="clear" w:pos="227"/>
              </w:tabs>
              <w:spacing w:line="400" w:lineRule="exact"/>
              <w:ind w:right="-2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</w:t>
            </w:r>
            <w:r w:rsidR="009962C1"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ในกลุ่มจิราธิวัฒน์</w:t>
            </w:r>
          </w:p>
        </w:tc>
      </w:tr>
      <w:tr w:rsidR="00913B00" w:rsidRPr="00C54565" w14:paraId="7CF5E9BD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7619375C" w14:textId="77777777" w:rsidR="00913B00" w:rsidRPr="00C54565" w:rsidRDefault="00913B00" w:rsidP="000B60FD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 อินชัวรันส์ เซอร์วิสเซส จำกัด</w:t>
            </w:r>
          </w:p>
        </w:tc>
        <w:tc>
          <w:tcPr>
            <w:tcW w:w="990" w:type="dxa"/>
            <w:shd w:val="clear" w:color="auto" w:fill="auto"/>
          </w:tcPr>
          <w:p w14:paraId="406DBCD5" w14:textId="77777777" w:rsidR="00913B00" w:rsidRPr="00C54565" w:rsidRDefault="00913B00" w:rsidP="000B60FD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4CF20D52" w14:textId="77777777" w:rsidR="00913B00" w:rsidRPr="00C54565" w:rsidRDefault="009962C1" w:rsidP="000B60FD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  <w:r w:rsidR="00913B00"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และ</w:t>
            </w: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</w:t>
            </w:r>
            <w:r w:rsidR="00913B00"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E241F6" w:rsidRPr="00C54565" w14:paraId="7D6E514D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23A55484" w14:textId="33AB9C22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ซีอาร์ซี เพาเวอร์ รีเทล จำกัด</w:t>
            </w:r>
          </w:p>
        </w:tc>
        <w:tc>
          <w:tcPr>
            <w:tcW w:w="990" w:type="dxa"/>
            <w:shd w:val="clear" w:color="auto" w:fill="auto"/>
          </w:tcPr>
          <w:p w14:paraId="18A81E3A" w14:textId="59919A98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049C5B7C" w14:textId="41E495AE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5E2BA4F5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745ABB08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ซีอาร์ จันทบุรี (ประเทศไทย) จำกัด</w:t>
            </w:r>
          </w:p>
        </w:tc>
        <w:tc>
          <w:tcPr>
            <w:tcW w:w="990" w:type="dxa"/>
            <w:shd w:val="clear" w:color="auto" w:fill="auto"/>
          </w:tcPr>
          <w:p w14:paraId="57C62014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66C9937A" w14:textId="1E26AB8E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32C6E612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4B642B96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ซีอาร์ เชียงใหม่ (ประเทศไทย) จำกัด</w:t>
            </w:r>
          </w:p>
        </w:tc>
        <w:tc>
          <w:tcPr>
            <w:tcW w:w="990" w:type="dxa"/>
            <w:shd w:val="clear" w:color="auto" w:fill="auto"/>
          </w:tcPr>
          <w:p w14:paraId="5CE8F880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70922CA0" w14:textId="4C903AA8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5EA1469C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13750267" w14:textId="77777777" w:rsidR="00E241F6" w:rsidRPr="00C54565" w:rsidRDefault="00E241F6" w:rsidP="00E241F6">
            <w:pPr>
              <w:tabs>
                <w:tab w:val="clear" w:pos="227"/>
                <w:tab w:val="left" w:pos="162"/>
              </w:tabs>
              <w:spacing w:line="400" w:lineRule="exact"/>
              <w:ind w:left="162" w:right="-25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ซีอาร์ นครศรีธรรมราช (ประเทศไทย) จำกัด</w:t>
            </w:r>
          </w:p>
        </w:tc>
        <w:tc>
          <w:tcPr>
            <w:tcW w:w="990" w:type="dxa"/>
            <w:shd w:val="clear" w:color="auto" w:fill="auto"/>
          </w:tcPr>
          <w:p w14:paraId="0AE9F64C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4C9A8305" w14:textId="77777777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7B9CDEC8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6C1EA8CF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ซีอาร์ ภูเก็ต (ประเทศไทย) จำกัด</w:t>
            </w:r>
          </w:p>
        </w:tc>
        <w:tc>
          <w:tcPr>
            <w:tcW w:w="990" w:type="dxa"/>
            <w:shd w:val="clear" w:color="auto" w:fill="auto"/>
          </w:tcPr>
          <w:p w14:paraId="6F3EFABE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5E263A71" w14:textId="77777777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0B2D51D0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4C1BA7C6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ซีอาร์ ราชบุรี (ประเทศไทย) จำกัด</w:t>
            </w:r>
          </w:p>
        </w:tc>
        <w:tc>
          <w:tcPr>
            <w:tcW w:w="990" w:type="dxa"/>
            <w:shd w:val="clear" w:color="auto" w:fill="auto"/>
          </w:tcPr>
          <w:p w14:paraId="5C00405A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10B1AC57" w14:textId="5427113A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22ACFB9D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64A8419F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ซีอาร์ หาดใหญ่ (ประเทศไทย) จำกัด</w:t>
            </w:r>
          </w:p>
        </w:tc>
        <w:tc>
          <w:tcPr>
            <w:tcW w:w="990" w:type="dxa"/>
            <w:shd w:val="clear" w:color="auto" w:fill="auto"/>
          </w:tcPr>
          <w:p w14:paraId="25EA5F48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2B5623ED" w14:textId="77777777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68B29BEA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613D7892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ซีอาร์ อุดรธานี (ประเทศไทย) จำกัด</w:t>
            </w:r>
          </w:p>
        </w:tc>
        <w:tc>
          <w:tcPr>
            <w:tcW w:w="990" w:type="dxa"/>
            <w:shd w:val="clear" w:color="auto" w:fill="auto"/>
          </w:tcPr>
          <w:p w14:paraId="0E475E45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62F83FC0" w14:textId="77777777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บริษัทย่อยของบริษัทในกลุ่มจิราธิวัฒน์และ  </w:t>
            </w: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E241F6" w:rsidRPr="00C54565" w14:paraId="735807B1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271440D1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ซีอาร์ซี สปอร์ต จำกัด</w:t>
            </w:r>
          </w:p>
        </w:tc>
        <w:tc>
          <w:tcPr>
            <w:tcW w:w="990" w:type="dxa"/>
            <w:shd w:val="clear" w:color="auto" w:fill="auto"/>
          </w:tcPr>
          <w:p w14:paraId="4F075F7A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68E6A515" w14:textId="77777777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บริษัทย่อยของบริษัทในกลุ่มจิราธิวัฒน์และ  </w:t>
            </w: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E241F6" w:rsidRPr="00C54565" w14:paraId="3EA4B50E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132C152D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เซ็นทรัล ฟู้ด รีเทล จำกัด</w:t>
            </w:r>
          </w:p>
        </w:tc>
        <w:tc>
          <w:tcPr>
            <w:tcW w:w="990" w:type="dxa"/>
            <w:shd w:val="clear" w:color="auto" w:fill="auto"/>
          </w:tcPr>
          <w:p w14:paraId="1D352D33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1C13CCCE" w14:textId="77777777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บริษัทย่อยของบริษัทในกลุ่มจิราธิวัฒน์และ  </w:t>
            </w: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E241F6" w:rsidRPr="00C54565" w14:paraId="0A2D5A64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4FC2B918" w14:textId="77777777" w:rsidR="00E241F6" w:rsidRPr="00C54565" w:rsidRDefault="00E241F6" w:rsidP="00E241F6">
            <w:pPr>
              <w:spacing w:line="400" w:lineRule="exact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บริษัท เซ็นทรัล พีเพิล ดีเวลลอปเม้นท์ </w:t>
            </w:r>
          </w:p>
          <w:p w14:paraId="7C43B3D8" w14:textId="77777777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25" w:hanging="18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เซ็นเตอร์ จำกัด</w:t>
            </w:r>
          </w:p>
        </w:tc>
        <w:tc>
          <w:tcPr>
            <w:tcW w:w="990" w:type="dxa"/>
            <w:shd w:val="clear" w:color="auto" w:fill="auto"/>
          </w:tcPr>
          <w:p w14:paraId="4C575569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4D74855F" w14:textId="77777777" w:rsidR="00E241F6" w:rsidRPr="00C54565" w:rsidRDefault="00E241F6" w:rsidP="00E241F6">
            <w:pPr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บริษัทย่อยของบริษัทในกลุ่มจิราธิวัฒน์และ  </w:t>
            </w: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E241F6" w:rsidRPr="00C54565" w14:paraId="41895A57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08F16FBF" w14:textId="77777777" w:rsidR="00E241F6" w:rsidRPr="00C54565" w:rsidRDefault="00E241F6" w:rsidP="00E241F6">
            <w:pPr>
              <w:spacing w:line="400" w:lineRule="exact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เซ็นทรัลเทรดดิ้ง จำกัด</w:t>
            </w:r>
          </w:p>
        </w:tc>
        <w:tc>
          <w:tcPr>
            <w:tcW w:w="990" w:type="dxa"/>
            <w:shd w:val="clear" w:color="auto" w:fill="auto"/>
          </w:tcPr>
          <w:p w14:paraId="31589574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2E6A5D48" w14:textId="77777777" w:rsidR="00E241F6" w:rsidRPr="00C54565" w:rsidRDefault="00E241F6" w:rsidP="00E241F6"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014F6901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4D5B8483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เซ็นทรัลพัฒนา จำกัด (มหาชน)</w:t>
            </w:r>
          </w:p>
        </w:tc>
        <w:tc>
          <w:tcPr>
            <w:tcW w:w="990" w:type="dxa"/>
            <w:shd w:val="clear" w:color="auto" w:fill="auto"/>
          </w:tcPr>
          <w:p w14:paraId="4AF76550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0FF69218" w14:textId="77777777" w:rsidR="00E241F6" w:rsidRPr="00C54565" w:rsidRDefault="00E241F6" w:rsidP="00E241F6"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2E72C15A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5E7C0D60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 เซ็นทรัลพัฒนา ไนน์สแควร์ จำกัด</w:t>
            </w:r>
          </w:p>
        </w:tc>
        <w:tc>
          <w:tcPr>
            <w:tcW w:w="990" w:type="dxa"/>
            <w:shd w:val="clear" w:color="auto" w:fill="auto"/>
          </w:tcPr>
          <w:p w14:paraId="5819F6B0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7719A8EF" w14:textId="77777777" w:rsidR="00E241F6" w:rsidRPr="00C54565" w:rsidRDefault="00E241F6" w:rsidP="00E241F6"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628BC603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03705C29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เซ็นทรัลพัฒนา ชลบุรี จำกัด</w:t>
            </w:r>
          </w:p>
        </w:tc>
        <w:tc>
          <w:tcPr>
            <w:tcW w:w="990" w:type="dxa"/>
            <w:shd w:val="clear" w:color="auto" w:fill="auto"/>
          </w:tcPr>
          <w:p w14:paraId="088C48CB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08D15A8F" w14:textId="77777777" w:rsidR="00E241F6" w:rsidRPr="00C54565" w:rsidRDefault="00E241F6" w:rsidP="00E241F6"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10362EA4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2738456C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เซ็นทรัลพัฒนา พระราม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14:paraId="34CBFC07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10907070" w14:textId="77777777" w:rsidR="00E241F6" w:rsidRPr="00C54565" w:rsidRDefault="00E241F6" w:rsidP="00E241F6"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0D4F062B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09A7F4AA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เซ็นทรัลพัฒนา พระราม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14:paraId="0B61E23F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45313F1D" w14:textId="77777777" w:rsidR="00E241F6" w:rsidRPr="00C54565" w:rsidRDefault="00E241F6" w:rsidP="00E241F6"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69F39A2A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2BAC4FCD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เซ็นทรัลพัฒนา รัตนาธิเบศร์ จำกัด</w:t>
            </w:r>
          </w:p>
        </w:tc>
        <w:tc>
          <w:tcPr>
            <w:tcW w:w="990" w:type="dxa"/>
            <w:shd w:val="clear" w:color="auto" w:fill="auto"/>
          </w:tcPr>
          <w:p w14:paraId="0C7E3D73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62080D50" w14:textId="77777777" w:rsidR="00E241F6" w:rsidRPr="00C54565" w:rsidRDefault="00E241F6" w:rsidP="00E241F6"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1BA92702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0641A00C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ซีพีเอ็น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ระยอง จำกัด</w:t>
            </w:r>
          </w:p>
        </w:tc>
        <w:tc>
          <w:tcPr>
            <w:tcW w:w="990" w:type="dxa"/>
            <w:shd w:val="clear" w:color="auto" w:fill="auto"/>
          </w:tcPr>
          <w:p w14:paraId="1EA59AF8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5236CED2" w14:textId="77777777" w:rsidR="00E241F6" w:rsidRPr="00C54565" w:rsidRDefault="00E241F6" w:rsidP="00E241F6"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0DC6BA1C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434A2D9A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เซ็นทรัลพัฒนา ขอนแก่น จำกัด</w:t>
            </w:r>
          </w:p>
        </w:tc>
        <w:tc>
          <w:tcPr>
            <w:tcW w:w="990" w:type="dxa"/>
            <w:shd w:val="clear" w:color="auto" w:fill="auto"/>
          </w:tcPr>
          <w:p w14:paraId="0FC4376D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758F1933" w14:textId="77777777" w:rsidR="00E241F6" w:rsidRPr="00C54565" w:rsidRDefault="00E241F6" w:rsidP="00E241F6"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12506237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1BDE6BF6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ซีพีเอ็น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พัทยา จำกัด</w:t>
            </w:r>
          </w:p>
        </w:tc>
        <w:tc>
          <w:tcPr>
            <w:tcW w:w="990" w:type="dxa"/>
            <w:shd w:val="clear" w:color="auto" w:fill="auto"/>
          </w:tcPr>
          <w:p w14:paraId="3EE08127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45C78544" w14:textId="77777777" w:rsidR="00E241F6" w:rsidRPr="00C54565" w:rsidRDefault="00E241F6" w:rsidP="00E241F6"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758ED804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30D489A9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เซ็นทรัลพัฒนา ดีเวลลอปเม้นท์ จำกัด</w:t>
            </w:r>
          </w:p>
        </w:tc>
        <w:tc>
          <w:tcPr>
            <w:tcW w:w="990" w:type="dxa"/>
            <w:shd w:val="clear" w:color="auto" w:fill="auto"/>
          </w:tcPr>
          <w:p w14:paraId="64B1DC47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165C7F5D" w14:textId="77777777" w:rsidR="00E241F6" w:rsidRPr="00C54565" w:rsidRDefault="00E241F6" w:rsidP="00E241F6"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677E7ACC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5AA4F60F" w14:textId="77777777" w:rsidR="00E241F6" w:rsidRPr="00C54565" w:rsidRDefault="00E241F6" w:rsidP="00E241F6">
            <w:pPr>
              <w:spacing w:line="400" w:lineRule="exact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เซ็นทรัลมาร์เก็ตติ้งกรุ๊ป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อินเตอร์เทรด จำกัด</w:t>
            </w:r>
          </w:p>
        </w:tc>
        <w:tc>
          <w:tcPr>
            <w:tcW w:w="990" w:type="dxa"/>
            <w:shd w:val="clear" w:color="auto" w:fill="auto"/>
          </w:tcPr>
          <w:p w14:paraId="058090C5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303E7796" w14:textId="77777777" w:rsidR="00E241F6" w:rsidRPr="00C54565" w:rsidRDefault="00E241F6" w:rsidP="00E241F6">
            <w:pPr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บริษัทย่อยของบริษัทในกลุ่มจิราธิวัฒน์และ  </w:t>
            </w: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E241F6" w:rsidRPr="00C54565" w14:paraId="105E5914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1061E03A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เซ็นทรัลเรสเตอรองส์ กรุ๊ป จำกัด</w:t>
            </w:r>
          </w:p>
        </w:tc>
        <w:tc>
          <w:tcPr>
            <w:tcW w:w="990" w:type="dxa"/>
            <w:shd w:val="clear" w:color="auto" w:fill="auto"/>
          </w:tcPr>
          <w:p w14:paraId="15E3BD81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5CE9CCB0" w14:textId="77777777" w:rsidR="00E241F6" w:rsidRPr="00C54565" w:rsidRDefault="00E241F6" w:rsidP="00E241F6"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70316DE2" w14:textId="77777777" w:rsidTr="001B753E">
        <w:trPr>
          <w:trHeight w:val="20"/>
        </w:trPr>
        <w:tc>
          <w:tcPr>
            <w:tcW w:w="4500" w:type="dxa"/>
            <w:shd w:val="clear" w:color="auto" w:fill="auto"/>
          </w:tcPr>
          <w:p w14:paraId="11850232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เซ็นทรัลเวิลด์ จำกัด</w:t>
            </w:r>
          </w:p>
        </w:tc>
        <w:tc>
          <w:tcPr>
            <w:tcW w:w="990" w:type="dxa"/>
            <w:shd w:val="clear" w:color="auto" w:fill="auto"/>
          </w:tcPr>
          <w:p w14:paraId="36B1FF59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  <w:vAlign w:val="bottom"/>
          </w:tcPr>
          <w:p w14:paraId="659DC23C" w14:textId="77777777" w:rsidR="00E241F6" w:rsidRPr="00C54565" w:rsidRDefault="00E241F6" w:rsidP="00E241F6"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703826B8" w14:textId="77777777" w:rsidTr="001B753E">
        <w:trPr>
          <w:trHeight w:val="20"/>
        </w:trPr>
        <w:tc>
          <w:tcPr>
            <w:tcW w:w="4500" w:type="dxa"/>
            <w:shd w:val="clear" w:color="auto" w:fill="auto"/>
          </w:tcPr>
          <w:p w14:paraId="7BAE1E26" w14:textId="77782533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ซีอาร์ซี ไทวัสดุ จำกัด</w:t>
            </w:r>
          </w:p>
        </w:tc>
        <w:tc>
          <w:tcPr>
            <w:tcW w:w="990" w:type="dxa"/>
            <w:shd w:val="clear" w:color="auto" w:fill="auto"/>
          </w:tcPr>
          <w:p w14:paraId="61C7965B" w14:textId="57380758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  <w:vAlign w:val="bottom"/>
          </w:tcPr>
          <w:p w14:paraId="40E01952" w14:textId="1B7E9183" w:rsidR="00E241F6" w:rsidRPr="00C54565" w:rsidRDefault="00E241F6" w:rsidP="00E241F6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1481ADBF" w14:textId="77777777" w:rsidTr="001B753E">
        <w:trPr>
          <w:trHeight w:val="695"/>
        </w:trPr>
        <w:tc>
          <w:tcPr>
            <w:tcW w:w="4500" w:type="dxa"/>
            <w:shd w:val="clear" w:color="auto" w:fill="auto"/>
          </w:tcPr>
          <w:p w14:paraId="74A714D6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เตียงจิราธิวัฒน์ จำกัด</w:t>
            </w:r>
          </w:p>
        </w:tc>
        <w:tc>
          <w:tcPr>
            <w:tcW w:w="990" w:type="dxa"/>
            <w:shd w:val="clear" w:color="auto" w:fill="auto"/>
          </w:tcPr>
          <w:p w14:paraId="48D742C3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052917C6" w14:textId="77777777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บริษัทย่อยของบริษัทในกลุ่มจิราธิวัฒน์และ  </w:t>
            </w: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E241F6" w:rsidRPr="00C54565" w14:paraId="710F283E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4DF32F4F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เพาเวอร์ บาย จำกัด</w:t>
            </w:r>
          </w:p>
        </w:tc>
        <w:tc>
          <w:tcPr>
            <w:tcW w:w="990" w:type="dxa"/>
            <w:shd w:val="clear" w:color="auto" w:fill="auto"/>
          </w:tcPr>
          <w:p w14:paraId="056AC903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6CAE2D5D" w14:textId="77777777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บริษัทย่อยของบริษัทในกลุ่มจิราธิวัฒน์และ  </w:t>
            </w: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E241F6" w:rsidRPr="00C54565" w14:paraId="0E9EF62B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6D87BC3F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สรรพสินค้าเซ็นทรัล จำกัด</w:t>
            </w:r>
          </w:p>
        </w:tc>
        <w:tc>
          <w:tcPr>
            <w:tcW w:w="990" w:type="dxa"/>
            <w:shd w:val="clear" w:color="auto" w:fill="auto"/>
          </w:tcPr>
          <w:p w14:paraId="0B4DA21E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3C511BA9" w14:textId="77777777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บริษัทย่อยของบริษัทในกลุ่มจิราธิวัฒน์และ  </w:t>
            </w: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E241F6" w:rsidRPr="00C54565" w14:paraId="34383ACB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035685F3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ห้องอาหาร ซีดีเอส จำกัด</w:t>
            </w:r>
          </w:p>
        </w:tc>
        <w:tc>
          <w:tcPr>
            <w:tcW w:w="990" w:type="dxa"/>
            <w:shd w:val="clear" w:color="auto" w:fill="auto"/>
          </w:tcPr>
          <w:p w14:paraId="295D62D7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7EA5A858" w14:textId="77777777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0AEFB0AF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6C345D47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ห้างเซ็นทรัลดีพาร์ทเม้นท์สโตร์ จำกัด</w:t>
            </w:r>
          </w:p>
        </w:tc>
        <w:tc>
          <w:tcPr>
            <w:tcW w:w="990" w:type="dxa"/>
            <w:shd w:val="clear" w:color="auto" w:fill="auto"/>
          </w:tcPr>
          <w:p w14:paraId="2FEB5D56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73687F7C" w14:textId="77777777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บริษัทย่อยของบริษัทในกลุ่มจิราธิวัฒน์และ  </w:t>
            </w: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E241F6" w:rsidRPr="00C54565" w14:paraId="124F2317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2859EE23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โรบินสัน</w:t>
            </w: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990" w:type="dxa"/>
            <w:shd w:val="clear" w:color="auto" w:fill="auto"/>
          </w:tcPr>
          <w:p w14:paraId="1D116FE9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40FF0427" w14:textId="77777777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บริษัทย่อยของบริษัทในกลุ่มจิราธิวัฒน์และ  </w:t>
            </w: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E241F6" w:rsidRPr="00C54565" w14:paraId="59FC6067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0101D172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อาร์ไอเอส จำกัด</w:t>
            </w:r>
          </w:p>
        </w:tc>
        <w:tc>
          <w:tcPr>
            <w:tcW w:w="990" w:type="dxa"/>
            <w:shd w:val="clear" w:color="auto" w:fill="auto"/>
          </w:tcPr>
          <w:p w14:paraId="3DCCBCB5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727051BB" w14:textId="77777777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71DB6139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420B37CB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 แฟมิลี่มาร์ท จำกัด</w:t>
            </w:r>
          </w:p>
        </w:tc>
        <w:tc>
          <w:tcPr>
            <w:tcW w:w="990" w:type="dxa"/>
            <w:shd w:val="clear" w:color="auto" w:fill="auto"/>
          </w:tcPr>
          <w:p w14:paraId="4368418F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11A7EA7C" w14:textId="77777777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39BD62CB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082DC12B" w14:textId="77777777" w:rsidR="00E241F6" w:rsidRPr="00C54565" w:rsidRDefault="00E241F6" w:rsidP="00E241F6">
            <w:pPr>
              <w:spacing w:line="400" w:lineRule="exact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เซ็นทรัล และ มัทสึโมโตะ คิโยชิ จำกัด</w:t>
            </w:r>
          </w:p>
        </w:tc>
        <w:tc>
          <w:tcPr>
            <w:tcW w:w="990" w:type="dxa"/>
            <w:shd w:val="clear" w:color="auto" w:fill="auto"/>
          </w:tcPr>
          <w:p w14:paraId="5E585307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7D762D86" w14:textId="77777777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06C0BFCD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3183DBFD" w14:textId="77777777" w:rsidR="00E241F6" w:rsidRPr="00C54565" w:rsidRDefault="00E241F6" w:rsidP="00E241F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400" w:lineRule="exact"/>
              <w:ind w:right="-2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 แอมบาสซี โฮเต็ล จำกัด</w:t>
            </w:r>
          </w:p>
        </w:tc>
        <w:tc>
          <w:tcPr>
            <w:tcW w:w="990" w:type="dxa"/>
            <w:shd w:val="clear" w:color="auto" w:fill="auto"/>
          </w:tcPr>
          <w:p w14:paraId="2A9B5560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2426FCE6" w14:textId="77777777" w:rsidR="00E241F6" w:rsidRPr="00C54565" w:rsidRDefault="00E241F6" w:rsidP="00E241F6">
            <w:pPr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59D06266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2B8AD073" w14:textId="77777777" w:rsidR="00E241F6" w:rsidRPr="00C54565" w:rsidRDefault="00E241F6" w:rsidP="00E241F6">
            <w:pPr>
              <w:spacing w:line="400" w:lineRule="exact"/>
              <w:ind w:left="162" w:right="-25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 โรงแรมเซ็นทรัลพลาซ่า จำกัด (มหาชน)</w:t>
            </w:r>
          </w:p>
        </w:tc>
        <w:tc>
          <w:tcPr>
            <w:tcW w:w="990" w:type="dxa"/>
            <w:shd w:val="clear" w:color="auto" w:fill="auto"/>
          </w:tcPr>
          <w:p w14:paraId="076B8F5E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4467B67B" w14:textId="5B8F0804" w:rsidR="00E241F6" w:rsidRPr="00C54565" w:rsidRDefault="00E241F6" w:rsidP="00E241F6">
            <w:pPr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  <w:r w:rsidRPr="00C54565">
              <w:rPr>
                <w:rFonts w:asciiTheme="majorBidi" w:hAnsiTheme="majorBidi" w:cs="Angsana New" w:hint="cs"/>
                <w:spacing w:val="-4"/>
                <w:sz w:val="30"/>
                <w:szCs w:val="30"/>
                <w:cs/>
              </w:rPr>
              <w:t>และ</w:t>
            </w:r>
            <w:r w:rsidRPr="00C54565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 xml:space="preserve">  </w:t>
            </w:r>
            <w:r w:rsidRPr="00C54565">
              <w:rPr>
                <w:rFonts w:asciiTheme="majorBidi" w:hAnsiTheme="majorBidi" w:cs="Angsana New" w:hint="cs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E241F6" w:rsidRPr="00C54565" w14:paraId="03E9A6CE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2A5BDB77" w14:textId="77777777" w:rsidR="00E241F6" w:rsidRPr="00C54565" w:rsidRDefault="00E241F6" w:rsidP="00E241F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400" w:lineRule="exact"/>
              <w:ind w:right="-2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ซีพีเอ็น เรสซิเด้นท์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</w:tcPr>
          <w:p w14:paraId="20FF3A1A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7A64B110" w14:textId="77777777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633CEFD1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35B0E735" w14:textId="77777777" w:rsidR="00E241F6" w:rsidRPr="00C54565" w:rsidRDefault="00E241F6" w:rsidP="00E241F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400" w:lineRule="exact"/>
              <w:ind w:right="-2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เซ็นทรัล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กาเมนท์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แฟคทอรี่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จํากัด</w:t>
            </w:r>
          </w:p>
        </w:tc>
        <w:tc>
          <w:tcPr>
            <w:tcW w:w="990" w:type="dxa"/>
            <w:shd w:val="clear" w:color="auto" w:fill="auto"/>
          </w:tcPr>
          <w:p w14:paraId="5EA2A2D6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204DC9A1" w14:textId="77777777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484D68E5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33C905F6" w14:textId="77777777" w:rsidR="00E241F6" w:rsidRPr="00C54565" w:rsidRDefault="00E241F6" w:rsidP="00E241F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400" w:lineRule="exact"/>
              <w:ind w:right="-2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ไทยวัตตส์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จํากัด</w:t>
            </w:r>
          </w:p>
        </w:tc>
        <w:tc>
          <w:tcPr>
            <w:tcW w:w="990" w:type="dxa"/>
            <w:shd w:val="clear" w:color="auto" w:fill="auto"/>
          </w:tcPr>
          <w:p w14:paraId="41F66A76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255EFE45" w14:textId="77777777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บริษัทย่อยของบริษัทในกลุ่มจิราธิวัฒน์และ  </w:t>
            </w: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E241F6" w:rsidRPr="00C54565" w14:paraId="0BEC682E" w14:textId="77777777" w:rsidTr="009962C1">
        <w:trPr>
          <w:trHeight w:val="20"/>
        </w:trPr>
        <w:tc>
          <w:tcPr>
            <w:tcW w:w="4500" w:type="dxa"/>
            <w:shd w:val="clear" w:color="auto" w:fill="auto"/>
          </w:tcPr>
          <w:p w14:paraId="5CBDEC23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มูจิ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รีเทล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ประเทศไทย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จํากัด</w:t>
            </w:r>
          </w:p>
        </w:tc>
        <w:tc>
          <w:tcPr>
            <w:tcW w:w="990" w:type="dxa"/>
            <w:shd w:val="clear" w:color="auto" w:fill="auto"/>
          </w:tcPr>
          <w:p w14:paraId="7D18D779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3D0F3837" w14:textId="77777777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กิจการร่วมค้า</w:t>
            </w: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ของบริษัทในกลุ่มจิราธิวัฒน์</w:t>
            </w:r>
          </w:p>
        </w:tc>
      </w:tr>
      <w:tr w:rsidR="00E241F6" w:rsidRPr="00C54565" w14:paraId="6C834781" w14:textId="77777777" w:rsidTr="009962C1">
        <w:trPr>
          <w:trHeight w:val="317"/>
        </w:trPr>
        <w:tc>
          <w:tcPr>
            <w:tcW w:w="4500" w:type="dxa"/>
            <w:shd w:val="clear" w:color="auto" w:fill="auto"/>
          </w:tcPr>
          <w:p w14:paraId="07656A28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เพลินฤดี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จํากัด</w:t>
            </w:r>
          </w:p>
        </w:tc>
        <w:tc>
          <w:tcPr>
            <w:tcW w:w="990" w:type="dxa"/>
            <w:shd w:val="clear" w:color="auto" w:fill="auto"/>
          </w:tcPr>
          <w:p w14:paraId="58A631E8" w14:textId="77777777" w:rsidR="00E241F6" w:rsidRPr="00C54565" w:rsidRDefault="00E241F6" w:rsidP="00E241F6">
            <w:pPr>
              <w:spacing w:line="40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7AD58604" w14:textId="77777777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บริษัทย่อยของบริษัทในกลุ่มจิราธิวัฒน์และ  </w:t>
            </w: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E241F6" w:rsidRPr="00C54565" w14:paraId="24700A59" w14:textId="77777777" w:rsidTr="009962C1">
        <w:trPr>
          <w:trHeight w:val="398"/>
        </w:trPr>
        <w:tc>
          <w:tcPr>
            <w:tcW w:w="4500" w:type="dxa"/>
            <w:shd w:val="clear" w:color="auto" w:fill="auto"/>
          </w:tcPr>
          <w:p w14:paraId="10D54D4C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เซ็นทรัลพัฒนา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เรียลตี้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</w:tcPr>
          <w:p w14:paraId="620321C4" w14:textId="77777777" w:rsidR="00E241F6" w:rsidRPr="00C54565" w:rsidRDefault="00E241F6" w:rsidP="00E241F6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2D334F25" w14:textId="77777777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18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15C37EB8" w14:textId="77777777" w:rsidTr="009962C1">
        <w:trPr>
          <w:trHeight w:val="371"/>
        </w:trPr>
        <w:tc>
          <w:tcPr>
            <w:tcW w:w="4500" w:type="dxa"/>
            <w:shd w:val="clear" w:color="auto" w:fill="auto"/>
          </w:tcPr>
          <w:p w14:paraId="7949ABE1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ฟู้ดอเวนิว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</w:tcPr>
          <w:p w14:paraId="1A53D5BF" w14:textId="77777777" w:rsidR="00E241F6" w:rsidRPr="00C54565" w:rsidRDefault="00E241F6" w:rsidP="00E241F6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1D3BAF5F" w14:textId="77777777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18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2AF61638" w14:textId="77777777" w:rsidTr="009962C1">
        <w:trPr>
          <w:trHeight w:val="371"/>
        </w:trPr>
        <w:tc>
          <w:tcPr>
            <w:tcW w:w="4500" w:type="dxa"/>
            <w:shd w:val="clear" w:color="auto" w:fill="auto"/>
          </w:tcPr>
          <w:p w14:paraId="07E11CF5" w14:textId="77777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ซีพีเอ็น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โคราช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</w:tcPr>
          <w:p w14:paraId="62209AC0" w14:textId="77777777" w:rsidR="00E241F6" w:rsidRPr="00C54565" w:rsidRDefault="00E241F6" w:rsidP="00E241F6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17DD96FD" w14:textId="77777777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18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7CB682F1" w14:textId="77777777" w:rsidTr="009962C1">
        <w:trPr>
          <w:trHeight w:val="371"/>
        </w:trPr>
        <w:tc>
          <w:tcPr>
            <w:tcW w:w="4500" w:type="dxa"/>
            <w:shd w:val="clear" w:color="auto" w:fill="auto"/>
          </w:tcPr>
          <w:p w14:paraId="1C78D8DC" w14:textId="172EF41C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เท็กซ์ทรัล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เท็กซ์ไทลส์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</w:tcPr>
          <w:p w14:paraId="6324439D" w14:textId="7F579BDA" w:rsidR="00E241F6" w:rsidRPr="00C54565" w:rsidRDefault="00E241F6" w:rsidP="00E241F6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0142DA1F" w14:textId="5F02F78C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left="162" w:right="-18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772CA861" w14:textId="77777777" w:rsidTr="000272D4">
        <w:trPr>
          <w:trHeight w:val="443"/>
        </w:trPr>
        <w:tc>
          <w:tcPr>
            <w:tcW w:w="4500" w:type="dxa"/>
            <w:shd w:val="clear" w:color="auto" w:fill="auto"/>
          </w:tcPr>
          <w:p w14:paraId="50E1C4AC" w14:textId="27B296BA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เซ็นเนอร์จี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อินโนเวชั่น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             </w:t>
            </w:r>
          </w:p>
        </w:tc>
        <w:tc>
          <w:tcPr>
            <w:tcW w:w="990" w:type="dxa"/>
            <w:shd w:val="clear" w:color="auto" w:fill="auto"/>
          </w:tcPr>
          <w:p w14:paraId="0042EC14" w14:textId="56C684D9" w:rsidR="00E241F6" w:rsidRPr="00C54565" w:rsidRDefault="00E241F6" w:rsidP="00E241F6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22677CD4" w14:textId="578EDCD3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บริษัทย่อยของบริษัทในกลุ่มจิราธิวัฒน์และ  </w:t>
            </w: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E241F6" w:rsidRPr="00C54565" w14:paraId="3EE7A13F" w14:textId="77777777" w:rsidTr="000272D4">
        <w:trPr>
          <w:trHeight w:val="443"/>
        </w:trPr>
        <w:tc>
          <w:tcPr>
            <w:tcW w:w="4500" w:type="dxa"/>
            <w:shd w:val="clear" w:color="auto" w:fill="auto"/>
          </w:tcPr>
          <w:p w14:paraId="4B629E05" w14:textId="2FE32DA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เซ็นทรัลกรุ๊ปออนไลน์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                                   </w:t>
            </w:r>
          </w:p>
        </w:tc>
        <w:tc>
          <w:tcPr>
            <w:tcW w:w="990" w:type="dxa"/>
            <w:shd w:val="clear" w:color="auto" w:fill="auto"/>
          </w:tcPr>
          <w:p w14:paraId="2154FBE9" w14:textId="5D282EFD" w:rsidR="00E241F6" w:rsidRPr="00C54565" w:rsidRDefault="00E241F6" w:rsidP="00E241F6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5450E82B" w14:textId="70AAFC10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บริษัทย่อยของบริษัทในกลุ่มจิราธิวัฒน์และ  </w:t>
            </w: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E241F6" w:rsidRPr="00C54565" w14:paraId="7BFB63D3" w14:textId="77777777" w:rsidTr="000272D4">
        <w:trPr>
          <w:trHeight w:val="443"/>
        </w:trPr>
        <w:tc>
          <w:tcPr>
            <w:tcW w:w="4500" w:type="dxa"/>
            <w:shd w:val="clear" w:color="auto" w:fill="auto"/>
          </w:tcPr>
          <w:p w14:paraId="2512F7EE" w14:textId="60833745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เซ็นทรัล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เพย์เม้นท์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                                  </w:t>
            </w:r>
          </w:p>
        </w:tc>
        <w:tc>
          <w:tcPr>
            <w:tcW w:w="990" w:type="dxa"/>
            <w:shd w:val="clear" w:color="auto" w:fill="auto"/>
          </w:tcPr>
          <w:p w14:paraId="63BE381B" w14:textId="699F93BF" w:rsidR="00E241F6" w:rsidRPr="00C54565" w:rsidRDefault="00E241F6" w:rsidP="00E241F6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137B4B10" w14:textId="18D6CE7A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324CF7C2" w14:textId="77777777" w:rsidTr="000272D4">
        <w:trPr>
          <w:trHeight w:val="443"/>
        </w:trPr>
        <w:tc>
          <w:tcPr>
            <w:tcW w:w="4500" w:type="dxa"/>
            <w:shd w:val="clear" w:color="auto" w:fill="auto"/>
          </w:tcPr>
          <w:p w14:paraId="5234975D" w14:textId="38B97068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เดอะวัน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เซ็นทรัล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                                  </w:t>
            </w:r>
          </w:p>
        </w:tc>
        <w:tc>
          <w:tcPr>
            <w:tcW w:w="990" w:type="dxa"/>
            <w:shd w:val="clear" w:color="auto" w:fill="auto"/>
          </w:tcPr>
          <w:p w14:paraId="469FB436" w14:textId="2A208576" w:rsidR="00E241F6" w:rsidRPr="00C54565" w:rsidRDefault="00E241F6" w:rsidP="00E241F6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77D144E5" w14:textId="3CACC301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42DC1F01" w14:textId="77777777" w:rsidTr="000272D4">
        <w:trPr>
          <w:trHeight w:val="443"/>
        </w:trPr>
        <w:tc>
          <w:tcPr>
            <w:tcW w:w="4500" w:type="dxa"/>
            <w:shd w:val="clear" w:color="auto" w:fill="auto"/>
          </w:tcPr>
          <w:p w14:paraId="141197D0" w14:textId="3314D90A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ทรี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พลัส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บริการ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                                             </w:t>
            </w:r>
          </w:p>
        </w:tc>
        <w:tc>
          <w:tcPr>
            <w:tcW w:w="990" w:type="dxa"/>
            <w:shd w:val="clear" w:color="auto" w:fill="auto"/>
          </w:tcPr>
          <w:p w14:paraId="01F9B300" w14:textId="29F3FF8C" w:rsidR="00E241F6" w:rsidRPr="00C54565" w:rsidRDefault="00E241F6" w:rsidP="00E241F6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6354AF76" w14:textId="6C6933FA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บริษัทย่อยของบริษัทในกลุ่มจิราธิวัฒน์และ  </w:t>
            </w:r>
            <w:r w:rsidRPr="00C545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E241F6" w:rsidRPr="00C54565" w14:paraId="591072B9" w14:textId="77777777" w:rsidTr="000272D4">
        <w:trPr>
          <w:trHeight w:val="443"/>
        </w:trPr>
        <w:tc>
          <w:tcPr>
            <w:tcW w:w="4500" w:type="dxa"/>
            <w:shd w:val="clear" w:color="auto" w:fill="auto"/>
          </w:tcPr>
          <w:p w14:paraId="2675F2F5" w14:textId="5B666579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ซีอาร์จี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อินเตอร์เนชั่นแนล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ฟู้ด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                       </w:t>
            </w:r>
          </w:p>
        </w:tc>
        <w:tc>
          <w:tcPr>
            <w:tcW w:w="990" w:type="dxa"/>
            <w:shd w:val="clear" w:color="auto" w:fill="auto"/>
          </w:tcPr>
          <w:p w14:paraId="15F664BE" w14:textId="109F6CB0" w:rsidR="00E241F6" w:rsidRPr="00C54565" w:rsidRDefault="00E241F6" w:rsidP="00E241F6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2883884B" w14:textId="5774F064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27A35895" w14:textId="77777777" w:rsidTr="000272D4">
        <w:trPr>
          <w:trHeight w:val="443"/>
        </w:trPr>
        <w:tc>
          <w:tcPr>
            <w:tcW w:w="4500" w:type="dxa"/>
            <w:shd w:val="clear" w:color="auto" w:fill="auto"/>
          </w:tcPr>
          <w:p w14:paraId="4B0B756D" w14:textId="227AA777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เซ็นทรัล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เจดี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คอมเมิร์ซ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</w:tcPr>
          <w:p w14:paraId="11A4B4B6" w14:textId="103D704C" w:rsidR="00E241F6" w:rsidRPr="00C54565" w:rsidRDefault="00E241F6" w:rsidP="00E241F6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76B562FC" w14:textId="75AD8ACE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2F19CC28" w14:textId="77777777" w:rsidTr="000272D4">
        <w:trPr>
          <w:trHeight w:val="443"/>
        </w:trPr>
        <w:tc>
          <w:tcPr>
            <w:tcW w:w="4500" w:type="dxa"/>
            <w:shd w:val="clear" w:color="auto" w:fill="auto"/>
          </w:tcPr>
          <w:p w14:paraId="06CD39A4" w14:textId="4BDC8230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ซีพีเอ็น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วิลเลจ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</w:tcPr>
          <w:p w14:paraId="0A290832" w14:textId="1E762FFA" w:rsidR="00E241F6" w:rsidRPr="00C54565" w:rsidRDefault="00E241F6" w:rsidP="00E241F6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632C21CE" w14:textId="6A5C8D0A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530C8AC5" w14:textId="77777777" w:rsidTr="000272D4">
        <w:trPr>
          <w:trHeight w:val="443"/>
        </w:trPr>
        <w:tc>
          <w:tcPr>
            <w:tcW w:w="4500" w:type="dxa"/>
            <w:shd w:val="clear" w:color="auto" w:fill="auto"/>
          </w:tcPr>
          <w:p w14:paraId="46461075" w14:textId="0078E200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C54565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บางนา เซ็นทรัล พร็อพเพอร์ตี้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</w:tcPr>
          <w:p w14:paraId="08F23CC3" w14:textId="68AAD0F2" w:rsidR="00E241F6" w:rsidRPr="00C54565" w:rsidRDefault="00E241F6" w:rsidP="00E241F6">
            <w:pPr>
              <w:spacing w:line="400" w:lineRule="exact"/>
              <w:ind w:right="-1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5011B9AA" w14:textId="7C1ECB32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right="-18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2800DC45" w14:textId="77777777" w:rsidTr="000272D4">
        <w:trPr>
          <w:trHeight w:val="443"/>
        </w:trPr>
        <w:tc>
          <w:tcPr>
            <w:tcW w:w="4500" w:type="dxa"/>
            <w:shd w:val="clear" w:color="auto" w:fill="auto"/>
          </w:tcPr>
          <w:p w14:paraId="75069EA2" w14:textId="63A88EBB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แกรนด์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คาแนล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แลนด์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มหาชน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1A009A1A" w14:textId="578DC1D2" w:rsidR="00E241F6" w:rsidRPr="00C54565" w:rsidRDefault="00E241F6" w:rsidP="00E241F6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242484A1" w14:textId="4A162D29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  <w:tr w:rsidR="00E241F6" w:rsidRPr="00C54565" w14:paraId="3A240D35" w14:textId="77777777" w:rsidTr="000272D4">
        <w:trPr>
          <w:trHeight w:val="443"/>
        </w:trPr>
        <w:tc>
          <w:tcPr>
            <w:tcW w:w="4500" w:type="dxa"/>
            <w:shd w:val="clear" w:color="auto" w:fill="auto"/>
          </w:tcPr>
          <w:p w14:paraId="0FEFBB38" w14:textId="77777777" w:rsidR="00E241F6" w:rsidRPr="00C54565" w:rsidRDefault="00E241F6" w:rsidP="00E241F6">
            <w:pPr>
              <w:spacing w:line="400" w:lineRule="exact"/>
              <w:ind w:left="162" w:right="-25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กองทุนรวมสิทธิการเช่าอสังหาริมทรัพย์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</w:p>
          <w:p w14:paraId="32674426" w14:textId="7AEE0C23" w:rsidR="00E241F6" w:rsidRPr="00C54565" w:rsidRDefault="00E241F6" w:rsidP="00E241F6">
            <w:pPr>
              <w:spacing w:line="400" w:lineRule="exact"/>
              <w:ind w:right="-25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คอมเมอร์เชียล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โกรท</w:t>
            </w:r>
          </w:p>
        </w:tc>
        <w:tc>
          <w:tcPr>
            <w:tcW w:w="990" w:type="dxa"/>
            <w:shd w:val="clear" w:color="auto" w:fill="auto"/>
          </w:tcPr>
          <w:p w14:paraId="3EAE23B2" w14:textId="5BF65011" w:rsidR="00E241F6" w:rsidRPr="00C54565" w:rsidRDefault="00E241F6" w:rsidP="00E241F6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08" w:type="dxa"/>
            <w:shd w:val="clear" w:color="auto" w:fill="auto"/>
          </w:tcPr>
          <w:p w14:paraId="399C3EDA" w14:textId="7988833B" w:rsidR="00E241F6" w:rsidRPr="00C54565" w:rsidRDefault="00E241F6" w:rsidP="00E241F6">
            <w:pPr>
              <w:tabs>
                <w:tab w:val="clear" w:pos="227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บริษัทย่อยของบริษัทในกลุ่มจิราธิวัฒน์</w:t>
            </w:r>
          </w:p>
        </w:tc>
      </w:tr>
    </w:tbl>
    <w:p w14:paraId="1E0074C8" w14:textId="77777777" w:rsidR="0005141D" w:rsidRPr="00C54565" w:rsidRDefault="0005141D" w:rsidP="00626409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</w:p>
    <w:p w14:paraId="67229E95" w14:textId="6F72B115" w:rsidR="00626409" w:rsidRPr="00C54565" w:rsidRDefault="00626409" w:rsidP="00626409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  <w:r w:rsidRPr="00C54565">
        <w:rPr>
          <w:rFonts w:asciiTheme="majorBidi" w:hAnsiTheme="majorBidi" w:cstheme="majorBidi"/>
          <w:b/>
          <w:sz w:val="30"/>
          <w:szCs w:val="30"/>
          <w:cs/>
          <w:lang w:bidi="th-TH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362ABB02" w14:textId="77777777" w:rsidR="00626409" w:rsidRPr="00C54565" w:rsidRDefault="00626409" w:rsidP="00626409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b/>
          <w:sz w:val="24"/>
          <w:szCs w:val="24"/>
          <w:lang w:bidi="th-TH"/>
        </w:rPr>
      </w:pPr>
    </w:p>
    <w:tbl>
      <w:tblPr>
        <w:tblW w:w="9648" w:type="dxa"/>
        <w:tblInd w:w="450" w:type="dxa"/>
        <w:tblLook w:val="01E0" w:firstRow="1" w:lastRow="1" w:firstColumn="1" w:lastColumn="1" w:noHBand="0" w:noVBand="0"/>
      </w:tblPr>
      <w:tblGrid>
        <w:gridCol w:w="3888"/>
        <w:gridCol w:w="5760"/>
      </w:tblGrid>
      <w:tr w:rsidR="00626409" w:rsidRPr="00C54565" w14:paraId="74531915" w14:textId="77777777" w:rsidTr="0034373D">
        <w:trPr>
          <w:tblHeader/>
        </w:trPr>
        <w:tc>
          <w:tcPr>
            <w:tcW w:w="3888" w:type="dxa"/>
          </w:tcPr>
          <w:p w14:paraId="2054FF64" w14:textId="77777777" w:rsidR="00626409" w:rsidRPr="00C54565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5760" w:type="dxa"/>
          </w:tcPr>
          <w:p w14:paraId="77D653A0" w14:textId="77777777" w:rsidR="00626409" w:rsidRPr="00C54565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626409" w:rsidRPr="00C54565" w14:paraId="799155B2" w14:textId="77777777" w:rsidTr="00560A78">
        <w:tc>
          <w:tcPr>
            <w:tcW w:w="3888" w:type="dxa"/>
          </w:tcPr>
          <w:p w14:paraId="32F6337D" w14:textId="77777777" w:rsidR="00626409" w:rsidRPr="00C54565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760" w:type="dxa"/>
          </w:tcPr>
          <w:p w14:paraId="2A221BCD" w14:textId="77777777" w:rsidR="00626409" w:rsidRPr="00C54565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ราคาตลาดซึ่งต้องไม่ต่ำกว่าราคาที่ได้มาของสินค้านั้นๆ</w:t>
            </w:r>
          </w:p>
        </w:tc>
      </w:tr>
      <w:tr w:rsidR="00626409" w:rsidRPr="00C54565" w14:paraId="3FC8F29B" w14:textId="77777777" w:rsidTr="00560A78">
        <w:tc>
          <w:tcPr>
            <w:tcW w:w="3888" w:type="dxa"/>
          </w:tcPr>
          <w:p w14:paraId="57917FC7" w14:textId="77777777" w:rsidR="00626409" w:rsidRPr="00C54565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รายได้จากการให้เช่าและบริการ</w:t>
            </w:r>
            <w:r w:rsidR="00F16672" w:rsidRPr="00C5456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5760" w:type="dxa"/>
          </w:tcPr>
          <w:p w14:paraId="03DFE7B6" w14:textId="785C0EC1" w:rsidR="0034373D" w:rsidRPr="00C54565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ราคาตลาดโดยขึ้นอยู่กับจำนวนพื้นที่</w:t>
            </w:r>
            <w:r w:rsidR="0034373D" w:rsidRPr="00C5456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หรือจำนวนคงที่</w:t>
            </w:r>
          </w:p>
        </w:tc>
      </w:tr>
      <w:tr w:rsidR="0034373D" w:rsidRPr="00C54565" w14:paraId="37D23AEC" w14:textId="77777777" w:rsidTr="00560A78">
        <w:tc>
          <w:tcPr>
            <w:tcW w:w="3888" w:type="dxa"/>
          </w:tcPr>
          <w:p w14:paraId="33A0F02B" w14:textId="77777777" w:rsidR="0034373D" w:rsidRPr="00C54565" w:rsidRDefault="0034373D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60" w:type="dxa"/>
          </w:tcPr>
          <w:p w14:paraId="402A74DE" w14:textId="7A570B5E" w:rsidR="0034373D" w:rsidRPr="00C54565" w:rsidRDefault="0034373D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หรือตามสัญญาที่ตกลงร่วมกัน</w:t>
            </w:r>
          </w:p>
        </w:tc>
      </w:tr>
      <w:tr w:rsidR="00626409" w:rsidRPr="00C54565" w14:paraId="79B7087C" w14:textId="77777777" w:rsidTr="00560A78">
        <w:tc>
          <w:tcPr>
            <w:tcW w:w="3888" w:type="dxa"/>
          </w:tcPr>
          <w:p w14:paraId="1B0FF4B6" w14:textId="77777777" w:rsidR="00626409" w:rsidRPr="00C54565" w:rsidRDefault="00626409" w:rsidP="00560A78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5760" w:type="dxa"/>
          </w:tcPr>
          <w:p w14:paraId="4E2B99C5" w14:textId="77777777" w:rsidR="00626409" w:rsidRPr="00C54565" w:rsidRDefault="00626409" w:rsidP="00560A78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626409" w:rsidRPr="00C54565" w14:paraId="6B52F7C9" w14:textId="77777777" w:rsidTr="00560A78">
        <w:tc>
          <w:tcPr>
            <w:tcW w:w="3888" w:type="dxa"/>
          </w:tcPr>
          <w:p w14:paraId="7DCD68CA" w14:textId="77777777" w:rsidR="00626409" w:rsidRPr="00C54565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ค่าเช่าหรือบริการ</w:t>
            </w:r>
          </w:p>
        </w:tc>
        <w:tc>
          <w:tcPr>
            <w:tcW w:w="5760" w:type="dxa"/>
          </w:tcPr>
          <w:p w14:paraId="4C3A1561" w14:textId="77777777" w:rsidR="00626409" w:rsidRPr="00C54565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อัตราร้อยละของยอดขายโดยคิดจากราคาตลาดเป็นเกณฑ์หรือ</w:t>
            </w:r>
          </w:p>
        </w:tc>
      </w:tr>
      <w:tr w:rsidR="00626409" w:rsidRPr="00C54565" w14:paraId="799A4E7A" w14:textId="77777777" w:rsidTr="00560A78">
        <w:tc>
          <w:tcPr>
            <w:tcW w:w="3888" w:type="dxa"/>
          </w:tcPr>
          <w:p w14:paraId="68F8DA25" w14:textId="77777777" w:rsidR="00626409" w:rsidRPr="00C54565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</w:tcPr>
          <w:p w14:paraId="2DD5AEA9" w14:textId="77777777" w:rsidR="00626409" w:rsidRPr="00C54565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จำนวนเงินคงที่</w:t>
            </w: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หรือ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ตามสัญญาที่ตกลงร่วมกัน</w:t>
            </w:r>
          </w:p>
        </w:tc>
      </w:tr>
      <w:tr w:rsidR="00626409" w:rsidRPr="00C54565" w14:paraId="5C9C237A" w14:textId="77777777" w:rsidTr="00560A78">
        <w:tc>
          <w:tcPr>
            <w:tcW w:w="3888" w:type="dxa"/>
          </w:tcPr>
          <w:p w14:paraId="2FC18A4B" w14:textId="77777777" w:rsidR="00626409" w:rsidRPr="00C54565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ค่าส่งเสริมการขาย</w:t>
            </w:r>
          </w:p>
        </w:tc>
        <w:tc>
          <w:tcPr>
            <w:tcW w:w="5760" w:type="dxa"/>
          </w:tcPr>
          <w:p w14:paraId="2EE32F59" w14:textId="77777777" w:rsidR="00626409" w:rsidRPr="00C54565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ตามสัญญาที่ตกลงร่วมกัน</w:t>
            </w:r>
          </w:p>
        </w:tc>
      </w:tr>
      <w:tr w:rsidR="00626409" w:rsidRPr="00C54565" w14:paraId="33E065D7" w14:textId="77777777" w:rsidTr="00560A78">
        <w:tc>
          <w:tcPr>
            <w:tcW w:w="3888" w:type="dxa"/>
          </w:tcPr>
          <w:p w14:paraId="6D09D75C" w14:textId="77777777" w:rsidR="00626409" w:rsidRPr="00C54565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ค่าสาธารณูปโภค</w:t>
            </w:r>
          </w:p>
        </w:tc>
        <w:tc>
          <w:tcPr>
            <w:tcW w:w="5760" w:type="dxa"/>
          </w:tcPr>
          <w:p w14:paraId="2D97CEAC" w14:textId="77777777" w:rsidR="00626409" w:rsidRPr="00C54565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ตามสัญญาที่ตกลงร่วมกัน</w:t>
            </w:r>
          </w:p>
        </w:tc>
      </w:tr>
      <w:tr w:rsidR="00626409" w:rsidRPr="00C54565" w14:paraId="4AD4769D" w14:textId="77777777" w:rsidTr="00560A78">
        <w:tc>
          <w:tcPr>
            <w:tcW w:w="3888" w:type="dxa"/>
          </w:tcPr>
          <w:p w14:paraId="42AFBC47" w14:textId="77777777" w:rsidR="00626409" w:rsidRPr="00C54565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ค่าบริหารจัดการ</w:t>
            </w:r>
          </w:p>
        </w:tc>
        <w:tc>
          <w:tcPr>
            <w:tcW w:w="5760" w:type="dxa"/>
          </w:tcPr>
          <w:p w14:paraId="6AD6BB18" w14:textId="77777777" w:rsidR="00626409" w:rsidRPr="00C54565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จำ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นวนเงินคงที่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ตามที่กำหนดในสัญญา</w:t>
            </w:r>
          </w:p>
        </w:tc>
      </w:tr>
      <w:tr w:rsidR="00626409" w:rsidRPr="00C54565" w14:paraId="742BE45E" w14:textId="77777777" w:rsidTr="00560A78">
        <w:tc>
          <w:tcPr>
            <w:tcW w:w="3888" w:type="dxa"/>
          </w:tcPr>
          <w:p w14:paraId="53D73848" w14:textId="77777777" w:rsidR="00626409" w:rsidRPr="00C54565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760" w:type="dxa"/>
          </w:tcPr>
          <w:p w14:paraId="0296F46E" w14:textId="77777777" w:rsidR="00626409" w:rsidRPr="00C54565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ตามหลักเกณฑ์ที่กำหนดโดยคณะกรรมการสรรหาและนโยบายบริษัท</w:t>
            </w:r>
          </w:p>
        </w:tc>
      </w:tr>
      <w:tr w:rsidR="00626409" w:rsidRPr="00C54565" w14:paraId="4A5C02C8" w14:textId="77777777" w:rsidTr="00560A78">
        <w:tc>
          <w:tcPr>
            <w:tcW w:w="3888" w:type="dxa"/>
          </w:tcPr>
          <w:p w14:paraId="52E4E422" w14:textId="77777777" w:rsidR="00626409" w:rsidRPr="00C54565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ดอกเบี้ยรับหรือดอกเบี้ยจ่าย</w:t>
            </w:r>
          </w:p>
        </w:tc>
        <w:tc>
          <w:tcPr>
            <w:tcW w:w="5760" w:type="dxa"/>
          </w:tcPr>
          <w:p w14:paraId="3210D22E" w14:textId="77777777" w:rsidR="00626409" w:rsidRPr="00C54565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อัตราดอกเบี้ยขั้นต่ำของเงินกู้หรือเงินฝากออมทรัพย์หรือเงินฝาก</w:t>
            </w:r>
          </w:p>
        </w:tc>
      </w:tr>
      <w:tr w:rsidR="00626409" w:rsidRPr="00C54565" w14:paraId="5AEA6EBD" w14:textId="77777777" w:rsidTr="00560A78">
        <w:tc>
          <w:tcPr>
            <w:tcW w:w="3888" w:type="dxa"/>
          </w:tcPr>
          <w:p w14:paraId="46E384DA" w14:textId="77777777" w:rsidR="00626409" w:rsidRPr="00C54565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</w:tcPr>
          <w:p w14:paraId="216C8301" w14:textId="77777777" w:rsidR="00626409" w:rsidRPr="00C54565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ประจำของสถาบันการเงินภายในประเทศบางแห่งของบริษัท</w:t>
            </w:r>
          </w:p>
        </w:tc>
      </w:tr>
      <w:tr w:rsidR="00626409" w:rsidRPr="00C54565" w14:paraId="7DC5A232" w14:textId="77777777" w:rsidTr="00560A78">
        <w:trPr>
          <w:trHeight w:val="245"/>
        </w:trPr>
        <w:tc>
          <w:tcPr>
            <w:tcW w:w="3888" w:type="dxa"/>
          </w:tcPr>
          <w:p w14:paraId="6EA73D65" w14:textId="77777777" w:rsidR="00626409" w:rsidRPr="00C54565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</w:tcPr>
          <w:p w14:paraId="20EB4BBF" w14:textId="77777777" w:rsidR="00626409" w:rsidRPr="00C54565" w:rsidRDefault="00626409" w:rsidP="00485983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บวกส่วนต่างเพิ่มร้อยละ </w:t>
            </w: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0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ถึงร้อยละ </w:t>
            </w:r>
            <w:r w:rsidR="00485983"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.5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ต่อปี ทั้งนี้ขึ้นอยู่กับต้นทุน</w:t>
            </w:r>
          </w:p>
        </w:tc>
      </w:tr>
      <w:tr w:rsidR="00626409" w:rsidRPr="00C54565" w14:paraId="09210920" w14:textId="77777777" w:rsidTr="00560A78">
        <w:trPr>
          <w:trHeight w:val="245"/>
        </w:trPr>
        <w:tc>
          <w:tcPr>
            <w:tcW w:w="3888" w:type="dxa"/>
          </w:tcPr>
          <w:p w14:paraId="21EC40C4" w14:textId="77777777" w:rsidR="00626409" w:rsidRPr="00C54565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</w:tcPr>
          <w:p w14:paraId="7F7D688E" w14:textId="77777777" w:rsidR="00626409" w:rsidRPr="00C54565" w:rsidRDefault="00626409" w:rsidP="00560A7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ทางการเงินของแต่ละบริษัท</w:t>
            </w:r>
          </w:p>
        </w:tc>
      </w:tr>
    </w:tbl>
    <w:p w14:paraId="489FCA55" w14:textId="77777777" w:rsidR="0018128B" w:rsidRPr="00C54565" w:rsidRDefault="0018128B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6791744F" w14:textId="77777777" w:rsidR="001543C3" w:rsidRPr="00C54565" w:rsidRDefault="00154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367B5B7" w14:textId="529CE1DB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C54565">
        <w:rPr>
          <w:rFonts w:asciiTheme="majorBidi" w:hAnsiTheme="majorBidi" w:cstheme="majorBidi"/>
          <w:sz w:val="30"/>
          <w:szCs w:val="30"/>
        </w:rPr>
        <w:t xml:space="preserve">31 </w:t>
      </w:r>
      <w:r w:rsidRPr="00C5456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  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</w:p>
    <w:p w14:paraId="4CB303F3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988"/>
        <w:gridCol w:w="273"/>
        <w:gridCol w:w="1079"/>
        <w:gridCol w:w="271"/>
        <w:gridCol w:w="1172"/>
        <w:gridCol w:w="273"/>
        <w:gridCol w:w="1075"/>
      </w:tblGrid>
      <w:tr w:rsidR="00626409" w:rsidRPr="00C54565" w14:paraId="6A3C3147" w14:textId="77777777" w:rsidTr="00D32ACC">
        <w:trPr>
          <w:tblHeader/>
        </w:trPr>
        <w:tc>
          <w:tcPr>
            <w:tcW w:w="2233" w:type="pct"/>
          </w:tcPr>
          <w:p w14:paraId="0AAB4C4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62" w:type="pct"/>
            <w:gridSpan w:val="3"/>
            <w:tcBorders>
              <w:bottom w:val="single" w:sz="4" w:space="0" w:color="auto"/>
            </w:tcBorders>
          </w:tcPr>
          <w:p w14:paraId="689A392D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F905713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pct"/>
            <w:gridSpan w:val="3"/>
            <w:tcBorders>
              <w:bottom w:val="single" w:sz="4" w:space="0" w:color="auto"/>
            </w:tcBorders>
          </w:tcPr>
          <w:p w14:paraId="5F696B09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C54565" w14:paraId="1C34E97D" w14:textId="77777777" w:rsidTr="00D32ACC">
        <w:trPr>
          <w:tblHeader/>
        </w:trPr>
        <w:tc>
          <w:tcPr>
            <w:tcW w:w="2233" w:type="pct"/>
          </w:tcPr>
          <w:p w14:paraId="223B580C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59AD835F" w14:textId="77777777" w:rsidR="00626409" w:rsidRPr="00C54565" w:rsidRDefault="00434B88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7095CA7F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3D86550F" w14:textId="77777777" w:rsidR="00626409" w:rsidRPr="00C54565" w:rsidRDefault="00434B88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</w:tcPr>
          <w:p w14:paraId="657A0214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14AEAD1C" w14:textId="77777777" w:rsidR="00626409" w:rsidRPr="00C54565" w:rsidRDefault="00434B88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0C33B79C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37178422" w14:textId="77777777" w:rsidR="00626409" w:rsidRPr="00C54565" w:rsidRDefault="00434B88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626409" w:rsidRPr="00C54565" w14:paraId="4E8CCB7A" w14:textId="77777777" w:rsidTr="00D32ACC">
        <w:trPr>
          <w:tblHeader/>
        </w:trPr>
        <w:tc>
          <w:tcPr>
            <w:tcW w:w="2233" w:type="pct"/>
          </w:tcPr>
          <w:p w14:paraId="34EE31C9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7" w:type="pct"/>
            <w:gridSpan w:val="7"/>
          </w:tcPr>
          <w:p w14:paraId="30F8A989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409" w:rsidRPr="00C54565" w14:paraId="4FDA8D67" w14:textId="77777777" w:rsidTr="00D32ACC">
        <w:tc>
          <w:tcPr>
            <w:tcW w:w="2233" w:type="pct"/>
          </w:tcPr>
          <w:p w14:paraId="0A66F7F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</w:tcPr>
          <w:p w14:paraId="2B428C41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88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30B59D4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581E70A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3896058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841F784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C1845B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BFF6536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4B88" w:rsidRPr="00C54565" w14:paraId="108CD541" w14:textId="77777777" w:rsidTr="00D32ACC">
        <w:tc>
          <w:tcPr>
            <w:tcW w:w="2233" w:type="pct"/>
          </w:tcPr>
          <w:p w14:paraId="0E6F7885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33" w:type="pct"/>
          </w:tcPr>
          <w:p w14:paraId="656F4075" w14:textId="2621D6AA" w:rsidR="00434B88" w:rsidRPr="00C54565" w:rsidRDefault="009B7996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808C6E8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3C39C89" w14:textId="77777777" w:rsidR="00434B88" w:rsidRPr="00C54565" w:rsidRDefault="00434B88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258D6C4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533CA03" w14:textId="71B8E783" w:rsidR="00434B88" w:rsidRPr="00C54565" w:rsidRDefault="009B7996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141,447</w:t>
            </w:r>
          </w:p>
        </w:tc>
        <w:tc>
          <w:tcPr>
            <w:tcW w:w="147" w:type="pct"/>
          </w:tcPr>
          <w:p w14:paraId="4ED9A065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DEB223A" w14:textId="77777777" w:rsidR="00434B88" w:rsidRPr="00C54565" w:rsidRDefault="00434B88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79,505</w:t>
            </w:r>
          </w:p>
        </w:tc>
      </w:tr>
      <w:tr w:rsidR="00434B88" w:rsidRPr="00C54565" w14:paraId="0A258317" w14:textId="77777777" w:rsidTr="00D32ACC">
        <w:tc>
          <w:tcPr>
            <w:tcW w:w="2233" w:type="pct"/>
          </w:tcPr>
          <w:p w14:paraId="05DDCB59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33" w:type="pct"/>
          </w:tcPr>
          <w:p w14:paraId="28CED9AB" w14:textId="7B350AB3" w:rsidR="00434B88" w:rsidRPr="00C54565" w:rsidRDefault="009B7996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28141C6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3C51BCD" w14:textId="77777777" w:rsidR="00434B88" w:rsidRPr="00C54565" w:rsidRDefault="00434B88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C85D44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0AED2B7" w14:textId="2AD1FA27" w:rsidR="00434B88" w:rsidRPr="00C54565" w:rsidRDefault="009B7996" w:rsidP="00E60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2,477</w:t>
            </w:r>
          </w:p>
        </w:tc>
        <w:tc>
          <w:tcPr>
            <w:tcW w:w="147" w:type="pct"/>
          </w:tcPr>
          <w:p w14:paraId="2DD6AE98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FF4B737" w14:textId="77777777" w:rsidR="00434B88" w:rsidRPr="00C54565" w:rsidRDefault="00434B88" w:rsidP="00E60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2,388</w:t>
            </w:r>
          </w:p>
        </w:tc>
      </w:tr>
      <w:tr w:rsidR="00434B88" w:rsidRPr="00C54565" w14:paraId="35DBF961" w14:textId="77777777" w:rsidTr="00D32ACC">
        <w:tc>
          <w:tcPr>
            <w:tcW w:w="2233" w:type="pct"/>
          </w:tcPr>
          <w:p w14:paraId="5C22AF1E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รายได้ค่าบริหารงานและอื่นๆ</w:t>
            </w:r>
          </w:p>
        </w:tc>
        <w:tc>
          <w:tcPr>
            <w:tcW w:w="533" w:type="pct"/>
          </w:tcPr>
          <w:p w14:paraId="39A500B8" w14:textId="3CE87827" w:rsidR="00434B88" w:rsidRPr="00C54565" w:rsidRDefault="009B7996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A195F20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A62FEA8" w14:textId="77777777" w:rsidR="00434B88" w:rsidRPr="00C54565" w:rsidRDefault="00434B88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2D03712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58DD5E51" w14:textId="2199A542" w:rsidR="00434B88" w:rsidRPr="00C54565" w:rsidRDefault="009B7996" w:rsidP="00E60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10,028</w:t>
            </w:r>
          </w:p>
        </w:tc>
        <w:tc>
          <w:tcPr>
            <w:tcW w:w="147" w:type="pct"/>
          </w:tcPr>
          <w:p w14:paraId="3F782CC8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05AC8F4" w14:textId="77777777" w:rsidR="00434B88" w:rsidRPr="00C54565" w:rsidRDefault="00434B88" w:rsidP="00E60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36,908</w:t>
            </w:r>
          </w:p>
        </w:tc>
      </w:tr>
      <w:tr w:rsidR="00434B88" w:rsidRPr="00C54565" w14:paraId="4C20F1DD" w14:textId="77777777" w:rsidTr="00D32ACC">
        <w:tc>
          <w:tcPr>
            <w:tcW w:w="2233" w:type="pct"/>
          </w:tcPr>
          <w:p w14:paraId="52FAD5AE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33" w:type="pct"/>
          </w:tcPr>
          <w:p w14:paraId="7BE45B75" w14:textId="3D564536" w:rsidR="00434B88" w:rsidRPr="00C54565" w:rsidRDefault="009B7996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295A340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1A47896" w14:textId="77777777" w:rsidR="00434B88" w:rsidRPr="00C54565" w:rsidRDefault="00434B88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DB2DE05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31FC5A42" w14:textId="0667B6F7" w:rsidR="00434B88" w:rsidRPr="00C54565" w:rsidRDefault="009B7996" w:rsidP="00E60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180,000</w:t>
            </w:r>
          </w:p>
        </w:tc>
        <w:tc>
          <w:tcPr>
            <w:tcW w:w="147" w:type="pct"/>
          </w:tcPr>
          <w:p w14:paraId="391F53CB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1DE66F8" w14:textId="77777777" w:rsidR="00434B88" w:rsidRPr="00C54565" w:rsidRDefault="00434B88" w:rsidP="00E60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150,003</w:t>
            </w:r>
          </w:p>
        </w:tc>
      </w:tr>
      <w:tr w:rsidR="00434B88" w:rsidRPr="00C54565" w14:paraId="7CC46229" w14:textId="77777777" w:rsidTr="00D32ACC">
        <w:tc>
          <w:tcPr>
            <w:tcW w:w="2233" w:type="pct"/>
          </w:tcPr>
          <w:p w14:paraId="26EB86DA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3" w:type="pct"/>
          </w:tcPr>
          <w:p w14:paraId="34A12254" w14:textId="31AA08AD" w:rsidR="00434B88" w:rsidRPr="00C54565" w:rsidRDefault="009B7996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4AEAEC8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C740652" w14:textId="77777777" w:rsidR="00434B88" w:rsidRPr="00C54565" w:rsidRDefault="00434B88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A23658F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6AFBFCC2" w14:textId="127F045F" w:rsidR="00434B88" w:rsidRPr="00C54565" w:rsidRDefault="009B7996" w:rsidP="00E60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1,907</w:t>
            </w:r>
          </w:p>
        </w:tc>
        <w:tc>
          <w:tcPr>
            <w:tcW w:w="147" w:type="pct"/>
          </w:tcPr>
          <w:p w14:paraId="601C8833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41A1F1C1" w14:textId="77777777" w:rsidR="00434B88" w:rsidRPr="00C54565" w:rsidRDefault="00434B88" w:rsidP="00E60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7,018</w:t>
            </w:r>
          </w:p>
        </w:tc>
      </w:tr>
      <w:tr w:rsidR="00434B88" w:rsidRPr="00C54565" w14:paraId="01128741" w14:textId="77777777" w:rsidTr="00D32ACC">
        <w:tc>
          <w:tcPr>
            <w:tcW w:w="2233" w:type="pct"/>
          </w:tcPr>
          <w:p w14:paraId="14F6B210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33" w:type="pct"/>
          </w:tcPr>
          <w:p w14:paraId="5719CA55" w14:textId="631BA971" w:rsidR="00434B88" w:rsidRPr="00C54565" w:rsidRDefault="009B7996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373F367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24D65B2" w14:textId="77777777" w:rsidR="00434B88" w:rsidRPr="00C54565" w:rsidRDefault="00434B88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E434F1B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073E98CD" w14:textId="6B2245EA" w:rsidR="00434B88" w:rsidRPr="00C54565" w:rsidRDefault="009B7996" w:rsidP="00E60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139,180</w:t>
            </w:r>
          </w:p>
        </w:tc>
        <w:tc>
          <w:tcPr>
            <w:tcW w:w="147" w:type="pct"/>
          </w:tcPr>
          <w:p w14:paraId="0778A9B9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B13C8FE" w14:textId="77777777" w:rsidR="00434B88" w:rsidRPr="00C54565" w:rsidRDefault="00434B88" w:rsidP="00E60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76,446</w:t>
            </w:r>
          </w:p>
        </w:tc>
      </w:tr>
      <w:tr w:rsidR="00434B88" w:rsidRPr="00C54565" w14:paraId="433000A2" w14:textId="77777777" w:rsidTr="00D32ACC">
        <w:tc>
          <w:tcPr>
            <w:tcW w:w="2233" w:type="pct"/>
          </w:tcPr>
          <w:p w14:paraId="3B83E1C8" w14:textId="77777777" w:rsidR="00D32ACC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ต้นทุนในการจัดจำหน่ายและ</w:t>
            </w:r>
          </w:p>
          <w:p w14:paraId="0209B481" w14:textId="7FB0C509" w:rsidR="00434B88" w:rsidRPr="00C54565" w:rsidRDefault="00434B88" w:rsidP="00D3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33" w:type="pct"/>
          </w:tcPr>
          <w:p w14:paraId="0267C3C5" w14:textId="77777777" w:rsidR="00D32ACC" w:rsidRPr="00C54565" w:rsidRDefault="00D32ACC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5E5C3B" w14:textId="1B395B14" w:rsidR="009B7996" w:rsidRPr="00C54565" w:rsidRDefault="009B7996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4051316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BC63733" w14:textId="77777777" w:rsidR="00D32ACC" w:rsidRPr="00C54565" w:rsidRDefault="00D32ACC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594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B96E01" w14:textId="34C9C639" w:rsidR="00434B88" w:rsidRPr="00C54565" w:rsidRDefault="009B7996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594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D63DEF"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FBDDED4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478BBEB4" w14:textId="77777777" w:rsidR="00D32ACC" w:rsidRPr="00C54565" w:rsidRDefault="00D32ACC" w:rsidP="00E60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1A22EB" w14:textId="3E4065BC" w:rsidR="00434B88" w:rsidRPr="00C54565" w:rsidRDefault="009B7996" w:rsidP="00E60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275,359</w:t>
            </w:r>
          </w:p>
        </w:tc>
        <w:tc>
          <w:tcPr>
            <w:tcW w:w="147" w:type="pct"/>
          </w:tcPr>
          <w:p w14:paraId="3FBA31D1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7CA0F54F" w14:textId="77777777" w:rsidR="00D32ACC" w:rsidRPr="00C54565" w:rsidRDefault="00D32ACC" w:rsidP="00E60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F2D708" w14:textId="571FDE53" w:rsidR="00434B88" w:rsidRPr="00C54565" w:rsidRDefault="00434B88" w:rsidP="00E60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   144,952</w:t>
            </w:r>
          </w:p>
        </w:tc>
      </w:tr>
      <w:tr w:rsidR="00434B88" w:rsidRPr="00C54565" w14:paraId="018134C7" w14:textId="77777777" w:rsidTr="00D32ACC">
        <w:tblPrEx>
          <w:shd w:val="clear" w:color="auto" w:fill="FFFFFF" w:themeFill="background1"/>
        </w:tblPrEx>
        <w:tc>
          <w:tcPr>
            <w:tcW w:w="2233" w:type="pct"/>
            <w:shd w:val="clear" w:color="auto" w:fill="FFFFFF" w:themeFill="background1"/>
          </w:tcPr>
          <w:p w14:paraId="23951F92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33" w:type="pct"/>
            <w:shd w:val="clear" w:color="auto" w:fill="auto"/>
          </w:tcPr>
          <w:p w14:paraId="2AE8D9EA" w14:textId="31398C9F" w:rsidR="00434B88" w:rsidRPr="00C54565" w:rsidRDefault="009B7996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 w:themeFill="background1"/>
          </w:tcPr>
          <w:p w14:paraId="41FCB07D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FFFFFF" w:themeFill="background1"/>
          </w:tcPr>
          <w:p w14:paraId="160B7405" w14:textId="77777777" w:rsidR="00434B88" w:rsidRPr="00C54565" w:rsidRDefault="00434B88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FFFFFF" w:themeFill="background1"/>
          </w:tcPr>
          <w:p w14:paraId="506E97AB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3DBD4946" w14:textId="5111B42B" w:rsidR="00434B88" w:rsidRPr="00C54565" w:rsidRDefault="009B7996" w:rsidP="00E60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5,784</w:t>
            </w:r>
          </w:p>
        </w:tc>
        <w:tc>
          <w:tcPr>
            <w:tcW w:w="147" w:type="pct"/>
            <w:shd w:val="clear" w:color="auto" w:fill="FFFFFF" w:themeFill="background1"/>
          </w:tcPr>
          <w:p w14:paraId="21B0C737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FFFFFF" w:themeFill="background1"/>
          </w:tcPr>
          <w:p w14:paraId="15D75915" w14:textId="77777777" w:rsidR="00434B88" w:rsidRPr="00C54565" w:rsidRDefault="00434B88" w:rsidP="00E60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4,210</w:t>
            </w:r>
          </w:p>
        </w:tc>
      </w:tr>
      <w:tr w:rsidR="0034373D" w:rsidRPr="00C54565" w14:paraId="3DB46A54" w14:textId="77777777" w:rsidTr="00D32ACC">
        <w:tblPrEx>
          <w:shd w:val="clear" w:color="auto" w:fill="FFFFFF" w:themeFill="background1"/>
        </w:tblPrEx>
        <w:tc>
          <w:tcPr>
            <w:tcW w:w="2233" w:type="pct"/>
            <w:shd w:val="clear" w:color="auto" w:fill="FFFFFF" w:themeFill="background1"/>
          </w:tcPr>
          <w:p w14:paraId="6F4C1559" w14:textId="77777777" w:rsidR="0034373D" w:rsidRPr="00C54565" w:rsidRDefault="0034373D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54DBE88C" w14:textId="77777777" w:rsidR="0034373D" w:rsidRPr="00C54565" w:rsidRDefault="0034373D" w:rsidP="00D27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14:paraId="13752E62" w14:textId="77777777" w:rsidR="0034373D" w:rsidRPr="00C54565" w:rsidRDefault="0034373D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FFFFFF" w:themeFill="background1"/>
          </w:tcPr>
          <w:p w14:paraId="1181322E" w14:textId="77777777" w:rsidR="0034373D" w:rsidRPr="00C54565" w:rsidRDefault="0034373D" w:rsidP="00D27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FFFFFF" w:themeFill="background1"/>
          </w:tcPr>
          <w:p w14:paraId="246EDA9E" w14:textId="77777777" w:rsidR="0034373D" w:rsidRPr="00C54565" w:rsidRDefault="0034373D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4BC592F3" w14:textId="77777777" w:rsidR="0034373D" w:rsidRPr="00C54565" w:rsidRDefault="0034373D" w:rsidP="009B7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14:paraId="75A34CEA" w14:textId="77777777" w:rsidR="0034373D" w:rsidRPr="00C54565" w:rsidRDefault="0034373D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FFFFFF" w:themeFill="background1"/>
          </w:tcPr>
          <w:p w14:paraId="14CAA8A4" w14:textId="77777777" w:rsidR="0034373D" w:rsidRPr="00C54565" w:rsidRDefault="0034373D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4B88" w:rsidRPr="00C54565" w14:paraId="36CBE4CF" w14:textId="77777777" w:rsidTr="00D32ACC">
        <w:tblPrEx>
          <w:shd w:val="clear" w:color="auto" w:fill="FFFFFF" w:themeFill="background1"/>
        </w:tblPrEx>
        <w:tc>
          <w:tcPr>
            <w:tcW w:w="2233" w:type="pct"/>
            <w:shd w:val="clear" w:color="auto" w:fill="FFFFFF" w:themeFill="background1"/>
          </w:tcPr>
          <w:p w14:paraId="54D267F8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33" w:type="pct"/>
            <w:shd w:val="clear" w:color="auto" w:fill="auto"/>
          </w:tcPr>
          <w:p w14:paraId="26EB7F58" w14:textId="77777777" w:rsidR="00434B88" w:rsidRPr="00C54565" w:rsidRDefault="00434B88" w:rsidP="009B7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14:paraId="338127A4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FFFFFF" w:themeFill="background1"/>
          </w:tcPr>
          <w:p w14:paraId="7CDA7BCB" w14:textId="77777777" w:rsidR="00434B88" w:rsidRPr="00C54565" w:rsidRDefault="00434B88" w:rsidP="00D27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FFFFFF" w:themeFill="background1"/>
          </w:tcPr>
          <w:p w14:paraId="64CC03F2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01C035A8" w14:textId="77777777" w:rsidR="00434B88" w:rsidRPr="00C54565" w:rsidRDefault="00434B88" w:rsidP="009B7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14:paraId="45D7203C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FFFFFF" w:themeFill="background1"/>
          </w:tcPr>
          <w:p w14:paraId="68FC6C19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4B88" w:rsidRPr="00C54565" w14:paraId="11DB9812" w14:textId="77777777" w:rsidTr="00D32ACC">
        <w:tblPrEx>
          <w:shd w:val="clear" w:color="auto" w:fill="FFFFFF" w:themeFill="background1"/>
        </w:tblPrEx>
        <w:tc>
          <w:tcPr>
            <w:tcW w:w="2233" w:type="pct"/>
            <w:shd w:val="clear" w:color="auto" w:fill="FFFFFF" w:themeFill="background1"/>
          </w:tcPr>
          <w:p w14:paraId="471597FD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33" w:type="pct"/>
            <w:shd w:val="clear" w:color="auto" w:fill="auto"/>
          </w:tcPr>
          <w:p w14:paraId="2274A6FE" w14:textId="68D9220A" w:rsidR="00434B88" w:rsidRPr="00C54565" w:rsidRDefault="009B7996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62,348</w:t>
            </w:r>
          </w:p>
        </w:tc>
        <w:tc>
          <w:tcPr>
            <w:tcW w:w="147" w:type="pct"/>
            <w:shd w:val="clear" w:color="auto" w:fill="FFFFFF" w:themeFill="background1"/>
          </w:tcPr>
          <w:p w14:paraId="70372F32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FFFFFF" w:themeFill="background1"/>
          </w:tcPr>
          <w:p w14:paraId="101A719A" w14:textId="77777777" w:rsidR="00434B88" w:rsidRPr="00C54565" w:rsidRDefault="00434B88" w:rsidP="0096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59,751</w:t>
            </w:r>
          </w:p>
        </w:tc>
        <w:tc>
          <w:tcPr>
            <w:tcW w:w="146" w:type="pct"/>
            <w:shd w:val="clear" w:color="auto" w:fill="FFFFFF" w:themeFill="background1"/>
          </w:tcPr>
          <w:p w14:paraId="6184CBBA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3E8893E9" w14:textId="15D500C4" w:rsidR="00434B88" w:rsidRPr="00C54565" w:rsidRDefault="009B7996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60,738</w:t>
            </w:r>
          </w:p>
        </w:tc>
        <w:tc>
          <w:tcPr>
            <w:tcW w:w="147" w:type="pct"/>
            <w:shd w:val="clear" w:color="auto" w:fill="FFFFFF" w:themeFill="background1"/>
          </w:tcPr>
          <w:p w14:paraId="189F165B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FFFFFF" w:themeFill="background1"/>
          </w:tcPr>
          <w:p w14:paraId="2A296A31" w14:textId="77777777" w:rsidR="00434B88" w:rsidRPr="00C54565" w:rsidRDefault="00434B88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55,615</w:t>
            </w:r>
          </w:p>
        </w:tc>
      </w:tr>
      <w:tr w:rsidR="00434B88" w:rsidRPr="00C54565" w14:paraId="442493CE" w14:textId="77777777" w:rsidTr="00D32ACC">
        <w:tblPrEx>
          <w:shd w:val="clear" w:color="auto" w:fill="FFFFFF" w:themeFill="background1"/>
        </w:tblPrEx>
        <w:tc>
          <w:tcPr>
            <w:tcW w:w="2233" w:type="pct"/>
            <w:shd w:val="clear" w:color="auto" w:fill="FFFFFF" w:themeFill="background1"/>
          </w:tcPr>
          <w:p w14:paraId="30659BD8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33" w:type="pct"/>
            <w:shd w:val="clear" w:color="auto" w:fill="auto"/>
          </w:tcPr>
          <w:p w14:paraId="451874E0" w14:textId="452295DC" w:rsidR="00434B88" w:rsidRPr="00C54565" w:rsidRDefault="009B7996" w:rsidP="0096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8,695</w:t>
            </w:r>
          </w:p>
        </w:tc>
        <w:tc>
          <w:tcPr>
            <w:tcW w:w="147" w:type="pct"/>
            <w:shd w:val="clear" w:color="auto" w:fill="FFFFFF" w:themeFill="background1"/>
          </w:tcPr>
          <w:p w14:paraId="5648932F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FFFFFF" w:themeFill="background1"/>
          </w:tcPr>
          <w:p w14:paraId="39435BCC" w14:textId="77777777" w:rsidR="00434B88" w:rsidRPr="00C54565" w:rsidRDefault="00434B88" w:rsidP="0096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  <w:tc>
          <w:tcPr>
            <w:tcW w:w="146" w:type="pct"/>
            <w:shd w:val="clear" w:color="auto" w:fill="FFFFFF" w:themeFill="background1"/>
          </w:tcPr>
          <w:p w14:paraId="68258643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029C9A6D" w14:textId="171C8548" w:rsidR="00434B88" w:rsidRPr="00C54565" w:rsidRDefault="009B7996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7,304</w:t>
            </w:r>
          </w:p>
        </w:tc>
        <w:tc>
          <w:tcPr>
            <w:tcW w:w="147" w:type="pct"/>
            <w:shd w:val="clear" w:color="auto" w:fill="FFFFFF" w:themeFill="background1"/>
          </w:tcPr>
          <w:p w14:paraId="4CDCF228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FFFFFF" w:themeFill="background1"/>
          </w:tcPr>
          <w:p w14:paraId="5342C8F7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4B88" w:rsidRPr="00C54565" w14:paraId="2D29FF4B" w14:textId="77777777" w:rsidTr="00D32ACC">
        <w:tblPrEx>
          <w:shd w:val="clear" w:color="auto" w:fill="FFFFFF" w:themeFill="background1"/>
        </w:tblPrEx>
        <w:tc>
          <w:tcPr>
            <w:tcW w:w="2233" w:type="pct"/>
            <w:shd w:val="clear" w:color="auto" w:fill="FFFFFF" w:themeFill="background1"/>
          </w:tcPr>
          <w:p w14:paraId="4A472B24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รายได้ค่าบริหารงานและอื่นๆ</w:t>
            </w:r>
          </w:p>
        </w:tc>
        <w:tc>
          <w:tcPr>
            <w:tcW w:w="533" w:type="pct"/>
            <w:shd w:val="clear" w:color="auto" w:fill="auto"/>
          </w:tcPr>
          <w:p w14:paraId="274ECDBC" w14:textId="49EAE438" w:rsidR="00434B88" w:rsidRPr="00C54565" w:rsidRDefault="009B7996" w:rsidP="0096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25,547</w:t>
            </w:r>
          </w:p>
        </w:tc>
        <w:tc>
          <w:tcPr>
            <w:tcW w:w="147" w:type="pct"/>
            <w:shd w:val="clear" w:color="auto" w:fill="FFFFFF" w:themeFill="background1"/>
          </w:tcPr>
          <w:p w14:paraId="15376DFB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FFFFFF" w:themeFill="background1"/>
          </w:tcPr>
          <w:p w14:paraId="0A82F102" w14:textId="77777777" w:rsidR="00434B88" w:rsidRPr="00C54565" w:rsidRDefault="00434B88" w:rsidP="0096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30,662</w:t>
            </w:r>
          </w:p>
        </w:tc>
        <w:tc>
          <w:tcPr>
            <w:tcW w:w="146" w:type="pct"/>
            <w:shd w:val="clear" w:color="auto" w:fill="FFFFFF" w:themeFill="background1"/>
          </w:tcPr>
          <w:p w14:paraId="5C647D64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162B50DA" w14:textId="166DBE55" w:rsidR="00434B88" w:rsidRPr="00C54565" w:rsidRDefault="009B7996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11,211</w:t>
            </w:r>
          </w:p>
        </w:tc>
        <w:tc>
          <w:tcPr>
            <w:tcW w:w="147" w:type="pct"/>
            <w:shd w:val="clear" w:color="auto" w:fill="FFFFFF" w:themeFill="background1"/>
          </w:tcPr>
          <w:p w14:paraId="16C987C6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FFFFFF" w:themeFill="background1"/>
          </w:tcPr>
          <w:p w14:paraId="4C6A82D5" w14:textId="77777777" w:rsidR="00434B88" w:rsidRPr="00C54565" w:rsidRDefault="00434B88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10,695</w:t>
            </w:r>
          </w:p>
        </w:tc>
      </w:tr>
      <w:tr w:rsidR="00434B88" w:rsidRPr="00C54565" w14:paraId="04F9D348" w14:textId="77777777" w:rsidTr="00D32ACC">
        <w:tblPrEx>
          <w:shd w:val="clear" w:color="auto" w:fill="FFFFFF" w:themeFill="background1"/>
        </w:tblPrEx>
        <w:tc>
          <w:tcPr>
            <w:tcW w:w="2233" w:type="pct"/>
            <w:shd w:val="clear" w:color="auto" w:fill="FFFFFF" w:themeFill="background1"/>
          </w:tcPr>
          <w:p w14:paraId="3F33B8E3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1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33" w:type="pct"/>
            <w:shd w:val="clear" w:color="auto" w:fill="auto"/>
          </w:tcPr>
          <w:p w14:paraId="3E48B1BC" w14:textId="331F0C3A" w:rsidR="00434B88" w:rsidRPr="00C54565" w:rsidRDefault="009B7996" w:rsidP="0096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76,745</w:t>
            </w:r>
          </w:p>
        </w:tc>
        <w:tc>
          <w:tcPr>
            <w:tcW w:w="147" w:type="pct"/>
            <w:shd w:val="clear" w:color="auto" w:fill="FFFFFF" w:themeFill="background1"/>
          </w:tcPr>
          <w:p w14:paraId="05D747E7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FFFFFF" w:themeFill="background1"/>
          </w:tcPr>
          <w:p w14:paraId="2EEE0AC9" w14:textId="77777777" w:rsidR="00434B88" w:rsidRPr="00C54565" w:rsidRDefault="00434B88" w:rsidP="0096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70,511</w:t>
            </w:r>
          </w:p>
        </w:tc>
        <w:tc>
          <w:tcPr>
            <w:tcW w:w="146" w:type="pct"/>
            <w:shd w:val="clear" w:color="auto" w:fill="FFFFFF" w:themeFill="background1"/>
          </w:tcPr>
          <w:p w14:paraId="7D209EC0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677734DE" w14:textId="12CCA13E" w:rsidR="00434B88" w:rsidRPr="00C54565" w:rsidRDefault="009B7996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42,246</w:t>
            </w:r>
          </w:p>
        </w:tc>
        <w:tc>
          <w:tcPr>
            <w:tcW w:w="147" w:type="pct"/>
            <w:shd w:val="clear" w:color="auto" w:fill="FFFFFF" w:themeFill="background1"/>
          </w:tcPr>
          <w:p w14:paraId="63341212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FFFFFF" w:themeFill="background1"/>
          </w:tcPr>
          <w:p w14:paraId="5FA62C2E" w14:textId="77777777" w:rsidR="00434B88" w:rsidRPr="00C54565" w:rsidRDefault="00434B88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39,608</w:t>
            </w:r>
          </w:p>
        </w:tc>
      </w:tr>
      <w:tr w:rsidR="00434B88" w:rsidRPr="00C54565" w14:paraId="6A0B8FA4" w14:textId="77777777" w:rsidTr="00D32ACC">
        <w:tblPrEx>
          <w:shd w:val="clear" w:color="auto" w:fill="FFFFFF" w:themeFill="background1"/>
        </w:tblPrEx>
        <w:tc>
          <w:tcPr>
            <w:tcW w:w="2233" w:type="pct"/>
            <w:shd w:val="clear" w:color="auto" w:fill="FFFFFF" w:themeFill="background1"/>
          </w:tcPr>
          <w:p w14:paraId="392E5180" w14:textId="77777777" w:rsidR="00D32ACC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ต้นทุนในการจัดจำหน่ายและ</w:t>
            </w:r>
          </w:p>
          <w:p w14:paraId="7F2B1A37" w14:textId="510B4A4D" w:rsidR="00434B88" w:rsidRPr="00C54565" w:rsidRDefault="00434B88" w:rsidP="00D3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33" w:type="pct"/>
            <w:shd w:val="clear" w:color="auto" w:fill="auto"/>
          </w:tcPr>
          <w:p w14:paraId="4FA0E7E8" w14:textId="77777777" w:rsidR="00D32ACC" w:rsidRPr="00C54565" w:rsidRDefault="00D32ACC" w:rsidP="0096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999E80" w14:textId="43AC9A1B" w:rsidR="00434B88" w:rsidRPr="00C54565" w:rsidRDefault="009B7996" w:rsidP="0096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827,512</w:t>
            </w:r>
          </w:p>
        </w:tc>
        <w:tc>
          <w:tcPr>
            <w:tcW w:w="147" w:type="pct"/>
            <w:shd w:val="clear" w:color="auto" w:fill="FFFFFF" w:themeFill="background1"/>
          </w:tcPr>
          <w:p w14:paraId="27626B58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6DD2E7C" w14:textId="77777777" w:rsidR="00D32ACC" w:rsidRPr="00C54565" w:rsidRDefault="00D32ACC" w:rsidP="0096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BCD674" w14:textId="6AED90E9" w:rsidR="00434B88" w:rsidRPr="00C54565" w:rsidRDefault="00434B88" w:rsidP="0096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749,547</w:t>
            </w:r>
          </w:p>
        </w:tc>
        <w:tc>
          <w:tcPr>
            <w:tcW w:w="146" w:type="pct"/>
            <w:shd w:val="clear" w:color="auto" w:fill="FFFFFF" w:themeFill="background1"/>
          </w:tcPr>
          <w:p w14:paraId="387BDE8F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4F847609" w14:textId="77777777" w:rsidR="00D32ACC" w:rsidRPr="00C54565" w:rsidRDefault="00D32ACC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15D331" w14:textId="5E4D1DFE" w:rsidR="00434B88" w:rsidRPr="00C54565" w:rsidRDefault="009B7996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83,019</w:t>
            </w:r>
          </w:p>
        </w:tc>
        <w:tc>
          <w:tcPr>
            <w:tcW w:w="147" w:type="pct"/>
            <w:shd w:val="clear" w:color="auto" w:fill="FFFFFF" w:themeFill="background1"/>
          </w:tcPr>
          <w:p w14:paraId="7753BDF6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FFFFFF" w:themeFill="background1"/>
          </w:tcPr>
          <w:p w14:paraId="4E2C7961" w14:textId="77777777" w:rsidR="00D32ACC" w:rsidRPr="00C54565" w:rsidRDefault="00D32ACC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AB8B4A" w14:textId="27B10C2A" w:rsidR="00434B88" w:rsidRPr="00C54565" w:rsidRDefault="00434B88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60,842</w:t>
            </w:r>
          </w:p>
        </w:tc>
      </w:tr>
      <w:tr w:rsidR="00434B88" w:rsidRPr="00C54565" w14:paraId="1C9445F5" w14:textId="77777777" w:rsidTr="00D32ACC">
        <w:tblPrEx>
          <w:shd w:val="clear" w:color="auto" w:fill="FFFFFF" w:themeFill="background1"/>
        </w:tblPrEx>
        <w:tc>
          <w:tcPr>
            <w:tcW w:w="2233" w:type="pct"/>
            <w:shd w:val="clear" w:color="auto" w:fill="FFFFFF" w:themeFill="background1"/>
          </w:tcPr>
          <w:p w14:paraId="589266C9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037E0F8E" w14:textId="77777777" w:rsidR="00434B88" w:rsidRPr="00C54565" w:rsidRDefault="00434B88" w:rsidP="0096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14:paraId="16276898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2" w:type="pct"/>
            <w:shd w:val="clear" w:color="auto" w:fill="auto"/>
          </w:tcPr>
          <w:p w14:paraId="00E456EE" w14:textId="77777777" w:rsidR="00434B88" w:rsidRPr="00C54565" w:rsidRDefault="00434B88" w:rsidP="009B7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FFFFFF" w:themeFill="background1"/>
          </w:tcPr>
          <w:p w14:paraId="52E7956B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pct"/>
            <w:shd w:val="clear" w:color="auto" w:fill="auto"/>
          </w:tcPr>
          <w:p w14:paraId="195C031D" w14:textId="77777777" w:rsidR="00434B88" w:rsidRPr="00C54565" w:rsidRDefault="00434B88" w:rsidP="0096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14:paraId="79F03B49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FFFFFF" w:themeFill="background1"/>
          </w:tcPr>
          <w:p w14:paraId="101F51DD" w14:textId="77777777" w:rsidR="00434B88" w:rsidRPr="00C54565" w:rsidRDefault="00434B88" w:rsidP="0096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34B88" w:rsidRPr="00C54565" w14:paraId="21740378" w14:textId="77777777" w:rsidTr="00D32ACC">
        <w:tblPrEx>
          <w:shd w:val="clear" w:color="auto" w:fill="FFFFFF" w:themeFill="background1"/>
        </w:tblPrEx>
        <w:tc>
          <w:tcPr>
            <w:tcW w:w="2233" w:type="pct"/>
            <w:shd w:val="clear" w:color="auto" w:fill="FFFFFF" w:themeFill="background1"/>
          </w:tcPr>
          <w:p w14:paraId="7F4C8418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33" w:type="pct"/>
            <w:shd w:val="clear" w:color="auto" w:fill="auto"/>
          </w:tcPr>
          <w:p w14:paraId="3574807C" w14:textId="77777777" w:rsidR="00434B88" w:rsidRPr="00C54565" w:rsidRDefault="00434B88" w:rsidP="0096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14:paraId="5171E0F3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8CFA432" w14:textId="77777777" w:rsidR="00434B88" w:rsidRPr="00C54565" w:rsidRDefault="00434B88" w:rsidP="009B7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FFFFFF" w:themeFill="background1"/>
          </w:tcPr>
          <w:p w14:paraId="70DAC470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13AEF852" w14:textId="77777777" w:rsidR="00434B88" w:rsidRPr="00C54565" w:rsidRDefault="00434B88" w:rsidP="0096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14:paraId="3A79308A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FFFFFF" w:themeFill="background1"/>
          </w:tcPr>
          <w:p w14:paraId="5647F44D" w14:textId="77777777" w:rsidR="00434B88" w:rsidRPr="00C54565" w:rsidRDefault="00434B88" w:rsidP="0096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4B88" w:rsidRPr="00C54565" w14:paraId="64DA9009" w14:textId="77777777" w:rsidTr="00D32ACC">
        <w:tblPrEx>
          <w:shd w:val="clear" w:color="auto" w:fill="FFFFFF" w:themeFill="background1"/>
        </w:tblPrEx>
        <w:tc>
          <w:tcPr>
            <w:tcW w:w="2233" w:type="pct"/>
            <w:shd w:val="clear" w:color="auto" w:fill="FFFFFF" w:themeFill="background1"/>
          </w:tcPr>
          <w:p w14:paraId="7AB5CFBB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33" w:type="pct"/>
            <w:shd w:val="clear" w:color="auto" w:fill="auto"/>
          </w:tcPr>
          <w:p w14:paraId="2BEF4188" w14:textId="77777777" w:rsidR="00434B88" w:rsidRPr="00C54565" w:rsidRDefault="00434B88" w:rsidP="0096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14:paraId="14B1B6FB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0C573FC" w14:textId="77777777" w:rsidR="00434B88" w:rsidRPr="00C54565" w:rsidRDefault="00434B88" w:rsidP="009B7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FFFFFF" w:themeFill="background1"/>
          </w:tcPr>
          <w:p w14:paraId="31FF31E3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262992CE" w14:textId="77777777" w:rsidR="00434B88" w:rsidRPr="00C54565" w:rsidRDefault="00434B88" w:rsidP="0096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14:paraId="23F1B6CD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FFFFFF" w:themeFill="background1"/>
          </w:tcPr>
          <w:p w14:paraId="0AFE9D05" w14:textId="77777777" w:rsidR="00434B88" w:rsidRPr="00C54565" w:rsidRDefault="00434B88" w:rsidP="0096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4B88" w:rsidRPr="00C54565" w14:paraId="2C47AE1C" w14:textId="77777777" w:rsidTr="00D32ACC">
        <w:tblPrEx>
          <w:shd w:val="clear" w:color="auto" w:fill="FFFFFF" w:themeFill="background1"/>
        </w:tblPrEx>
        <w:tc>
          <w:tcPr>
            <w:tcW w:w="2233" w:type="pct"/>
            <w:shd w:val="clear" w:color="auto" w:fill="FFFFFF" w:themeFill="background1"/>
          </w:tcPr>
          <w:p w14:paraId="2FD488D8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33" w:type="pct"/>
            <w:shd w:val="clear" w:color="auto" w:fill="auto"/>
          </w:tcPr>
          <w:p w14:paraId="079280EB" w14:textId="1DFF7612" w:rsidR="00434B88" w:rsidRPr="00C54565" w:rsidRDefault="009B7996" w:rsidP="0096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141,536</w:t>
            </w:r>
          </w:p>
        </w:tc>
        <w:tc>
          <w:tcPr>
            <w:tcW w:w="147" w:type="pct"/>
            <w:shd w:val="clear" w:color="auto" w:fill="FFFFFF" w:themeFill="background1"/>
          </w:tcPr>
          <w:p w14:paraId="1A685E90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1006DB7" w14:textId="77777777" w:rsidR="00434B88" w:rsidRPr="00C54565" w:rsidRDefault="00434B88" w:rsidP="0096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153,152</w:t>
            </w:r>
          </w:p>
        </w:tc>
        <w:tc>
          <w:tcPr>
            <w:tcW w:w="146" w:type="pct"/>
            <w:shd w:val="clear" w:color="auto" w:fill="FFFFFF" w:themeFill="background1"/>
          </w:tcPr>
          <w:p w14:paraId="787DD02E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0DA87897" w14:textId="3B21A0D0" w:rsidR="00434B88" w:rsidRPr="00C54565" w:rsidRDefault="009B7996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76,666</w:t>
            </w:r>
          </w:p>
        </w:tc>
        <w:tc>
          <w:tcPr>
            <w:tcW w:w="147" w:type="pct"/>
            <w:shd w:val="clear" w:color="auto" w:fill="FFFFFF" w:themeFill="background1"/>
          </w:tcPr>
          <w:p w14:paraId="1326E059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FFFFFF" w:themeFill="background1"/>
          </w:tcPr>
          <w:p w14:paraId="55795F3E" w14:textId="77777777" w:rsidR="00434B88" w:rsidRPr="00C54565" w:rsidRDefault="00434B88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83,448</w:t>
            </w:r>
          </w:p>
        </w:tc>
      </w:tr>
    </w:tbl>
    <w:p w14:paraId="16120686" w14:textId="77777777" w:rsidR="00B32DB0" w:rsidRPr="00C54565" w:rsidRDefault="00B32DB0" w:rsidP="00635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60E89793" w14:textId="77777777" w:rsidR="001543C3" w:rsidRPr="00C54565" w:rsidRDefault="00154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C90F674" w14:textId="5227EE2A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C54565">
        <w:rPr>
          <w:rFonts w:asciiTheme="majorBidi" w:hAnsiTheme="majorBidi" w:cstheme="majorBidi"/>
          <w:sz w:val="30"/>
          <w:szCs w:val="30"/>
        </w:rPr>
        <w:t xml:space="preserve"> 31 </w:t>
      </w:r>
      <w:r w:rsidRPr="00C54565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704BADAF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76"/>
        <w:gridCol w:w="273"/>
        <w:gridCol w:w="1089"/>
        <w:gridCol w:w="271"/>
        <w:gridCol w:w="1176"/>
        <w:gridCol w:w="271"/>
        <w:gridCol w:w="1174"/>
      </w:tblGrid>
      <w:tr w:rsidR="00626409" w:rsidRPr="00C54565" w14:paraId="2062E2FA" w14:textId="77777777" w:rsidTr="00D32ACC">
        <w:tc>
          <w:tcPr>
            <w:tcW w:w="2131" w:type="pct"/>
          </w:tcPr>
          <w:p w14:paraId="225301D8" w14:textId="5285FF3A" w:rsidR="00626409" w:rsidRPr="00C54565" w:rsidRDefault="00626409" w:rsidP="00560A7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11" w:type="pct"/>
            <w:gridSpan w:val="3"/>
          </w:tcPr>
          <w:p w14:paraId="657A8B44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93D9AB4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3B64AD8E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C54565" w14:paraId="0D3B9614" w14:textId="77777777" w:rsidTr="00D32ACC">
        <w:tc>
          <w:tcPr>
            <w:tcW w:w="2131" w:type="pct"/>
          </w:tcPr>
          <w:p w14:paraId="0CAA41C0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AA92DAD" w14:textId="77777777" w:rsidR="00626409" w:rsidRPr="00C54565" w:rsidRDefault="00434B88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474A3843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055D4A45" w14:textId="77777777" w:rsidR="00626409" w:rsidRPr="00C54565" w:rsidRDefault="00434B88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</w:tcPr>
          <w:p w14:paraId="66F6EA11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297E8670" w14:textId="77777777" w:rsidR="00626409" w:rsidRPr="00C54565" w:rsidRDefault="00434B88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75F83E9E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4F871BA0" w14:textId="77777777" w:rsidR="00626409" w:rsidRPr="00C54565" w:rsidRDefault="00434B88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626409" w:rsidRPr="00C54565" w14:paraId="5DF77F8C" w14:textId="77777777" w:rsidTr="00D32ACC">
        <w:tc>
          <w:tcPr>
            <w:tcW w:w="2131" w:type="pct"/>
          </w:tcPr>
          <w:p w14:paraId="41F945A6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69" w:type="pct"/>
            <w:gridSpan w:val="7"/>
          </w:tcPr>
          <w:p w14:paraId="12F1B69E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4B88" w:rsidRPr="00C54565" w14:paraId="3B1C48EB" w14:textId="77777777" w:rsidTr="00D32ACC">
        <w:tc>
          <w:tcPr>
            <w:tcW w:w="2131" w:type="pct"/>
          </w:tcPr>
          <w:p w14:paraId="7AE507E1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3F6C43C4" w14:textId="2E421B27" w:rsidR="00434B88" w:rsidRPr="00C54565" w:rsidRDefault="00D270DA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77087F3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73"/>
              </w:tabs>
              <w:spacing w:after="0" w:line="240" w:lineRule="auto"/>
              <w:ind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31C55A2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10E1852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34C7CDFE" w14:textId="4E9A4884" w:rsidR="00434B88" w:rsidRPr="00C54565" w:rsidRDefault="00A866F5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5,957</w:t>
            </w:r>
          </w:p>
        </w:tc>
        <w:tc>
          <w:tcPr>
            <w:tcW w:w="146" w:type="pct"/>
          </w:tcPr>
          <w:p w14:paraId="703658B2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6FF5932E" w14:textId="77777777" w:rsidR="00434B88" w:rsidRPr="00C54565" w:rsidRDefault="00434B88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</w:tr>
      <w:tr w:rsidR="00434B88" w:rsidRPr="00C54565" w14:paraId="229548B8" w14:textId="77777777" w:rsidTr="00D32ACC">
        <w:tc>
          <w:tcPr>
            <w:tcW w:w="2131" w:type="pct"/>
          </w:tcPr>
          <w:p w14:paraId="472626ED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shd w:val="clear" w:color="auto" w:fill="auto"/>
          </w:tcPr>
          <w:p w14:paraId="1DB03DD9" w14:textId="4DDD0464" w:rsidR="00434B88" w:rsidRPr="00C54565" w:rsidRDefault="00B62759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21,</w:t>
            </w:r>
            <w:r w:rsidR="00204F73" w:rsidRPr="00C54565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147" w:type="pct"/>
          </w:tcPr>
          <w:p w14:paraId="0D4168F4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164182F" w14:textId="77777777" w:rsidR="00434B88" w:rsidRPr="00C54565" w:rsidRDefault="00434B88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14,199</w:t>
            </w:r>
          </w:p>
        </w:tc>
        <w:tc>
          <w:tcPr>
            <w:tcW w:w="146" w:type="pct"/>
          </w:tcPr>
          <w:p w14:paraId="180077C0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64FECED3" w14:textId="5F2DCE8B" w:rsidR="00434B88" w:rsidRPr="00C54565" w:rsidRDefault="00A866F5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10,899</w:t>
            </w:r>
          </w:p>
        </w:tc>
        <w:tc>
          <w:tcPr>
            <w:tcW w:w="146" w:type="pct"/>
          </w:tcPr>
          <w:p w14:paraId="1E5158D5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31C9B799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10,055</w:t>
            </w:r>
          </w:p>
        </w:tc>
      </w:tr>
      <w:tr w:rsidR="00434B88" w:rsidRPr="00C54565" w14:paraId="20B72999" w14:textId="77777777" w:rsidTr="00D32ACC">
        <w:tc>
          <w:tcPr>
            <w:tcW w:w="2131" w:type="pct"/>
          </w:tcPr>
          <w:p w14:paraId="5413700B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08BE2E7D" w14:textId="54BCE005" w:rsidR="00434B88" w:rsidRPr="00C54565" w:rsidRDefault="00A866F5" w:rsidP="0096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21,2</w:t>
            </w:r>
            <w:r w:rsidR="00204F73" w:rsidRPr="00C54565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47" w:type="pct"/>
          </w:tcPr>
          <w:p w14:paraId="030A38BF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3A2FA7DE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14,199</w:t>
            </w:r>
          </w:p>
        </w:tc>
        <w:tc>
          <w:tcPr>
            <w:tcW w:w="146" w:type="pct"/>
          </w:tcPr>
          <w:p w14:paraId="5147B722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14:paraId="474968C5" w14:textId="32472581" w:rsidR="00434B88" w:rsidRPr="00C54565" w:rsidRDefault="00A866F5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16,856</w:t>
            </w:r>
          </w:p>
        </w:tc>
        <w:tc>
          <w:tcPr>
            <w:tcW w:w="146" w:type="pct"/>
          </w:tcPr>
          <w:p w14:paraId="66452A1A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066D0DCD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13,055</w:t>
            </w:r>
          </w:p>
        </w:tc>
      </w:tr>
      <w:tr w:rsidR="00434B88" w:rsidRPr="00C54565" w14:paraId="410A49DB" w14:textId="77777777" w:rsidTr="00D32ACC">
        <w:tc>
          <w:tcPr>
            <w:tcW w:w="2131" w:type="pct"/>
          </w:tcPr>
          <w:p w14:paraId="2DC387EF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41429BE3" w14:textId="45336C85" w:rsidR="00434B88" w:rsidRPr="00C54565" w:rsidRDefault="00A866F5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36338EB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008B66F7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EF9D22A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51009D8E" w14:textId="6E768B52" w:rsidR="00434B88" w:rsidRPr="00C54565" w:rsidRDefault="00A866F5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FA91F30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361E3CAB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4B88" w:rsidRPr="00C54565" w14:paraId="1C513E17" w14:textId="77777777" w:rsidTr="00D32ACC">
        <w:tc>
          <w:tcPr>
            <w:tcW w:w="2131" w:type="pct"/>
          </w:tcPr>
          <w:p w14:paraId="42C03950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639B56" w14:textId="3BC0A6AE" w:rsidR="00434B88" w:rsidRPr="00C54565" w:rsidRDefault="00A866F5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21,2</w:t>
            </w:r>
            <w:r w:rsidR="00204F73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147" w:type="pct"/>
          </w:tcPr>
          <w:p w14:paraId="7F4B13F2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E4925B8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14,199</w:t>
            </w:r>
          </w:p>
        </w:tc>
        <w:tc>
          <w:tcPr>
            <w:tcW w:w="146" w:type="pct"/>
          </w:tcPr>
          <w:p w14:paraId="5738F8F5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3A53F" w14:textId="06E4658E" w:rsidR="00434B88" w:rsidRPr="00C54565" w:rsidRDefault="00A866F5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16,856</w:t>
            </w:r>
          </w:p>
        </w:tc>
        <w:tc>
          <w:tcPr>
            <w:tcW w:w="146" w:type="pct"/>
          </w:tcPr>
          <w:p w14:paraId="69D73E59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017FBBB8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13,055</w:t>
            </w:r>
          </w:p>
        </w:tc>
      </w:tr>
    </w:tbl>
    <w:p w14:paraId="36CC2CC7" w14:textId="77777777" w:rsidR="003F6F11" w:rsidRPr="00C54565" w:rsidRDefault="003F6F11">
      <w:pPr>
        <w:rPr>
          <w:rFonts w:ascii="Angsana New" w:hAnsi="Angsana New" w:cs="Angsana New"/>
          <w:sz w:val="30"/>
          <w:szCs w:val="30"/>
        </w:rPr>
      </w:pPr>
    </w:p>
    <w:tbl>
      <w:tblPr>
        <w:tblW w:w="92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84"/>
        <w:gridCol w:w="268"/>
        <w:gridCol w:w="1110"/>
        <w:gridCol w:w="236"/>
        <w:gridCol w:w="1208"/>
        <w:gridCol w:w="268"/>
        <w:gridCol w:w="1162"/>
      </w:tblGrid>
      <w:tr w:rsidR="004923CB" w:rsidRPr="00C54565" w14:paraId="6FC129C6" w14:textId="77777777" w:rsidTr="00D32ACC">
        <w:tc>
          <w:tcPr>
            <w:tcW w:w="2130" w:type="pct"/>
          </w:tcPr>
          <w:p w14:paraId="3038B782" w14:textId="799D450F" w:rsidR="00626409" w:rsidRPr="00C54565" w:rsidRDefault="00626409" w:rsidP="00560A7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54565">
              <w:rPr>
                <w:b w:val="0"/>
                <w:bCs w:val="0"/>
              </w:rPr>
              <w:br w:type="page"/>
            </w:r>
            <w:r w:rsidRPr="00C5456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</w:t>
            </w:r>
            <w:r w:rsidRPr="00C545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24" w:type="pct"/>
            <w:gridSpan w:val="3"/>
          </w:tcPr>
          <w:p w14:paraId="0AE4C66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059C1E8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pct"/>
            <w:gridSpan w:val="3"/>
          </w:tcPr>
          <w:p w14:paraId="514C1B5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58B4" w:rsidRPr="00C54565" w14:paraId="2A6106EE" w14:textId="77777777" w:rsidTr="00D32ACC">
        <w:trPr>
          <w:trHeight w:val="335"/>
        </w:trPr>
        <w:tc>
          <w:tcPr>
            <w:tcW w:w="2130" w:type="pct"/>
          </w:tcPr>
          <w:p w14:paraId="606C7CFA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D0359F6" w14:textId="77777777" w:rsidR="00626409" w:rsidRPr="00C54565" w:rsidRDefault="00434B88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449F15B9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6112E81" w14:textId="77777777" w:rsidR="00626409" w:rsidRPr="00C54565" w:rsidRDefault="00434B88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127" w:type="pct"/>
          </w:tcPr>
          <w:p w14:paraId="7C31CB99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1D5CAA64" w14:textId="77777777" w:rsidR="00626409" w:rsidRPr="00C54565" w:rsidRDefault="00434B88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070170E9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5D553F0F" w14:textId="77777777" w:rsidR="00626409" w:rsidRPr="00C54565" w:rsidRDefault="00434B88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4923CB" w:rsidRPr="00C54565" w14:paraId="2C7E75D7" w14:textId="77777777" w:rsidTr="00D32ACC">
        <w:tc>
          <w:tcPr>
            <w:tcW w:w="2130" w:type="pct"/>
          </w:tcPr>
          <w:p w14:paraId="6753A230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0" w:type="pct"/>
            <w:gridSpan w:val="7"/>
          </w:tcPr>
          <w:p w14:paraId="0E820174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58B4" w:rsidRPr="00C54565" w14:paraId="20612302" w14:textId="77777777" w:rsidTr="00D32ACC">
        <w:tc>
          <w:tcPr>
            <w:tcW w:w="2130" w:type="pct"/>
          </w:tcPr>
          <w:p w14:paraId="0A7B8383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3F70FA3A" w14:textId="03189DE7" w:rsidR="00434B88" w:rsidRPr="00C54565" w:rsidRDefault="00A866F5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C3C6167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6371A08E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9295668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61E4A00E" w14:textId="641423D0" w:rsidR="00434B88" w:rsidRPr="00C54565" w:rsidRDefault="00A866F5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13,058</w:t>
            </w:r>
          </w:p>
        </w:tc>
        <w:tc>
          <w:tcPr>
            <w:tcW w:w="144" w:type="pct"/>
          </w:tcPr>
          <w:p w14:paraId="1ADD35D8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3676381" w14:textId="70F3D1D3" w:rsidR="00434B88" w:rsidRPr="00C54565" w:rsidRDefault="00434B88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52,</w:t>
            </w:r>
            <w:r w:rsidR="00733D9F" w:rsidRPr="00C5456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9658B4" w:rsidRPr="00C54565" w14:paraId="1AC3DC74" w14:textId="77777777" w:rsidTr="00D32ACC">
        <w:tc>
          <w:tcPr>
            <w:tcW w:w="2130" w:type="pct"/>
          </w:tcPr>
          <w:p w14:paraId="4988C0B8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1E562724" w14:textId="3F8B26DE" w:rsidR="00434B88" w:rsidRPr="00C54565" w:rsidRDefault="00A866F5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44,153</w:t>
            </w:r>
          </w:p>
        </w:tc>
        <w:tc>
          <w:tcPr>
            <w:tcW w:w="144" w:type="pct"/>
            <w:shd w:val="clear" w:color="auto" w:fill="auto"/>
          </w:tcPr>
          <w:p w14:paraId="6A2850D0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27B1395E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39,036</w:t>
            </w:r>
          </w:p>
        </w:tc>
        <w:tc>
          <w:tcPr>
            <w:tcW w:w="127" w:type="pct"/>
            <w:shd w:val="clear" w:color="auto" w:fill="auto"/>
          </w:tcPr>
          <w:p w14:paraId="54F2A403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7B8AF143" w14:textId="1BD6DDBB" w:rsidR="00434B88" w:rsidRPr="00C54565" w:rsidRDefault="00A866F5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16,720</w:t>
            </w:r>
          </w:p>
        </w:tc>
        <w:tc>
          <w:tcPr>
            <w:tcW w:w="144" w:type="pct"/>
          </w:tcPr>
          <w:p w14:paraId="1C567FF1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3D7709E8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8,742</w:t>
            </w:r>
          </w:p>
        </w:tc>
      </w:tr>
      <w:tr w:rsidR="009658B4" w:rsidRPr="00C54565" w14:paraId="17C98CA7" w14:textId="77777777" w:rsidTr="00D32ACC">
        <w:tc>
          <w:tcPr>
            <w:tcW w:w="2130" w:type="pct"/>
          </w:tcPr>
          <w:p w14:paraId="66ED1971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30F5F2F2" w14:textId="7FD6FD02" w:rsidR="00434B88" w:rsidRPr="00C54565" w:rsidRDefault="00A866F5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44,153</w:t>
            </w:r>
          </w:p>
        </w:tc>
        <w:tc>
          <w:tcPr>
            <w:tcW w:w="144" w:type="pct"/>
            <w:shd w:val="clear" w:color="auto" w:fill="auto"/>
          </w:tcPr>
          <w:p w14:paraId="66760128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5817542A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39,036</w:t>
            </w:r>
          </w:p>
        </w:tc>
        <w:tc>
          <w:tcPr>
            <w:tcW w:w="127" w:type="pct"/>
            <w:shd w:val="clear" w:color="auto" w:fill="auto"/>
          </w:tcPr>
          <w:p w14:paraId="1204BA09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</w:tcPr>
          <w:p w14:paraId="5A619886" w14:textId="7367FA21" w:rsidR="00434B88" w:rsidRPr="00C54565" w:rsidRDefault="00A866F5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29,778</w:t>
            </w:r>
          </w:p>
        </w:tc>
        <w:tc>
          <w:tcPr>
            <w:tcW w:w="144" w:type="pct"/>
          </w:tcPr>
          <w:p w14:paraId="6D2541CA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4959DEEA" w14:textId="006891C5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33D9F" w:rsidRPr="00C5456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33D9F" w:rsidRPr="00C5456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9658B4" w:rsidRPr="00C54565" w14:paraId="416B724B" w14:textId="77777777" w:rsidTr="00D32ACC">
        <w:tc>
          <w:tcPr>
            <w:tcW w:w="2130" w:type="pct"/>
          </w:tcPr>
          <w:p w14:paraId="2A25ADBF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2875261" w14:textId="75B52D16" w:rsidR="00434B88" w:rsidRPr="00C54565" w:rsidRDefault="00A866F5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C700C7C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119BC233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F75DE25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07D7ED17" w14:textId="76F3B8F3" w:rsidR="00434B88" w:rsidRPr="00C54565" w:rsidRDefault="00A866F5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1AF2EF3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38A8DE78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58B4" w:rsidRPr="00C54565" w14:paraId="2990A3CF" w14:textId="77777777" w:rsidTr="00D32ACC">
        <w:tc>
          <w:tcPr>
            <w:tcW w:w="2130" w:type="pct"/>
          </w:tcPr>
          <w:p w14:paraId="520C89C7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E6BAA" w14:textId="2673348A" w:rsidR="00434B88" w:rsidRPr="00C54565" w:rsidRDefault="00A866F5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44,153</w:t>
            </w:r>
          </w:p>
        </w:tc>
        <w:tc>
          <w:tcPr>
            <w:tcW w:w="144" w:type="pct"/>
            <w:shd w:val="clear" w:color="auto" w:fill="auto"/>
          </w:tcPr>
          <w:p w14:paraId="32452077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FB488E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39,036</w:t>
            </w:r>
          </w:p>
        </w:tc>
        <w:tc>
          <w:tcPr>
            <w:tcW w:w="127" w:type="pct"/>
            <w:shd w:val="clear" w:color="auto" w:fill="auto"/>
          </w:tcPr>
          <w:p w14:paraId="631B2276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05EF85" w14:textId="74EF3E3A" w:rsidR="00434B88" w:rsidRPr="00C54565" w:rsidRDefault="00A866F5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29,778</w:t>
            </w:r>
          </w:p>
        </w:tc>
        <w:tc>
          <w:tcPr>
            <w:tcW w:w="144" w:type="pct"/>
          </w:tcPr>
          <w:p w14:paraId="35C29550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4E6E94B" w14:textId="312F308B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33D9F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33D9F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</w:p>
        </w:tc>
      </w:tr>
      <w:tr w:rsidR="003814B6" w:rsidRPr="00C54565" w14:paraId="1B5A63F7" w14:textId="77777777" w:rsidTr="00D32ACC">
        <w:tc>
          <w:tcPr>
            <w:tcW w:w="2130" w:type="pct"/>
          </w:tcPr>
          <w:p w14:paraId="3A14CF28" w14:textId="77777777" w:rsidR="003814B6" w:rsidRPr="00C54565" w:rsidRDefault="003814B6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5BFA10" w14:textId="77777777" w:rsidR="003814B6" w:rsidRPr="00C54565" w:rsidRDefault="003814B6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2950B0F" w14:textId="77777777" w:rsidR="003814B6" w:rsidRPr="00C54565" w:rsidRDefault="003814B6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D610B8" w14:textId="77777777" w:rsidR="003814B6" w:rsidRPr="00C54565" w:rsidRDefault="003814B6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114C4D9F" w14:textId="77777777" w:rsidR="003814B6" w:rsidRPr="00C54565" w:rsidRDefault="003814B6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4A7A05" w14:textId="77777777" w:rsidR="003814B6" w:rsidRPr="00C54565" w:rsidRDefault="003814B6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F37E091" w14:textId="77777777" w:rsidR="003814B6" w:rsidRPr="00C54565" w:rsidRDefault="003814B6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nil"/>
            </w:tcBorders>
          </w:tcPr>
          <w:p w14:paraId="5DAEF0D8" w14:textId="77777777" w:rsidR="003814B6" w:rsidRPr="00C54565" w:rsidRDefault="003814B6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tbl>
      <w:tblPr>
        <w:tblStyle w:val="TableGrid"/>
        <w:tblW w:w="92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260"/>
        <w:gridCol w:w="315"/>
        <w:gridCol w:w="1104"/>
        <w:gridCol w:w="241"/>
        <w:gridCol w:w="1135"/>
        <w:gridCol w:w="270"/>
        <w:gridCol w:w="1177"/>
        <w:gridCol w:w="269"/>
        <w:gridCol w:w="1166"/>
      </w:tblGrid>
      <w:tr w:rsidR="0056069F" w:rsidRPr="00C54565" w14:paraId="5F714D7C" w14:textId="77777777" w:rsidTr="00D32ACC">
        <w:trPr>
          <w:tblHeader/>
        </w:trPr>
        <w:tc>
          <w:tcPr>
            <w:tcW w:w="2340" w:type="dxa"/>
          </w:tcPr>
          <w:p w14:paraId="3072A469" w14:textId="77777777" w:rsidR="0056069F" w:rsidRPr="00C54565" w:rsidRDefault="0056069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2CBE02" w14:textId="77777777" w:rsidR="0056069F" w:rsidRPr="00C54565" w:rsidRDefault="0056069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15" w:type="dxa"/>
            <w:vAlign w:val="bottom"/>
          </w:tcPr>
          <w:p w14:paraId="391A117C" w14:textId="107F3BFB" w:rsidR="0056069F" w:rsidRPr="00C54565" w:rsidRDefault="0056069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2" w:type="dxa"/>
            <w:gridSpan w:val="7"/>
            <w:tcBorders>
              <w:bottom w:val="single" w:sz="4" w:space="0" w:color="auto"/>
            </w:tcBorders>
          </w:tcPr>
          <w:p w14:paraId="381D8482" w14:textId="279A2DBC" w:rsidR="0056069F" w:rsidRPr="00C54565" w:rsidRDefault="0056069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1EA7" w:rsidRPr="00C54565" w14:paraId="0FC193D7" w14:textId="77777777" w:rsidTr="00D32ACC">
        <w:trPr>
          <w:tblHeader/>
        </w:trPr>
        <w:tc>
          <w:tcPr>
            <w:tcW w:w="2340" w:type="dxa"/>
          </w:tcPr>
          <w:p w14:paraId="18B67B38" w14:textId="78D2DD4C" w:rsidR="00C2402C" w:rsidRPr="00C54565" w:rsidRDefault="00D32ACC" w:rsidP="00D3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BA1DFC6" w14:textId="77777777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15" w:type="dxa"/>
          </w:tcPr>
          <w:p w14:paraId="7C126CE4" w14:textId="77777777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69E86F58" w14:textId="77777777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15048160" w14:textId="77777777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68E403C2" w14:textId="77777777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71190C" w14:textId="77777777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23DAA698" w14:textId="77777777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635E8C4" w14:textId="77777777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D2F6EFC" w14:textId="77777777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8A1EA7" w:rsidRPr="00C54565" w14:paraId="2536B191" w14:textId="77777777" w:rsidTr="00D32ACC">
        <w:trPr>
          <w:tblHeader/>
        </w:trPr>
        <w:tc>
          <w:tcPr>
            <w:tcW w:w="2340" w:type="dxa"/>
          </w:tcPr>
          <w:p w14:paraId="10514DDD" w14:textId="6CADC310" w:rsidR="00C2402C" w:rsidRPr="00C54565" w:rsidRDefault="00C2402C" w:rsidP="00D3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1A24D7F3" w14:textId="77777777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15" w:type="dxa"/>
          </w:tcPr>
          <w:p w14:paraId="127D55C1" w14:textId="77777777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D4F83BC" w14:textId="77777777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</w:tcPr>
          <w:p w14:paraId="1E7DAD19" w14:textId="77777777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56665DD7" w14:textId="77777777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02ADF11" w14:textId="77777777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77BC6078" w14:textId="77777777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69" w:type="dxa"/>
          </w:tcPr>
          <w:p w14:paraId="10CDDEDF" w14:textId="77777777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4EBCD7B" w14:textId="77777777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2402C" w:rsidRPr="00C54565" w14:paraId="5929DAFC" w14:textId="77777777" w:rsidTr="00D32ACC">
        <w:trPr>
          <w:tblHeader/>
        </w:trPr>
        <w:tc>
          <w:tcPr>
            <w:tcW w:w="2340" w:type="dxa"/>
          </w:tcPr>
          <w:p w14:paraId="3E46BEE6" w14:textId="00F197CD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165260" w14:textId="77777777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15" w:type="dxa"/>
          </w:tcPr>
          <w:p w14:paraId="6262F807" w14:textId="77777777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2" w:type="dxa"/>
            <w:gridSpan w:val="7"/>
          </w:tcPr>
          <w:p w14:paraId="09D20581" w14:textId="6A0D38C0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545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87D21" w:rsidRPr="00C54565" w14:paraId="5BF23CF4" w14:textId="77777777" w:rsidTr="00D32ACC">
        <w:trPr>
          <w:tblHeader/>
        </w:trPr>
        <w:tc>
          <w:tcPr>
            <w:tcW w:w="2340" w:type="dxa"/>
          </w:tcPr>
          <w:p w14:paraId="226A703C" w14:textId="5ECA203A" w:rsidR="00E87D21" w:rsidRPr="00C54565" w:rsidRDefault="00E87D21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60" w:type="dxa"/>
            <w:vAlign w:val="bottom"/>
          </w:tcPr>
          <w:p w14:paraId="68607128" w14:textId="77777777" w:rsidR="00E87D21" w:rsidRPr="00C54565" w:rsidRDefault="00E87D21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315" w:type="dxa"/>
          </w:tcPr>
          <w:p w14:paraId="56E1F0AF" w14:textId="77777777" w:rsidR="00E87D21" w:rsidRPr="00C54565" w:rsidRDefault="00E87D21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2" w:type="dxa"/>
            <w:gridSpan w:val="7"/>
          </w:tcPr>
          <w:p w14:paraId="34DB4BA8" w14:textId="77777777" w:rsidR="00E87D21" w:rsidRPr="00C54565" w:rsidRDefault="00E87D21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A1EA7" w:rsidRPr="00C54565" w14:paraId="239BCA5F" w14:textId="77777777" w:rsidTr="00C7724F">
        <w:tc>
          <w:tcPr>
            <w:tcW w:w="2340" w:type="dxa"/>
          </w:tcPr>
          <w:p w14:paraId="35C2ED6F" w14:textId="3128B140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21B86C8" w14:textId="676CC5B1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315" w:type="dxa"/>
          </w:tcPr>
          <w:p w14:paraId="450E56C3" w14:textId="77777777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522341D8" w14:textId="4BABD577" w:rsidR="00C2402C" w:rsidRPr="00C54565" w:rsidRDefault="00C2402C" w:rsidP="008A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272,101</w:t>
            </w:r>
          </w:p>
        </w:tc>
        <w:tc>
          <w:tcPr>
            <w:tcW w:w="241" w:type="dxa"/>
          </w:tcPr>
          <w:p w14:paraId="2DA1CE7E" w14:textId="77777777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37B7524" w14:textId="2CC180B1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2,542,612</w:t>
            </w:r>
          </w:p>
        </w:tc>
        <w:tc>
          <w:tcPr>
            <w:tcW w:w="270" w:type="dxa"/>
          </w:tcPr>
          <w:p w14:paraId="2249B6DA" w14:textId="77777777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0F89BB2" w14:textId="610154B7" w:rsidR="00C2402C" w:rsidRPr="00C54565" w:rsidRDefault="00C2402C" w:rsidP="008A1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(2,753,310)</w:t>
            </w:r>
          </w:p>
        </w:tc>
        <w:tc>
          <w:tcPr>
            <w:tcW w:w="269" w:type="dxa"/>
          </w:tcPr>
          <w:p w14:paraId="5C79AE9D" w14:textId="77777777" w:rsidR="00C2402C" w:rsidRPr="00C54565" w:rsidRDefault="00C2402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432CAAA8" w14:textId="6CFE512D" w:rsidR="00C2402C" w:rsidRPr="00C54565" w:rsidRDefault="00C2402C" w:rsidP="008A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61,403</w:t>
            </w:r>
          </w:p>
        </w:tc>
      </w:tr>
      <w:tr w:rsidR="00E87D21" w:rsidRPr="00C54565" w14:paraId="61521B11" w14:textId="77777777" w:rsidTr="00C7724F">
        <w:tc>
          <w:tcPr>
            <w:tcW w:w="2340" w:type="dxa"/>
          </w:tcPr>
          <w:p w14:paraId="44A8EA6E" w14:textId="77777777" w:rsidR="00E87D21" w:rsidRPr="00C54565" w:rsidRDefault="00E87D21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F365ACD" w14:textId="77777777" w:rsidR="00E87D21" w:rsidRPr="00C54565" w:rsidRDefault="00E87D21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15" w:type="dxa"/>
          </w:tcPr>
          <w:p w14:paraId="03461FFA" w14:textId="77777777" w:rsidR="00E87D21" w:rsidRPr="00C54565" w:rsidRDefault="00E87D21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34456175" w14:textId="77777777" w:rsidR="00E87D21" w:rsidRPr="00C54565" w:rsidRDefault="00E87D21" w:rsidP="008A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64B8A2B7" w14:textId="77777777" w:rsidR="00E87D21" w:rsidRPr="00C54565" w:rsidRDefault="00E87D21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</w:tcPr>
          <w:p w14:paraId="1A4735D4" w14:textId="77777777" w:rsidR="00E87D21" w:rsidRPr="00C54565" w:rsidRDefault="00E87D21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8E8B658" w14:textId="77777777" w:rsidR="00E87D21" w:rsidRPr="00C54565" w:rsidRDefault="00E87D21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52A82DE0" w14:textId="77777777" w:rsidR="00E87D21" w:rsidRPr="00C54565" w:rsidRDefault="00E87D21" w:rsidP="008A1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 w:right="-100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</w:tcPr>
          <w:p w14:paraId="18F4D766" w14:textId="77777777" w:rsidR="00E87D21" w:rsidRPr="00C54565" w:rsidRDefault="00E87D21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03F8228D" w14:textId="77777777" w:rsidR="00E87D21" w:rsidRPr="00C54565" w:rsidRDefault="00E87D21" w:rsidP="008A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E87D21" w:rsidRPr="00C54565" w14:paraId="0C76C18E" w14:textId="77777777" w:rsidTr="00D32ACC">
        <w:tc>
          <w:tcPr>
            <w:tcW w:w="2340" w:type="dxa"/>
          </w:tcPr>
          <w:p w14:paraId="4421AD85" w14:textId="3E3D263B" w:rsidR="00E87D21" w:rsidRPr="00C54565" w:rsidRDefault="00E87D21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14:paraId="5B0AA08E" w14:textId="77777777" w:rsidR="00E87D21" w:rsidRPr="00C54565" w:rsidRDefault="00E87D21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41BE4E3D" w14:textId="77777777" w:rsidR="00E87D21" w:rsidRPr="00C54565" w:rsidRDefault="00E87D21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CCC4E28" w14:textId="77777777" w:rsidR="00E87D21" w:rsidRPr="00C54565" w:rsidRDefault="00E87D21" w:rsidP="008A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4DF1FC3" w14:textId="77777777" w:rsidR="00E87D21" w:rsidRPr="00C54565" w:rsidRDefault="00E87D21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ED23D66" w14:textId="77777777" w:rsidR="00E87D21" w:rsidRPr="00C54565" w:rsidRDefault="00E87D21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A6FC8" w14:textId="77777777" w:rsidR="00E87D21" w:rsidRPr="00C54565" w:rsidRDefault="00E87D21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3EF4410" w14:textId="77777777" w:rsidR="00E87D21" w:rsidRPr="00C54565" w:rsidRDefault="00E87D21" w:rsidP="008A1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D13160B" w14:textId="77777777" w:rsidR="00E87D21" w:rsidRPr="00C54565" w:rsidRDefault="00E87D21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0418422" w14:textId="77777777" w:rsidR="00E87D21" w:rsidRPr="00C54565" w:rsidRDefault="00E87D21" w:rsidP="008A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7D21" w:rsidRPr="00C54565" w14:paraId="22EE0666" w14:textId="77777777" w:rsidTr="00C7724F">
        <w:tc>
          <w:tcPr>
            <w:tcW w:w="2340" w:type="dxa"/>
          </w:tcPr>
          <w:p w14:paraId="41B2931F" w14:textId="4D23F104" w:rsidR="00E87D21" w:rsidRPr="00C54565" w:rsidRDefault="00E87D21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AC2F4C9" w14:textId="0E3C4E75" w:rsidR="00E87D21" w:rsidRPr="00C54565" w:rsidRDefault="00E87D21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3.50</w:t>
            </w:r>
          </w:p>
        </w:tc>
        <w:tc>
          <w:tcPr>
            <w:tcW w:w="315" w:type="dxa"/>
          </w:tcPr>
          <w:p w14:paraId="2435ABC5" w14:textId="77777777" w:rsidR="00E87D21" w:rsidRPr="00C54565" w:rsidRDefault="00E87D21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3A0B7C02" w14:textId="62968552" w:rsidR="00E87D21" w:rsidRPr="00C54565" w:rsidRDefault="00E87D21" w:rsidP="008A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250,795</w:t>
            </w:r>
          </w:p>
        </w:tc>
        <w:tc>
          <w:tcPr>
            <w:tcW w:w="241" w:type="dxa"/>
          </w:tcPr>
          <w:p w14:paraId="65A13197" w14:textId="77777777" w:rsidR="00E87D21" w:rsidRPr="00C54565" w:rsidRDefault="00E87D21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3F85807" w14:textId="25E60C48" w:rsidR="00E87D21" w:rsidRPr="00C54565" w:rsidRDefault="00C7724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2,607,232</w:t>
            </w:r>
          </w:p>
        </w:tc>
        <w:tc>
          <w:tcPr>
            <w:tcW w:w="270" w:type="dxa"/>
          </w:tcPr>
          <w:p w14:paraId="1955ED25" w14:textId="77777777" w:rsidR="00E87D21" w:rsidRPr="00C54565" w:rsidRDefault="00E87D21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0776DCD" w14:textId="3E6E55EB" w:rsidR="00E87D21" w:rsidRPr="00C54565" w:rsidRDefault="00C7724F" w:rsidP="008A1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(2,585,926)</w:t>
            </w:r>
          </w:p>
        </w:tc>
        <w:tc>
          <w:tcPr>
            <w:tcW w:w="269" w:type="dxa"/>
          </w:tcPr>
          <w:p w14:paraId="50BBFE47" w14:textId="77777777" w:rsidR="00E87D21" w:rsidRPr="00C54565" w:rsidRDefault="00E87D21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5716DB75" w14:textId="5BDFB6A2" w:rsidR="00E87D21" w:rsidRPr="00C54565" w:rsidRDefault="00C7724F" w:rsidP="008A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272,101</w:t>
            </w:r>
          </w:p>
        </w:tc>
      </w:tr>
    </w:tbl>
    <w:p w14:paraId="747A9E34" w14:textId="54CBAC5C" w:rsidR="0056069F" w:rsidRPr="00C54565" w:rsidRDefault="0056069F" w:rsidP="00626409">
      <w:pPr>
        <w:rPr>
          <w:rFonts w:asciiTheme="majorBidi" w:hAnsiTheme="majorBidi" w:cstheme="majorBidi"/>
          <w:sz w:val="30"/>
          <w:szCs w:val="30"/>
        </w:rPr>
      </w:pPr>
    </w:p>
    <w:p w14:paraId="24A03A89" w14:textId="77777777" w:rsidR="0056069F" w:rsidRPr="00C54565" w:rsidRDefault="00560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082"/>
        <w:gridCol w:w="269"/>
        <w:gridCol w:w="1084"/>
        <w:gridCol w:w="269"/>
        <w:gridCol w:w="1169"/>
        <w:gridCol w:w="7"/>
        <w:gridCol w:w="261"/>
        <w:gridCol w:w="7"/>
        <w:gridCol w:w="1154"/>
      </w:tblGrid>
      <w:tr w:rsidR="00626409" w:rsidRPr="00C54565" w14:paraId="08F74852" w14:textId="77777777" w:rsidTr="00D32ACC">
        <w:tc>
          <w:tcPr>
            <w:tcW w:w="2138" w:type="pct"/>
          </w:tcPr>
          <w:p w14:paraId="2F260874" w14:textId="449DADE8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column"/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545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จ้าหนี้การค้า</w:t>
            </w:r>
          </w:p>
        </w:tc>
        <w:tc>
          <w:tcPr>
            <w:tcW w:w="1314" w:type="pct"/>
            <w:gridSpan w:val="3"/>
          </w:tcPr>
          <w:p w14:paraId="611F2447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2BFA558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pct"/>
            <w:gridSpan w:val="5"/>
          </w:tcPr>
          <w:p w14:paraId="0D36C384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7B0F" w:rsidRPr="00C54565" w14:paraId="0CE7427E" w14:textId="77777777" w:rsidTr="00D32ACC">
        <w:tc>
          <w:tcPr>
            <w:tcW w:w="2138" w:type="pct"/>
          </w:tcPr>
          <w:p w14:paraId="119E2017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A41C050" w14:textId="77777777" w:rsidR="00626409" w:rsidRPr="00C54565" w:rsidRDefault="00434B88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477BAB95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E7249F8" w14:textId="77777777" w:rsidR="00626409" w:rsidRPr="00C54565" w:rsidRDefault="00434B88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145" w:type="pct"/>
          </w:tcPr>
          <w:p w14:paraId="318C9CF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7A6D881D" w14:textId="77777777" w:rsidR="00626409" w:rsidRPr="00C54565" w:rsidRDefault="00434B88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</w:tcBorders>
          </w:tcPr>
          <w:p w14:paraId="570BB413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</w:tcBorders>
          </w:tcPr>
          <w:p w14:paraId="77081A56" w14:textId="77777777" w:rsidR="00626409" w:rsidRPr="00C54565" w:rsidRDefault="00434B88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626409" w:rsidRPr="00C54565" w14:paraId="308A874F" w14:textId="77777777" w:rsidTr="00D32ACC">
        <w:tc>
          <w:tcPr>
            <w:tcW w:w="2138" w:type="pct"/>
          </w:tcPr>
          <w:p w14:paraId="1EEE88F5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62" w:type="pct"/>
            <w:gridSpan w:val="9"/>
          </w:tcPr>
          <w:p w14:paraId="4008E6C9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7B0F" w:rsidRPr="00C54565" w14:paraId="656F98F3" w14:textId="77777777" w:rsidTr="00D32ACC">
        <w:tc>
          <w:tcPr>
            <w:tcW w:w="2138" w:type="pct"/>
          </w:tcPr>
          <w:p w14:paraId="4D75B6D1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shd w:val="clear" w:color="auto" w:fill="auto"/>
          </w:tcPr>
          <w:p w14:paraId="37F356F4" w14:textId="19333C98" w:rsidR="00434B88" w:rsidRPr="00C54565" w:rsidRDefault="00A866F5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D5B9F1E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EF3F886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091F01E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9B574A8" w14:textId="3A2CEFF1" w:rsidR="00434B88" w:rsidRPr="00C54565" w:rsidRDefault="00A866F5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145" w:type="pct"/>
            <w:gridSpan w:val="2"/>
          </w:tcPr>
          <w:p w14:paraId="01492EFF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6F9C9791" w14:textId="77777777" w:rsidR="00434B88" w:rsidRPr="00C54565" w:rsidRDefault="00434B88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</w:tr>
      <w:tr w:rsidR="00397B0F" w:rsidRPr="00C54565" w14:paraId="5C5AC6A2" w14:textId="77777777" w:rsidTr="00D32ACC">
        <w:tc>
          <w:tcPr>
            <w:tcW w:w="2138" w:type="pct"/>
          </w:tcPr>
          <w:p w14:paraId="054B90A7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shd w:val="clear" w:color="auto" w:fill="auto"/>
          </w:tcPr>
          <w:p w14:paraId="3EF8F923" w14:textId="71A81EDC" w:rsidR="00434B88" w:rsidRPr="00C54565" w:rsidRDefault="00A866F5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90,404</w:t>
            </w:r>
          </w:p>
        </w:tc>
        <w:tc>
          <w:tcPr>
            <w:tcW w:w="145" w:type="pct"/>
          </w:tcPr>
          <w:p w14:paraId="707A7C78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605EFBF" w14:textId="77777777" w:rsidR="00434B88" w:rsidRPr="00C54565" w:rsidRDefault="00434B88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55,605</w:t>
            </w:r>
          </w:p>
        </w:tc>
        <w:tc>
          <w:tcPr>
            <w:tcW w:w="145" w:type="pct"/>
          </w:tcPr>
          <w:p w14:paraId="4CCB3872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B4140E3" w14:textId="6FC91B06" w:rsidR="00434B88" w:rsidRPr="00C54565" w:rsidRDefault="00A866F5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28,617</w:t>
            </w:r>
          </w:p>
        </w:tc>
        <w:tc>
          <w:tcPr>
            <w:tcW w:w="145" w:type="pct"/>
            <w:gridSpan w:val="2"/>
          </w:tcPr>
          <w:p w14:paraId="01630548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4ECE5334" w14:textId="77777777" w:rsidR="00434B88" w:rsidRPr="00C54565" w:rsidRDefault="00434B88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7,589</w:t>
            </w:r>
          </w:p>
        </w:tc>
      </w:tr>
      <w:tr w:rsidR="00397B0F" w:rsidRPr="00C54565" w14:paraId="68D6DDB9" w14:textId="77777777" w:rsidTr="00D32ACC">
        <w:tc>
          <w:tcPr>
            <w:tcW w:w="2138" w:type="pct"/>
          </w:tcPr>
          <w:p w14:paraId="21832ADE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03D59" w14:textId="4CB0A7FF" w:rsidR="00434B88" w:rsidRPr="00C54565" w:rsidRDefault="00A866F5" w:rsidP="0096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90,404</w:t>
            </w:r>
          </w:p>
        </w:tc>
        <w:tc>
          <w:tcPr>
            <w:tcW w:w="145" w:type="pct"/>
          </w:tcPr>
          <w:p w14:paraId="4A0E49BC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12F994D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55,605</w:t>
            </w:r>
          </w:p>
        </w:tc>
        <w:tc>
          <w:tcPr>
            <w:tcW w:w="145" w:type="pct"/>
          </w:tcPr>
          <w:p w14:paraId="3A18D6F2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ACFB0" w14:textId="0AF39F40" w:rsidR="00434B88" w:rsidRPr="00C54565" w:rsidRDefault="00A866F5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29,322</w:t>
            </w:r>
          </w:p>
        </w:tc>
        <w:tc>
          <w:tcPr>
            <w:tcW w:w="145" w:type="pct"/>
            <w:gridSpan w:val="2"/>
          </w:tcPr>
          <w:p w14:paraId="61FE819B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BEFC02" w14:textId="77777777" w:rsidR="00434B88" w:rsidRPr="00C54565" w:rsidRDefault="00434B88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7,973</w:t>
            </w:r>
          </w:p>
        </w:tc>
      </w:tr>
      <w:tr w:rsidR="003814B6" w:rsidRPr="00C54565" w14:paraId="282C9ECF" w14:textId="77777777" w:rsidTr="00D32ACC">
        <w:tc>
          <w:tcPr>
            <w:tcW w:w="2138" w:type="pct"/>
          </w:tcPr>
          <w:p w14:paraId="62B03855" w14:textId="77777777" w:rsidR="003814B6" w:rsidRPr="00C54565" w:rsidRDefault="003814B6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1D6DEF65" w14:textId="77777777" w:rsidR="003814B6" w:rsidRPr="00C54565" w:rsidRDefault="003814B6" w:rsidP="0096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" w:type="pct"/>
          </w:tcPr>
          <w:p w14:paraId="1D85B95B" w14:textId="77777777" w:rsidR="003814B6" w:rsidRPr="00C54565" w:rsidRDefault="003814B6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E248C5C" w14:textId="77777777" w:rsidR="003814B6" w:rsidRPr="00C54565" w:rsidRDefault="003814B6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" w:type="pct"/>
          </w:tcPr>
          <w:p w14:paraId="4B297705" w14:textId="77777777" w:rsidR="003814B6" w:rsidRPr="00C54565" w:rsidRDefault="003814B6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10C7CD3E" w14:textId="77777777" w:rsidR="003814B6" w:rsidRPr="00C54565" w:rsidRDefault="003814B6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" w:type="pct"/>
            <w:gridSpan w:val="2"/>
          </w:tcPr>
          <w:p w14:paraId="5C196F81" w14:textId="77777777" w:rsidR="003814B6" w:rsidRPr="00C54565" w:rsidRDefault="003814B6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</w:tcBorders>
          </w:tcPr>
          <w:p w14:paraId="56D7999A" w14:textId="77777777" w:rsidR="003814B6" w:rsidRPr="00C54565" w:rsidRDefault="003814B6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97B0F" w:rsidRPr="00C54565" w14:paraId="624BE447" w14:textId="77777777" w:rsidTr="00D32ACC">
        <w:tc>
          <w:tcPr>
            <w:tcW w:w="2138" w:type="pct"/>
          </w:tcPr>
          <w:p w14:paraId="55DBEE9D" w14:textId="70256369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C545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C5456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14" w:type="pct"/>
            <w:gridSpan w:val="3"/>
          </w:tcPr>
          <w:p w14:paraId="715DDF1D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94552D2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pct"/>
            <w:gridSpan w:val="5"/>
          </w:tcPr>
          <w:p w14:paraId="338722B9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7B0F" w:rsidRPr="00C54565" w14:paraId="7789ADFA" w14:textId="77777777" w:rsidTr="00D32ACC">
        <w:tc>
          <w:tcPr>
            <w:tcW w:w="2138" w:type="pct"/>
          </w:tcPr>
          <w:p w14:paraId="1481662A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43392217" w14:textId="77777777" w:rsidR="00626409" w:rsidRPr="00C54565" w:rsidRDefault="00434B88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01DD951D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CAE3B53" w14:textId="77777777" w:rsidR="00626409" w:rsidRPr="00C54565" w:rsidRDefault="00434B88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145" w:type="pct"/>
          </w:tcPr>
          <w:p w14:paraId="3326A51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</w:tcBorders>
          </w:tcPr>
          <w:p w14:paraId="6C973359" w14:textId="77777777" w:rsidR="00626409" w:rsidRPr="00C54565" w:rsidRDefault="00434B88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</w:tcBorders>
          </w:tcPr>
          <w:p w14:paraId="7F99C3AE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48F4EF35" w14:textId="77777777" w:rsidR="00626409" w:rsidRPr="00C54565" w:rsidRDefault="00434B88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626409" w:rsidRPr="00C54565" w14:paraId="58603CDF" w14:textId="77777777" w:rsidTr="00D32ACC">
        <w:tc>
          <w:tcPr>
            <w:tcW w:w="2138" w:type="pct"/>
          </w:tcPr>
          <w:p w14:paraId="77E434F8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62" w:type="pct"/>
            <w:gridSpan w:val="9"/>
          </w:tcPr>
          <w:p w14:paraId="08D116B1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7B0F" w:rsidRPr="00C54565" w14:paraId="5E089D1B" w14:textId="77777777" w:rsidTr="00D32ACC">
        <w:tc>
          <w:tcPr>
            <w:tcW w:w="2138" w:type="pct"/>
          </w:tcPr>
          <w:p w14:paraId="7F0C162B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shd w:val="clear" w:color="auto" w:fill="auto"/>
          </w:tcPr>
          <w:p w14:paraId="0DBB63B0" w14:textId="3F30FED1" w:rsidR="00434B88" w:rsidRPr="00C54565" w:rsidRDefault="00A866F5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8EC1859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46EFE20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117EBC3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14:paraId="3DBC8563" w14:textId="03060144" w:rsidR="00434B88" w:rsidRPr="00C54565" w:rsidRDefault="00A866F5" w:rsidP="00AF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69,566</w:t>
            </w:r>
          </w:p>
        </w:tc>
        <w:tc>
          <w:tcPr>
            <w:tcW w:w="145" w:type="pct"/>
            <w:gridSpan w:val="2"/>
          </w:tcPr>
          <w:p w14:paraId="0455F006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FE5CD79" w14:textId="1E236C92" w:rsidR="00434B88" w:rsidRPr="00C54565" w:rsidRDefault="00434B88" w:rsidP="00AF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137,</w:t>
            </w:r>
            <w:r w:rsidR="00561FF8" w:rsidRPr="00C54565"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</w:tr>
      <w:tr w:rsidR="00397B0F" w:rsidRPr="00C54565" w14:paraId="05739C61" w14:textId="77777777" w:rsidTr="00D32ACC">
        <w:tc>
          <w:tcPr>
            <w:tcW w:w="2138" w:type="pct"/>
          </w:tcPr>
          <w:p w14:paraId="0B800248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48E44618" w14:textId="7A0347F6" w:rsidR="00434B88" w:rsidRPr="00C54565" w:rsidRDefault="00A866F5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131,847</w:t>
            </w:r>
          </w:p>
        </w:tc>
        <w:tc>
          <w:tcPr>
            <w:tcW w:w="145" w:type="pct"/>
          </w:tcPr>
          <w:p w14:paraId="7861DA8F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5D0AA9F7" w14:textId="77777777" w:rsidR="00434B88" w:rsidRPr="00C54565" w:rsidRDefault="00434B88" w:rsidP="00AF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142,929</w:t>
            </w:r>
          </w:p>
        </w:tc>
        <w:tc>
          <w:tcPr>
            <w:tcW w:w="145" w:type="pct"/>
            <w:shd w:val="clear" w:color="auto" w:fill="auto"/>
          </w:tcPr>
          <w:p w14:paraId="7D27590B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9005E9" w14:textId="28127931" w:rsidR="00434B88" w:rsidRPr="00C54565" w:rsidRDefault="00A866F5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26,84</w:t>
            </w:r>
            <w:r w:rsidR="00F67116" w:rsidRPr="00C5456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  <w:gridSpan w:val="2"/>
          </w:tcPr>
          <w:p w14:paraId="553FB2DB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07BD5507" w14:textId="77777777" w:rsidR="00434B88" w:rsidRPr="00C54565" w:rsidRDefault="00434B88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29,278</w:t>
            </w:r>
          </w:p>
        </w:tc>
      </w:tr>
      <w:tr w:rsidR="00397B0F" w:rsidRPr="00C54565" w14:paraId="108A38E2" w14:textId="77777777" w:rsidTr="00D32ACC">
        <w:tc>
          <w:tcPr>
            <w:tcW w:w="2138" w:type="pct"/>
          </w:tcPr>
          <w:p w14:paraId="3F42D682" w14:textId="77777777" w:rsidR="00434B88" w:rsidRPr="00C54565" w:rsidRDefault="00434B88" w:rsidP="004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C0595" w14:textId="1CFAA286" w:rsidR="00434B88" w:rsidRPr="00C54565" w:rsidRDefault="00A866F5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131,847</w:t>
            </w:r>
          </w:p>
        </w:tc>
        <w:tc>
          <w:tcPr>
            <w:tcW w:w="145" w:type="pct"/>
          </w:tcPr>
          <w:p w14:paraId="6DDEDC20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9AF9DE8" w14:textId="77777777" w:rsidR="00434B88" w:rsidRPr="00C54565" w:rsidRDefault="00434B88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142,929</w:t>
            </w:r>
          </w:p>
        </w:tc>
        <w:tc>
          <w:tcPr>
            <w:tcW w:w="145" w:type="pct"/>
          </w:tcPr>
          <w:p w14:paraId="01499571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F6C073" w14:textId="7583EA34" w:rsidR="00434B88" w:rsidRPr="00C54565" w:rsidRDefault="00A866F5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96,413</w:t>
            </w:r>
          </w:p>
        </w:tc>
        <w:tc>
          <w:tcPr>
            <w:tcW w:w="145" w:type="pct"/>
            <w:gridSpan w:val="2"/>
          </w:tcPr>
          <w:p w14:paraId="5B420904" w14:textId="77777777" w:rsidR="00434B88" w:rsidRPr="00C54565" w:rsidRDefault="00434B88" w:rsidP="004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0F60D2F8" w14:textId="5A4BA887" w:rsidR="00434B88" w:rsidRPr="00C54565" w:rsidRDefault="00434B88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D0187D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7,138</w:t>
            </w:r>
          </w:p>
        </w:tc>
      </w:tr>
    </w:tbl>
    <w:p w14:paraId="426BAE3E" w14:textId="14282176" w:rsidR="006357D0" w:rsidRPr="00C54565" w:rsidRDefault="006357D0" w:rsidP="006264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3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340"/>
        <w:gridCol w:w="38"/>
        <w:gridCol w:w="236"/>
        <w:gridCol w:w="1104"/>
        <w:gridCol w:w="241"/>
        <w:gridCol w:w="1135"/>
        <w:gridCol w:w="270"/>
        <w:gridCol w:w="1177"/>
        <w:gridCol w:w="269"/>
        <w:gridCol w:w="1166"/>
      </w:tblGrid>
      <w:tr w:rsidR="00254623" w:rsidRPr="00C54565" w14:paraId="740D7910" w14:textId="77777777" w:rsidTr="00D32ACC">
        <w:trPr>
          <w:tblHeader/>
        </w:trPr>
        <w:tc>
          <w:tcPr>
            <w:tcW w:w="2340" w:type="dxa"/>
          </w:tcPr>
          <w:p w14:paraId="6FDBC668" w14:textId="77777777" w:rsidR="00254623" w:rsidRPr="00C54565" w:rsidRDefault="00254623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vAlign w:val="bottom"/>
          </w:tcPr>
          <w:p w14:paraId="07102AD1" w14:textId="77777777" w:rsidR="00254623" w:rsidRPr="00C54565" w:rsidRDefault="00254623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D5776A5" w14:textId="706252D2" w:rsidR="00254623" w:rsidRPr="00C54565" w:rsidRDefault="00254623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2" w:type="dxa"/>
            <w:gridSpan w:val="7"/>
            <w:tcBorders>
              <w:bottom w:val="single" w:sz="4" w:space="0" w:color="auto"/>
            </w:tcBorders>
          </w:tcPr>
          <w:p w14:paraId="7F6F834F" w14:textId="77777777" w:rsidR="00254623" w:rsidRPr="00C54565" w:rsidRDefault="00254623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1EA7" w:rsidRPr="00C54565" w14:paraId="0E398BA5" w14:textId="77777777" w:rsidTr="00D32ACC">
        <w:trPr>
          <w:tblHeader/>
        </w:trPr>
        <w:tc>
          <w:tcPr>
            <w:tcW w:w="2340" w:type="dxa"/>
          </w:tcPr>
          <w:p w14:paraId="43EA5552" w14:textId="26BD6EB8" w:rsidR="008A1EA7" w:rsidRPr="00C54565" w:rsidRDefault="00D32ACC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0FD80408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4" w:type="dxa"/>
            <w:gridSpan w:val="2"/>
          </w:tcPr>
          <w:p w14:paraId="6D1F6731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68C6BD28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2B539933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4129020F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40CCB1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19F99AF0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7B9AD9A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9459A34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8A1EA7" w:rsidRPr="00C54565" w14:paraId="5A858A2A" w14:textId="77777777" w:rsidTr="00D32ACC">
        <w:trPr>
          <w:tblHeader/>
        </w:trPr>
        <w:tc>
          <w:tcPr>
            <w:tcW w:w="2340" w:type="dxa"/>
          </w:tcPr>
          <w:p w14:paraId="50AEE8BF" w14:textId="66961556" w:rsidR="008A1EA7" w:rsidRPr="00C54565" w:rsidRDefault="008A1EA7" w:rsidP="00D3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65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340" w:type="dxa"/>
            <w:vAlign w:val="bottom"/>
          </w:tcPr>
          <w:p w14:paraId="6123BCE1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  <w:gridSpan w:val="2"/>
          </w:tcPr>
          <w:p w14:paraId="3311E73F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0E117C1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</w:tcPr>
          <w:p w14:paraId="665925F8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51299A7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59D4721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6DBE7DF3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69" w:type="dxa"/>
          </w:tcPr>
          <w:p w14:paraId="3FF2BFA0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EAE29C6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A1EA7" w:rsidRPr="00C54565" w14:paraId="3B8DFB55" w14:textId="77777777" w:rsidTr="00D32ACC">
        <w:trPr>
          <w:tblHeader/>
        </w:trPr>
        <w:tc>
          <w:tcPr>
            <w:tcW w:w="2340" w:type="dxa"/>
          </w:tcPr>
          <w:p w14:paraId="5012430D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  <w:vAlign w:val="bottom"/>
          </w:tcPr>
          <w:p w14:paraId="67A322BC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4" w:type="dxa"/>
            <w:gridSpan w:val="2"/>
          </w:tcPr>
          <w:p w14:paraId="78787E67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2" w:type="dxa"/>
            <w:gridSpan w:val="7"/>
          </w:tcPr>
          <w:p w14:paraId="41963C24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545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7724F" w:rsidRPr="00C54565" w14:paraId="725CA5BA" w14:textId="77777777" w:rsidTr="00D32ACC">
        <w:trPr>
          <w:tblHeader/>
        </w:trPr>
        <w:tc>
          <w:tcPr>
            <w:tcW w:w="2340" w:type="dxa"/>
          </w:tcPr>
          <w:p w14:paraId="50C7A457" w14:textId="4C0BBE87" w:rsidR="00C7724F" w:rsidRPr="00C54565" w:rsidRDefault="00C7724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40" w:type="dxa"/>
            <w:vAlign w:val="bottom"/>
          </w:tcPr>
          <w:p w14:paraId="15F86D68" w14:textId="77777777" w:rsidR="00C7724F" w:rsidRPr="00C54565" w:rsidRDefault="00C7724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  <w:gridSpan w:val="2"/>
          </w:tcPr>
          <w:p w14:paraId="7689F36A" w14:textId="77777777" w:rsidR="00C7724F" w:rsidRPr="00C54565" w:rsidRDefault="00C7724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2" w:type="dxa"/>
            <w:gridSpan w:val="7"/>
          </w:tcPr>
          <w:p w14:paraId="254C1209" w14:textId="77777777" w:rsidR="00C7724F" w:rsidRPr="00C54565" w:rsidRDefault="00C7724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A1EA7" w:rsidRPr="00C54565" w14:paraId="0A831667" w14:textId="77777777" w:rsidTr="00C7724F">
        <w:tc>
          <w:tcPr>
            <w:tcW w:w="2340" w:type="dxa"/>
          </w:tcPr>
          <w:p w14:paraId="50EFC5F1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0" w:type="dxa"/>
          </w:tcPr>
          <w:p w14:paraId="19899521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274" w:type="dxa"/>
            <w:gridSpan w:val="2"/>
          </w:tcPr>
          <w:p w14:paraId="4E2AE004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5DE0C8CD" w14:textId="44919912" w:rsidR="008A1EA7" w:rsidRPr="00C54565" w:rsidRDefault="008A1EA7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570,731</w:t>
            </w:r>
          </w:p>
        </w:tc>
        <w:tc>
          <w:tcPr>
            <w:tcW w:w="241" w:type="dxa"/>
          </w:tcPr>
          <w:p w14:paraId="13844807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4CBE911" w14:textId="611886D6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2,850,894</w:t>
            </w:r>
          </w:p>
        </w:tc>
        <w:tc>
          <w:tcPr>
            <w:tcW w:w="270" w:type="dxa"/>
          </w:tcPr>
          <w:p w14:paraId="2DB917AE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0CE3445" w14:textId="66A65ABA" w:rsidR="008A1EA7" w:rsidRPr="00C54565" w:rsidRDefault="008A1EA7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(3,001,627)</w:t>
            </w:r>
          </w:p>
        </w:tc>
        <w:tc>
          <w:tcPr>
            <w:tcW w:w="269" w:type="dxa"/>
          </w:tcPr>
          <w:p w14:paraId="71B80E89" w14:textId="77777777" w:rsidR="008A1EA7" w:rsidRPr="00C54565" w:rsidRDefault="008A1EA7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3D1284F2" w14:textId="2B4F1542" w:rsidR="008A1EA7" w:rsidRPr="00C54565" w:rsidRDefault="008A1EA7" w:rsidP="005D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419,998</w:t>
            </w:r>
          </w:p>
        </w:tc>
      </w:tr>
      <w:tr w:rsidR="00C7724F" w:rsidRPr="00C54565" w14:paraId="0F84FED4" w14:textId="77777777" w:rsidTr="00C7724F">
        <w:tc>
          <w:tcPr>
            <w:tcW w:w="2340" w:type="dxa"/>
          </w:tcPr>
          <w:p w14:paraId="4E49E975" w14:textId="77777777" w:rsidR="00C7724F" w:rsidRPr="00C54565" w:rsidRDefault="00C7724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340" w:type="dxa"/>
          </w:tcPr>
          <w:p w14:paraId="048E1176" w14:textId="77777777" w:rsidR="00C7724F" w:rsidRPr="00C54565" w:rsidRDefault="00C7724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  <w:gridSpan w:val="2"/>
          </w:tcPr>
          <w:p w14:paraId="59409B2E" w14:textId="77777777" w:rsidR="00C7724F" w:rsidRPr="00C54565" w:rsidRDefault="00C7724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1E8E2036" w14:textId="77777777" w:rsidR="00C7724F" w:rsidRPr="00C54565" w:rsidRDefault="00C7724F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79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4D766BB1" w14:textId="77777777" w:rsidR="00C7724F" w:rsidRPr="00C54565" w:rsidRDefault="00C7724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</w:tcPr>
          <w:p w14:paraId="530E485B" w14:textId="77777777" w:rsidR="00C7724F" w:rsidRPr="00C54565" w:rsidRDefault="00C7724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5FAA9D7" w14:textId="77777777" w:rsidR="00C7724F" w:rsidRPr="00C54565" w:rsidRDefault="00C7724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5C5294B1" w14:textId="77777777" w:rsidR="00C7724F" w:rsidRPr="00C54565" w:rsidRDefault="00C7724F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 w:right="-100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</w:tcPr>
          <w:p w14:paraId="671F203E" w14:textId="77777777" w:rsidR="00C7724F" w:rsidRPr="00C54565" w:rsidRDefault="00C7724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3024D17A" w14:textId="77777777" w:rsidR="00C7724F" w:rsidRPr="00C54565" w:rsidRDefault="00C7724F" w:rsidP="005D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5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C7724F" w:rsidRPr="00C54565" w14:paraId="420E5AFB" w14:textId="77777777" w:rsidTr="00D32ACC">
        <w:tc>
          <w:tcPr>
            <w:tcW w:w="2340" w:type="dxa"/>
          </w:tcPr>
          <w:p w14:paraId="206A3856" w14:textId="01BAA7AE" w:rsidR="00C7724F" w:rsidRPr="00C54565" w:rsidRDefault="00C7724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40" w:type="dxa"/>
          </w:tcPr>
          <w:p w14:paraId="26000C65" w14:textId="77777777" w:rsidR="00C7724F" w:rsidRPr="00C54565" w:rsidRDefault="00C7724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6AE832CD" w14:textId="77777777" w:rsidR="00C7724F" w:rsidRPr="00C54565" w:rsidRDefault="00C7724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68F1DC31" w14:textId="77777777" w:rsidR="00C7724F" w:rsidRPr="00C54565" w:rsidRDefault="00C7724F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19933D2" w14:textId="77777777" w:rsidR="00C7724F" w:rsidRPr="00C54565" w:rsidRDefault="00C7724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D65C7F9" w14:textId="77777777" w:rsidR="00C7724F" w:rsidRPr="00C54565" w:rsidRDefault="00C7724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55647" w14:textId="77777777" w:rsidR="00C7724F" w:rsidRPr="00C54565" w:rsidRDefault="00C7724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BBBABD3" w14:textId="77777777" w:rsidR="00C7724F" w:rsidRPr="00C54565" w:rsidRDefault="00C7724F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9BB82D0" w14:textId="77777777" w:rsidR="00C7724F" w:rsidRPr="00C54565" w:rsidRDefault="00C7724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9963223" w14:textId="77777777" w:rsidR="00C7724F" w:rsidRPr="00C54565" w:rsidRDefault="00C7724F" w:rsidP="005D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724F" w:rsidRPr="00C54565" w14:paraId="436DBE4C" w14:textId="77777777" w:rsidTr="00C7724F">
        <w:tc>
          <w:tcPr>
            <w:tcW w:w="2340" w:type="dxa"/>
          </w:tcPr>
          <w:p w14:paraId="2603129B" w14:textId="739C101B" w:rsidR="00C7724F" w:rsidRPr="00C54565" w:rsidRDefault="00C7724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0" w:type="dxa"/>
          </w:tcPr>
          <w:p w14:paraId="5EED9C6C" w14:textId="3A9AA83C" w:rsidR="00C7724F" w:rsidRPr="00C54565" w:rsidRDefault="00C7724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3.50</w:t>
            </w:r>
          </w:p>
        </w:tc>
        <w:tc>
          <w:tcPr>
            <w:tcW w:w="274" w:type="dxa"/>
            <w:gridSpan w:val="2"/>
          </w:tcPr>
          <w:p w14:paraId="5C96CC73" w14:textId="77777777" w:rsidR="00C7724F" w:rsidRPr="00C54565" w:rsidRDefault="00C7724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202E433A" w14:textId="7ED6068C" w:rsidR="00C7724F" w:rsidRPr="00C54565" w:rsidRDefault="00C7724F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765,159</w:t>
            </w:r>
          </w:p>
        </w:tc>
        <w:tc>
          <w:tcPr>
            <w:tcW w:w="241" w:type="dxa"/>
          </w:tcPr>
          <w:p w14:paraId="29D5CDAE" w14:textId="77777777" w:rsidR="00C7724F" w:rsidRPr="00C54565" w:rsidRDefault="00C7724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A405C3D" w14:textId="51C46BF5" w:rsidR="00C7724F" w:rsidRPr="00C54565" w:rsidRDefault="00C7724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2,873,627</w:t>
            </w:r>
          </w:p>
        </w:tc>
        <w:tc>
          <w:tcPr>
            <w:tcW w:w="270" w:type="dxa"/>
          </w:tcPr>
          <w:p w14:paraId="621F4356" w14:textId="77777777" w:rsidR="00C7724F" w:rsidRPr="00C54565" w:rsidRDefault="00C7724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4671667" w14:textId="5E47475B" w:rsidR="00C7724F" w:rsidRPr="00C54565" w:rsidRDefault="00C7724F" w:rsidP="005D0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(3,068,055)</w:t>
            </w:r>
          </w:p>
        </w:tc>
        <w:tc>
          <w:tcPr>
            <w:tcW w:w="269" w:type="dxa"/>
          </w:tcPr>
          <w:p w14:paraId="61D3574A" w14:textId="77777777" w:rsidR="00C7724F" w:rsidRPr="00C54565" w:rsidRDefault="00C7724F" w:rsidP="008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03C8A4FA" w14:textId="3DBCD790" w:rsidR="00C7724F" w:rsidRPr="00C54565" w:rsidRDefault="00C7724F" w:rsidP="005D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570,731</w:t>
            </w:r>
          </w:p>
        </w:tc>
      </w:tr>
    </w:tbl>
    <w:p w14:paraId="62986676" w14:textId="0B9F985C" w:rsidR="008A1EA7" w:rsidRPr="00C54565" w:rsidRDefault="008A1EA7" w:rsidP="006264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</w:rPr>
      </w:pPr>
    </w:p>
    <w:p w14:paraId="63A67738" w14:textId="13EF42A5" w:rsidR="00B32DB0" w:rsidRPr="00C54565" w:rsidRDefault="00626409" w:rsidP="00892412">
      <w:pPr>
        <w:pStyle w:val="Heading1"/>
        <w:keepLines/>
        <w:numPr>
          <w:ilvl w:val="0"/>
          <w:numId w:val="1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C54565">
        <w:rPr>
          <w:rFonts w:asciiTheme="majorBidi" w:hAnsiTheme="majorBidi" w:cstheme="majorBidi"/>
          <w:sz w:val="30"/>
          <w:szCs w:val="30"/>
          <w:u w:val="none"/>
          <w:cs/>
        </w:rPr>
        <w:t>เงินสดและรายการเทียบเท่าเงินสด</w:t>
      </w:r>
    </w:p>
    <w:p w14:paraId="04388D44" w14:textId="77777777" w:rsidR="00626409" w:rsidRPr="00C54565" w:rsidRDefault="00626409" w:rsidP="003D1620">
      <w:pPr>
        <w:pStyle w:val="NoSpacing"/>
        <w:spacing w:line="120" w:lineRule="auto"/>
        <w:rPr>
          <w:rFonts w:asciiTheme="majorBidi" w:hAnsiTheme="majorBidi" w:cstheme="majorBidi"/>
          <w:szCs w:val="18"/>
          <w:cs/>
          <w:lang w:val="th-TH"/>
        </w:rPr>
      </w:pPr>
    </w:p>
    <w:tbl>
      <w:tblPr>
        <w:tblW w:w="927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990"/>
        <w:gridCol w:w="270"/>
        <w:gridCol w:w="1170"/>
        <w:gridCol w:w="270"/>
        <w:gridCol w:w="1170"/>
      </w:tblGrid>
      <w:tr w:rsidR="00626409" w:rsidRPr="00C54565" w14:paraId="56A2B471" w14:textId="77777777" w:rsidTr="005D0128">
        <w:tc>
          <w:tcPr>
            <w:tcW w:w="3960" w:type="dxa"/>
            <w:tcBorders>
              <w:top w:val="nil"/>
              <w:bottom w:val="nil"/>
            </w:tcBorders>
          </w:tcPr>
          <w:p w14:paraId="08902F1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6B407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9547D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F29DF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C54565" w14:paraId="56F31FC9" w14:textId="77777777" w:rsidTr="005D0128">
        <w:tc>
          <w:tcPr>
            <w:tcW w:w="3960" w:type="dxa"/>
            <w:tcBorders>
              <w:top w:val="nil"/>
            </w:tcBorders>
          </w:tcPr>
          <w:p w14:paraId="3AF1373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E0A6A7" w14:textId="77777777" w:rsidR="00626409" w:rsidRPr="00C54565" w:rsidRDefault="009A2E58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F6634CE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F047809" w14:textId="77777777" w:rsidR="00626409" w:rsidRPr="00C54565" w:rsidRDefault="009A2E58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14:paraId="497DC9C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9B2052B" w14:textId="77777777" w:rsidR="00626409" w:rsidRPr="00C54565" w:rsidRDefault="009A2E58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D7D3FD4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9066F93" w14:textId="77777777" w:rsidR="00626409" w:rsidRPr="00C54565" w:rsidRDefault="009A2E58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626409" w:rsidRPr="00C54565" w14:paraId="7C762974" w14:textId="77777777" w:rsidTr="005D0128">
        <w:tc>
          <w:tcPr>
            <w:tcW w:w="3960" w:type="dxa"/>
          </w:tcPr>
          <w:p w14:paraId="4817438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3F856B6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2E58" w:rsidRPr="00C54565" w14:paraId="00CB94A4" w14:textId="77777777" w:rsidTr="005D0128">
        <w:tc>
          <w:tcPr>
            <w:tcW w:w="3960" w:type="dxa"/>
          </w:tcPr>
          <w:p w14:paraId="5C213B94" w14:textId="77777777" w:rsidR="009A2E58" w:rsidRPr="00C54565" w:rsidRDefault="009A2E58" w:rsidP="009A2E58">
            <w:pPr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  <w:shd w:val="clear" w:color="auto" w:fill="auto"/>
          </w:tcPr>
          <w:p w14:paraId="01F78119" w14:textId="468E1B58" w:rsidR="009A2E58" w:rsidRPr="00C54565" w:rsidRDefault="006267E2" w:rsidP="00AF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35,93</w:t>
            </w:r>
            <w:r w:rsidR="00BB3145" w:rsidRPr="00C5456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F2057E1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D80444" w14:textId="77777777" w:rsidR="009A2E58" w:rsidRPr="00C54565" w:rsidRDefault="009A2E58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43,817</w:t>
            </w:r>
          </w:p>
        </w:tc>
        <w:tc>
          <w:tcPr>
            <w:tcW w:w="270" w:type="dxa"/>
            <w:shd w:val="clear" w:color="auto" w:fill="auto"/>
          </w:tcPr>
          <w:p w14:paraId="08289806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5CC033" w14:textId="77777777" w:rsidR="009A2E58" w:rsidRPr="00C54565" w:rsidRDefault="006267E2" w:rsidP="00551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270" w:type="dxa"/>
          </w:tcPr>
          <w:p w14:paraId="394629D6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BFD141" w14:textId="77777777" w:rsidR="009A2E58" w:rsidRPr="00C54565" w:rsidRDefault="009A2E58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</w:tr>
      <w:tr w:rsidR="009A2E58" w:rsidRPr="00C54565" w14:paraId="2E517E43" w14:textId="77777777" w:rsidTr="005D0128">
        <w:tc>
          <w:tcPr>
            <w:tcW w:w="3960" w:type="dxa"/>
          </w:tcPr>
          <w:p w14:paraId="1D120BE1" w14:textId="77777777" w:rsidR="009A2E58" w:rsidRPr="00C54565" w:rsidRDefault="009A2E58" w:rsidP="009A2E5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585E8856" w14:textId="21DC53D8" w:rsidR="009A2E58" w:rsidRPr="00C54565" w:rsidRDefault="006267E2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80,</w:t>
            </w:r>
            <w:r w:rsidR="00BB3145" w:rsidRPr="00C54565"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  <w:tc>
          <w:tcPr>
            <w:tcW w:w="270" w:type="dxa"/>
            <w:shd w:val="clear" w:color="auto" w:fill="auto"/>
          </w:tcPr>
          <w:p w14:paraId="3DA1292A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B51136" w14:textId="77777777" w:rsidR="009A2E58" w:rsidRPr="00C54565" w:rsidRDefault="009A2E58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119,140</w:t>
            </w:r>
          </w:p>
        </w:tc>
        <w:tc>
          <w:tcPr>
            <w:tcW w:w="270" w:type="dxa"/>
            <w:shd w:val="clear" w:color="auto" w:fill="auto"/>
          </w:tcPr>
          <w:p w14:paraId="3F624678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363B1E" w14:textId="6CDCA6C8" w:rsidR="009A2E58" w:rsidRPr="00C54565" w:rsidRDefault="006267E2" w:rsidP="00551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BB3145" w:rsidRPr="00C54565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  <w:tc>
          <w:tcPr>
            <w:tcW w:w="270" w:type="dxa"/>
          </w:tcPr>
          <w:p w14:paraId="1386B95B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81882A" w14:textId="77777777" w:rsidR="009A2E58" w:rsidRPr="00C54565" w:rsidRDefault="009A2E58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  7,414 </w:t>
            </w:r>
          </w:p>
        </w:tc>
      </w:tr>
      <w:tr w:rsidR="009A2E58" w:rsidRPr="00C54565" w14:paraId="6F8FAB7E" w14:textId="77777777" w:rsidTr="005D0128">
        <w:tc>
          <w:tcPr>
            <w:tcW w:w="3960" w:type="dxa"/>
          </w:tcPr>
          <w:p w14:paraId="0765A35D" w14:textId="77777777" w:rsidR="009A2E58" w:rsidRPr="00C54565" w:rsidRDefault="009A2E58" w:rsidP="009A2E5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138E426" w14:textId="77777777" w:rsidR="009A2E58" w:rsidRPr="00C54565" w:rsidRDefault="006267E2" w:rsidP="00AF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952,877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957CF0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7E6FC0C" w14:textId="77777777" w:rsidR="009A2E58" w:rsidRPr="00C54565" w:rsidRDefault="009A2E58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757,718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36031AC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C5E811A" w14:textId="77777777" w:rsidR="009A2E58" w:rsidRPr="00C54565" w:rsidRDefault="006267E2" w:rsidP="00551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585,077</w:t>
            </w:r>
          </w:p>
        </w:tc>
        <w:tc>
          <w:tcPr>
            <w:tcW w:w="270" w:type="dxa"/>
            <w:tcBorders>
              <w:bottom w:val="nil"/>
            </w:tcBorders>
          </w:tcPr>
          <w:p w14:paraId="508BB8AE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B38DD54" w14:textId="77777777" w:rsidR="009A2E58" w:rsidRPr="00C54565" w:rsidRDefault="009A2E58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479,572</w:t>
            </w:r>
          </w:p>
        </w:tc>
      </w:tr>
      <w:tr w:rsidR="009A2E58" w:rsidRPr="00C54565" w14:paraId="17D0873D" w14:textId="77777777" w:rsidTr="005D0128">
        <w:tc>
          <w:tcPr>
            <w:tcW w:w="3960" w:type="dxa"/>
            <w:tcBorders>
              <w:top w:val="nil"/>
              <w:bottom w:val="nil"/>
            </w:tcBorders>
          </w:tcPr>
          <w:p w14:paraId="75B2E1A7" w14:textId="77777777" w:rsidR="009A2E58" w:rsidRPr="00C54565" w:rsidRDefault="009A2E58" w:rsidP="009A2E5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87BE9F" w14:textId="4594C34A" w:rsidR="009A2E58" w:rsidRPr="00C54565" w:rsidRDefault="006267E2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1,069,</w:t>
            </w:r>
            <w:r w:rsidR="00BB3145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A8DCCF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BE57E" w14:textId="77777777" w:rsidR="009A2E58" w:rsidRPr="00C54565" w:rsidRDefault="009A2E58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920,675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0FC2A7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B5D21" w14:textId="519D88C2" w:rsidR="009A2E58" w:rsidRPr="00C54565" w:rsidRDefault="006267E2" w:rsidP="00551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BB3145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209A60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CF111D" w14:textId="77777777" w:rsidR="009A2E58" w:rsidRPr="00C54565" w:rsidRDefault="009A2E58" w:rsidP="0039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487,461</w:t>
            </w:r>
          </w:p>
        </w:tc>
      </w:tr>
    </w:tbl>
    <w:p w14:paraId="1DB2A27A" w14:textId="1CB157A5" w:rsidR="00626409" w:rsidRPr="00C54565" w:rsidRDefault="00626409" w:rsidP="00892412">
      <w:pPr>
        <w:pStyle w:val="Heading1"/>
        <w:keepLines/>
        <w:numPr>
          <w:ilvl w:val="0"/>
          <w:numId w:val="1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C54565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ลูกหนี้การค้า</w:t>
      </w:r>
    </w:p>
    <w:p w14:paraId="690FEDB2" w14:textId="77777777" w:rsidR="00626409" w:rsidRPr="00C54565" w:rsidRDefault="00626409" w:rsidP="00E976CD">
      <w:pPr>
        <w:pStyle w:val="NoSpacing"/>
        <w:spacing w:line="120" w:lineRule="auto"/>
        <w:rPr>
          <w:szCs w:val="18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9"/>
        <w:gridCol w:w="992"/>
        <w:gridCol w:w="258"/>
        <w:gridCol w:w="988"/>
        <w:gridCol w:w="271"/>
        <w:gridCol w:w="983"/>
        <w:gridCol w:w="243"/>
        <w:gridCol w:w="28"/>
        <w:gridCol w:w="1099"/>
        <w:gridCol w:w="28"/>
        <w:gridCol w:w="243"/>
        <w:gridCol w:w="28"/>
        <w:gridCol w:w="1140"/>
      </w:tblGrid>
      <w:tr w:rsidR="004F681D" w:rsidRPr="00C54565" w14:paraId="790B75CF" w14:textId="77777777" w:rsidTr="00D32ACC">
        <w:trPr>
          <w:tblHeader/>
        </w:trPr>
        <w:tc>
          <w:tcPr>
            <w:tcW w:w="1602" w:type="pct"/>
          </w:tcPr>
          <w:p w14:paraId="231EBB87" w14:textId="77777777" w:rsidR="00BA0227" w:rsidRPr="00C54565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6D0CF92A" w14:textId="77777777" w:rsidR="00BA0227" w:rsidRPr="00C54565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25BFB945" w14:textId="77777777" w:rsidR="00BA0227" w:rsidRPr="00C54565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9" w:type="pct"/>
            <w:gridSpan w:val="3"/>
            <w:tcBorders>
              <w:bottom w:val="single" w:sz="4" w:space="0" w:color="auto"/>
            </w:tcBorders>
          </w:tcPr>
          <w:p w14:paraId="47334D07" w14:textId="77777777" w:rsidR="00BA0227" w:rsidRPr="00C54565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14:paraId="161EF1E4" w14:textId="77777777" w:rsidR="00BA0227" w:rsidRPr="00C54565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pct"/>
            <w:gridSpan w:val="5"/>
            <w:tcBorders>
              <w:bottom w:val="single" w:sz="4" w:space="0" w:color="auto"/>
            </w:tcBorders>
          </w:tcPr>
          <w:p w14:paraId="3C328455" w14:textId="77777777" w:rsidR="00BA0227" w:rsidRPr="00C54565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7B0F" w:rsidRPr="00C54565" w14:paraId="59B1154E" w14:textId="77777777" w:rsidTr="00D32ACC">
        <w:trPr>
          <w:tblHeader/>
        </w:trPr>
        <w:tc>
          <w:tcPr>
            <w:tcW w:w="1602" w:type="pct"/>
          </w:tcPr>
          <w:p w14:paraId="47B38A99" w14:textId="77777777" w:rsidR="00BA0227" w:rsidRPr="00C54565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4DD8E7EC" w14:textId="77777777" w:rsidR="00BA0227" w:rsidRPr="00C54565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546287F" w14:textId="77777777" w:rsidR="00BA0227" w:rsidRPr="00C54565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3F8C48DC" w14:textId="77777777" w:rsidR="00BA0227" w:rsidRPr="00C54565" w:rsidRDefault="009A2E58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146" w:type="pct"/>
          </w:tcPr>
          <w:p w14:paraId="03D3E6A8" w14:textId="77777777" w:rsidR="00BA0227" w:rsidRPr="00C54565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7344807D" w14:textId="77777777" w:rsidR="00BA0227" w:rsidRPr="00C54565" w:rsidRDefault="009A2E58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  <w:gridSpan w:val="2"/>
          </w:tcPr>
          <w:p w14:paraId="260223DD" w14:textId="77777777" w:rsidR="00BA0227" w:rsidRPr="00C54565" w:rsidRDefault="00BA0227" w:rsidP="00BA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</w:tcBorders>
          </w:tcPr>
          <w:p w14:paraId="3B2690DB" w14:textId="77777777" w:rsidR="00BA0227" w:rsidRPr="00C54565" w:rsidRDefault="009A2E58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</w:tcBorders>
          </w:tcPr>
          <w:p w14:paraId="518FE48B" w14:textId="77777777" w:rsidR="00BA0227" w:rsidRPr="00C54565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183F912C" w14:textId="77777777" w:rsidR="00BA0227" w:rsidRPr="00C54565" w:rsidRDefault="009A2E58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397B0F" w:rsidRPr="00C54565" w14:paraId="7136F4E0" w14:textId="77777777" w:rsidTr="00D32ACC">
        <w:trPr>
          <w:tblHeader/>
        </w:trPr>
        <w:tc>
          <w:tcPr>
            <w:tcW w:w="1602" w:type="pct"/>
          </w:tcPr>
          <w:p w14:paraId="798B46BF" w14:textId="77777777" w:rsidR="00BA0227" w:rsidRPr="00C54565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6F25FF6D" w14:textId="77777777" w:rsidR="00BA0227" w:rsidRPr="00C54565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1FC4E41F" w14:textId="77777777" w:rsidR="00BA0227" w:rsidRPr="00C54565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4" w:type="pct"/>
            <w:gridSpan w:val="10"/>
          </w:tcPr>
          <w:p w14:paraId="5F7045E9" w14:textId="77777777" w:rsidR="00BA0227" w:rsidRPr="00C54565" w:rsidRDefault="00BA0227" w:rsidP="00BA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7B0F" w:rsidRPr="00C54565" w14:paraId="1305ECFB" w14:textId="77777777" w:rsidTr="00D32ACC">
        <w:tc>
          <w:tcPr>
            <w:tcW w:w="1602" w:type="pct"/>
          </w:tcPr>
          <w:p w14:paraId="645D3187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35" w:type="pct"/>
          </w:tcPr>
          <w:p w14:paraId="6642077E" w14:textId="77777777" w:rsidR="009A2E58" w:rsidRPr="00C54565" w:rsidRDefault="009A2E58" w:rsidP="009A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" w:type="pct"/>
          </w:tcPr>
          <w:p w14:paraId="0E266BDB" w14:textId="77777777" w:rsidR="009A2E58" w:rsidRPr="00C54565" w:rsidRDefault="009A2E58" w:rsidP="009A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7304666E" w14:textId="3740A5B5" w:rsidR="009A2E58" w:rsidRPr="00C54565" w:rsidRDefault="00F20EBA" w:rsidP="00756E1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271,32</w:t>
            </w:r>
            <w:r w:rsidR="00AB3A27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6" w:type="pct"/>
          </w:tcPr>
          <w:p w14:paraId="0ADA7ACE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9" w:type="pct"/>
          </w:tcPr>
          <w:p w14:paraId="7AA5F997" w14:textId="26896023" w:rsidR="009A2E58" w:rsidRPr="00C54565" w:rsidRDefault="00F20EBA" w:rsidP="00756E1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269,927</w:t>
            </w:r>
          </w:p>
        </w:tc>
        <w:tc>
          <w:tcPr>
            <w:tcW w:w="146" w:type="pct"/>
            <w:gridSpan w:val="2"/>
          </w:tcPr>
          <w:p w14:paraId="4C64FE01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597158C9" w14:textId="5B513587" w:rsidR="009A2E58" w:rsidRPr="00C54565" w:rsidRDefault="00A357CC" w:rsidP="00756E1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206,361</w:t>
            </w:r>
          </w:p>
        </w:tc>
        <w:tc>
          <w:tcPr>
            <w:tcW w:w="146" w:type="pct"/>
            <w:gridSpan w:val="2"/>
          </w:tcPr>
          <w:p w14:paraId="6C67EA7D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6" w:type="pct"/>
          </w:tcPr>
          <w:p w14:paraId="699BA496" w14:textId="51B89F16" w:rsidR="009A2E58" w:rsidRPr="00C54565" w:rsidRDefault="00F20EBA" w:rsidP="00756E1C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232,600</w:t>
            </w:r>
          </w:p>
        </w:tc>
      </w:tr>
      <w:tr w:rsidR="00397B0F" w:rsidRPr="00C54565" w14:paraId="37D1984F" w14:textId="77777777" w:rsidTr="00D32ACC">
        <w:tc>
          <w:tcPr>
            <w:tcW w:w="1602" w:type="pct"/>
          </w:tcPr>
          <w:p w14:paraId="65610E88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35" w:type="pct"/>
          </w:tcPr>
          <w:p w14:paraId="57775DD5" w14:textId="77777777" w:rsidR="009A2E58" w:rsidRPr="00C54565" w:rsidRDefault="009A2E58" w:rsidP="009A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95799D6" w14:textId="77777777" w:rsidR="009A2E58" w:rsidRPr="00C54565" w:rsidRDefault="009A2E58" w:rsidP="009A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50B557F8" w14:textId="77777777" w:rsidR="009A2E58" w:rsidRPr="00C54565" w:rsidRDefault="009A2E58" w:rsidP="004923C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7FCABE5" w14:textId="77777777" w:rsidR="009A2E58" w:rsidRPr="00C54565" w:rsidRDefault="009A2E58" w:rsidP="009A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135B5220" w14:textId="77777777" w:rsidR="009A2E58" w:rsidRPr="00C54565" w:rsidRDefault="009A2E58" w:rsidP="004F681D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16A589D" w14:textId="77777777" w:rsidR="009A2E58" w:rsidRPr="00C54565" w:rsidRDefault="009A2E58" w:rsidP="009A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57D64158" w14:textId="77777777" w:rsidR="009A2E58" w:rsidRPr="00C54565" w:rsidRDefault="009A2E58" w:rsidP="004F681D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gridSpan w:val="2"/>
          </w:tcPr>
          <w:p w14:paraId="5195C3A8" w14:textId="77777777" w:rsidR="009A2E58" w:rsidRPr="00C54565" w:rsidRDefault="009A2E58" w:rsidP="009A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797FD314" w14:textId="77777777" w:rsidR="009A2E58" w:rsidRPr="00C54565" w:rsidRDefault="009A2E58" w:rsidP="004923C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7B0F" w:rsidRPr="00C54565" w14:paraId="4347428E" w14:textId="77777777" w:rsidTr="00D32ACC">
        <w:tc>
          <w:tcPr>
            <w:tcW w:w="1602" w:type="pct"/>
          </w:tcPr>
          <w:p w14:paraId="7ECCD3DB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35" w:type="pct"/>
          </w:tcPr>
          <w:p w14:paraId="12E86B80" w14:textId="77777777" w:rsidR="009A2E58" w:rsidRPr="00C54565" w:rsidRDefault="009A2E58" w:rsidP="009A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970D98D" w14:textId="77777777" w:rsidR="009A2E58" w:rsidRPr="00C54565" w:rsidRDefault="009A2E58" w:rsidP="009A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7956DE12" w14:textId="00BCB170" w:rsidR="009A2E58" w:rsidRPr="00C54565" w:rsidRDefault="00F20EBA" w:rsidP="004923C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123,460</w:t>
            </w:r>
          </w:p>
        </w:tc>
        <w:tc>
          <w:tcPr>
            <w:tcW w:w="146" w:type="pct"/>
          </w:tcPr>
          <w:p w14:paraId="14924F74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9" w:type="pct"/>
          </w:tcPr>
          <w:p w14:paraId="4BFED2CE" w14:textId="28CEF0A6" w:rsidR="009A2E58" w:rsidRPr="00C54565" w:rsidRDefault="00F20EBA" w:rsidP="004F681D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136,165</w:t>
            </w:r>
          </w:p>
        </w:tc>
        <w:tc>
          <w:tcPr>
            <w:tcW w:w="146" w:type="pct"/>
            <w:gridSpan w:val="2"/>
          </w:tcPr>
          <w:p w14:paraId="09EA157C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7446F80E" w14:textId="771F2849" w:rsidR="009A2E58" w:rsidRPr="00C54565" w:rsidRDefault="001F7CFE" w:rsidP="004F681D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120,542</w:t>
            </w:r>
          </w:p>
        </w:tc>
        <w:tc>
          <w:tcPr>
            <w:tcW w:w="146" w:type="pct"/>
            <w:gridSpan w:val="2"/>
          </w:tcPr>
          <w:p w14:paraId="61A73243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6" w:type="pct"/>
          </w:tcPr>
          <w:p w14:paraId="664013DF" w14:textId="1F42BE50" w:rsidR="009A2E58" w:rsidRPr="00C54565" w:rsidRDefault="001F7CFE" w:rsidP="004F681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127,513</w:t>
            </w:r>
          </w:p>
        </w:tc>
      </w:tr>
      <w:tr w:rsidR="00397B0F" w:rsidRPr="00C54565" w14:paraId="521AB6FD" w14:textId="77777777" w:rsidTr="00D32ACC">
        <w:tc>
          <w:tcPr>
            <w:tcW w:w="1602" w:type="pct"/>
          </w:tcPr>
          <w:p w14:paraId="1FD114AF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35" w:type="pct"/>
          </w:tcPr>
          <w:p w14:paraId="331341E9" w14:textId="77777777" w:rsidR="009A2E58" w:rsidRPr="00C54565" w:rsidRDefault="009A2E58" w:rsidP="009A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4D4544D" w14:textId="77777777" w:rsidR="009A2E58" w:rsidRPr="00C54565" w:rsidRDefault="009A2E58" w:rsidP="009A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60B2BA7A" w14:textId="7FC85B8B" w:rsidR="009A2E58" w:rsidRPr="00C54565" w:rsidRDefault="001F7CFE" w:rsidP="004923C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F20EBA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739</w:t>
            </w:r>
          </w:p>
        </w:tc>
        <w:tc>
          <w:tcPr>
            <w:tcW w:w="146" w:type="pct"/>
          </w:tcPr>
          <w:p w14:paraId="43A8D67A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9" w:type="pct"/>
          </w:tcPr>
          <w:p w14:paraId="3F38DF56" w14:textId="16F472BB" w:rsidR="009A2E58" w:rsidRPr="00C54565" w:rsidRDefault="00F20EBA" w:rsidP="004F681D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2,833</w:t>
            </w:r>
          </w:p>
        </w:tc>
        <w:tc>
          <w:tcPr>
            <w:tcW w:w="146" w:type="pct"/>
            <w:gridSpan w:val="2"/>
          </w:tcPr>
          <w:p w14:paraId="03DCB7FE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458B4545" w14:textId="260770EE" w:rsidR="009A2E58" w:rsidRPr="00C54565" w:rsidRDefault="001F7CFE" w:rsidP="004F681D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953</w:t>
            </w:r>
          </w:p>
        </w:tc>
        <w:tc>
          <w:tcPr>
            <w:tcW w:w="146" w:type="pct"/>
            <w:gridSpan w:val="2"/>
          </w:tcPr>
          <w:p w14:paraId="0AED322D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6" w:type="pct"/>
          </w:tcPr>
          <w:p w14:paraId="48AA8E1C" w14:textId="3DB6FAED" w:rsidR="009A2E58" w:rsidRPr="00C54565" w:rsidRDefault="001F7CFE" w:rsidP="004F681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2,364</w:t>
            </w:r>
          </w:p>
        </w:tc>
      </w:tr>
      <w:tr w:rsidR="00397B0F" w:rsidRPr="00C54565" w14:paraId="15251A70" w14:textId="77777777" w:rsidTr="00D32ACC">
        <w:tc>
          <w:tcPr>
            <w:tcW w:w="1602" w:type="pct"/>
          </w:tcPr>
          <w:p w14:paraId="65EAFA8C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6 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35" w:type="pct"/>
          </w:tcPr>
          <w:p w14:paraId="029AC99E" w14:textId="77777777" w:rsidR="009A2E58" w:rsidRPr="00C54565" w:rsidRDefault="009A2E58" w:rsidP="009A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7357670" w14:textId="77777777" w:rsidR="009A2E58" w:rsidRPr="00C54565" w:rsidRDefault="009A2E58" w:rsidP="009A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290D5778" w14:textId="2205DA29" w:rsidR="009A2E58" w:rsidRPr="00C54565" w:rsidRDefault="001F7CFE" w:rsidP="004923C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146" w:type="pct"/>
          </w:tcPr>
          <w:p w14:paraId="7FE16A93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9" w:type="pct"/>
          </w:tcPr>
          <w:p w14:paraId="05C2921D" w14:textId="07CF1919" w:rsidR="009A2E58" w:rsidRPr="00C54565" w:rsidRDefault="00F20EBA" w:rsidP="004F681D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146" w:type="pct"/>
            <w:gridSpan w:val="2"/>
          </w:tcPr>
          <w:p w14:paraId="146C126B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110B48F9" w14:textId="0AF0C7CD" w:rsidR="009A2E58" w:rsidRPr="00C54565" w:rsidRDefault="001F7CFE" w:rsidP="004F681D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146" w:type="pct"/>
            <w:gridSpan w:val="2"/>
          </w:tcPr>
          <w:p w14:paraId="78FB3179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6" w:type="pct"/>
          </w:tcPr>
          <w:p w14:paraId="57A5F7ED" w14:textId="6A39662A" w:rsidR="009A2E58" w:rsidRPr="00C54565" w:rsidRDefault="001F7CFE" w:rsidP="004F681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</w:tr>
      <w:tr w:rsidR="00397B0F" w:rsidRPr="00C54565" w14:paraId="461E1E32" w14:textId="77777777" w:rsidTr="00D32ACC">
        <w:tc>
          <w:tcPr>
            <w:tcW w:w="1602" w:type="pct"/>
          </w:tcPr>
          <w:p w14:paraId="4B73FE46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35" w:type="pct"/>
          </w:tcPr>
          <w:p w14:paraId="3BEE9720" w14:textId="77777777" w:rsidR="009A2E58" w:rsidRPr="00C54565" w:rsidRDefault="009A2E58" w:rsidP="009A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B287C58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6B370E03" w14:textId="59269ADD" w:rsidR="009A2E58" w:rsidRPr="00C54565" w:rsidRDefault="001F7CFE" w:rsidP="004923C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F20EBA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146" w:type="pct"/>
          </w:tcPr>
          <w:p w14:paraId="3A218552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33047AEC" w14:textId="49B94B9B" w:rsidR="009A2E58" w:rsidRPr="00C54565" w:rsidRDefault="00F20EBA" w:rsidP="004F681D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146" w:type="pct"/>
            <w:gridSpan w:val="2"/>
          </w:tcPr>
          <w:p w14:paraId="4DEC8B4C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A8BB1A" w14:textId="7185DAF7" w:rsidR="009A2E58" w:rsidRPr="00C54565" w:rsidRDefault="001F7CFE" w:rsidP="008D72B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146" w:type="pct"/>
            <w:gridSpan w:val="2"/>
          </w:tcPr>
          <w:p w14:paraId="121E9BC8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3B4AF823" w14:textId="6951B0C2" w:rsidR="009A2E58" w:rsidRPr="00C54565" w:rsidRDefault="001F7CFE" w:rsidP="004F681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397B0F" w:rsidRPr="00C54565" w14:paraId="73196F24" w14:textId="77777777" w:rsidTr="00D32ACC">
        <w:tc>
          <w:tcPr>
            <w:tcW w:w="1602" w:type="pct"/>
          </w:tcPr>
          <w:p w14:paraId="0C7948F2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23F02B28" w14:textId="77777777" w:rsidR="009A2E58" w:rsidRPr="00C54565" w:rsidRDefault="009A2E58" w:rsidP="009A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FB45CB2" w14:textId="77777777" w:rsidR="009A2E58" w:rsidRPr="00C54565" w:rsidRDefault="009A2E58" w:rsidP="009A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</w:tcPr>
          <w:p w14:paraId="5554F739" w14:textId="161D96A8" w:rsidR="009A2E58" w:rsidRPr="00C54565" w:rsidRDefault="001F7CFE" w:rsidP="004923C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397,42</w:t>
            </w:r>
            <w:r w:rsidR="00AB3A27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6" w:type="pct"/>
          </w:tcPr>
          <w:p w14:paraId="379D2863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14:paraId="23234046" w14:textId="733438B9" w:rsidR="009A2E58" w:rsidRPr="00C54565" w:rsidRDefault="001F7CFE" w:rsidP="004F681D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409,272</w:t>
            </w:r>
          </w:p>
        </w:tc>
        <w:tc>
          <w:tcPr>
            <w:tcW w:w="146" w:type="pct"/>
            <w:gridSpan w:val="2"/>
          </w:tcPr>
          <w:p w14:paraId="1A657CE6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753143" w14:textId="4E1BF460" w:rsidR="009A2E58" w:rsidRPr="00C54565" w:rsidRDefault="001F7CFE" w:rsidP="004F681D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328,233</w:t>
            </w:r>
          </w:p>
        </w:tc>
        <w:tc>
          <w:tcPr>
            <w:tcW w:w="146" w:type="pct"/>
            <w:gridSpan w:val="2"/>
          </w:tcPr>
          <w:p w14:paraId="24EFA98A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1947D094" w14:textId="4E62F825" w:rsidR="009A2E58" w:rsidRPr="00C54565" w:rsidRDefault="001F7CFE" w:rsidP="004F681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362,754</w:t>
            </w:r>
          </w:p>
        </w:tc>
      </w:tr>
      <w:tr w:rsidR="00397B0F" w:rsidRPr="00C54565" w14:paraId="492BD3D6" w14:textId="77777777" w:rsidTr="00D32ACC">
        <w:tc>
          <w:tcPr>
            <w:tcW w:w="1602" w:type="pct"/>
          </w:tcPr>
          <w:p w14:paraId="5C5F05C6" w14:textId="467D8F39" w:rsidR="001F7CFE" w:rsidRPr="00C54565" w:rsidRDefault="001F7CFE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35" w:type="pct"/>
          </w:tcPr>
          <w:p w14:paraId="446D70C5" w14:textId="77777777" w:rsidR="001F7CFE" w:rsidRPr="00C54565" w:rsidRDefault="001F7CFE" w:rsidP="009A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358C085D" w14:textId="77777777" w:rsidR="001F7CFE" w:rsidRPr="00C54565" w:rsidRDefault="001F7CFE" w:rsidP="009A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5829A69C" w14:textId="0427A06A" w:rsidR="001F7CFE" w:rsidRPr="00C54565" w:rsidRDefault="001F7CFE" w:rsidP="004923C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</w:t>
            </w:r>
            <w:r w:rsidR="00AB3A27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50E98BCF" w14:textId="77777777" w:rsidR="001F7CFE" w:rsidRPr="00C54565" w:rsidRDefault="001F7CFE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2AA55593" w14:textId="40AC1E37" w:rsidR="001F7CFE" w:rsidRPr="00C54565" w:rsidRDefault="001F7CFE" w:rsidP="004F681D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(2,711)</w:t>
            </w:r>
          </w:p>
        </w:tc>
        <w:tc>
          <w:tcPr>
            <w:tcW w:w="146" w:type="pct"/>
            <w:gridSpan w:val="2"/>
          </w:tcPr>
          <w:p w14:paraId="23D0A5EC" w14:textId="77777777" w:rsidR="001F7CFE" w:rsidRPr="00C54565" w:rsidRDefault="001F7CFE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7A0715" w14:textId="65EC1EA0" w:rsidR="001F7CFE" w:rsidRPr="00C54565" w:rsidRDefault="001F7CFE" w:rsidP="004F681D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(243)</w:t>
            </w:r>
          </w:p>
        </w:tc>
        <w:tc>
          <w:tcPr>
            <w:tcW w:w="146" w:type="pct"/>
            <w:gridSpan w:val="2"/>
          </w:tcPr>
          <w:p w14:paraId="626E7AE2" w14:textId="77777777" w:rsidR="001F7CFE" w:rsidRPr="00C54565" w:rsidRDefault="001F7CFE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436D0A2A" w14:textId="43CE43F8" w:rsidR="001F7CFE" w:rsidRPr="00C54565" w:rsidRDefault="001F7CFE" w:rsidP="004F681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(2,120)</w:t>
            </w:r>
          </w:p>
        </w:tc>
      </w:tr>
      <w:tr w:rsidR="00397B0F" w:rsidRPr="00C54565" w14:paraId="05B7569F" w14:textId="77777777" w:rsidTr="00D32ACC">
        <w:tc>
          <w:tcPr>
            <w:tcW w:w="1602" w:type="pct"/>
          </w:tcPr>
          <w:p w14:paraId="31C9ACD1" w14:textId="6250F01E" w:rsidR="006357D0" w:rsidRPr="00C54565" w:rsidRDefault="001F7CFE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5" w:type="pct"/>
          </w:tcPr>
          <w:p w14:paraId="20F7A7C4" w14:textId="77777777" w:rsidR="009A2E58" w:rsidRPr="00C54565" w:rsidRDefault="009A2E58" w:rsidP="009A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7EBDBE0" w14:textId="77777777" w:rsidR="009A2E58" w:rsidRPr="00C54565" w:rsidRDefault="009A2E58" w:rsidP="009A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  <w:shd w:val="clear" w:color="auto" w:fill="auto"/>
          </w:tcPr>
          <w:p w14:paraId="0E5EF9C5" w14:textId="207D61BB" w:rsidR="009A2E58" w:rsidRPr="00C54565" w:rsidRDefault="001F7CFE" w:rsidP="004923C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396,85</w:t>
            </w:r>
            <w:r w:rsidR="00F20EBA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14:paraId="6CA0A26D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8421B6" w14:textId="434A1C88" w:rsidR="009A2E58" w:rsidRPr="00C54565" w:rsidRDefault="001F7CFE" w:rsidP="008D72B7">
            <w:pPr>
              <w:pStyle w:val="acctfourfigures"/>
              <w:tabs>
                <w:tab w:val="clear" w:pos="765"/>
                <w:tab w:val="decimal" w:pos="784"/>
              </w:tabs>
              <w:spacing w:line="360" w:lineRule="exact"/>
              <w:ind w:right="-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406,561</w:t>
            </w:r>
          </w:p>
        </w:tc>
        <w:tc>
          <w:tcPr>
            <w:tcW w:w="131" w:type="pct"/>
            <w:shd w:val="clear" w:color="auto" w:fill="auto"/>
          </w:tcPr>
          <w:p w14:paraId="0D0E3589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5288A41" w14:textId="5D0060B4" w:rsidR="009A2E58" w:rsidRPr="00C54565" w:rsidRDefault="001F7CFE" w:rsidP="004F681D">
            <w:pPr>
              <w:pStyle w:val="acctfourfigures"/>
              <w:tabs>
                <w:tab w:val="clear" w:pos="765"/>
                <w:tab w:val="decimal" w:pos="913"/>
              </w:tabs>
              <w:spacing w:line="36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327,990</w:t>
            </w:r>
          </w:p>
        </w:tc>
        <w:tc>
          <w:tcPr>
            <w:tcW w:w="146" w:type="pct"/>
            <w:gridSpan w:val="2"/>
          </w:tcPr>
          <w:p w14:paraId="2F4CD660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bottom w:val="double" w:sz="4" w:space="0" w:color="auto"/>
            </w:tcBorders>
          </w:tcPr>
          <w:p w14:paraId="31C8F6F8" w14:textId="58824821" w:rsidR="009A2E58" w:rsidRPr="00C54565" w:rsidRDefault="001F7CFE" w:rsidP="004F681D">
            <w:pPr>
              <w:pStyle w:val="acctfourfigures"/>
              <w:tabs>
                <w:tab w:val="clear" w:pos="765"/>
                <w:tab w:val="decimal" w:pos="969"/>
              </w:tabs>
              <w:spacing w:line="360" w:lineRule="exact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360,634</w:t>
            </w:r>
          </w:p>
        </w:tc>
      </w:tr>
    </w:tbl>
    <w:p w14:paraId="51C99AF6" w14:textId="77777777" w:rsidR="00E976CD" w:rsidRPr="00C54565" w:rsidRDefault="00E976CD" w:rsidP="005D0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  <w:sz w:val="12"/>
          <w:szCs w:val="12"/>
          <w:cs/>
          <w:lang w:val="th-TH"/>
        </w:rPr>
      </w:pPr>
    </w:p>
    <w:p w14:paraId="66E66F09" w14:textId="24B3ACD9" w:rsidR="006357D0" w:rsidRPr="00C54565" w:rsidRDefault="00626409" w:rsidP="00074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C5456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C54565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 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Pr="00C54565">
        <w:rPr>
          <w:rFonts w:asciiTheme="majorBidi" w:hAnsiTheme="majorBidi" w:cstheme="majorBidi"/>
          <w:sz w:val="30"/>
          <w:szCs w:val="30"/>
        </w:rPr>
        <w:t xml:space="preserve">30 </w:t>
      </w:r>
      <w:r w:rsidRPr="00C54565">
        <w:rPr>
          <w:rFonts w:asciiTheme="majorBidi" w:hAnsiTheme="majorBidi" w:cstheme="majorBidi"/>
          <w:sz w:val="30"/>
          <w:szCs w:val="30"/>
          <w:cs/>
        </w:rPr>
        <w:t>วัน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C54565">
        <w:rPr>
          <w:rFonts w:asciiTheme="majorBidi" w:hAnsiTheme="majorBidi" w:cstheme="majorBidi"/>
          <w:sz w:val="30"/>
          <w:szCs w:val="30"/>
        </w:rPr>
        <w:t xml:space="preserve">60 </w:t>
      </w:r>
      <w:r w:rsidRPr="00C54565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1BFAB6B5" w14:textId="77777777" w:rsidR="0007405B" w:rsidRPr="00C54565" w:rsidRDefault="0007405B" w:rsidP="00074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14"/>
          <w:szCs w:val="14"/>
          <w:cs/>
        </w:rPr>
      </w:pPr>
    </w:p>
    <w:p w14:paraId="313E8EA7" w14:textId="50C38EE2" w:rsidR="00626409" w:rsidRPr="00C54565" w:rsidRDefault="00626409" w:rsidP="00892412">
      <w:pPr>
        <w:pStyle w:val="Heading1"/>
        <w:keepLines/>
        <w:numPr>
          <w:ilvl w:val="0"/>
          <w:numId w:val="1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C54565">
        <w:rPr>
          <w:rFonts w:asciiTheme="majorBidi" w:hAnsiTheme="majorBidi" w:cstheme="majorBidi"/>
          <w:sz w:val="30"/>
          <w:szCs w:val="30"/>
          <w:u w:val="none"/>
          <w:cs/>
        </w:rPr>
        <w:t>ลูกหนี้อื่น</w:t>
      </w:r>
    </w:p>
    <w:p w14:paraId="47F3631A" w14:textId="77777777" w:rsidR="00626409" w:rsidRPr="00C54565" w:rsidRDefault="00626409" w:rsidP="00E976CD">
      <w:pPr>
        <w:pStyle w:val="NoSpacing"/>
        <w:spacing w:line="120" w:lineRule="auto"/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1172"/>
        <w:gridCol w:w="988"/>
        <w:gridCol w:w="274"/>
        <w:gridCol w:w="988"/>
        <w:gridCol w:w="271"/>
        <w:gridCol w:w="1083"/>
        <w:gridCol w:w="274"/>
        <w:gridCol w:w="1161"/>
      </w:tblGrid>
      <w:tr w:rsidR="005515AA" w:rsidRPr="00C54565" w14:paraId="14B53CD5" w14:textId="77777777" w:rsidTr="00300B5D">
        <w:tc>
          <w:tcPr>
            <w:tcW w:w="1650" w:type="pct"/>
          </w:tcPr>
          <w:p w14:paraId="5F2DAC6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763B714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pct"/>
            <w:gridSpan w:val="3"/>
            <w:tcBorders>
              <w:bottom w:val="single" w:sz="4" w:space="0" w:color="auto"/>
            </w:tcBorders>
          </w:tcPr>
          <w:p w14:paraId="6174F79F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F4C7856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pct"/>
            <w:gridSpan w:val="3"/>
            <w:tcBorders>
              <w:bottom w:val="single" w:sz="4" w:space="0" w:color="auto"/>
            </w:tcBorders>
          </w:tcPr>
          <w:p w14:paraId="13B15276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2ACC" w:rsidRPr="00C54565" w14:paraId="406A8048" w14:textId="77777777" w:rsidTr="00300B5D">
        <w:tc>
          <w:tcPr>
            <w:tcW w:w="1650" w:type="pct"/>
          </w:tcPr>
          <w:p w14:paraId="07EB613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BFC55E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7" w:right="-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4A78C5ED" w14:textId="77777777" w:rsidR="00626409" w:rsidRPr="00C54565" w:rsidRDefault="009A2E5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164DFFB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495821E4" w14:textId="77777777" w:rsidR="00626409" w:rsidRPr="00C54565" w:rsidRDefault="009A2E5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</w:tcPr>
          <w:p w14:paraId="5518FED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AF493B5" w14:textId="77777777" w:rsidR="00626409" w:rsidRPr="00C54565" w:rsidRDefault="009A2E5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14:paraId="53D3634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14:paraId="6F94F43B" w14:textId="77777777" w:rsidR="00626409" w:rsidRPr="00C54565" w:rsidRDefault="009A2E5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2561</w:t>
            </w:r>
          </w:p>
        </w:tc>
      </w:tr>
      <w:tr w:rsidR="00626409" w:rsidRPr="00C54565" w14:paraId="3B224CDA" w14:textId="77777777" w:rsidTr="00D32ACC">
        <w:tc>
          <w:tcPr>
            <w:tcW w:w="1650" w:type="pct"/>
          </w:tcPr>
          <w:p w14:paraId="50C825F1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9647BF3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8" w:type="pct"/>
            <w:gridSpan w:val="7"/>
          </w:tcPr>
          <w:p w14:paraId="0EF3D440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2ACC" w:rsidRPr="00C54565" w14:paraId="7D22DBDC" w14:textId="77777777" w:rsidTr="00300B5D">
        <w:tc>
          <w:tcPr>
            <w:tcW w:w="1650" w:type="pct"/>
          </w:tcPr>
          <w:p w14:paraId="2DEB2A7A" w14:textId="77777777" w:rsidR="009A2E58" w:rsidRPr="00C54565" w:rsidRDefault="009A2E58" w:rsidP="009A2E5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632" w:type="pct"/>
          </w:tcPr>
          <w:p w14:paraId="31C957A6" w14:textId="77777777" w:rsidR="009A2E58" w:rsidRPr="00C54565" w:rsidRDefault="009A2E58" w:rsidP="009A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4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1434402B" w14:textId="31F3D4BF" w:rsidR="009A2E58" w:rsidRPr="00C54565" w:rsidRDefault="00EF2BD8" w:rsidP="00756E1C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right="-1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44,</w:t>
            </w:r>
            <w:r w:rsidR="000059FD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148" w:type="pct"/>
          </w:tcPr>
          <w:p w14:paraId="338E6253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785EE689" w14:textId="77777777" w:rsidR="009A2E58" w:rsidRPr="00C54565" w:rsidRDefault="009A2E58" w:rsidP="00756E1C">
            <w:pPr>
              <w:pStyle w:val="acctfourfigures"/>
              <w:tabs>
                <w:tab w:val="clear" w:pos="765"/>
                <w:tab w:val="decimal" w:pos="786"/>
              </w:tabs>
              <w:spacing w:line="380" w:lineRule="exact"/>
              <w:ind w:right="-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39,036</w:t>
            </w:r>
          </w:p>
        </w:tc>
        <w:tc>
          <w:tcPr>
            <w:tcW w:w="146" w:type="pct"/>
          </w:tcPr>
          <w:p w14:paraId="6BBF148C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1C842597" w14:textId="0BD80188" w:rsidR="009A2E58" w:rsidRPr="00C54565" w:rsidRDefault="00EF2BD8" w:rsidP="00756E1C">
            <w:pPr>
              <w:pStyle w:val="acctfourfigures"/>
              <w:tabs>
                <w:tab w:val="clear" w:pos="765"/>
                <w:tab w:val="decimal" w:pos="870"/>
              </w:tabs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</w:t>
            </w:r>
            <w:r w:rsidR="000059FD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778</w:t>
            </w:r>
          </w:p>
        </w:tc>
        <w:tc>
          <w:tcPr>
            <w:tcW w:w="148" w:type="pct"/>
          </w:tcPr>
          <w:p w14:paraId="14A2C688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3A71D7B" w14:textId="3DCC8F64" w:rsidR="009A2E58" w:rsidRPr="00C54565" w:rsidRDefault="00F20EBA" w:rsidP="00756E1C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61,594</w:t>
            </w:r>
          </w:p>
        </w:tc>
      </w:tr>
      <w:tr w:rsidR="00D32ACC" w:rsidRPr="00C54565" w14:paraId="100B67A6" w14:textId="77777777" w:rsidTr="00300B5D">
        <w:trPr>
          <w:trHeight w:val="109"/>
        </w:trPr>
        <w:tc>
          <w:tcPr>
            <w:tcW w:w="1650" w:type="pct"/>
          </w:tcPr>
          <w:p w14:paraId="3D598181" w14:textId="030D583C" w:rsidR="005D097E" w:rsidRPr="00C54565" w:rsidRDefault="005D097E" w:rsidP="005D097E">
            <w:pPr>
              <w:spacing w:line="0" w:lineRule="atLeast"/>
              <w:rPr>
                <w:rFonts w:cs="Arial"/>
                <w:sz w:val="16"/>
                <w:szCs w:val="16"/>
                <w:cs/>
              </w:rPr>
            </w:pPr>
          </w:p>
        </w:tc>
        <w:tc>
          <w:tcPr>
            <w:tcW w:w="632" w:type="pct"/>
          </w:tcPr>
          <w:p w14:paraId="2DCA11FF" w14:textId="77777777" w:rsidR="009A2E58" w:rsidRPr="00C54565" w:rsidRDefault="009A2E58" w:rsidP="005D0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cs="Arial"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</w:tcPr>
          <w:p w14:paraId="3C213F33" w14:textId="77777777" w:rsidR="009A2E58" w:rsidRPr="00C54565" w:rsidRDefault="009A2E58" w:rsidP="005D097E">
            <w:pPr>
              <w:pStyle w:val="acctfourfigures"/>
              <w:tabs>
                <w:tab w:val="clear" w:pos="765"/>
                <w:tab w:val="decimal" w:pos="738"/>
                <w:tab w:val="decimal" w:pos="789"/>
              </w:tabs>
              <w:spacing w:line="0" w:lineRule="atLeast"/>
              <w:ind w:right="-194"/>
              <w:rPr>
                <w:rFonts w:ascii="Arial" w:hAnsi="Arial" w:cs="Arial"/>
                <w:sz w:val="16"/>
                <w:szCs w:val="16"/>
                <w:lang w:val="en-US" w:bidi="th-TH"/>
              </w:rPr>
            </w:pPr>
          </w:p>
        </w:tc>
        <w:tc>
          <w:tcPr>
            <w:tcW w:w="148" w:type="pct"/>
          </w:tcPr>
          <w:p w14:paraId="62826004" w14:textId="77777777" w:rsidR="009A2E58" w:rsidRPr="00C54565" w:rsidRDefault="009A2E58" w:rsidP="005D0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cs="Arial"/>
                <w:sz w:val="16"/>
                <w:szCs w:val="16"/>
              </w:rPr>
            </w:pPr>
          </w:p>
        </w:tc>
        <w:tc>
          <w:tcPr>
            <w:tcW w:w="533" w:type="pct"/>
          </w:tcPr>
          <w:p w14:paraId="3EAA6726" w14:textId="77777777" w:rsidR="009A2E58" w:rsidRPr="00C54565" w:rsidRDefault="009A2E58" w:rsidP="005D097E">
            <w:pPr>
              <w:pStyle w:val="acctfourfigures"/>
              <w:tabs>
                <w:tab w:val="clear" w:pos="765"/>
                <w:tab w:val="decimal" w:pos="738"/>
                <w:tab w:val="decimal" w:pos="786"/>
              </w:tabs>
              <w:spacing w:line="0" w:lineRule="atLeast"/>
              <w:ind w:right="-191"/>
              <w:rPr>
                <w:rFonts w:ascii="Arial" w:hAnsi="Arial" w:cs="Arial"/>
                <w:sz w:val="16"/>
                <w:szCs w:val="16"/>
                <w:lang w:val="en-US" w:bidi="th-TH"/>
              </w:rPr>
            </w:pPr>
          </w:p>
        </w:tc>
        <w:tc>
          <w:tcPr>
            <w:tcW w:w="146" w:type="pct"/>
          </w:tcPr>
          <w:p w14:paraId="2A43F3A6" w14:textId="77777777" w:rsidR="009A2E58" w:rsidRPr="00C54565" w:rsidRDefault="009A2E58" w:rsidP="005D0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cs="Arial"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</w:tcPr>
          <w:p w14:paraId="0BE6EECA" w14:textId="77777777" w:rsidR="009A2E58" w:rsidRPr="00C54565" w:rsidRDefault="009A2E58" w:rsidP="005D097E">
            <w:pPr>
              <w:pStyle w:val="acctfourfigures"/>
              <w:tabs>
                <w:tab w:val="clear" w:pos="765"/>
                <w:tab w:val="decimal" w:pos="796"/>
                <w:tab w:val="decimal" w:pos="867"/>
              </w:tabs>
              <w:spacing w:line="0" w:lineRule="atLeast"/>
              <w:ind w:right="-111"/>
              <w:rPr>
                <w:rFonts w:ascii="Arial" w:hAnsi="Arial" w:cs="Arial"/>
                <w:sz w:val="16"/>
                <w:szCs w:val="16"/>
                <w:lang w:val="en-US" w:bidi="th-TH"/>
              </w:rPr>
            </w:pPr>
          </w:p>
        </w:tc>
        <w:tc>
          <w:tcPr>
            <w:tcW w:w="148" w:type="pct"/>
          </w:tcPr>
          <w:p w14:paraId="356379CD" w14:textId="77777777" w:rsidR="009A2E58" w:rsidRPr="00C54565" w:rsidRDefault="009A2E58" w:rsidP="005D0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cs="Arial"/>
                <w:sz w:val="16"/>
                <w:szCs w:val="16"/>
              </w:rPr>
            </w:pPr>
          </w:p>
        </w:tc>
        <w:tc>
          <w:tcPr>
            <w:tcW w:w="626" w:type="pct"/>
          </w:tcPr>
          <w:p w14:paraId="44446CB6" w14:textId="77777777" w:rsidR="009A2E58" w:rsidRPr="00C54565" w:rsidRDefault="009A2E58" w:rsidP="005D097E">
            <w:pPr>
              <w:pStyle w:val="acctfourfigures"/>
              <w:tabs>
                <w:tab w:val="clear" w:pos="765"/>
                <w:tab w:val="decimal" w:pos="883"/>
              </w:tabs>
              <w:spacing w:line="0" w:lineRule="atLeast"/>
              <w:ind w:right="-200"/>
              <w:rPr>
                <w:rFonts w:ascii="Arial" w:hAnsi="Arial" w:cs="Arial"/>
                <w:sz w:val="16"/>
                <w:szCs w:val="16"/>
                <w:lang w:val="en-US" w:bidi="th-TH"/>
              </w:rPr>
            </w:pPr>
          </w:p>
        </w:tc>
      </w:tr>
      <w:tr w:rsidR="00D32ACC" w:rsidRPr="00C54565" w14:paraId="5957CE48" w14:textId="77777777" w:rsidTr="00300B5D">
        <w:tc>
          <w:tcPr>
            <w:tcW w:w="1650" w:type="pct"/>
          </w:tcPr>
          <w:p w14:paraId="20940381" w14:textId="77777777" w:rsidR="009A2E58" w:rsidRPr="00C54565" w:rsidRDefault="009A2E58" w:rsidP="009A2E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632" w:type="pct"/>
          </w:tcPr>
          <w:p w14:paraId="6957282E" w14:textId="77777777" w:rsidR="009A2E58" w:rsidRPr="00C54565" w:rsidRDefault="009A2E58" w:rsidP="009A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4FAD4F04" w14:textId="77777777" w:rsidR="009A2E58" w:rsidRPr="00C54565" w:rsidRDefault="009A2E58" w:rsidP="004923CB">
            <w:pPr>
              <w:pStyle w:val="acctfourfigures"/>
              <w:tabs>
                <w:tab w:val="clear" w:pos="765"/>
                <w:tab w:val="decimal" w:pos="738"/>
                <w:tab w:val="decimal" w:pos="789"/>
              </w:tabs>
              <w:spacing w:line="240" w:lineRule="atLeast"/>
              <w:ind w:right="-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46BD3248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3" w:type="pct"/>
          </w:tcPr>
          <w:p w14:paraId="633EC839" w14:textId="77777777" w:rsidR="009A2E58" w:rsidRPr="00C54565" w:rsidRDefault="009A2E58" w:rsidP="004923CB">
            <w:pPr>
              <w:pStyle w:val="acctfourfigures"/>
              <w:tabs>
                <w:tab w:val="clear" w:pos="765"/>
                <w:tab w:val="decimal" w:pos="738"/>
                <w:tab w:val="decimal" w:pos="786"/>
              </w:tabs>
              <w:spacing w:line="240" w:lineRule="atLeast"/>
              <w:ind w:right="-19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A942B43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14CB383" w14:textId="1B9ECCF4" w:rsidR="009A2E58" w:rsidRPr="00C54565" w:rsidRDefault="009A2E58" w:rsidP="004923CB">
            <w:pPr>
              <w:pStyle w:val="acctfourfigures"/>
              <w:tabs>
                <w:tab w:val="clear" w:pos="765"/>
                <w:tab w:val="decimal" w:pos="796"/>
                <w:tab w:val="decimal" w:pos="867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68F59F8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14:paraId="147B4D79" w14:textId="77777777" w:rsidR="009A2E58" w:rsidRPr="00C54565" w:rsidRDefault="009A2E58" w:rsidP="004923C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32ACC" w:rsidRPr="00C54565" w14:paraId="5B82C2B2" w14:textId="77777777" w:rsidTr="00300B5D">
        <w:tc>
          <w:tcPr>
            <w:tcW w:w="1650" w:type="pct"/>
          </w:tcPr>
          <w:p w14:paraId="18918A42" w14:textId="77777777" w:rsidR="009A2E58" w:rsidRPr="00C54565" w:rsidRDefault="009A2E58" w:rsidP="009A2E5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632" w:type="pct"/>
          </w:tcPr>
          <w:p w14:paraId="2271C13F" w14:textId="77777777" w:rsidR="009A2E58" w:rsidRPr="00C54565" w:rsidRDefault="009A2E58" w:rsidP="009A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010F5B5E" w14:textId="69D0CF32" w:rsidR="009A2E58" w:rsidRPr="00C54565" w:rsidRDefault="00BF5723" w:rsidP="008D72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260,081</w:t>
            </w:r>
          </w:p>
        </w:tc>
        <w:tc>
          <w:tcPr>
            <w:tcW w:w="148" w:type="pct"/>
          </w:tcPr>
          <w:p w14:paraId="4530D195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3" w:type="pct"/>
          </w:tcPr>
          <w:p w14:paraId="7CE50FF4" w14:textId="77777777" w:rsidR="009A2E58" w:rsidRPr="00C54565" w:rsidRDefault="009A2E58" w:rsidP="00756E1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1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207,888</w:t>
            </w:r>
          </w:p>
        </w:tc>
        <w:tc>
          <w:tcPr>
            <w:tcW w:w="146" w:type="pct"/>
          </w:tcPr>
          <w:p w14:paraId="7AA1EC3D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0F0CFE1" w14:textId="6FBD4983" w:rsidR="009A2E58" w:rsidRPr="00C54565" w:rsidRDefault="00A20551" w:rsidP="00756E1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33,776</w:t>
            </w:r>
          </w:p>
        </w:tc>
        <w:tc>
          <w:tcPr>
            <w:tcW w:w="148" w:type="pct"/>
          </w:tcPr>
          <w:p w14:paraId="2163BDFC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14:paraId="0A7C3ED2" w14:textId="77777777" w:rsidR="009A2E58" w:rsidRPr="00C54565" w:rsidRDefault="009A2E58" w:rsidP="00756E1C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32,367</w:t>
            </w:r>
          </w:p>
        </w:tc>
      </w:tr>
      <w:tr w:rsidR="00D32ACC" w:rsidRPr="00C54565" w14:paraId="2DD953ED" w14:textId="77777777" w:rsidTr="00300B5D">
        <w:tc>
          <w:tcPr>
            <w:tcW w:w="1650" w:type="pct"/>
          </w:tcPr>
          <w:p w14:paraId="427420A6" w14:textId="77777777" w:rsidR="009A2E58" w:rsidRPr="00C54565" w:rsidRDefault="009A2E58" w:rsidP="009A2E5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632" w:type="pct"/>
          </w:tcPr>
          <w:p w14:paraId="7C154F0D" w14:textId="77777777" w:rsidR="009A2E58" w:rsidRPr="00C54565" w:rsidRDefault="009A2E58" w:rsidP="009A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5886A241" w14:textId="7DDA3AC4" w:rsidR="009A2E58" w:rsidRPr="00C54565" w:rsidRDefault="00BF5723" w:rsidP="004923C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104,976</w:t>
            </w:r>
          </w:p>
        </w:tc>
        <w:tc>
          <w:tcPr>
            <w:tcW w:w="148" w:type="pct"/>
          </w:tcPr>
          <w:p w14:paraId="400B6D42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116B480F" w14:textId="77777777" w:rsidR="009A2E58" w:rsidRPr="00C54565" w:rsidRDefault="009A2E58" w:rsidP="004923C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1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49,551</w:t>
            </w:r>
          </w:p>
        </w:tc>
        <w:tc>
          <w:tcPr>
            <w:tcW w:w="146" w:type="pct"/>
          </w:tcPr>
          <w:p w14:paraId="5BB81B13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0F38783" w14:textId="7C9D799C" w:rsidR="009A2E58" w:rsidRPr="00C54565" w:rsidRDefault="00A20551" w:rsidP="008D72B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12,615</w:t>
            </w:r>
          </w:p>
        </w:tc>
        <w:tc>
          <w:tcPr>
            <w:tcW w:w="148" w:type="pct"/>
          </w:tcPr>
          <w:p w14:paraId="59A27DBC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49BE8AA2" w14:textId="77777777" w:rsidR="009A2E58" w:rsidRPr="00C54565" w:rsidRDefault="009A2E58" w:rsidP="008D72B7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12,735</w:t>
            </w:r>
          </w:p>
        </w:tc>
      </w:tr>
      <w:tr w:rsidR="00300B5D" w:rsidRPr="00C54565" w14:paraId="0C59A76F" w14:textId="77777777" w:rsidTr="00300B5D">
        <w:tc>
          <w:tcPr>
            <w:tcW w:w="1650" w:type="pct"/>
          </w:tcPr>
          <w:p w14:paraId="14B6C376" w14:textId="70E692DE" w:rsidR="00300B5D" w:rsidRPr="00C54565" w:rsidRDefault="00300B5D" w:rsidP="00300B5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ลูกหนี้ค่าส่งเสริมการขาย</w:t>
            </w:r>
          </w:p>
        </w:tc>
        <w:tc>
          <w:tcPr>
            <w:tcW w:w="632" w:type="pct"/>
          </w:tcPr>
          <w:p w14:paraId="42755280" w14:textId="77777777" w:rsidR="00300B5D" w:rsidRPr="00C54565" w:rsidRDefault="00300B5D" w:rsidP="0030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29EAD339" w14:textId="589D34C7" w:rsidR="00300B5D" w:rsidRPr="00C54565" w:rsidRDefault="00300B5D" w:rsidP="00300B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50,652</w:t>
            </w:r>
          </w:p>
        </w:tc>
        <w:tc>
          <w:tcPr>
            <w:tcW w:w="148" w:type="pct"/>
          </w:tcPr>
          <w:p w14:paraId="30B5EBC7" w14:textId="77777777" w:rsidR="00300B5D" w:rsidRPr="00C54565" w:rsidRDefault="00300B5D" w:rsidP="0030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4E23025D" w14:textId="21FE96E1" w:rsidR="00300B5D" w:rsidRPr="00C54565" w:rsidRDefault="00300B5D" w:rsidP="00300B5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1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27,377</w:t>
            </w:r>
          </w:p>
        </w:tc>
        <w:tc>
          <w:tcPr>
            <w:tcW w:w="146" w:type="pct"/>
          </w:tcPr>
          <w:p w14:paraId="301E9828" w14:textId="77777777" w:rsidR="00300B5D" w:rsidRPr="00C54565" w:rsidRDefault="00300B5D" w:rsidP="0030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0BFFF5D" w14:textId="3EEEEE62" w:rsidR="00300B5D" w:rsidRPr="00C54565" w:rsidRDefault="00300B5D" w:rsidP="00300B5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14,794</w:t>
            </w:r>
          </w:p>
        </w:tc>
        <w:tc>
          <w:tcPr>
            <w:tcW w:w="148" w:type="pct"/>
          </w:tcPr>
          <w:p w14:paraId="00B45B8B" w14:textId="77777777" w:rsidR="00300B5D" w:rsidRPr="00C54565" w:rsidRDefault="00300B5D" w:rsidP="0030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2228A549" w14:textId="6F3C0BBA" w:rsidR="00300B5D" w:rsidRPr="00C54565" w:rsidRDefault="00300B5D" w:rsidP="00300B5D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10,055</w:t>
            </w:r>
          </w:p>
        </w:tc>
      </w:tr>
      <w:tr w:rsidR="00300B5D" w:rsidRPr="00C54565" w14:paraId="19D473A1" w14:textId="77777777" w:rsidTr="00300B5D">
        <w:tc>
          <w:tcPr>
            <w:tcW w:w="1650" w:type="pct"/>
          </w:tcPr>
          <w:p w14:paraId="0575743B" w14:textId="77777777" w:rsidR="00300B5D" w:rsidRPr="00C54565" w:rsidRDefault="00300B5D" w:rsidP="00300B5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ลูกหนี้ค่าส่วนลดการค้า</w:t>
            </w:r>
          </w:p>
        </w:tc>
        <w:tc>
          <w:tcPr>
            <w:tcW w:w="632" w:type="pct"/>
          </w:tcPr>
          <w:p w14:paraId="05F8B9B4" w14:textId="77777777" w:rsidR="00300B5D" w:rsidRPr="00C54565" w:rsidRDefault="00300B5D" w:rsidP="0030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31F8DFB2" w14:textId="1CE6AC39" w:rsidR="00300B5D" w:rsidRPr="00C54565" w:rsidRDefault="00300B5D" w:rsidP="00300B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108"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42,646</w:t>
            </w:r>
          </w:p>
        </w:tc>
        <w:tc>
          <w:tcPr>
            <w:tcW w:w="148" w:type="pct"/>
          </w:tcPr>
          <w:p w14:paraId="33AA7712" w14:textId="77777777" w:rsidR="00300B5D" w:rsidRPr="00C54565" w:rsidRDefault="00300B5D" w:rsidP="0030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2DA6CB5A" w14:textId="77777777" w:rsidR="00300B5D" w:rsidRPr="00C54565" w:rsidRDefault="00300B5D" w:rsidP="00300B5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08" w:right="-1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32,766</w:t>
            </w:r>
          </w:p>
        </w:tc>
        <w:tc>
          <w:tcPr>
            <w:tcW w:w="146" w:type="pct"/>
          </w:tcPr>
          <w:p w14:paraId="72D3FF0E" w14:textId="77777777" w:rsidR="00300B5D" w:rsidRPr="00C54565" w:rsidRDefault="00300B5D" w:rsidP="0030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9ECA13D" w14:textId="105DE734" w:rsidR="00300B5D" w:rsidRPr="00C54565" w:rsidRDefault="00300B5D" w:rsidP="00300B5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14,045</w:t>
            </w:r>
          </w:p>
        </w:tc>
        <w:tc>
          <w:tcPr>
            <w:tcW w:w="148" w:type="pct"/>
          </w:tcPr>
          <w:p w14:paraId="15F28365" w14:textId="77777777" w:rsidR="00300B5D" w:rsidRPr="00C54565" w:rsidRDefault="00300B5D" w:rsidP="0030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13A77231" w14:textId="77777777" w:rsidR="00300B5D" w:rsidRPr="00C54565" w:rsidRDefault="00300B5D" w:rsidP="00300B5D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12,469</w:t>
            </w:r>
          </w:p>
        </w:tc>
      </w:tr>
      <w:tr w:rsidR="00300B5D" w:rsidRPr="00C54565" w14:paraId="7DFAB54E" w14:textId="77777777" w:rsidTr="00300B5D">
        <w:tc>
          <w:tcPr>
            <w:tcW w:w="1650" w:type="pct"/>
          </w:tcPr>
          <w:p w14:paraId="12E31EA3" w14:textId="77777777" w:rsidR="00300B5D" w:rsidRPr="00C54565" w:rsidRDefault="00300B5D" w:rsidP="00300B5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ลูกหนี้ค่ากระจายสินค้า</w:t>
            </w:r>
          </w:p>
        </w:tc>
        <w:tc>
          <w:tcPr>
            <w:tcW w:w="632" w:type="pct"/>
          </w:tcPr>
          <w:p w14:paraId="2E1B038C" w14:textId="77777777" w:rsidR="00300B5D" w:rsidRPr="00C54565" w:rsidRDefault="00300B5D" w:rsidP="0030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5D63CB67" w14:textId="0F20A079" w:rsidR="00300B5D" w:rsidRPr="00C54565" w:rsidRDefault="00300B5D" w:rsidP="00300B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108"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24,852</w:t>
            </w:r>
          </w:p>
        </w:tc>
        <w:tc>
          <w:tcPr>
            <w:tcW w:w="148" w:type="pct"/>
          </w:tcPr>
          <w:p w14:paraId="587F1B70" w14:textId="77777777" w:rsidR="00300B5D" w:rsidRPr="00C54565" w:rsidRDefault="00300B5D" w:rsidP="0030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3" w:type="pct"/>
          </w:tcPr>
          <w:p w14:paraId="1F4C7C8B" w14:textId="77777777" w:rsidR="00300B5D" w:rsidRPr="00C54565" w:rsidRDefault="00300B5D" w:rsidP="00300B5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08" w:right="-1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16,431</w:t>
            </w:r>
          </w:p>
        </w:tc>
        <w:tc>
          <w:tcPr>
            <w:tcW w:w="146" w:type="pct"/>
          </w:tcPr>
          <w:p w14:paraId="5452A6B4" w14:textId="77777777" w:rsidR="00300B5D" w:rsidRPr="00C54565" w:rsidRDefault="00300B5D" w:rsidP="0030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1D228CD" w14:textId="0AB4BFDF" w:rsidR="00300B5D" w:rsidRPr="00C54565" w:rsidRDefault="00300B5D" w:rsidP="00300B5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7,119</w:t>
            </w:r>
          </w:p>
        </w:tc>
        <w:tc>
          <w:tcPr>
            <w:tcW w:w="148" w:type="pct"/>
          </w:tcPr>
          <w:p w14:paraId="7673F90A" w14:textId="77777777" w:rsidR="00300B5D" w:rsidRPr="00C54565" w:rsidRDefault="00300B5D" w:rsidP="0030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14:paraId="5A25FA28" w14:textId="77777777" w:rsidR="00300B5D" w:rsidRPr="00C54565" w:rsidRDefault="00300B5D" w:rsidP="00300B5D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5,248</w:t>
            </w:r>
          </w:p>
        </w:tc>
      </w:tr>
      <w:tr w:rsidR="00300B5D" w:rsidRPr="00C54565" w14:paraId="64DC1BB2" w14:textId="77777777" w:rsidTr="00300B5D">
        <w:tc>
          <w:tcPr>
            <w:tcW w:w="1650" w:type="pct"/>
          </w:tcPr>
          <w:p w14:paraId="160A7D4E" w14:textId="77777777" w:rsidR="00300B5D" w:rsidRPr="00C54565" w:rsidRDefault="00300B5D" w:rsidP="00300B5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32" w:type="pct"/>
          </w:tcPr>
          <w:p w14:paraId="2B75D881" w14:textId="77777777" w:rsidR="00300B5D" w:rsidRPr="00C54565" w:rsidRDefault="00300B5D" w:rsidP="0030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62FF850F" w14:textId="13F0C1A0" w:rsidR="00300B5D" w:rsidRPr="00C54565" w:rsidRDefault="00300B5D" w:rsidP="00300B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108"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242,050</w:t>
            </w:r>
          </w:p>
        </w:tc>
        <w:tc>
          <w:tcPr>
            <w:tcW w:w="148" w:type="pct"/>
          </w:tcPr>
          <w:p w14:paraId="7FA07320" w14:textId="77777777" w:rsidR="00300B5D" w:rsidRPr="00C54565" w:rsidRDefault="00300B5D" w:rsidP="0030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496D9B4B" w14:textId="77777777" w:rsidR="00300B5D" w:rsidRPr="00C54565" w:rsidRDefault="00300B5D" w:rsidP="00300B5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08" w:right="-1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231,680</w:t>
            </w:r>
          </w:p>
        </w:tc>
        <w:tc>
          <w:tcPr>
            <w:tcW w:w="146" w:type="pct"/>
          </w:tcPr>
          <w:p w14:paraId="0CEB7214" w14:textId="77777777" w:rsidR="00300B5D" w:rsidRPr="00C54565" w:rsidRDefault="00300B5D" w:rsidP="0030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3F8416F9" w14:textId="5E0DD69E" w:rsidR="00300B5D" w:rsidRPr="00C54565" w:rsidRDefault="00300B5D" w:rsidP="00300B5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37,448</w:t>
            </w:r>
          </w:p>
        </w:tc>
        <w:tc>
          <w:tcPr>
            <w:tcW w:w="148" w:type="pct"/>
          </w:tcPr>
          <w:p w14:paraId="497220A7" w14:textId="77777777" w:rsidR="00300B5D" w:rsidRPr="00C54565" w:rsidRDefault="00300B5D" w:rsidP="0030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A5B8A79" w14:textId="77777777" w:rsidR="00300B5D" w:rsidRPr="00C54565" w:rsidRDefault="00300B5D" w:rsidP="00300B5D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36,887</w:t>
            </w:r>
          </w:p>
        </w:tc>
      </w:tr>
      <w:tr w:rsidR="00300B5D" w:rsidRPr="00C54565" w14:paraId="26A8026E" w14:textId="77777777" w:rsidTr="00300B5D">
        <w:tc>
          <w:tcPr>
            <w:tcW w:w="1650" w:type="pct"/>
          </w:tcPr>
          <w:p w14:paraId="6B1F7066" w14:textId="77777777" w:rsidR="00300B5D" w:rsidRPr="00C54565" w:rsidRDefault="00300B5D" w:rsidP="00300B5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027F91C" w14:textId="77777777" w:rsidR="00300B5D" w:rsidRPr="00C54565" w:rsidRDefault="00300B5D" w:rsidP="0030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</w:tcPr>
          <w:p w14:paraId="088C6AFC" w14:textId="5027966B" w:rsidR="00300B5D" w:rsidRPr="00C54565" w:rsidRDefault="00300B5D" w:rsidP="00300B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725,257</w:t>
            </w:r>
          </w:p>
        </w:tc>
        <w:tc>
          <w:tcPr>
            <w:tcW w:w="148" w:type="pct"/>
          </w:tcPr>
          <w:p w14:paraId="0DF107C9" w14:textId="77777777" w:rsidR="00300B5D" w:rsidRPr="00C54565" w:rsidRDefault="00300B5D" w:rsidP="0030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72C4735F" w14:textId="77777777" w:rsidR="00300B5D" w:rsidRPr="00C54565" w:rsidRDefault="00300B5D" w:rsidP="00300B5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565,693</w:t>
            </w:r>
          </w:p>
        </w:tc>
        <w:tc>
          <w:tcPr>
            <w:tcW w:w="146" w:type="pct"/>
          </w:tcPr>
          <w:p w14:paraId="758AFD0B" w14:textId="77777777" w:rsidR="00300B5D" w:rsidRPr="00C54565" w:rsidRDefault="00300B5D" w:rsidP="0030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701A80CF" w14:textId="39240A45" w:rsidR="00300B5D" w:rsidRPr="00C54565" w:rsidRDefault="00300B5D" w:rsidP="00300B5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119,797</w:t>
            </w:r>
          </w:p>
        </w:tc>
        <w:tc>
          <w:tcPr>
            <w:tcW w:w="148" w:type="pct"/>
          </w:tcPr>
          <w:p w14:paraId="43CC821B" w14:textId="77777777" w:rsidR="00300B5D" w:rsidRPr="00C54565" w:rsidRDefault="00300B5D" w:rsidP="0030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7A817DC" w14:textId="77777777" w:rsidR="00300B5D" w:rsidRPr="00C54565" w:rsidRDefault="00300B5D" w:rsidP="00300B5D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109,761</w:t>
            </w:r>
          </w:p>
        </w:tc>
      </w:tr>
      <w:tr w:rsidR="00300B5D" w:rsidRPr="00C54565" w14:paraId="553026DD" w14:textId="77777777" w:rsidTr="00300B5D">
        <w:tc>
          <w:tcPr>
            <w:tcW w:w="1650" w:type="pct"/>
          </w:tcPr>
          <w:p w14:paraId="1671EF95" w14:textId="77777777" w:rsidR="00300B5D" w:rsidRPr="00C54565" w:rsidRDefault="00300B5D" w:rsidP="00300B5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32" w:type="pct"/>
          </w:tcPr>
          <w:p w14:paraId="2C00F4C2" w14:textId="77777777" w:rsidR="00300B5D" w:rsidRPr="00C54565" w:rsidRDefault="00300B5D" w:rsidP="0030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3BBA70D9" w14:textId="21EB28F7" w:rsidR="00300B5D" w:rsidRPr="00C54565" w:rsidRDefault="00300B5D" w:rsidP="00300B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(1,600)</w:t>
            </w:r>
          </w:p>
        </w:tc>
        <w:tc>
          <w:tcPr>
            <w:tcW w:w="148" w:type="pct"/>
          </w:tcPr>
          <w:p w14:paraId="7A87FB69" w14:textId="77777777" w:rsidR="00300B5D" w:rsidRPr="00C54565" w:rsidRDefault="00300B5D" w:rsidP="0030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4DC4EF64" w14:textId="77777777" w:rsidR="00300B5D" w:rsidRPr="00C54565" w:rsidRDefault="00300B5D" w:rsidP="00300B5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(1,435)</w:t>
            </w:r>
          </w:p>
        </w:tc>
        <w:tc>
          <w:tcPr>
            <w:tcW w:w="146" w:type="pct"/>
          </w:tcPr>
          <w:p w14:paraId="1720C019" w14:textId="77777777" w:rsidR="00300B5D" w:rsidRPr="00C54565" w:rsidRDefault="00300B5D" w:rsidP="0030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5E7640B8" w14:textId="1D904DB4" w:rsidR="00300B5D" w:rsidRPr="00C54565" w:rsidRDefault="00300B5D" w:rsidP="00300B5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(590)</w:t>
            </w:r>
          </w:p>
        </w:tc>
        <w:tc>
          <w:tcPr>
            <w:tcW w:w="148" w:type="pct"/>
          </w:tcPr>
          <w:p w14:paraId="799DB12D" w14:textId="77777777" w:rsidR="00300B5D" w:rsidRPr="00C54565" w:rsidRDefault="00300B5D" w:rsidP="0030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1A2FF7D" w14:textId="77777777" w:rsidR="00300B5D" w:rsidRPr="00C54565" w:rsidRDefault="00300B5D" w:rsidP="00300B5D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(529)</w:t>
            </w:r>
          </w:p>
        </w:tc>
      </w:tr>
      <w:tr w:rsidR="00300B5D" w:rsidRPr="00C54565" w14:paraId="70B7702B" w14:textId="77777777" w:rsidTr="00300B5D">
        <w:tc>
          <w:tcPr>
            <w:tcW w:w="1650" w:type="pct"/>
          </w:tcPr>
          <w:p w14:paraId="334FDEED" w14:textId="77777777" w:rsidR="00300B5D" w:rsidRPr="00C54565" w:rsidRDefault="00300B5D" w:rsidP="00300B5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A28007E" w14:textId="77777777" w:rsidR="00300B5D" w:rsidRPr="00C54565" w:rsidRDefault="00300B5D" w:rsidP="0030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7A5D0" w14:textId="0446CE0E" w:rsidR="00300B5D" w:rsidRPr="00C54565" w:rsidRDefault="00300B5D" w:rsidP="00300B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723,657</w:t>
            </w:r>
          </w:p>
        </w:tc>
        <w:tc>
          <w:tcPr>
            <w:tcW w:w="148" w:type="pct"/>
          </w:tcPr>
          <w:p w14:paraId="3990CD57" w14:textId="77777777" w:rsidR="00300B5D" w:rsidRPr="00C54565" w:rsidRDefault="00300B5D" w:rsidP="0030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14:paraId="032265F7" w14:textId="77777777" w:rsidR="00300B5D" w:rsidRPr="00C54565" w:rsidRDefault="00300B5D" w:rsidP="00300B5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564,258</w:t>
            </w:r>
          </w:p>
        </w:tc>
        <w:tc>
          <w:tcPr>
            <w:tcW w:w="146" w:type="pct"/>
          </w:tcPr>
          <w:p w14:paraId="59AE62A9" w14:textId="77777777" w:rsidR="00300B5D" w:rsidRPr="00C54565" w:rsidRDefault="00300B5D" w:rsidP="0030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BD480" w14:textId="4EA12B89" w:rsidR="00300B5D" w:rsidRPr="00C54565" w:rsidRDefault="00300B5D" w:rsidP="00300B5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119,207</w:t>
            </w:r>
          </w:p>
        </w:tc>
        <w:tc>
          <w:tcPr>
            <w:tcW w:w="148" w:type="pct"/>
          </w:tcPr>
          <w:p w14:paraId="6AE3FA94" w14:textId="77777777" w:rsidR="00300B5D" w:rsidRPr="00C54565" w:rsidRDefault="00300B5D" w:rsidP="0030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4710F5ED" w14:textId="77777777" w:rsidR="00300B5D" w:rsidRPr="00C54565" w:rsidRDefault="00300B5D" w:rsidP="00300B5D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109,232</w:t>
            </w:r>
          </w:p>
        </w:tc>
      </w:tr>
      <w:tr w:rsidR="00300B5D" w:rsidRPr="00C54565" w14:paraId="4D9902B0" w14:textId="77777777" w:rsidTr="00300B5D">
        <w:tc>
          <w:tcPr>
            <w:tcW w:w="1650" w:type="pct"/>
          </w:tcPr>
          <w:p w14:paraId="4857111D" w14:textId="77777777" w:rsidR="00300B5D" w:rsidRPr="00C54565" w:rsidRDefault="00300B5D" w:rsidP="00300B5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2" w:type="pct"/>
          </w:tcPr>
          <w:p w14:paraId="4F386A2A" w14:textId="77777777" w:rsidR="00300B5D" w:rsidRPr="00C54565" w:rsidRDefault="00300B5D" w:rsidP="0030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DA4ED" w14:textId="39949C65" w:rsidR="00300B5D" w:rsidRPr="00C54565" w:rsidRDefault="00300B5D" w:rsidP="00300B5D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767,810</w:t>
            </w:r>
          </w:p>
        </w:tc>
        <w:tc>
          <w:tcPr>
            <w:tcW w:w="148" w:type="pct"/>
          </w:tcPr>
          <w:p w14:paraId="37BCDF81" w14:textId="77777777" w:rsidR="00300B5D" w:rsidRPr="00C54565" w:rsidRDefault="00300B5D" w:rsidP="0030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63D735AC" w14:textId="77777777" w:rsidR="00300B5D" w:rsidRPr="00C54565" w:rsidRDefault="00300B5D" w:rsidP="00300B5D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603,294</w:t>
            </w:r>
          </w:p>
        </w:tc>
        <w:tc>
          <w:tcPr>
            <w:tcW w:w="146" w:type="pct"/>
          </w:tcPr>
          <w:p w14:paraId="5232F135" w14:textId="77777777" w:rsidR="00300B5D" w:rsidRPr="00C54565" w:rsidRDefault="00300B5D" w:rsidP="0030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C6369" w14:textId="3A0B05CD" w:rsidR="00300B5D" w:rsidRPr="00C54565" w:rsidRDefault="00300B5D" w:rsidP="00300B5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148,985</w:t>
            </w:r>
          </w:p>
        </w:tc>
        <w:tc>
          <w:tcPr>
            <w:tcW w:w="148" w:type="pct"/>
          </w:tcPr>
          <w:p w14:paraId="7E5E6EDC" w14:textId="77777777" w:rsidR="00300B5D" w:rsidRPr="00C54565" w:rsidRDefault="00300B5D" w:rsidP="0030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07CFE536" w14:textId="3679C600" w:rsidR="00300B5D" w:rsidRPr="00C54565" w:rsidRDefault="00300B5D" w:rsidP="00300B5D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170,826</w:t>
            </w:r>
          </w:p>
        </w:tc>
      </w:tr>
    </w:tbl>
    <w:p w14:paraId="0208EB04" w14:textId="15A3462E" w:rsidR="00626409" w:rsidRPr="00C54565" w:rsidRDefault="00626409" w:rsidP="00892412">
      <w:pPr>
        <w:pStyle w:val="Heading1"/>
        <w:keepLines/>
        <w:numPr>
          <w:ilvl w:val="0"/>
          <w:numId w:val="1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C54565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 xml:space="preserve">สินค้าคงเหลือ  </w:t>
      </w:r>
    </w:p>
    <w:p w14:paraId="2B2C9A19" w14:textId="77777777" w:rsidR="00626409" w:rsidRPr="00C54565" w:rsidRDefault="00626409" w:rsidP="003D1620">
      <w:pPr>
        <w:pStyle w:val="NoSpacing"/>
        <w:spacing w:line="12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3"/>
        <w:gridCol w:w="273"/>
        <w:gridCol w:w="987"/>
        <w:gridCol w:w="273"/>
        <w:gridCol w:w="1070"/>
        <w:gridCol w:w="273"/>
        <w:gridCol w:w="1178"/>
      </w:tblGrid>
      <w:tr w:rsidR="00D32ACC" w:rsidRPr="00C54565" w14:paraId="132FE2DC" w14:textId="77777777" w:rsidTr="00D32ACC">
        <w:trPr>
          <w:trHeight w:hRule="exact" w:val="389"/>
        </w:trPr>
        <w:tc>
          <w:tcPr>
            <w:tcW w:w="2231" w:type="pct"/>
          </w:tcPr>
          <w:p w14:paraId="692079E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pct"/>
            <w:gridSpan w:val="3"/>
          </w:tcPr>
          <w:p w14:paraId="1DF1E5C5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4086F49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32A2309E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2ACC" w:rsidRPr="00C54565" w14:paraId="7E726E09" w14:textId="77777777" w:rsidTr="00D32ACC">
        <w:trPr>
          <w:trHeight w:hRule="exact" w:val="389"/>
        </w:trPr>
        <w:tc>
          <w:tcPr>
            <w:tcW w:w="2231" w:type="pct"/>
          </w:tcPr>
          <w:p w14:paraId="2F1ED40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4CB83282" w14:textId="77777777" w:rsidR="00626409" w:rsidRPr="00C54565" w:rsidRDefault="009A2E5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517680A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4A31DE22" w14:textId="77777777" w:rsidR="00626409" w:rsidRPr="00C54565" w:rsidRDefault="009A2E5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14:paraId="76238DE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4D089331" w14:textId="77777777" w:rsidR="00626409" w:rsidRPr="00C54565" w:rsidRDefault="009A2E5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5D038D6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6C5470A5" w14:textId="77777777" w:rsidR="00626409" w:rsidRPr="00C54565" w:rsidRDefault="009A2E5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2561</w:t>
            </w:r>
          </w:p>
        </w:tc>
      </w:tr>
      <w:tr w:rsidR="00626409" w:rsidRPr="00C54565" w14:paraId="039ECAA2" w14:textId="77777777" w:rsidTr="00D32ACC">
        <w:trPr>
          <w:trHeight w:hRule="exact" w:val="389"/>
        </w:trPr>
        <w:tc>
          <w:tcPr>
            <w:tcW w:w="2231" w:type="pct"/>
          </w:tcPr>
          <w:p w14:paraId="06F45878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9" w:type="pct"/>
            <w:gridSpan w:val="7"/>
          </w:tcPr>
          <w:p w14:paraId="66F2972F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2ACC" w:rsidRPr="00C54565" w14:paraId="122EC087" w14:textId="77777777" w:rsidTr="00D32ACC">
        <w:trPr>
          <w:trHeight w:hRule="exact" w:val="389"/>
        </w:trPr>
        <w:tc>
          <w:tcPr>
            <w:tcW w:w="2231" w:type="pct"/>
          </w:tcPr>
          <w:p w14:paraId="7DD0532F" w14:textId="77777777" w:rsidR="009A2E58" w:rsidRPr="00C54565" w:rsidRDefault="009A2E58" w:rsidP="009A2E5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84" w:type="pct"/>
            <w:shd w:val="clear" w:color="auto" w:fill="auto"/>
          </w:tcPr>
          <w:p w14:paraId="3C1423F7" w14:textId="2D4925B3" w:rsidR="009A2E58" w:rsidRPr="00C54565" w:rsidRDefault="00FB471C" w:rsidP="00756E1C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2,30</w:t>
            </w:r>
            <w:r w:rsidR="000059FD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5,729</w:t>
            </w:r>
          </w:p>
        </w:tc>
        <w:tc>
          <w:tcPr>
            <w:tcW w:w="147" w:type="pct"/>
            <w:shd w:val="clear" w:color="auto" w:fill="auto"/>
          </w:tcPr>
          <w:p w14:paraId="6BB4982A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0A3E7082" w14:textId="5F3E7BD1" w:rsidR="009A2E58" w:rsidRPr="00C54565" w:rsidRDefault="000645CA" w:rsidP="00756E1C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108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2,070,737</w:t>
            </w:r>
          </w:p>
        </w:tc>
        <w:tc>
          <w:tcPr>
            <w:tcW w:w="147" w:type="pct"/>
            <w:shd w:val="clear" w:color="auto" w:fill="auto"/>
          </w:tcPr>
          <w:p w14:paraId="186ED869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F70FBEC" w14:textId="446009C5" w:rsidR="009A2E58" w:rsidRPr="00C54565" w:rsidRDefault="00FB471C" w:rsidP="00756E1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439,396</w:t>
            </w:r>
          </w:p>
        </w:tc>
        <w:tc>
          <w:tcPr>
            <w:tcW w:w="147" w:type="pct"/>
            <w:shd w:val="clear" w:color="auto" w:fill="auto"/>
          </w:tcPr>
          <w:p w14:paraId="5C7D8D63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57A5E428" w14:textId="77777777" w:rsidR="009A2E58" w:rsidRPr="00C54565" w:rsidRDefault="009A2E58" w:rsidP="00756E1C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360,740</w:t>
            </w:r>
          </w:p>
        </w:tc>
      </w:tr>
      <w:tr w:rsidR="00D32ACC" w:rsidRPr="00C54565" w14:paraId="498EA2D1" w14:textId="77777777" w:rsidTr="00D32ACC">
        <w:trPr>
          <w:trHeight w:hRule="exact" w:val="389"/>
        </w:trPr>
        <w:tc>
          <w:tcPr>
            <w:tcW w:w="2231" w:type="pct"/>
          </w:tcPr>
          <w:p w14:paraId="269CC766" w14:textId="77777777" w:rsidR="009A2E58" w:rsidRPr="00C54565" w:rsidRDefault="009A2E58" w:rsidP="009A2E5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679A4B0D" w14:textId="6BC0D580" w:rsidR="009A2E58" w:rsidRPr="00C54565" w:rsidRDefault="00FB471C" w:rsidP="009A2E5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43,565</w:t>
            </w:r>
          </w:p>
        </w:tc>
        <w:tc>
          <w:tcPr>
            <w:tcW w:w="147" w:type="pct"/>
            <w:shd w:val="clear" w:color="auto" w:fill="auto"/>
          </w:tcPr>
          <w:p w14:paraId="253E1800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5A2B8F84" w14:textId="77777777" w:rsidR="009A2E58" w:rsidRPr="00C54565" w:rsidRDefault="009A2E58" w:rsidP="004F681D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108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41,163</w:t>
            </w:r>
          </w:p>
        </w:tc>
        <w:tc>
          <w:tcPr>
            <w:tcW w:w="147" w:type="pct"/>
            <w:shd w:val="clear" w:color="auto" w:fill="auto"/>
          </w:tcPr>
          <w:p w14:paraId="542D9AC9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497F712" w14:textId="092585FA" w:rsidR="009A2E58" w:rsidRPr="00C54565" w:rsidRDefault="00FB471C" w:rsidP="008D72B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15,549</w:t>
            </w:r>
          </w:p>
        </w:tc>
        <w:tc>
          <w:tcPr>
            <w:tcW w:w="147" w:type="pct"/>
            <w:shd w:val="clear" w:color="auto" w:fill="auto"/>
          </w:tcPr>
          <w:p w14:paraId="04EE5684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4679CBDC" w14:textId="77777777" w:rsidR="009A2E58" w:rsidRPr="00C54565" w:rsidRDefault="009A2E58" w:rsidP="008D72B7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18,776</w:t>
            </w:r>
          </w:p>
        </w:tc>
      </w:tr>
      <w:tr w:rsidR="00D32ACC" w:rsidRPr="00C54565" w14:paraId="77551E58" w14:textId="77777777" w:rsidTr="00D32ACC">
        <w:trPr>
          <w:trHeight w:hRule="exact" w:val="389"/>
        </w:trPr>
        <w:tc>
          <w:tcPr>
            <w:tcW w:w="2231" w:type="pct"/>
          </w:tcPr>
          <w:p w14:paraId="00091B59" w14:textId="77777777" w:rsidR="009A2E58" w:rsidRPr="00C54565" w:rsidRDefault="009A2E58" w:rsidP="009A2E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786ADCA0" w14:textId="767469BE" w:rsidR="009A2E58" w:rsidRPr="00C54565" w:rsidRDefault="00FB471C" w:rsidP="009A2E5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</w:t>
            </w:r>
            <w:r w:rsidR="000059FD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349,294</w:t>
            </w:r>
          </w:p>
        </w:tc>
        <w:tc>
          <w:tcPr>
            <w:tcW w:w="147" w:type="pct"/>
            <w:shd w:val="clear" w:color="auto" w:fill="auto"/>
          </w:tcPr>
          <w:p w14:paraId="369EE847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14:paraId="0941C08A" w14:textId="6F55D633" w:rsidR="009A2E58" w:rsidRPr="00C54565" w:rsidRDefault="000645CA" w:rsidP="00756E1C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2,111,900</w:t>
            </w:r>
          </w:p>
        </w:tc>
        <w:tc>
          <w:tcPr>
            <w:tcW w:w="147" w:type="pct"/>
            <w:shd w:val="clear" w:color="auto" w:fill="auto"/>
          </w:tcPr>
          <w:p w14:paraId="3A843251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7C8B3280" w14:textId="136A471F" w:rsidR="009A2E58" w:rsidRPr="00C54565" w:rsidRDefault="00FB471C" w:rsidP="008D72B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454,94</w:t>
            </w:r>
            <w:r w:rsidR="00157FFB" w:rsidRPr="00C54565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031D59FB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14:paraId="1811A0DE" w14:textId="77777777" w:rsidR="009A2E58" w:rsidRPr="00C54565" w:rsidRDefault="009A2E58" w:rsidP="008D72B7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379,516</w:t>
            </w:r>
          </w:p>
        </w:tc>
      </w:tr>
      <w:tr w:rsidR="00D32ACC" w:rsidRPr="00C54565" w14:paraId="1208FBB2" w14:textId="77777777" w:rsidTr="00D32ACC">
        <w:trPr>
          <w:trHeight w:hRule="exact" w:val="389"/>
        </w:trPr>
        <w:tc>
          <w:tcPr>
            <w:tcW w:w="2231" w:type="pct"/>
          </w:tcPr>
          <w:p w14:paraId="177A0192" w14:textId="77777777" w:rsidR="009A2E58" w:rsidRPr="00C54565" w:rsidRDefault="009A2E58" w:rsidP="009A2E5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3E9AEB39" w14:textId="3AB864FC" w:rsidR="009A2E58" w:rsidRPr="00C54565" w:rsidRDefault="00FB471C" w:rsidP="00756E1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(84,403)</w:t>
            </w:r>
          </w:p>
        </w:tc>
        <w:tc>
          <w:tcPr>
            <w:tcW w:w="147" w:type="pct"/>
            <w:shd w:val="clear" w:color="auto" w:fill="auto"/>
          </w:tcPr>
          <w:p w14:paraId="583EB17D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782BE2B2" w14:textId="77777777" w:rsidR="009A2E58" w:rsidRPr="00C54565" w:rsidRDefault="009A2E58" w:rsidP="004F681D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108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(85,379)</w:t>
            </w:r>
          </w:p>
        </w:tc>
        <w:tc>
          <w:tcPr>
            <w:tcW w:w="147" w:type="pct"/>
            <w:shd w:val="clear" w:color="auto" w:fill="auto"/>
          </w:tcPr>
          <w:p w14:paraId="46A4C225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9B8EC78" w14:textId="1575DCA8" w:rsidR="009A2E58" w:rsidRPr="00C54565" w:rsidRDefault="00FB471C" w:rsidP="008D72B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(624)</w:t>
            </w:r>
          </w:p>
        </w:tc>
        <w:tc>
          <w:tcPr>
            <w:tcW w:w="147" w:type="pct"/>
            <w:shd w:val="clear" w:color="auto" w:fill="auto"/>
          </w:tcPr>
          <w:p w14:paraId="06548812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73F4D129" w14:textId="77777777" w:rsidR="009A2E58" w:rsidRPr="00C54565" w:rsidRDefault="009A2E58" w:rsidP="008D72B7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(420)</w:t>
            </w:r>
          </w:p>
        </w:tc>
      </w:tr>
      <w:tr w:rsidR="00D32ACC" w:rsidRPr="00C54565" w14:paraId="5313DF4B" w14:textId="77777777" w:rsidTr="00D32ACC">
        <w:trPr>
          <w:trHeight w:hRule="exact" w:val="389"/>
        </w:trPr>
        <w:tc>
          <w:tcPr>
            <w:tcW w:w="2231" w:type="pct"/>
          </w:tcPr>
          <w:p w14:paraId="7DACA16B" w14:textId="77777777" w:rsidR="009A2E58" w:rsidRPr="00C54565" w:rsidRDefault="009A2E58" w:rsidP="009A2E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B98A31" w14:textId="7D509D0B" w:rsidR="009A2E58" w:rsidRPr="00C54565" w:rsidRDefault="00FB471C" w:rsidP="009A2E5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2,264,</w:t>
            </w:r>
            <w:r w:rsidR="000059FD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891</w:t>
            </w:r>
          </w:p>
        </w:tc>
        <w:tc>
          <w:tcPr>
            <w:tcW w:w="147" w:type="pct"/>
            <w:shd w:val="clear" w:color="auto" w:fill="auto"/>
          </w:tcPr>
          <w:p w14:paraId="02F7719D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E5884" w14:textId="1B8B11D6" w:rsidR="009A2E58" w:rsidRPr="00C54565" w:rsidRDefault="000645CA" w:rsidP="004F681D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2,026,521</w:t>
            </w:r>
          </w:p>
        </w:tc>
        <w:tc>
          <w:tcPr>
            <w:tcW w:w="147" w:type="pct"/>
            <w:shd w:val="clear" w:color="auto" w:fill="auto"/>
          </w:tcPr>
          <w:p w14:paraId="2C26C0E9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365E9" w14:textId="304C07E1" w:rsidR="009A2E58" w:rsidRPr="00C54565" w:rsidRDefault="00FB471C" w:rsidP="008D72B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454,32</w:t>
            </w:r>
            <w:r w:rsidR="00157FFB" w:rsidRPr="00C54565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14298F7D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25AD8" w14:textId="77777777" w:rsidR="009A2E58" w:rsidRPr="00C54565" w:rsidRDefault="009A2E58" w:rsidP="008D72B7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379,096</w:t>
            </w:r>
          </w:p>
        </w:tc>
      </w:tr>
    </w:tbl>
    <w:p w14:paraId="3C6A1D62" w14:textId="1A3DC126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990"/>
        <w:gridCol w:w="270"/>
        <w:gridCol w:w="1070"/>
        <w:gridCol w:w="270"/>
        <w:gridCol w:w="1180"/>
      </w:tblGrid>
      <w:tr w:rsidR="00117DB8" w:rsidRPr="00C54565" w14:paraId="61277495" w14:textId="77777777" w:rsidTr="00756E1C">
        <w:tc>
          <w:tcPr>
            <w:tcW w:w="4140" w:type="dxa"/>
            <w:hideMark/>
          </w:tcPr>
          <w:p w14:paraId="4DF609F9" w14:textId="77777777" w:rsidR="00117DB8" w:rsidRPr="00C54565" w:rsidRDefault="00117DB8" w:rsidP="00117DB8">
            <w:pPr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  <w:r w:rsidR="00A21F9D" w:rsidRPr="00C54565">
              <w:rPr>
                <w:rFonts w:ascii="Angsana New" w:hAnsi="Angsana New" w:cs="Angsana New"/>
                <w:b/>
                <w:sz w:val="30"/>
                <w:szCs w:val="30"/>
              </w:rPr>
              <w:br/>
            </w:r>
            <w:r w:rsidRPr="00C54565">
              <w:rPr>
                <w:rFonts w:ascii="Angsana New" w:hAnsi="Angsana New" w:cs="Angsana New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</w:tcPr>
          <w:p w14:paraId="72E97955" w14:textId="77777777" w:rsidR="00117DB8" w:rsidRPr="00C54565" w:rsidRDefault="00117DB8" w:rsidP="00117DB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E0B6F5" w14:textId="77777777" w:rsidR="00117DB8" w:rsidRPr="00C54565" w:rsidRDefault="00117DB8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4D778E6" w14:textId="77777777" w:rsidR="00117DB8" w:rsidRPr="00C54565" w:rsidRDefault="00117DB8" w:rsidP="00117DB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45C341" w14:textId="77777777" w:rsidR="00117DB8" w:rsidRPr="00C54565" w:rsidRDefault="00117DB8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04609232" w14:textId="77777777" w:rsidR="00117DB8" w:rsidRPr="00C54565" w:rsidRDefault="00117DB8" w:rsidP="00117DB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D54C21" w14:textId="77777777" w:rsidR="00117DB8" w:rsidRPr="00C54565" w:rsidRDefault="00117DB8" w:rsidP="00117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0" w:type="dxa"/>
          </w:tcPr>
          <w:p w14:paraId="1CD637CD" w14:textId="77777777" w:rsidR="00117DB8" w:rsidRPr="00C54565" w:rsidRDefault="00117DB8" w:rsidP="00D32ACC">
            <w:pPr>
              <w:pStyle w:val="acctfourfigures"/>
              <w:tabs>
                <w:tab w:val="clear" w:pos="765"/>
              </w:tabs>
              <w:spacing w:line="240" w:lineRule="atLeast"/>
              <w:ind w:left="-79" w:right="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A2E58" w:rsidRPr="00C54565" w14:paraId="3F703FDA" w14:textId="77777777" w:rsidTr="00756E1C">
        <w:tc>
          <w:tcPr>
            <w:tcW w:w="4140" w:type="dxa"/>
            <w:hideMark/>
          </w:tcPr>
          <w:p w14:paraId="41B07269" w14:textId="77777777" w:rsidR="009A2E58" w:rsidRPr="00C54565" w:rsidRDefault="009A2E58" w:rsidP="00892412">
            <w:pPr>
              <w:numPr>
                <w:ilvl w:val="0"/>
                <w:numId w:val="12"/>
              </w:numPr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292210C5" w14:textId="0333DEC3" w:rsidR="009A2E58" w:rsidRPr="00C54565" w:rsidRDefault="005C06DD" w:rsidP="008D72B7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F27F8B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,942</w:t>
            </w: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12A98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746</w:t>
            </w:r>
          </w:p>
        </w:tc>
        <w:tc>
          <w:tcPr>
            <w:tcW w:w="270" w:type="dxa"/>
          </w:tcPr>
          <w:p w14:paraId="1AEA1B41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2243D3E" w14:textId="75D7C0B4" w:rsidR="009A2E58" w:rsidRPr="00C54565" w:rsidRDefault="00F25A1F" w:rsidP="008D72B7">
            <w:pPr>
              <w:pStyle w:val="acctfourfigures"/>
              <w:tabs>
                <w:tab w:val="clear" w:pos="765"/>
                <w:tab w:val="left" w:pos="769"/>
              </w:tabs>
              <w:spacing w:line="240" w:lineRule="atLeast"/>
              <w:ind w:left="-79" w:right="-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6,8</w:t>
            </w:r>
            <w:r w:rsidR="009B440F" w:rsidRPr="00C54565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Pr="00C545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B440F" w:rsidRPr="00C54565">
              <w:rPr>
                <w:rFonts w:ascii="Angsana New" w:hAnsi="Angsana New" w:cs="Angsana New"/>
                <w:sz w:val="30"/>
                <w:szCs w:val="30"/>
              </w:rPr>
              <w:t>288</w:t>
            </w:r>
          </w:p>
        </w:tc>
        <w:tc>
          <w:tcPr>
            <w:tcW w:w="270" w:type="dxa"/>
          </w:tcPr>
          <w:p w14:paraId="634E48F1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4D512216" w14:textId="4E99C8CE" w:rsidR="009A2E58" w:rsidRPr="00C54565" w:rsidRDefault="00FB471C" w:rsidP="003D162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3,051,4</w:t>
            </w:r>
            <w:r w:rsidR="009B440F" w:rsidRPr="00C54565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3C958C58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0" w:type="dxa"/>
          </w:tcPr>
          <w:p w14:paraId="5035EA74" w14:textId="77777777" w:rsidR="009A2E58" w:rsidRPr="00C54565" w:rsidRDefault="009A2E58" w:rsidP="00D32AC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2,925,595</w:t>
            </w:r>
          </w:p>
        </w:tc>
      </w:tr>
      <w:tr w:rsidR="009A2E58" w:rsidRPr="00C54565" w14:paraId="16D36C7E" w14:textId="77777777" w:rsidTr="00756E1C">
        <w:tc>
          <w:tcPr>
            <w:tcW w:w="4140" w:type="dxa"/>
          </w:tcPr>
          <w:p w14:paraId="504E749F" w14:textId="7280344D" w:rsidR="009A2E58" w:rsidRPr="00C54565" w:rsidRDefault="009A2E58" w:rsidP="009A2E58">
            <w:pPr>
              <w:ind w:left="252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  <w:r w:rsidR="00756E1C" w:rsidRPr="00C54565">
              <w:rPr>
                <w:rFonts w:ascii="Angsana New" w:hAnsi="Angsana New" w:cs="Angsana New"/>
                <w:b/>
                <w:sz w:val="30"/>
                <w:szCs w:val="30"/>
              </w:rPr>
              <w:br/>
            </w:r>
            <w:r w:rsidRPr="00C54565">
              <w:rPr>
                <w:rFonts w:ascii="Angsana New" w:hAnsi="Angsana New" w:cs="Angsana New"/>
                <w:b/>
                <w:sz w:val="30"/>
                <w:szCs w:val="30"/>
                <w:cs/>
              </w:rPr>
              <w:t>และได้รวมในบัญชี</w:t>
            </w:r>
            <w:r w:rsidRPr="00C5456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6CDCDD36" w14:textId="77777777" w:rsidR="009A2E58" w:rsidRPr="00C54565" w:rsidRDefault="009A2E58" w:rsidP="008D72B7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1F5E92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E7BEDEA" w14:textId="77777777" w:rsidR="009A2E58" w:rsidRPr="00C54565" w:rsidRDefault="009A2E58" w:rsidP="008D72B7">
            <w:pPr>
              <w:pStyle w:val="acctfourfigures"/>
              <w:tabs>
                <w:tab w:val="clear" w:pos="765"/>
                <w:tab w:val="left" w:pos="720"/>
                <w:tab w:val="left" w:pos="7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312FB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3ADC1375" w14:textId="77777777" w:rsidR="009A2E58" w:rsidRPr="00C54565" w:rsidRDefault="009A2E58" w:rsidP="009A2E5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E3351D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0" w:type="dxa"/>
          </w:tcPr>
          <w:p w14:paraId="5279698F" w14:textId="77777777" w:rsidR="009A2E58" w:rsidRPr="00C54565" w:rsidRDefault="009A2E58" w:rsidP="00D32AC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2E58" w:rsidRPr="00C54565" w14:paraId="734DA546" w14:textId="77777777" w:rsidTr="00756E1C">
        <w:tc>
          <w:tcPr>
            <w:tcW w:w="4140" w:type="dxa"/>
            <w:hideMark/>
          </w:tcPr>
          <w:p w14:paraId="47F5D392" w14:textId="3B63754B" w:rsidR="009A2E58" w:rsidRPr="00C54565" w:rsidRDefault="009A2E58" w:rsidP="00892412">
            <w:pPr>
              <w:numPr>
                <w:ilvl w:val="0"/>
                <w:numId w:val="12"/>
              </w:numPr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Pr="00C54565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การปรับลดมูลค่า</w:t>
            </w: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="00756E1C" w:rsidRPr="00C54565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สินค้าล้าสมัยและเคลื่อนไหวช้า</w:t>
            </w:r>
          </w:p>
        </w:tc>
        <w:tc>
          <w:tcPr>
            <w:tcW w:w="1080" w:type="dxa"/>
          </w:tcPr>
          <w:p w14:paraId="6CAFE86E" w14:textId="77777777" w:rsidR="00FB471C" w:rsidRPr="00C54565" w:rsidRDefault="00FB471C" w:rsidP="008D72B7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CC271EA" w14:textId="30014B01" w:rsidR="009A2E58" w:rsidRPr="00C54565" w:rsidRDefault="00E62A31" w:rsidP="008D72B7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3,745</w:t>
            </w:r>
          </w:p>
        </w:tc>
        <w:tc>
          <w:tcPr>
            <w:tcW w:w="270" w:type="dxa"/>
          </w:tcPr>
          <w:p w14:paraId="0A98EABD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7720823" w14:textId="77777777" w:rsidR="009A2E58" w:rsidRPr="00C54565" w:rsidRDefault="009A2E58" w:rsidP="008D72B7">
            <w:pPr>
              <w:pStyle w:val="acctfourfigures"/>
              <w:tabs>
                <w:tab w:val="clear" w:pos="765"/>
                <w:tab w:val="left" w:pos="720"/>
                <w:tab w:val="left" w:pos="7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CAEF863" w14:textId="0D6B0D3A" w:rsidR="009A2E58" w:rsidRPr="00C54565" w:rsidRDefault="00E62A31" w:rsidP="008D72B7">
            <w:pPr>
              <w:pStyle w:val="acctfourfigures"/>
              <w:tabs>
                <w:tab w:val="clear" w:pos="765"/>
                <w:tab w:val="left" w:pos="769"/>
              </w:tabs>
              <w:spacing w:line="240" w:lineRule="atLeast"/>
              <w:ind w:left="-79" w:right="-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bidi="th-TH"/>
              </w:rPr>
              <w:t>657</w:t>
            </w:r>
          </w:p>
        </w:tc>
        <w:tc>
          <w:tcPr>
            <w:tcW w:w="270" w:type="dxa"/>
          </w:tcPr>
          <w:p w14:paraId="3F7BC75B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1EFB6F03" w14:textId="77777777" w:rsidR="00FB471C" w:rsidRPr="00C54565" w:rsidRDefault="00FB471C" w:rsidP="009A2E5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A9BBC4A" w14:textId="0DD7547A" w:rsidR="009A2E58" w:rsidRPr="00C54565" w:rsidRDefault="004B2D71" w:rsidP="009A2E5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2,695</w:t>
            </w:r>
          </w:p>
        </w:tc>
        <w:tc>
          <w:tcPr>
            <w:tcW w:w="270" w:type="dxa"/>
          </w:tcPr>
          <w:p w14:paraId="13930846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0" w:type="dxa"/>
          </w:tcPr>
          <w:p w14:paraId="0AB13169" w14:textId="77777777" w:rsidR="009A2E58" w:rsidRPr="00C54565" w:rsidRDefault="009A2E58" w:rsidP="00756E1C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  <w:p w14:paraId="4AC143AA" w14:textId="477AF92F" w:rsidR="009A2E58" w:rsidRPr="00C54565" w:rsidRDefault="009A2E58" w:rsidP="00756E1C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(2,</w:t>
            </w:r>
            <w:r w:rsidR="00137A97" w:rsidRPr="00C5456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235</w:t>
            </w: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9A2E58" w:rsidRPr="00C54565" w14:paraId="101765D2" w14:textId="77777777" w:rsidTr="00756E1C">
        <w:tc>
          <w:tcPr>
            <w:tcW w:w="4140" w:type="dxa"/>
            <w:hideMark/>
          </w:tcPr>
          <w:p w14:paraId="04CA6A71" w14:textId="1F14AB69" w:rsidR="009A2E58" w:rsidRPr="00C54565" w:rsidRDefault="009A2E58" w:rsidP="00892412">
            <w:pPr>
              <w:numPr>
                <w:ilvl w:val="0"/>
                <w:numId w:val="12"/>
              </w:numPr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การปรับลดมูลค่า</w:t>
            </w: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="00756E1C" w:rsidRPr="00C54565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สินค้าสูญหายและเสียหาย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8719B45" w14:textId="77777777" w:rsidR="00FB471C" w:rsidRPr="00C54565" w:rsidRDefault="00FB471C" w:rsidP="008D72B7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46215D7" w14:textId="2EDE7D17" w:rsidR="009A2E58" w:rsidRPr="00C54565" w:rsidRDefault="00FB471C" w:rsidP="00756E1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(1,389)</w:t>
            </w:r>
          </w:p>
        </w:tc>
        <w:tc>
          <w:tcPr>
            <w:tcW w:w="270" w:type="dxa"/>
          </w:tcPr>
          <w:p w14:paraId="21ECBA11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11AAD34E" w14:textId="77777777" w:rsidR="009A2E58" w:rsidRPr="00C54565" w:rsidRDefault="009A2E58" w:rsidP="008D72B7">
            <w:pPr>
              <w:pStyle w:val="acctfourfigures"/>
              <w:tabs>
                <w:tab w:val="clear" w:pos="765"/>
                <w:tab w:val="left" w:pos="720"/>
                <w:tab w:val="left" w:pos="7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179027E" w14:textId="77777777" w:rsidR="009A2E58" w:rsidRPr="00C54565" w:rsidRDefault="009A2E58" w:rsidP="008D72B7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(9,018)</w:t>
            </w:r>
          </w:p>
        </w:tc>
        <w:tc>
          <w:tcPr>
            <w:tcW w:w="270" w:type="dxa"/>
          </w:tcPr>
          <w:p w14:paraId="7A618D96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</w:tcPr>
          <w:p w14:paraId="4DF07AE8" w14:textId="6D4352D2" w:rsidR="009A2E58" w:rsidRPr="00C54565" w:rsidRDefault="009A2E58" w:rsidP="009A2E5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B81B054" w14:textId="69FEC11D" w:rsidR="00FB471C" w:rsidRPr="00C54565" w:rsidRDefault="00FB471C" w:rsidP="008D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562B4F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hideMark/>
          </w:tcPr>
          <w:p w14:paraId="49C8304B" w14:textId="77777777" w:rsidR="009A2E58" w:rsidRPr="00C54565" w:rsidRDefault="009A2E58" w:rsidP="00756E1C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  <w:p w14:paraId="1FF188BC" w14:textId="77777777" w:rsidR="009A2E58" w:rsidRPr="00C54565" w:rsidRDefault="009A2E58" w:rsidP="00756E1C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(2,373)</w:t>
            </w:r>
          </w:p>
        </w:tc>
      </w:tr>
    </w:tbl>
    <w:p w14:paraId="716FF3EC" w14:textId="77777777" w:rsidR="00626409" w:rsidRPr="00C54565" w:rsidRDefault="00626409" w:rsidP="00626409">
      <w:pPr>
        <w:pStyle w:val="index"/>
        <w:tabs>
          <w:tab w:val="left" w:pos="540"/>
        </w:tabs>
        <w:spacing w:after="0" w:line="240" w:lineRule="atLeast"/>
        <w:ind w:left="540" w:right="-135" w:firstLine="0"/>
        <w:outlineLvl w:val="0"/>
        <w:rPr>
          <w:rFonts w:asciiTheme="majorBidi" w:hAnsiTheme="majorBidi" w:cstheme="majorBidi"/>
          <w:b/>
          <w:bCs/>
          <w:sz w:val="24"/>
          <w:szCs w:val="24"/>
          <w:cs/>
          <w:lang w:val="th-TH" w:bidi="th-TH"/>
        </w:rPr>
      </w:pPr>
    </w:p>
    <w:p w14:paraId="6395F6DE" w14:textId="5D7C7F8E" w:rsidR="00626409" w:rsidRPr="00C54565" w:rsidRDefault="00626409" w:rsidP="00626409">
      <w:pPr>
        <w:autoSpaceDE w:val="0"/>
        <w:autoSpaceDN w:val="0"/>
        <w:spacing w:before="40" w:after="40"/>
        <w:ind w:left="540"/>
        <w:jc w:val="thaiDistribute"/>
        <w:rPr>
          <w:rFonts w:ascii="Angsana New" w:hAnsi="Angsana New" w:cs="Angsana New"/>
          <w:sz w:val="30"/>
          <w:szCs w:val="30"/>
        </w:rPr>
        <w:sectPr w:rsidR="00626409" w:rsidRPr="00C54565" w:rsidSect="00BA386A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4A5D0E13" w14:textId="77777777" w:rsidR="001A2CFD" w:rsidRPr="00C54565" w:rsidRDefault="001A2CFD" w:rsidP="001A2CFD">
      <w:pPr>
        <w:pStyle w:val="Heading1"/>
        <w:keepLines/>
        <w:numPr>
          <w:ilvl w:val="0"/>
          <w:numId w:val="1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C54565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เงินลงทุนในบริษัทย่อย</w:t>
      </w:r>
    </w:p>
    <w:p w14:paraId="1CD14E65" w14:textId="77777777" w:rsidR="001A2CFD" w:rsidRPr="00C54565" w:rsidRDefault="001A2CFD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295" w:type="dxa"/>
        <w:tblLayout w:type="fixed"/>
        <w:tblLook w:val="04A0" w:firstRow="1" w:lastRow="0" w:firstColumn="1" w:lastColumn="0" w:noHBand="0" w:noVBand="1"/>
      </w:tblPr>
      <w:tblGrid>
        <w:gridCol w:w="1530"/>
        <w:gridCol w:w="1620"/>
        <w:gridCol w:w="270"/>
        <w:gridCol w:w="81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36"/>
        <w:gridCol w:w="754"/>
        <w:gridCol w:w="270"/>
        <w:gridCol w:w="630"/>
        <w:gridCol w:w="270"/>
        <w:gridCol w:w="630"/>
        <w:gridCol w:w="270"/>
        <w:gridCol w:w="720"/>
        <w:gridCol w:w="270"/>
        <w:gridCol w:w="715"/>
        <w:gridCol w:w="270"/>
        <w:gridCol w:w="630"/>
        <w:gridCol w:w="270"/>
        <w:gridCol w:w="630"/>
      </w:tblGrid>
      <w:tr w:rsidR="00626409" w:rsidRPr="00C54565" w14:paraId="63462D06" w14:textId="77777777" w:rsidTr="00F84B26">
        <w:trPr>
          <w:trHeight w:hRule="exact" w:val="316"/>
          <w:tblHeader/>
        </w:trPr>
        <w:tc>
          <w:tcPr>
            <w:tcW w:w="1530" w:type="dxa"/>
          </w:tcPr>
          <w:p w14:paraId="0C385AE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904E32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B8A493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326E5B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646B21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5" w:type="dxa"/>
            <w:gridSpan w:val="23"/>
          </w:tcPr>
          <w:p w14:paraId="612BAAD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6409" w:rsidRPr="00C54565" w14:paraId="277993B6" w14:textId="77777777" w:rsidTr="007B5AFD">
        <w:trPr>
          <w:trHeight w:hRule="exact" w:val="687"/>
          <w:tblHeader/>
        </w:trPr>
        <w:tc>
          <w:tcPr>
            <w:tcW w:w="1530" w:type="dxa"/>
          </w:tcPr>
          <w:p w14:paraId="163A26C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4FEF8EB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441FEA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62D4460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48E8AAE" w14:textId="77777777" w:rsidR="00626409" w:rsidRPr="00C54565" w:rsidRDefault="00BE411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54565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270" w:type="dxa"/>
          </w:tcPr>
          <w:p w14:paraId="6B6AE16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</w:tcPr>
          <w:p w14:paraId="22F56D74" w14:textId="77777777" w:rsidR="007B5AFD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</w:rPr>
              <w:t>สัดส่วนความเป็น</w:t>
            </w:r>
          </w:p>
          <w:p w14:paraId="5D310FBE" w14:textId="6AD5B108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35C35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92C55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CAA001D" w14:textId="77777777" w:rsidR="00626409" w:rsidRPr="00C54565" w:rsidDel="0068544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D31A07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</w:tcPr>
          <w:p w14:paraId="0D9A289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E138BC8" w14:textId="77777777" w:rsidR="00626409" w:rsidRPr="00C54565" w:rsidDel="00685444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E6659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D3A43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D50073C" w14:textId="77777777" w:rsidR="00626409" w:rsidRPr="00C54565" w:rsidRDefault="00626409" w:rsidP="00560A7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2324B2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7B215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4BBDE1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  <w:r w:rsidRPr="00C5456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54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C5456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54565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643715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F8618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เงินปันผลรับ</w:t>
            </w:r>
          </w:p>
          <w:p w14:paraId="0F360C11" w14:textId="044CF48C" w:rsidR="007B5AFD" w:rsidRPr="00C54565" w:rsidRDefault="007B5AFD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สำหรับปี</w:t>
            </w:r>
          </w:p>
        </w:tc>
      </w:tr>
      <w:tr w:rsidR="00CC78D2" w:rsidRPr="00C54565" w14:paraId="1C316282" w14:textId="77777777" w:rsidTr="00C86F1F">
        <w:trPr>
          <w:trHeight w:hRule="exact" w:val="316"/>
          <w:tblHeader/>
        </w:trPr>
        <w:tc>
          <w:tcPr>
            <w:tcW w:w="3150" w:type="dxa"/>
            <w:gridSpan w:val="2"/>
          </w:tcPr>
          <w:p w14:paraId="7E24750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AB359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33887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0645C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DB0686B" w14:textId="77777777" w:rsidR="00626409" w:rsidRPr="00C54565" w:rsidRDefault="009A2E5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A2AB7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298987F" w14:textId="77777777" w:rsidR="00626409" w:rsidRPr="00C54565" w:rsidRDefault="009A2E5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270" w:type="dxa"/>
          </w:tcPr>
          <w:p w14:paraId="531F16A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6AB5E32E" w14:textId="77777777" w:rsidR="00626409" w:rsidRPr="00C54565" w:rsidRDefault="009A2E5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D950F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204448F" w14:textId="77777777" w:rsidR="00626409" w:rsidRPr="00C54565" w:rsidRDefault="009A2E5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270" w:type="dxa"/>
          </w:tcPr>
          <w:p w14:paraId="08C71591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8931991" w14:textId="77777777" w:rsidR="00626409" w:rsidRPr="00C54565" w:rsidRDefault="009A2E5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E48AAD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64CFBC4C" w14:textId="77777777" w:rsidR="00626409" w:rsidRPr="00C54565" w:rsidRDefault="009A2E5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270" w:type="dxa"/>
          </w:tcPr>
          <w:p w14:paraId="10778B8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5314ED4" w14:textId="77777777" w:rsidR="00626409" w:rsidRPr="00C54565" w:rsidRDefault="009A2E5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A9F41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6068887" w14:textId="77777777" w:rsidR="00626409" w:rsidRPr="00C54565" w:rsidRDefault="009A2E5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270" w:type="dxa"/>
          </w:tcPr>
          <w:p w14:paraId="13B058E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F4FF9D9" w14:textId="77777777" w:rsidR="00626409" w:rsidRPr="00C54565" w:rsidRDefault="009A2E5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30E8C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715FDAC2" w14:textId="77777777" w:rsidR="00626409" w:rsidRPr="00C54565" w:rsidRDefault="009A2E5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270" w:type="dxa"/>
          </w:tcPr>
          <w:p w14:paraId="05583FF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59A8108" w14:textId="77777777" w:rsidR="00626409" w:rsidRPr="00C54565" w:rsidRDefault="009A2E5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354E06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A30C639" w14:textId="77777777" w:rsidR="00626409" w:rsidRPr="00C54565" w:rsidRDefault="009A2E58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</w:rPr>
              <w:t>2561</w:t>
            </w:r>
          </w:p>
        </w:tc>
      </w:tr>
      <w:tr w:rsidR="00626409" w:rsidRPr="00C54565" w14:paraId="394DD8C7" w14:textId="77777777" w:rsidTr="007B5AFD">
        <w:trPr>
          <w:trHeight w:hRule="exact" w:val="316"/>
          <w:tblHeader/>
        </w:trPr>
        <w:tc>
          <w:tcPr>
            <w:tcW w:w="1530" w:type="dxa"/>
          </w:tcPr>
          <w:p w14:paraId="2D9CDAF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7589D381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383F386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82238AB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3E4BB8F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48FC22B5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>(</w:t>
            </w:r>
            <w:r w:rsidRPr="00C54565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C54565"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>)</w:t>
            </w:r>
          </w:p>
        </w:tc>
        <w:tc>
          <w:tcPr>
            <w:tcW w:w="9265" w:type="dxa"/>
            <w:gridSpan w:val="20"/>
          </w:tcPr>
          <w:p w14:paraId="0BCC57B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C54565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พันบาท</w:t>
            </w:r>
            <w:r w:rsidRPr="00C54565">
              <w:rPr>
                <w:rFonts w:ascii="Angsana New" w:hAnsi="Angsana New" w:cs="Angsana New"/>
                <w:i/>
                <w:iCs/>
                <w:sz w:val="24"/>
                <w:szCs w:val="24"/>
              </w:rPr>
              <w:t>)</w:t>
            </w:r>
          </w:p>
        </w:tc>
      </w:tr>
      <w:tr w:rsidR="00CC78D2" w:rsidRPr="00C54565" w14:paraId="66660E19" w14:textId="77777777" w:rsidTr="00C86F1F">
        <w:trPr>
          <w:trHeight w:hRule="exact" w:val="316"/>
        </w:trPr>
        <w:tc>
          <w:tcPr>
            <w:tcW w:w="1530" w:type="dxa"/>
          </w:tcPr>
          <w:p w14:paraId="7A82273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620" w:type="dxa"/>
          </w:tcPr>
          <w:p w14:paraId="6E26D8B8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354FB29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E343886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4694459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156FD1BE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DCE1D78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74D6E51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08DFEA8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26F35B9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F6CA0A4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055BBAC1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B183C61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BD12CE7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2B487B1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62C648BF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BE1B11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C547B5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00C1E9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BFEF90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FA4376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9EECE5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6F1B4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14:paraId="4677333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5F3869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A7F13A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8214AA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03AAF5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C78D2" w:rsidRPr="00C54565" w14:paraId="0786679C" w14:textId="77777777" w:rsidTr="00C86F1F">
        <w:trPr>
          <w:trHeight w:hRule="exact" w:val="316"/>
        </w:trPr>
        <w:tc>
          <w:tcPr>
            <w:tcW w:w="1530" w:type="dxa"/>
          </w:tcPr>
          <w:p w14:paraId="7437BF5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ออฟฟิซ คลับ    </w:t>
            </w:r>
          </w:p>
        </w:tc>
        <w:tc>
          <w:tcPr>
            <w:tcW w:w="1620" w:type="dxa"/>
          </w:tcPr>
          <w:p w14:paraId="19B3F779" w14:textId="77777777" w:rsidR="00626409" w:rsidRPr="00C54565" w:rsidRDefault="00626409" w:rsidP="00A24A97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จำหน่าย</w:t>
            </w:r>
          </w:p>
        </w:tc>
        <w:tc>
          <w:tcPr>
            <w:tcW w:w="270" w:type="dxa"/>
          </w:tcPr>
          <w:p w14:paraId="28299D79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F8AED7E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FC5E000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152F490D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21244AC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1E1693B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F8EC1BE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02AB708A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60921CC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762436A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FC0FBBB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9863BC5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DAFB5F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8E5279C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A2D8C2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067619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18472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36FA1A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9A4E40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6B8D660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04F4A6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352A3AA1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018006A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23D4B8C1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2C07A36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D1D4901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CC78D2" w:rsidRPr="00C54565" w14:paraId="148F6910" w14:textId="77777777" w:rsidTr="00C86F1F">
        <w:trPr>
          <w:trHeight w:hRule="exact" w:val="316"/>
        </w:trPr>
        <w:tc>
          <w:tcPr>
            <w:tcW w:w="1530" w:type="dxa"/>
          </w:tcPr>
          <w:p w14:paraId="4A4180A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  <w:r w:rsidRPr="00C54565">
              <w:rPr>
                <w:rFonts w:ascii="Angsana New" w:hAnsi="Angsana New" w:cs="Angsana New"/>
                <w:sz w:val="24"/>
                <w:szCs w:val="24"/>
                <w:cs/>
              </w:rPr>
              <w:t>(ไทย) จำกัด</w:t>
            </w:r>
          </w:p>
        </w:tc>
        <w:tc>
          <w:tcPr>
            <w:tcW w:w="1620" w:type="dxa"/>
          </w:tcPr>
          <w:p w14:paraId="4DF123E4" w14:textId="77777777" w:rsidR="00626409" w:rsidRPr="00C54565" w:rsidRDefault="00626409" w:rsidP="00A24A97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อุปกรณ์สำนักงาน</w:t>
            </w:r>
          </w:p>
          <w:p w14:paraId="36FAB586" w14:textId="77777777" w:rsidR="00626409" w:rsidRPr="00C54565" w:rsidRDefault="00626409" w:rsidP="00A24A97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B12AB66" w14:textId="77777777" w:rsidR="00626409" w:rsidRPr="00C54565" w:rsidRDefault="00626409" w:rsidP="00560A78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6463A1A" w14:textId="77777777" w:rsidR="00626409" w:rsidRPr="00C54565" w:rsidRDefault="00626409" w:rsidP="00560A78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F2FCD50" w14:textId="77777777" w:rsidR="00626409" w:rsidRPr="00C54565" w:rsidRDefault="00626409" w:rsidP="00560A78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17E4560C" w14:textId="77777777" w:rsidR="00626409" w:rsidRPr="00C54565" w:rsidRDefault="00626409" w:rsidP="00560A78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DC5D810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9FE9F27" w14:textId="77777777" w:rsidR="00626409" w:rsidRPr="00C54565" w:rsidRDefault="00626409" w:rsidP="00560A78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82C5DA1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3910C7C0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3CBD78E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E195560" w14:textId="77777777" w:rsidR="00626409" w:rsidRPr="00C54565" w:rsidRDefault="00626409" w:rsidP="00560A78">
            <w:pPr>
              <w:pStyle w:val="acctfourfigures"/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CED2834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12C350B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7FBE540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596A4A3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F36D9A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647DC3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D804F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3427F0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0FCB1D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DF011BF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DE589AE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09DFA205" w14:textId="77777777" w:rsidR="00626409" w:rsidRPr="00C54565" w:rsidRDefault="00626409" w:rsidP="00560A78">
            <w:pPr>
              <w:pStyle w:val="acctfourfigures"/>
              <w:tabs>
                <w:tab w:val="decimal" w:pos="567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574A12" w14:textId="77777777" w:rsidR="00626409" w:rsidRPr="00C54565" w:rsidRDefault="00626409" w:rsidP="00560A78">
            <w:pPr>
              <w:pStyle w:val="acctfourfigures"/>
              <w:tabs>
                <w:tab w:val="decimal" w:pos="567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6C16D7B" w14:textId="77777777" w:rsidR="00626409" w:rsidRPr="00C54565" w:rsidRDefault="00626409" w:rsidP="00560A78">
            <w:pPr>
              <w:pStyle w:val="acctfourfigures"/>
              <w:tabs>
                <w:tab w:val="decimal" w:pos="567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91D276" w14:textId="77777777" w:rsidR="00626409" w:rsidRPr="00C54565" w:rsidRDefault="00626409" w:rsidP="00560A78">
            <w:pPr>
              <w:pStyle w:val="acctfourfigures"/>
              <w:tabs>
                <w:tab w:val="decimal" w:pos="567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643DD59" w14:textId="77777777" w:rsidR="00626409" w:rsidRPr="00C54565" w:rsidRDefault="00626409" w:rsidP="00560A78">
            <w:pPr>
              <w:pStyle w:val="acctfourfigures"/>
              <w:tabs>
                <w:tab w:val="decimal" w:pos="567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C78D2" w:rsidRPr="00C54565" w14:paraId="3358781E" w14:textId="77777777" w:rsidTr="00C86F1F">
        <w:trPr>
          <w:trHeight w:hRule="exact" w:val="316"/>
        </w:trPr>
        <w:tc>
          <w:tcPr>
            <w:tcW w:w="1530" w:type="dxa"/>
          </w:tcPr>
          <w:p w14:paraId="5CBE5A76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0DA13DEE" w14:textId="58DEE58C" w:rsidR="009A2E58" w:rsidRPr="00C54565" w:rsidRDefault="009A2E58" w:rsidP="009A2E58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ในรูปแบบ</w:t>
            </w:r>
            <w:r w:rsidR="007B5AFD" w:rsidRPr="00C5456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หน้าร้าน</w:t>
            </w:r>
          </w:p>
        </w:tc>
        <w:tc>
          <w:tcPr>
            <w:tcW w:w="270" w:type="dxa"/>
          </w:tcPr>
          <w:p w14:paraId="7DD19DDC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6DA20F48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270" w:type="dxa"/>
          </w:tcPr>
          <w:p w14:paraId="7D3141DA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65B83C68" w14:textId="3B18B420" w:rsidR="009A2E58" w:rsidRPr="00C54565" w:rsidRDefault="00BC74D3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67F2577E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7136453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1DFC9F0B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7F6E2922" w14:textId="0DB42BC0" w:rsidR="009A2E58" w:rsidRPr="00C54565" w:rsidRDefault="00BC74D3" w:rsidP="007A6C6E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691,550</w:t>
            </w:r>
          </w:p>
        </w:tc>
        <w:tc>
          <w:tcPr>
            <w:tcW w:w="270" w:type="dxa"/>
          </w:tcPr>
          <w:p w14:paraId="402CE9C6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611247A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691,550</w:t>
            </w:r>
          </w:p>
        </w:tc>
        <w:tc>
          <w:tcPr>
            <w:tcW w:w="270" w:type="dxa"/>
          </w:tcPr>
          <w:p w14:paraId="2AB1241A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8C2D3BB" w14:textId="6535C108" w:rsidR="009A2E58" w:rsidRPr="00C54565" w:rsidRDefault="00BC74D3" w:rsidP="009A2E5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bidi="th-TH"/>
              </w:rPr>
              <w:t>4,909,591</w:t>
            </w:r>
          </w:p>
        </w:tc>
        <w:tc>
          <w:tcPr>
            <w:tcW w:w="236" w:type="dxa"/>
          </w:tcPr>
          <w:p w14:paraId="1541A86B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2E6D18A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bidi="th-TH"/>
              </w:rPr>
              <w:t>4,909,591</w:t>
            </w:r>
          </w:p>
        </w:tc>
        <w:tc>
          <w:tcPr>
            <w:tcW w:w="270" w:type="dxa"/>
          </w:tcPr>
          <w:p w14:paraId="3C01453E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7CA3883" w14:textId="61039440" w:rsidR="009A2E58" w:rsidRPr="00C54565" w:rsidRDefault="00BC74D3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E6BD07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5EE7B4E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FD16EF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065A020" w14:textId="0969E2CB" w:rsidR="009A2E58" w:rsidRPr="00C54565" w:rsidRDefault="00BC74D3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bidi="th-TH"/>
              </w:rPr>
              <w:t>4,909,591</w:t>
            </w:r>
          </w:p>
        </w:tc>
        <w:tc>
          <w:tcPr>
            <w:tcW w:w="270" w:type="dxa"/>
          </w:tcPr>
          <w:p w14:paraId="25BCA22D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50A654D0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bidi="th-TH"/>
              </w:rPr>
              <w:t>4,909,591</w:t>
            </w:r>
          </w:p>
        </w:tc>
        <w:tc>
          <w:tcPr>
            <w:tcW w:w="270" w:type="dxa"/>
          </w:tcPr>
          <w:p w14:paraId="18109FCF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0CF7F6C" w14:textId="6A55D0BB" w:rsidR="009A2E58" w:rsidRPr="00C54565" w:rsidRDefault="00BC74D3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358270E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27DF0F3E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CC78D2" w:rsidRPr="00C54565" w14:paraId="7510252D" w14:textId="77777777" w:rsidTr="00C86F1F">
        <w:trPr>
          <w:trHeight w:hRule="exact" w:val="191"/>
        </w:trPr>
        <w:tc>
          <w:tcPr>
            <w:tcW w:w="1530" w:type="dxa"/>
          </w:tcPr>
          <w:p w14:paraId="6404F262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2CD3917D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B8133DD" w14:textId="77777777" w:rsidR="009A2E58" w:rsidRPr="00C54565" w:rsidRDefault="009A2E58" w:rsidP="009A2E58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6AF7BC1" w14:textId="77777777" w:rsidR="009A2E58" w:rsidRPr="00C54565" w:rsidRDefault="009A2E58" w:rsidP="009A2E58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52B661F" w14:textId="77777777" w:rsidR="009A2E58" w:rsidRPr="00C54565" w:rsidRDefault="009A2E58" w:rsidP="009A2E58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6CF95FEB" w14:textId="77777777" w:rsidR="009A2E58" w:rsidRPr="00C54565" w:rsidRDefault="009A2E58" w:rsidP="009A2E58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5E19E1A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B7B1C4B" w14:textId="77777777" w:rsidR="009A2E58" w:rsidRPr="00C54565" w:rsidRDefault="009A2E58" w:rsidP="009A2E58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CF942B6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7181154F" w14:textId="77777777" w:rsidR="009A2E58" w:rsidRPr="00C54565" w:rsidRDefault="009A2E58" w:rsidP="007A6C6E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01B65B3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6192A04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E6DB8D0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257F83A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3DA9BDE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49A6279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1C09917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4BDFF18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EFF963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C3F1140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858643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F7C9327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9261EB3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2674A992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49A1922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06C3180E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57E776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FB670BE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CC78D2" w:rsidRPr="00C54565" w14:paraId="3D8C3D55" w14:textId="77777777" w:rsidTr="00C86F1F">
        <w:trPr>
          <w:trHeight w:hRule="exact" w:val="316"/>
        </w:trPr>
        <w:tc>
          <w:tcPr>
            <w:tcW w:w="1530" w:type="dxa"/>
          </w:tcPr>
          <w:p w14:paraId="076F2EBB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C5456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54565">
              <w:rPr>
                <w:rFonts w:ascii="Angsana New" w:hAnsi="Angsana New" w:cs="Angsana New"/>
                <w:sz w:val="24"/>
                <w:szCs w:val="24"/>
                <w:cs/>
              </w:rPr>
              <w:t>บีทูเอส จำกัด</w:t>
            </w:r>
          </w:p>
        </w:tc>
        <w:tc>
          <w:tcPr>
            <w:tcW w:w="1620" w:type="dxa"/>
          </w:tcPr>
          <w:p w14:paraId="4F60675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จำหน่ายเครื่อ</w:t>
            </w:r>
            <w:r w:rsidRPr="00C5456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งเขียน</w:t>
            </w:r>
          </w:p>
        </w:tc>
        <w:tc>
          <w:tcPr>
            <w:tcW w:w="270" w:type="dxa"/>
          </w:tcPr>
          <w:p w14:paraId="40686EC9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-108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16EDF2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5729AC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68A7A69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2AE06D2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94864ED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954D29C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66207479" w14:textId="77777777" w:rsidR="009A2E58" w:rsidRPr="00C54565" w:rsidRDefault="009A2E58" w:rsidP="007A6C6E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62142F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511CA2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6841EC4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59D29AF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954E84E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960C7FC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0E4EB9C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92F8A14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D0E2E8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B9D9641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9A0963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B6709A2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AE9708E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788FD638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11A0BFE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F4AED9C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88A4773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0BE3CF16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CC78D2" w:rsidRPr="00C54565" w14:paraId="4DB94B2F" w14:textId="77777777" w:rsidTr="00C86F1F">
        <w:trPr>
          <w:trHeight w:hRule="exact" w:val="316"/>
        </w:trPr>
        <w:tc>
          <w:tcPr>
            <w:tcW w:w="1530" w:type="dxa"/>
          </w:tcPr>
          <w:p w14:paraId="4819C483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F94BF3E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หนังสือ เทป ซีดี</w:t>
            </w:r>
          </w:p>
        </w:tc>
        <w:tc>
          <w:tcPr>
            <w:tcW w:w="270" w:type="dxa"/>
          </w:tcPr>
          <w:p w14:paraId="28796559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31C72C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B2B389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69E4C5D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E44B1A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E21EA94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310A35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22614FF3" w14:textId="77777777" w:rsidR="009A2E58" w:rsidRPr="00C54565" w:rsidRDefault="009A2E58" w:rsidP="007A6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A44D5B4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DC70541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7213E32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15BC4C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897E99D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76EA338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1C6C54A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18B713E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D840455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CA6FC2F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D255F9A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DD1908E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BA369EE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14:paraId="4723C134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1B7B78A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0090632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53F7692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EB480AD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CC78D2" w:rsidRPr="00C54565" w14:paraId="4DA14269" w14:textId="77777777" w:rsidTr="00C86F1F">
        <w:trPr>
          <w:trHeight w:hRule="exact" w:val="316"/>
        </w:trPr>
        <w:tc>
          <w:tcPr>
            <w:tcW w:w="1530" w:type="dxa"/>
          </w:tcPr>
          <w:p w14:paraId="588617D9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2B4DCE8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คอมแพ็กดิสต์</w:t>
            </w:r>
          </w:p>
        </w:tc>
        <w:tc>
          <w:tcPr>
            <w:tcW w:w="270" w:type="dxa"/>
          </w:tcPr>
          <w:p w14:paraId="62F7E934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BA4E86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635455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EA6F8B4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9FD13C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C2A94FB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A24523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14433565" w14:textId="77777777" w:rsidR="009A2E58" w:rsidRPr="00C54565" w:rsidRDefault="009A2E58" w:rsidP="007A6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16429D2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AA55E18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177B7D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0E929CD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BF56A93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71065FB8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C92F947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D71CDC4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1EFC227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5F825DE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D1650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B1CA969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59BF704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14:paraId="6B600E12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F08BC87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D3567C6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4DB03E0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1308669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CC78D2" w:rsidRPr="00C54565" w14:paraId="41E20357" w14:textId="77777777" w:rsidTr="00C86F1F">
        <w:trPr>
          <w:trHeight w:hRule="exact" w:val="316"/>
        </w:trPr>
        <w:tc>
          <w:tcPr>
            <w:tcW w:w="1530" w:type="dxa"/>
          </w:tcPr>
          <w:p w14:paraId="3E7D8EEF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71E14A07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และอุปกรณ์ที่</w:t>
            </w:r>
          </w:p>
        </w:tc>
        <w:tc>
          <w:tcPr>
            <w:tcW w:w="270" w:type="dxa"/>
          </w:tcPr>
          <w:p w14:paraId="6AE1DB43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A588C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7C5836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F50F273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71EFA9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103DD9D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59CB38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BD5EE7F" w14:textId="77777777" w:rsidR="009A2E58" w:rsidRPr="00C54565" w:rsidRDefault="009A2E58" w:rsidP="007A6C6E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392B5F18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FEBF735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2A777DC7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52106BF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F0CA3DB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42F6D390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21F0E56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C75B69C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AEB4F71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0539AEA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26AB5F5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2D365A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2EE7B14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14:paraId="11F45A7B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63FCB3C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3864BBF8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B8BF46F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32D09EA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CC78D2" w:rsidRPr="00C54565" w14:paraId="10B4A09C" w14:textId="77777777" w:rsidTr="00C86F1F">
        <w:trPr>
          <w:trHeight w:hRule="exact" w:val="316"/>
        </w:trPr>
        <w:tc>
          <w:tcPr>
            <w:tcW w:w="1530" w:type="dxa"/>
          </w:tcPr>
          <w:p w14:paraId="16A6F654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E44A034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เกี่ยวข้อง</w:t>
            </w:r>
          </w:p>
        </w:tc>
        <w:tc>
          <w:tcPr>
            <w:tcW w:w="270" w:type="dxa"/>
          </w:tcPr>
          <w:p w14:paraId="49C29A65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A9F4AD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270" w:type="dxa"/>
          </w:tcPr>
          <w:p w14:paraId="181C5E7A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36128B1" w14:textId="53AC4026" w:rsidR="009A2E58" w:rsidRPr="00C54565" w:rsidRDefault="00BC74D3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1162D4E3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78DBFFD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340B173D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8876032" w14:textId="2EBEB4B8" w:rsidR="009A2E58" w:rsidRPr="00C54565" w:rsidRDefault="00BC74D3" w:rsidP="007A6C6E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640,000</w:t>
            </w:r>
          </w:p>
        </w:tc>
        <w:tc>
          <w:tcPr>
            <w:tcW w:w="270" w:type="dxa"/>
          </w:tcPr>
          <w:p w14:paraId="6C821A4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6362360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640,000</w:t>
            </w:r>
          </w:p>
        </w:tc>
        <w:tc>
          <w:tcPr>
            <w:tcW w:w="270" w:type="dxa"/>
          </w:tcPr>
          <w:p w14:paraId="75F80C23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7F69AFE" w14:textId="7388AC31" w:rsidR="009A2E58" w:rsidRPr="00C54565" w:rsidRDefault="00BC74D3" w:rsidP="009A2E5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bidi="th-TH"/>
              </w:rPr>
              <w:t>4,460,558</w:t>
            </w:r>
          </w:p>
        </w:tc>
        <w:tc>
          <w:tcPr>
            <w:tcW w:w="236" w:type="dxa"/>
          </w:tcPr>
          <w:p w14:paraId="5AA4DAEA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016F1848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bidi="th-TH"/>
              </w:rPr>
              <w:t>4,460,558</w:t>
            </w:r>
          </w:p>
        </w:tc>
        <w:tc>
          <w:tcPr>
            <w:tcW w:w="270" w:type="dxa"/>
          </w:tcPr>
          <w:p w14:paraId="1E032A65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7A7E2CEC" w14:textId="615B3AEF" w:rsidR="009A2E58" w:rsidRPr="00C54565" w:rsidRDefault="00BC74D3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8E42F8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DAC159C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C5E2A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B9415FB" w14:textId="7674650E" w:rsidR="009A2E58" w:rsidRPr="00C54565" w:rsidRDefault="00BC74D3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bidi="th-TH"/>
              </w:rPr>
              <w:t>4,460,558</w:t>
            </w:r>
          </w:p>
        </w:tc>
        <w:tc>
          <w:tcPr>
            <w:tcW w:w="270" w:type="dxa"/>
          </w:tcPr>
          <w:p w14:paraId="4B1BE958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14:paraId="08D3A06D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bidi="th-TH"/>
              </w:rPr>
              <w:t>4,460,558</w:t>
            </w:r>
          </w:p>
        </w:tc>
        <w:tc>
          <w:tcPr>
            <w:tcW w:w="270" w:type="dxa"/>
          </w:tcPr>
          <w:p w14:paraId="39BE25B4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EB93565" w14:textId="70A7BA85" w:rsidR="009A2E58" w:rsidRPr="00C54565" w:rsidRDefault="00BC74D3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bidi="th-TH"/>
              </w:rPr>
              <w:t>1</w:t>
            </w:r>
            <w:r w:rsidR="00397B0F" w:rsidRPr="00C5456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Pr="00C54565">
              <w:rPr>
                <w:rFonts w:ascii="Angsana New" w:hAnsi="Angsana New" w:cs="Angsana New"/>
                <w:sz w:val="24"/>
                <w:szCs w:val="24"/>
                <w:lang w:bidi="th-TH"/>
              </w:rPr>
              <w:t>0,00</w:t>
            </w:r>
            <w:r w:rsidR="00397B0F" w:rsidRPr="00C54565">
              <w:rPr>
                <w:rFonts w:ascii="Angsana New" w:hAnsi="Angsana New" w:cs="Angsana New"/>
                <w:sz w:val="24"/>
                <w:szCs w:val="24"/>
                <w:lang w:bidi="th-TH"/>
              </w:rPr>
              <w:t>0</w:t>
            </w:r>
          </w:p>
        </w:tc>
        <w:tc>
          <w:tcPr>
            <w:tcW w:w="270" w:type="dxa"/>
          </w:tcPr>
          <w:p w14:paraId="324236B7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3139C7D9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bidi="th-TH"/>
              </w:rPr>
              <w:t>150,003.00</w:t>
            </w:r>
          </w:p>
        </w:tc>
      </w:tr>
      <w:tr w:rsidR="00CC78D2" w:rsidRPr="00C54565" w14:paraId="5C94FE50" w14:textId="77777777" w:rsidTr="00C86F1F">
        <w:trPr>
          <w:trHeight w:hRule="exact" w:val="316"/>
        </w:trPr>
        <w:tc>
          <w:tcPr>
            <w:tcW w:w="1530" w:type="dxa"/>
          </w:tcPr>
          <w:p w14:paraId="7C20AD42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0CA3C28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169765B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EE29F8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CCEFAD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D13AA52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79E9E6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E0EFBC9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DE490E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2DA55B74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BB241EA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0978081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F29AE2E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D0BE1F8" w14:textId="04F90A0F" w:rsidR="009A2E58" w:rsidRPr="00C54565" w:rsidRDefault="00BC74D3" w:rsidP="00004DCC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108" w:right="-19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9,370,149</w:t>
            </w:r>
          </w:p>
        </w:tc>
        <w:tc>
          <w:tcPr>
            <w:tcW w:w="236" w:type="dxa"/>
          </w:tcPr>
          <w:p w14:paraId="5BE8B6F7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9C013B3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9,370,149</w:t>
            </w:r>
          </w:p>
        </w:tc>
        <w:tc>
          <w:tcPr>
            <w:tcW w:w="270" w:type="dxa"/>
          </w:tcPr>
          <w:p w14:paraId="28C07812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ACB0D4C" w14:textId="03F0BAF2" w:rsidR="009A2E58" w:rsidRPr="00C54565" w:rsidRDefault="00BC74D3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ACA16BE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5D753DD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972"/>
              </w:tabs>
              <w:ind w:righ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5456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    </w:t>
            </w:r>
            <w:r w:rsidRPr="00C54565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B8FACA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379BF05" w14:textId="076B91ED" w:rsidR="009A2E58" w:rsidRPr="00C54565" w:rsidRDefault="00BC74D3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 w:hanging="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9,370,149</w:t>
            </w:r>
          </w:p>
        </w:tc>
        <w:tc>
          <w:tcPr>
            <w:tcW w:w="270" w:type="dxa"/>
          </w:tcPr>
          <w:p w14:paraId="00A20008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</w:tcPr>
          <w:p w14:paraId="61E7F059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 w:hanging="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9,370,149</w:t>
            </w:r>
          </w:p>
        </w:tc>
        <w:tc>
          <w:tcPr>
            <w:tcW w:w="270" w:type="dxa"/>
          </w:tcPr>
          <w:p w14:paraId="19FC5E14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1B1D8BF" w14:textId="25515431" w:rsidR="009A2E58" w:rsidRPr="00C54565" w:rsidRDefault="00BC74D3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="00397B0F" w:rsidRPr="00C5456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</w:t>
            </w:r>
            <w:r w:rsidRPr="00C5456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0,00</w:t>
            </w:r>
            <w:r w:rsidR="00397B0F" w:rsidRPr="00C5456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0</w:t>
            </w:r>
          </w:p>
        </w:tc>
        <w:tc>
          <w:tcPr>
            <w:tcW w:w="270" w:type="dxa"/>
          </w:tcPr>
          <w:p w14:paraId="1ED4C2B3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33E000E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150,003.00</w:t>
            </w:r>
          </w:p>
        </w:tc>
      </w:tr>
      <w:tr w:rsidR="00CC78D2" w:rsidRPr="00C54565" w14:paraId="3CF4D7EE" w14:textId="77777777" w:rsidTr="00C86F1F">
        <w:trPr>
          <w:trHeight w:hRule="exact" w:val="316"/>
        </w:trPr>
        <w:tc>
          <w:tcPr>
            <w:tcW w:w="1530" w:type="dxa"/>
          </w:tcPr>
          <w:p w14:paraId="5AED2C1C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57C22156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D85C10D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F4BDD47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74A032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13268DE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EDEA28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33CF4BE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8612AA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2686BE2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38BE93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DF3C4ED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D6826D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4F5670A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22BB2F2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217CBB5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92ADE41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0C9D3690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42E8B7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4FE66303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713C36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71FC075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826FE0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</w:tcPr>
          <w:p w14:paraId="4AEB3A5D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D2ADEFF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30B9B4FA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F60BA94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CE29EDA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CC78D2" w:rsidRPr="00C54565" w14:paraId="4D71A507" w14:textId="77777777" w:rsidTr="00C86F1F">
        <w:trPr>
          <w:trHeight w:hRule="exact" w:val="316"/>
        </w:trPr>
        <w:tc>
          <w:tcPr>
            <w:tcW w:w="1530" w:type="dxa"/>
          </w:tcPr>
          <w:p w14:paraId="180C8AEC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343A41D2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39FBF712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124248F4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13F58333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4CB6E4BD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F71FCC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FA46A3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74C2D8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639409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F33069F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91C413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A1BDD3A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02C91F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17EA75F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BB6390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7E749F3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0CE9C9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D719D30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AA7F3C2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83F3199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B5E5F12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E7220FC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684FAC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BC53128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FBA3CC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EC7A1E6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B9AD7C2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5" w:type="dxa"/>
          </w:tcPr>
          <w:p w14:paraId="7E541A32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B7DDF94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26F734DE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4B3E51D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346979C7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CC78D2" w:rsidRPr="00C54565" w14:paraId="6C890362" w14:textId="77777777" w:rsidTr="00C86F1F">
        <w:trPr>
          <w:trHeight w:hRule="exact" w:val="316"/>
        </w:trPr>
        <w:tc>
          <w:tcPr>
            <w:tcW w:w="1530" w:type="dxa"/>
          </w:tcPr>
          <w:p w14:paraId="1BD4E04D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0ADACE2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1CE3BCF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D948A5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C4B09D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DB86C99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2B0333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826784C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E1BB00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6CCFBC19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787007C2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CE6A744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37ABDD68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759A27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B9A3B7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0CA7515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FA52AF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B42FC49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D55383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9F19E02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478F43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54FE3B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4DEDBEF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5" w:type="dxa"/>
          </w:tcPr>
          <w:p w14:paraId="24A8497A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717854A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0C615C06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E141A7D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3448EBC0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CC78D2" w:rsidRPr="00C54565" w14:paraId="19C8E6D7" w14:textId="77777777" w:rsidTr="00C86F1F">
        <w:trPr>
          <w:trHeight w:hRule="exact" w:val="316"/>
        </w:trPr>
        <w:tc>
          <w:tcPr>
            <w:tcW w:w="1530" w:type="dxa"/>
          </w:tcPr>
          <w:p w14:paraId="5F53B040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89D6596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94EF945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BD9460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F1E536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EF34D9D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F569C2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FE71CB5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450E72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7447D1D9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024A7902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E10F74C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6BEC19F1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BAC22B8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BCC388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5A63EAD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BF5FDF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9CDAC8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5F9712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8336EF3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3418DA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1AA1BFD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600ACFA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5" w:type="dxa"/>
          </w:tcPr>
          <w:p w14:paraId="62F8B428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A244B5A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D6BC05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9BDD0C0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1FE09C0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CC78D2" w:rsidRPr="00C54565" w14:paraId="3BBB370D" w14:textId="77777777" w:rsidTr="00C86F1F">
        <w:trPr>
          <w:trHeight w:hRule="exact" w:val="316"/>
        </w:trPr>
        <w:tc>
          <w:tcPr>
            <w:tcW w:w="1530" w:type="dxa"/>
          </w:tcPr>
          <w:p w14:paraId="4B4C82A6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13CEB27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91610A2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88EC0B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D44FFD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D0D8F9F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4BCA90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2A6BD45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B7DA6F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55438A0C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1B13D144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24FEE8D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2F7F70B0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712E522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ED10FC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3B15FE6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B8D7EB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C401248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0A5208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3FA031B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55E293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EE1EAFC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C008743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5" w:type="dxa"/>
          </w:tcPr>
          <w:p w14:paraId="0B51D448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D4997CF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B51CF3E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C885EB5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6A60FDB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CC78D2" w:rsidRPr="00C54565" w14:paraId="49A2E2C2" w14:textId="77777777" w:rsidTr="00C86F1F">
        <w:trPr>
          <w:trHeight w:hRule="exact" w:val="316"/>
        </w:trPr>
        <w:tc>
          <w:tcPr>
            <w:tcW w:w="1530" w:type="dxa"/>
          </w:tcPr>
          <w:p w14:paraId="183BB62E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5C8CEFD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3B9964D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1C7F25F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A9FDA8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A74D306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D06178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B384610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E484E4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51CAF7B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728D2B79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CC9A98F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4F7A9C4E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DCB2F82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EA5987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7797EF0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07906F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C3CC499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4EE5FF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7DA14E4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6063F2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0E6EACC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5CA4A35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5" w:type="dxa"/>
          </w:tcPr>
          <w:p w14:paraId="2C8DB2A4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30B0549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8D694D6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B18D559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2BD779F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CC78D2" w:rsidRPr="00C54565" w14:paraId="7C5D2838" w14:textId="77777777" w:rsidTr="00C86F1F">
        <w:trPr>
          <w:trHeight w:hRule="exact" w:val="316"/>
        </w:trPr>
        <w:tc>
          <w:tcPr>
            <w:tcW w:w="1530" w:type="dxa"/>
          </w:tcPr>
          <w:p w14:paraId="08E1F7B5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  <w:p w14:paraId="5FE89C51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  <w:p w14:paraId="79C1A6CA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  <w:p w14:paraId="15288BA5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4F8200F2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96B331B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9481EE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49493F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28BE229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70046E" w14:textId="77777777" w:rsidR="009A2E58" w:rsidRPr="00C54565" w:rsidRDefault="009A2E58" w:rsidP="009A2E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366B904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D4AC1E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47DBB052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5208272F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DD41769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6C92C8BF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62C2AAA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76DAF85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5F37382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A3152D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67015BF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FF1549" w14:textId="77777777" w:rsidR="009A2E58" w:rsidRPr="00C54565" w:rsidRDefault="009A2E58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8E03D47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9BA9A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7C7615A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6EE87B1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5" w:type="dxa"/>
          </w:tcPr>
          <w:p w14:paraId="37D894E0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AD42DB8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08EAA53E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CD1F43F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0D93DB9F" w14:textId="77777777" w:rsidR="009A2E58" w:rsidRPr="00C54565" w:rsidRDefault="009A2E58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3D1620" w:rsidRPr="00C54565" w14:paraId="4699CB0E" w14:textId="77777777" w:rsidTr="00C86F1F">
        <w:trPr>
          <w:trHeight w:hRule="exact" w:val="316"/>
        </w:trPr>
        <w:tc>
          <w:tcPr>
            <w:tcW w:w="1530" w:type="dxa"/>
          </w:tcPr>
          <w:p w14:paraId="16B3BA23" w14:textId="77777777" w:rsidR="003D1620" w:rsidRPr="00C54565" w:rsidRDefault="003D1620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7F8986D" w14:textId="77777777" w:rsidR="003D1620" w:rsidRPr="00C54565" w:rsidRDefault="003D1620" w:rsidP="009A2E58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6FC3A8D" w14:textId="77777777" w:rsidR="003D1620" w:rsidRPr="00C54565" w:rsidRDefault="003D1620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5F32D3" w14:textId="77777777" w:rsidR="003D1620" w:rsidRPr="00C54565" w:rsidRDefault="003D1620" w:rsidP="009A2E5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2DAF4D" w14:textId="77777777" w:rsidR="003D1620" w:rsidRPr="00C54565" w:rsidRDefault="003D1620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3AB177B" w14:textId="77777777" w:rsidR="003D1620" w:rsidRPr="00C54565" w:rsidRDefault="003D1620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B0A2D9" w14:textId="77777777" w:rsidR="003D1620" w:rsidRPr="00C54565" w:rsidRDefault="003D1620" w:rsidP="009A2E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4643E84" w14:textId="77777777" w:rsidR="003D1620" w:rsidRPr="00C54565" w:rsidRDefault="003D1620" w:rsidP="009A2E5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BF2611" w14:textId="77777777" w:rsidR="003D1620" w:rsidRPr="00C54565" w:rsidRDefault="003D1620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44244B64" w14:textId="77777777" w:rsidR="003D1620" w:rsidRPr="00C54565" w:rsidRDefault="003D1620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3F6D26C7" w14:textId="77777777" w:rsidR="003D1620" w:rsidRPr="00C54565" w:rsidRDefault="003D1620" w:rsidP="009A2E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97565E6" w14:textId="77777777" w:rsidR="003D1620" w:rsidRPr="00C54565" w:rsidRDefault="003D1620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07D31EF2" w14:textId="77777777" w:rsidR="003D1620" w:rsidRPr="00C54565" w:rsidRDefault="003D1620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956DD17" w14:textId="77777777" w:rsidR="003D1620" w:rsidRPr="00C54565" w:rsidRDefault="003D1620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46C9785" w14:textId="77777777" w:rsidR="003D1620" w:rsidRPr="00C54565" w:rsidRDefault="003D1620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4FD8CD3" w14:textId="77777777" w:rsidR="003D1620" w:rsidRPr="00C54565" w:rsidRDefault="003D1620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106DBE" w14:textId="77777777" w:rsidR="003D1620" w:rsidRPr="00C54565" w:rsidRDefault="003D1620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74EEBDE" w14:textId="77777777" w:rsidR="003D1620" w:rsidRPr="00C54565" w:rsidRDefault="003D1620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BB4EF5" w14:textId="77777777" w:rsidR="003D1620" w:rsidRPr="00C54565" w:rsidRDefault="003D1620" w:rsidP="009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1D0E665" w14:textId="77777777" w:rsidR="003D1620" w:rsidRPr="00C54565" w:rsidRDefault="003D1620" w:rsidP="009A2E5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237EEB" w14:textId="77777777" w:rsidR="003D1620" w:rsidRPr="00C54565" w:rsidRDefault="003D1620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AC8C921" w14:textId="77777777" w:rsidR="003D1620" w:rsidRPr="00C54565" w:rsidRDefault="003D1620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3D89C9A" w14:textId="77777777" w:rsidR="003D1620" w:rsidRPr="00C54565" w:rsidRDefault="003D1620" w:rsidP="009A2E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5" w:type="dxa"/>
          </w:tcPr>
          <w:p w14:paraId="37FCA0D4" w14:textId="77777777" w:rsidR="003D1620" w:rsidRPr="00C54565" w:rsidRDefault="003D1620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1B2B988" w14:textId="77777777" w:rsidR="003D1620" w:rsidRPr="00C54565" w:rsidRDefault="003D1620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70849269" w14:textId="77777777" w:rsidR="003D1620" w:rsidRPr="00C54565" w:rsidRDefault="003D1620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8F1B7AA" w14:textId="77777777" w:rsidR="003D1620" w:rsidRPr="00C54565" w:rsidRDefault="003D1620" w:rsidP="009A2E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C1FAF6D" w14:textId="77777777" w:rsidR="003D1620" w:rsidRPr="00C54565" w:rsidRDefault="003D1620" w:rsidP="009A2E5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FC467F" w:rsidRPr="00C54565" w14:paraId="4BAAE4E7" w14:textId="77777777" w:rsidTr="00C86F1F">
        <w:trPr>
          <w:trHeight w:hRule="exact" w:val="316"/>
        </w:trPr>
        <w:tc>
          <w:tcPr>
            <w:tcW w:w="1530" w:type="dxa"/>
          </w:tcPr>
          <w:p w14:paraId="26C9DE62" w14:textId="1B67917B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620" w:type="dxa"/>
          </w:tcPr>
          <w:p w14:paraId="29650F13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000B98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C988D5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93193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13B118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1CF509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BF1378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ED21E6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673A29D4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D63897A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E9DD088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755C89F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0FE6616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A9F2A3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3724549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7CE8E1C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1A2E8CCF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6DCA35D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5973E92C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EC51446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9A7B2B8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1802F43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14:paraId="1DA1DEE8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5F11B48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DB0916A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9C77DC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53209B2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C467F" w:rsidRPr="00C54565" w14:paraId="4C393136" w14:textId="77777777" w:rsidTr="00C86F1F">
        <w:trPr>
          <w:trHeight w:hRule="exact" w:val="316"/>
        </w:trPr>
        <w:tc>
          <w:tcPr>
            <w:tcW w:w="1530" w:type="dxa"/>
          </w:tcPr>
          <w:p w14:paraId="761C59B1" w14:textId="6F44DA05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</w:rPr>
              <w:t>บริษัท ออฟฟิศ</w:t>
            </w:r>
            <w:r w:rsidRPr="00C54565">
              <w:rPr>
                <w:rFonts w:ascii="Angsana New" w:hAnsi="Angsana New" w:cs="Angsana New" w:hint="cs"/>
                <w:sz w:val="24"/>
                <w:szCs w:val="24"/>
                <w:cs/>
              </w:rPr>
              <w:t>เมท</w:t>
            </w:r>
          </w:p>
        </w:tc>
        <w:tc>
          <w:tcPr>
            <w:tcW w:w="1620" w:type="dxa"/>
          </w:tcPr>
          <w:p w14:paraId="38A9CB18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ให้คำปรึกษา</w:t>
            </w:r>
          </w:p>
        </w:tc>
        <w:tc>
          <w:tcPr>
            <w:tcW w:w="270" w:type="dxa"/>
          </w:tcPr>
          <w:p w14:paraId="64E131D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428C1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A05B0B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7592C3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301AAEC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206E60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DB30FD5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797312D3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A62E8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854A17A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C39F62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8C6592F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5806B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18075003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954446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586932AE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CA23C9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23CBC969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FA907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6861953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86600A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14:paraId="2B1F4623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D272C5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989E966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CBD53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8C016D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C467F" w:rsidRPr="00C54565" w14:paraId="7C6C168B" w14:textId="77777777" w:rsidTr="00C86F1F">
        <w:trPr>
          <w:trHeight w:hRule="exact" w:val="316"/>
        </w:trPr>
        <w:tc>
          <w:tcPr>
            <w:tcW w:w="1530" w:type="dxa"/>
          </w:tcPr>
          <w:p w14:paraId="4921CF2A" w14:textId="3F6CF6D1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อ</w:t>
            </w:r>
            <w:r w:rsidRPr="00C5456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อมนิแฟรนไชส์ </w:t>
            </w:r>
          </w:p>
        </w:tc>
        <w:tc>
          <w:tcPr>
            <w:tcW w:w="1620" w:type="dxa"/>
          </w:tcPr>
          <w:p w14:paraId="31156356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และบริหารจัดการ</w:t>
            </w:r>
          </w:p>
        </w:tc>
        <w:tc>
          <w:tcPr>
            <w:tcW w:w="270" w:type="dxa"/>
          </w:tcPr>
          <w:p w14:paraId="1C90B55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8A391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FBD7A81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3117B9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0BFD3DC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A2F5DA2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6281155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4A2D988F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428602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D1BCF52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ED5967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28B8B6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6EBC3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79384C3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D1EFDD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33EBEF8A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515D84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357D8FBC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FFDFA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F34315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565D8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14:paraId="4C4EEC6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D09FB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08ADC1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2AE85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B2097C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C467F" w:rsidRPr="00C54565" w14:paraId="348F4205" w14:textId="77777777" w:rsidTr="00C86F1F">
        <w:trPr>
          <w:trHeight w:hRule="exact" w:val="316"/>
        </w:trPr>
        <w:tc>
          <w:tcPr>
            <w:tcW w:w="1530" w:type="dxa"/>
          </w:tcPr>
          <w:p w14:paraId="59A9BD7E" w14:textId="52457349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จำกัด</w:t>
            </w:r>
          </w:p>
        </w:tc>
        <w:tc>
          <w:tcPr>
            <w:tcW w:w="1620" w:type="dxa"/>
          </w:tcPr>
          <w:p w14:paraId="5FD7734C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ระบบแฟรนไชส์</w:t>
            </w:r>
          </w:p>
        </w:tc>
        <w:tc>
          <w:tcPr>
            <w:tcW w:w="270" w:type="dxa"/>
          </w:tcPr>
          <w:p w14:paraId="676F135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4687B7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270" w:type="dxa"/>
          </w:tcPr>
          <w:p w14:paraId="4BD1426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5ED8233" w14:textId="216F3B7F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</w:tcPr>
          <w:p w14:paraId="73A8A003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70F89DA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</w:tcPr>
          <w:p w14:paraId="1A28464A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161D5369" w14:textId="1E9DC8B6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200,000</w:t>
            </w:r>
          </w:p>
        </w:tc>
        <w:tc>
          <w:tcPr>
            <w:tcW w:w="270" w:type="dxa"/>
          </w:tcPr>
          <w:p w14:paraId="7E15A46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F510BA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200,000</w:t>
            </w:r>
          </w:p>
        </w:tc>
        <w:tc>
          <w:tcPr>
            <w:tcW w:w="270" w:type="dxa"/>
          </w:tcPr>
          <w:p w14:paraId="03384EC0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231C9C2" w14:textId="01A95A8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403,458</w:t>
            </w:r>
          </w:p>
        </w:tc>
        <w:tc>
          <w:tcPr>
            <w:tcW w:w="236" w:type="dxa"/>
          </w:tcPr>
          <w:p w14:paraId="6B15DF2F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411FF866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403,458</w:t>
            </w:r>
          </w:p>
        </w:tc>
        <w:tc>
          <w:tcPr>
            <w:tcW w:w="270" w:type="dxa"/>
          </w:tcPr>
          <w:p w14:paraId="0289314F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435456A" w14:textId="68F3E83F" w:rsidR="00FC467F" w:rsidRPr="00C54565" w:rsidRDefault="00FC467F" w:rsidP="00FC467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B4E9AB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975471F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364FB8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59D2F6B" w14:textId="78129DEE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403,458</w:t>
            </w:r>
          </w:p>
        </w:tc>
        <w:tc>
          <w:tcPr>
            <w:tcW w:w="270" w:type="dxa"/>
          </w:tcPr>
          <w:p w14:paraId="6A30F316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14:paraId="72EA7D5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403,458</w:t>
            </w:r>
          </w:p>
        </w:tc>
        <w:tc>
          <w:tcPr>
            <w:tcW w:w="270" w:type="dxa"/>
          </w:tcPr>
          <w:p w14:paraId="28D65C9A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2AB4135" w14:textId="52E7822B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F1701C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F66C48D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C467F" w:rsidRPr="00C54565" w14:paraId="5F85BAB0" w14:textId="77777777" w:rsidTr="00C86F1F">
        <w:trPr>
          <w:trHeight w:hRule="exact" w:val="101"/>
        </w:trPr>
        <w:tc>
          <w:tcPr>
            <w:tcW w:w="1530" w:type="dxa"/>
          </w:tcPr>
          <w:p w14:paraId="76E489C3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3885F6C6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  <w:tab w:val="left" w:pos="1187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ab/>
            </w:r>
            <w:r w:rsidRPr="00C5456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ab/>
            </w:r>
          </w:p>
        </w:tc>
        <w:tc>
          <w:tcPr>
            <w:tcW w:w="270" w:type="dxa"/>
          </w:tcPr>
          <w:p w14:paraId="0658EA5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23C2D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2F739E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176284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CF48E01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CF87E2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40C6F94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0C2154FD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C627A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DED19C6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029993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ACA4B4F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B7E44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02BE2635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CC76A0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5EFBAE1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E14A04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35E15418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63F1F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5474583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427AD3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14:paraId="336EA80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30D0F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6CC4A1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4382CA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6FD53D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C467F" w:rsidRPr="00C54565" w14:paraId="5F41101B" w14:textId="77777777" w:rsidTr="00C86F1F">
        <w:trPr>
          <w:trHeight w:hRule="exact" w:val="316"/>
        </w:trPr>
        <w:tc>
          <w:tcPr>
            <w:tcW w:w="1530" w:type="dxa"/>
          </w:tcPr>
          <w:p w14:paraId="2857E780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เมพ </w:t>
            </w:r>
          </w:p>
        </w:tc>
        <w:tc>
          <w:tcPr>
            <w:tcW w:w="1620" w:type="dxa"/>
          </w:tcPr>
          <w:p w14:paraId="4F58F31D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จำหน่ายหนังสือ</w:t>
            </w:r>
          </w:p>
        </w:tc>
        <w:tc>
          <w:tcPr>
            <w:tcW w:w="270" w:type="dxa"/>
          </w:tcPr>
          <w:p w14:paraId="227382A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689983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D603B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C58739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5857D4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02E3B48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A4F5C7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3B7584BF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672771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0502EAA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F1AD9CA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42216C3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AD024C2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7E1F124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90DD610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72D9DF61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B5B7597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EBAE450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2D5D5B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07387E5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B31368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14:paraId="0A06C1A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040C66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1007BB2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3A486D1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29D4AEC2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C467F" w:rsidRPr="00C54565" w14:paraId="51679BC8" w14:textId="77777777" w:rsidTr="00C86F1F">
        <w:trPr>
          <w:trHeight w:hRule="exact" w:val="316"/>
        </w:trPr>
        <w:tc>
          <w:tcPr>
            <w:tcW w:w="1530" w:type="dxa"/>
          </w:tcPr>
          <w:p w14:paraId="5E13CE86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คอร์ปอเรชั่น จำกัด</w:t>
            </w:r>
          </w:p>
        </w:tc>
        <w:tc>
          <w:tcPr>
            <w:tcW w:w="1620" w:type="dxa"/>
          </w:tcPr>
          <w:p w14:paraId="38E6C80B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อิเล็กทรอนิกส์</w:t>
            </w:r>
          </w:p>
        </w:tc>
        <w:tc>
          <w:tcPr>
            <w:tcW w:w="270" w:type="dxa"/>
          </w:tcPr>
          <w:p w14:paraId="08950DEA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9437B29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270" w:type="dxa"/>
          </w:tcPr>
          <w:p w14:paraId="0CD8B3B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7073CC9F" w14:textId="54E9A2F1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bidi="th-TH"/>
              </w:rPr>
              <w:t>75.00</w:t>
            </w:r>
          </w:p>
        </w:tc>
        <w:tc>
          <w:tcPr>
            <w:tcW w:w="270" w:type="dxa"/>
          </w:tcPr>
          <w:p w14:paraId="257DD8BD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7F09091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bidi="th-TH"/>
              </w:rPr>
              <w:t>75.00</w:t>
            </w:r>
          </w:p>
        </w:tc>
        <w:tc>
          <w:tcPr>
            <w:tcW w:w="270" w:type="dxa"/>
          </w:tcPr>
          <w:p w14:paraId="12E6F693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18E2E75" w14:textId="596497A8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06991C2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ADA530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64B0BA64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AEB6FA8" w14:textId="5BFD84ED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  <w:tc>
          <w:tcPr>
            <w:tcW w:w="236" w:type="dxa"/>
          </w:tcPr>
          <w:p w14:paraId="65277E5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72772DA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  <w:tc>
          <w:tcPr>
            <w:tcW w:w="270" w:type="dxa"/>
          </w:tcPr>
          <w:p w14:paraId="7F6DF074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7AE9B7C" w14:textId="56B2B0F4" w:rsidR="00FC467F" w:rsidRPr="00C54565" w:rsidRDefault="00FC467F" w:rsidP="00FC467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8FBBF0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529C27F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1779F3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5AE23C3" w14:textId="610E9BFE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  <w:tc>
          <w:tcPr>
            <w:tcW w:w="270" w:type="dxa"/>
          </w:tcPr>
          <w:p w14:paraId="749ECA6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0AC8A898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  <w:tc>
          <w:tcPr>
            <w:tcW w:w="270" w:type="dxa"/>
          </w:tcPr>
          <w:p w14:paraId="4EF87F66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E3C3E07" w14:textId="1F39CCE8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246171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6BB1029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C467F" w:rsidRPr="00C54565" w14:paraId="676F30E6" w14:textId="77777777" w:rsidTr="00C86F1F">
        <w:trPr>
          <w:trHeight w:hRule="exact" w:val="101"/>
        </w:trPr>
        <w:tc>
          <w:tcPr>
            <w:tcW w:w="1530" w:type="dxa"/>
          </w:tcPr>
          <w:p w14:paraId="0ED02BEA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315" w:firstLine="12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33164D5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8F61B63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485A745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66EB0BF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3F7F6F72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6E33D03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6A8525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26B9A91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51560A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02AA8EF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F9FBBB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DF1C5C9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F3D631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10717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EDD5D22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4AD412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AB66D9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  <w:tab w:val="decimal" w:pos="25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97E6EC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58298C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2B776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490D9A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FB963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45BEAA0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8E880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D05E73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84CF72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01742E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C467F" w:rsidRPr="00C54565" w14:paraId="16394F21" w14:textId="77777777" w:rsidTr="00C86F1F">
        <w:trPr>
          <w:trHeight w:hRule="exact" w:val="371"/>
        </w:trPr>
        <w:tc>
          <w:tcPr>
            <w:tcW w:w="1530" w:type="dxa"/>
          </w:tcPr>
          <w:p w14:paraId="2FB3C73D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</w:rPr>
              <w:t>บริษัท  ออฟฟิศเมท</w:t>
            </w:r>
          </w:p>
        </w:tc>
        <w:tc>
          <w:tcPr>
            <w:tcW w:w="1620" w:type="dxa"/>
          </w:tcPr>
          <w:p w14:paraId="1EEF474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ให้เช่าพื้นที่</w:t>
            </w:r>
          </w:p>
        </w:tc>
        <w:tc>
          <w:tcPr>
            <w:tcW w:w="270" w:type="dxa"/>
          </w:tcPr>
          <w:p w14:paraId="5C8E39A5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465A63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0673F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F9A8E36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4E8728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AA3E5B1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AFA12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</w:tcPr>
          <w:p w14:paraId="78C70825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06907AB1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FBF868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2198EC05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2A342C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45804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1579956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A24BCA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5424C2A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70C18D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FBDECFA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3919D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DA16A4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780F53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5CF0A696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33B49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5A4C8FF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BFAFF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DCD40B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C467F" w:rsidRPr="00C54565" w14:paraId="01CEE3AD" w14:textId="77777777" w:rsidTr="00C86F1F">
        <w:trPr>
          <w:trHeight w:hRule="exact" w:val="357"/>
        </w:trPr>
        <w:tc>
          <w:tcPr>
            <w:tcW w:w="1530" w:type="dxa"/>
          </w:tcPr>
          <w:p w14:paraId="2F9D6EDE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</w:rPr>
              <w:t xml:space="preserve">  โลจิสติกส์ จำกัด</w:t>
            </w:r>
          </w:p>
        </w:tc>
        <w:tc>
          <w:tcPr>
            <w:tcW w:w="1620" w:type="dxa"/>
          </w:tcPr>
          <w:p w14:paraId="45B3183C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ind w:right="-124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คลังสินค้า</w:t>
            </w:r>
          </w:p>
        </w:tc>
        <w:tc>
          <w:tcPr>
            <w:tcW w:w="270" w:type="dxa"/>
          </w:tcPr>
          <w:p w14:paraId="02B58A9F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939A8E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270" w:type="dxa"/>
          </w:tcPr>
          <w:p w14:paraId="7E9CF42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6507B31" w14:textId="495FBB0E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</w:tcPr>
          <w:p w14:paraId="3892E67C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6A0FB2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</w:tcPr>
          <w:p w14:paraId="18D0451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</w:tcPr>
          <w:p w14:paraId="08F82EB3" w14:textId="74972ACA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200,000</w:t>
            </w:r>
          </w:p>
        </w:tc>
        <w:tc>
          <w:tcPr>
            <w:tcW w:w="270" w:type="dxa"/>
          </w:tcPr>
          <w:p w14:paraId="34242F3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B35296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200,000</w:t>
            </w:r>
          </w:p>
        </w:tc>
        <w:tc>
          <w:tcPr>
            <w:tcW w:w="270" w:type="dxa"/>
          </w:tcPr>
          <w:p w14:paraId="71831482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CB6BE3B" w14:textId="18326AC0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200,000</w:t>
            </w:r>
          </w:p>
        </w:tc>
        <w:tc>
          <w:tcPr>
            <w:tcW w:w="236" w:type="dxa"/>
          </w:tcPr>
          <w:p w14:paraId="19ACB2C8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15351DD" w14:textId="77777777" w:rsidR="00FC467F" w:rsidRPr="00C54565" w:rsidRDefault="00FC467F" w:rsidP="00BC3A8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200,000</w:t>
            </w:r>
          </w:p>
        </w:tc>
        <w:tc>
          <w:tcPr>
            <w:tcW w:w="270" w:type="dxa"/>
          </w:tcPr>
          <w:p w14:paraId="44784F65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68AB3CD" w14:textId="37BF721A" w:rsidR="00FC467F" w:rsidRPr="00C54565" w:rsidRDefault="00FC467F" w:rsidP="00FC467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209EB5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8755A6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1AC4D1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2FD48C4" w14:textId="44DD735D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200,000</w:t>
            </w:r>
          </w:p>
        </w:tc>
        <w:tc>
          <w:tcPr>
            <w:tcW w:w="270" w:type="dxa"/>
          </w:tcPr>
          <w:p w14:paraId="49DD3B9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47437555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200,000</w:t>
            </w:r>
          </w:p>
        </w:tc>
        <w:tc>
          <w:tcPr>
            <w:tcW w:w="270" w:type="dxa"/>
          </w:tcPr>
          <w:p w14:paraId="01F9233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DC78BBA" w14:textId="2C5B9F0A" w:rsidR="00FC467F" w:rsidRPr="00C54565" w:rsidRDefault="00FC467F" w:rsidP="00FC467F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484D9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FD6783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C467F" w:rsidRPr="00C54565" w14:paraId="4346DA36" w14:textId="77777777" w:rsidTr="00C86F1F">
        <w:trPr>
          <w:trHeight w:hRule="exact" w:val="101"/>
        </w:trPr>
        <w:tc>
          <w:tcPr>
            <w:tcW w:w="1530" w:type="dxa"/>
          </w:tcPr>
          <w:p w14:paraId="79010377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315" w:firstLine="12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36EEDF19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4F19E06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447FAC9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86CCA1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20926CE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C681CB4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121EFDF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DFC069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896B59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58C2162F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8D9F43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4C7AFECE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58E0558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6FD902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1E50BF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093F07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CC3B4C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  <w:tab w:val="decimal" w:pos="25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FB09D7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BB544E3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2092C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0AACB3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437D76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0F30E858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4E2E9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C5E40A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E332C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5204D6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C467F" w:rsidRPr="00C54565" w14:paraId="09DA73E6" w14:textId="77777777" w:rsidTr="00C86F1F">
        <w:trPr>
          <w:trHeight w:hRule="exact" w:val="317"/>
        </w:trPr>
        <w:tc>
          <w:tcPr>
            <w:tcW w:w="1530" w:type="dxa"/>
          </w:tcPr>
          <w:p w14:paraId="102E2961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COL Vietnam Joint</w:t>
            </w:r>
          </w:p>
        </w:tc>
        <w:tc>
          <w:tcPr>
            <w:tcW w:w="1620" w:type="dxa"/>
          </w:tcPr>
          <w:p w14:paraId="55F626F5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จำหน่ายเครื่องเขียน</w:t>
            </w:r>
            <w:r w:rsidRPr="00C54565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14:paraId="5F417219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C314E7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05CA5F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0315A14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599A9D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88D61B5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EA5372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28FE51A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54E220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473AAA2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65EDDB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562BEB3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3AD88E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4929F6C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FAB1EC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78893B5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977306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6249914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115D52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35F072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564791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1F044CC9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027CF6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18096DA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27E67E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EC22A38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C467F" w:rsidRPr="00C54565" w14:paraId="36D57C89" w14:textId="77777777" w:rsidTr="00C86F1F">
        <w:trPr>
          <w:trHeight w:hRule="exact" w:val="316"/>
        </w:trPr>
        <w:tc>
          <w:tcPr>
            <w:tcW w:w="1530" w:type="dxa"/>
          </w:tcPr>
          <w:p w14:paraId="1C9CF1F5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 xml:space="preserve">   Stock Company</w:t>
            </w:r>
          </w:p>
        </w:tc>
        <w:tc>
          <w:tcPr>
            <w:tcW w:w="1620" w:type="dxa"/>
          </w:tcPr>
          <w:p w14:paraId="4BFB0EB5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อุปกรณ์สำนักงาน</w:t>
            </w:r>
          </w:p>
        </w:tc>
        <w:tc>
          <w:tcPr>
            <w:tcW w:w="270" w:type="dxa"/>
          </w:tcPr>
          <w:p w14:paraId="79701343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B9FE58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เวียดนาม</w:t>
            </w:r>
          </w:p>
        </w:tc>
        <w:tc>
          <w:tcPr>
            <w:tcW w:w="270" w:type="dxa"/>
          </w:tcPr>
          <w:p w14:paraId="203647F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D728360" w14:textId="35CA498E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bidi="th-TH"/>
              </w:rPr>
              <w:t>50.99</w:t>
            </w:r>
          </w:p>
        </w:tc>
        <w:tc>
          <w:tcPr>
            <w:tcW w:w="270" w:type="dxa"/>
          </w:tcPr>
          <w:p w14:paraId="0D26D4C4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5BD2358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bidi="th-TH"/>
              </w:rPr>
              <w:t>50.99</w:t>
            </w:r>
          </w:p>
        </w:tc>
        <w:tc>
          <w:tcPr>
            <w:tcW w:w="270" w:type="dxa"/>
          </w:tcPr>
          <w:p w14:paraId="6401AD06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F57B904" w14:textId="02CD5663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98,560</w:t>
            </w:r>
          </w:p>
        </w:tc>
        <w:tc>
          <w:tcPr>
            <w:tcW w:w="270" w:type="dxa"/>
          </w:tcPr>
          <w:p w14:paraId="53618F4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0C2021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98,560</w:t>
            </w:r>
          </w:p>
        </w:tc>
        <w:tc>
          <w:tcPr>
            <w:tcW w:w="270" w:type="dxa"/>
          </w:tcPr>
          <w:p w14:paraId="0DD7E748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ED07958" w14:textId="40A80491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50,266</w:t>
            </w:r>
          </w:p>
        </w:tc>
        <w:tc>
          <w:tcPr>
            <w:tcW w:w="236" w:type="dxa"/>
          </w:tcPr>
          <w:p w14:paraId="0ECBE3B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EEA8BB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50,266</w:t>
            </w:r>
          </w:p>
        </w:tc>
        <w:tc>
          <w:tcPr>
            <w:tcW w:w="270" w:type="dxa"/>
          </w:tcPr>
          <w:p w14:paraId="46FDB3FB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DEE843F" w14:textId="339500CF" w:rsidR="00FC467F" w:rsidRPr="00C54565" w:rsidRDefault="00FC467F" w:rsidP="00FC467F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right="-115" w:hanging="21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Theme="majorBidi" w:hAnsiTheme="majorBidi" w:cstheme="majorBidi"/>
                <w:sz w:val="24"/>
                <w:szCs w:val="24"/>
              </w:rPr>
              <w:t>(50,266)</w:t>
            </w:r>
          </w:p>
        </w:tc>
        <w:tc>
          <w:tcPr>
            <w:tcW w:w="270" w:type="dxa"/>
          </w:tcPr>
          <w:p w14:paraId="1254131F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E6E4283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6FA628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A36F38" w14:textId="02C1D2CA" w:rsidR="00FC467F" w:rsidRPr="00C54565" w:rsidRDefault="00FC467F" w:rsidP="00FC467F">
            <w:pPr>
              <w:pStyle w:val="acctfourfigures"/>
              <w:tabs>
                <w:tab w:val="clear" w:pos="765"/>
                <w:tab w:val="decimal" w:pos="0"/>
                <w:tab w:val="left" w:pos="321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EEB9C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775A83B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50,266</w:t>
            </w:r>
          </w:p>
        </w:tc>
        <w:tc>
          <w:tcPr>
            <w:tcW w:w="270" w:type="dxa"/>
          </w:tcPr>
          <w:p w14:paraId="667C4E62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9D8014F" w14:textId="3407FBC0" w:rsidR="00FC467F" w:rsidRPr="00C54565" w:rsidRDefault="00FC467F" w:rsidP="00FC467F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EB7094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EEB602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C467F" w:rsidRPr="00C54565" w14:paraId="344DDC7E" w14:textId="77777777" w:rsidTr="00C86F1F">
        <w:trPr>
          <w:trHeight w:hRule="exact" w:val="92"/>
        </w:trPr>
        <w:tc>
          <w:tcPr>
            <w:tcW w:w="1530" w:type="dxa"/>
          </w:tcPr>
          <w:p w14:paraId="3717539C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315" w:firstLine="12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4EF5839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D18404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6678949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D0AA20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0BF64DE5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31706E3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56FEAE3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192D7B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96967E3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BC326F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8BB823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C803F31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F051D5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431A4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352D11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2CDA11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2B68F2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  <w:tab w:val="decimal" w:pos="252"/>
                <w:tab w:val="decimal" w:pos="339"/>
              </w:tabs>
              <w:spacing w:line="240" w:lineRule="atLeast"/>
              <w:ind w:right="-115" w:hanging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9F7262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FF40CEA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A05BC1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2ECC06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3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9EC9C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29AE8E6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9A2CCF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DB5D2C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64AE8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88869C1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C467F" w:rsidRPr="00C54565" w14:paraId="61FE242B" w14:textId="77777777" w:rsidTr="00C86F1F">
        <w:trPr>
          <w:trHeight w:hRule="exact" w:val="308"/>
        </w:trPr>
        <w:tc>
          <w:tcPr>
            <w:tcW w:w="1530" w:type="dxa"/>
          </w:tcPr>
          <w:p w14:paraId="2A109D46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B2S Vietnam</w:t>
            </w:r>
          </w:p>
        </w:tc>
        <w:tc>
          <w:tcPr>
            <w:tcW w:w="1620" w:type="dxa"/>
          </w:tcPr>
          <w:p w14:paraId="5A6E558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จำหน่ายเครื่องเขียน</w:t>
            </w:r>
          </w:p>
        </w:tc>
        <w:tc>
          <w:tcPr>
            <w:tcW w:w="270" w:type="dxa"/>
          </w:tcPr>
          <w:p w14:paraId="55D4FB3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6B6EDAF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2C937F5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C745C43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7046144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E1428E5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671C611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5C82AC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B1EF642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DD9F826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E11B027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79FCD0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88EE3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828878F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E533EC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5059657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39"/>
                <w:tab w:val="decimal" w:pos="972"/>
              </w:tabs>
              <w:ind w:left="-108" w:right="-115" w:hanging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654486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2029601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418F96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62E449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3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08FE5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5C1201A8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D670C2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2B09D7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94BF28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17649E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C467F" w:rsidRPr="00C54565" w14:paraId="2622AC78" w14:textId="77777777" w:rsidTr="00C86F1F">
        <w:trPr>
          <w:trHeight w:hRule="exact" w:val="316"/>
        </w:trPr>
        <w:tc>
          <w:tcPr>
            <w:tcW w:w="1530" w:type="dxa"/>
          </w:tcPr>
          <w:p w14:paraId="6DBE6C32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 xml:space="preserve">   Company Limited  </w:t>
            </w:r>
          </w:p>
        </w:tc>
        <w:tc>
          <w:tcPr>
            <w:tcW w:w="1620" w:type="dxa"/>
          </w:tcPr>
          <w:p w14:paraId="3D49AD8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หนังสือ เทป ซีดี</w:t>
            </w:r>
          </w:p>
        </w:tc>
        <w:tc>
          <w:tcPr>
            <w:tcW w:w="270" w:type="dxa"/>
          </w:tcPr>
          <w:p w14:paraId="4E93EFEF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C688B61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1B7BCC3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30D16B58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D0FD506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36C410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B06F76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54E89D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10B6311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CE421BF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6EF7A6C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C38650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87986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EEE745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F328E5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7749E81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39"/>
                <w:tab w:val="decimal" w:pos="972"/>
              </w:tabs>
              <w:ind w:left="-108" w:right="-115" w:hanging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F16F04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C3CB01E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3D233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7C2D2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3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DBF70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5EA159B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FB4021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7D827DA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7DA56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13EED4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C467F" w:rsidRPr="00C54565" w14:paraId="4E8759F4" w14:textId="77777777" w:rsidTr="00C86F1F">
        <w:trPr>
          <w:trHeight w:hRule="exact" w:val="316"/>
        </w:trPr>
        <w:tc>
          <w:tcPr>
            <w:tcW w:w="1530" w:type="dxa"/>
          </w:tcPr>
          <w:p w14:paraId="1B3F36FC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32D2EA5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  </w:t>
            </w:r>
            <w:r w:rsidRPr="00C5456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คอมแพ็กดิสต์ และ</w:t>
            </w:r>
          </w:p>
        </w:tc>
        <w:tc>
          <w:tcPr>
            <w:tcW w:w="270" w:type="dxa"/>
          </w:tcPr>
          <w:p w14:paraId="57636C9F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C4AF332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2607A11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A379AC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23A3590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E25C1A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9833CE6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AC4087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D868172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C20CAA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10C4E00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019394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B74C7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CFDF5E8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CF9C58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8ADDEB8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  <w:tab w:val="decimal" w:pos="252"/>
                <w:tab w:val="decimal" w:pos="339"/>
              </w:tabs>
              <w:spacing w:line="240" w:lineRule="atLeast"/>
              <w:ind w:right="-115" w:hanging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461157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813D792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41F93F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03B8F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3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DC5FE1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50572DC1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83180F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2F3ED436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85FF08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339AA3B6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FC467F" w:rsidRPr="00C54565" w14:paraId="5862439E" w14:textId="77777777" w:rsidTr="00C86F1F">
        <w:trPr>
          <w:trHeight w:hRule="exact" w:val="326"/>
        </w:trPr>
        <w:tc>
          <w:tcPr>
            <w:tcW w:w="1530" w:type="dxa"/>
          </w:tcPr>
          <w:p w14:paraId="3992C181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4E163FDD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</w:rPr>
              <w:t>อุปกรณ์ที่เกี่ยวข้อง</w:t>
            </w:r>
          </w:p>
        </w:tc>
        <w:tc>
          <w:tcPr>
            <w:tcW w:w="270" w:type="dxa"/>
          </w:tcPr>
          <w:p w14:paraId="469CDE7F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10867B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70" w:type="dxa"/>
          </w:tcPr>
          <w:p w14:paraId="1403D615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2389C59" w14:textId="51EF731A" w:rsidR="00FC467F" w:rsidRPr="00C54565" w:rsidRDefault="00FC467F" w:rsidP="00004DCC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99.</w:t>
            </w:r>
            <w:r w:rsidRPr="00C54565">
              <w:rPr>
                <w:rFonts w:ascii="Angsana New" w:hAnsi="Angsana New" w:cs="Angsan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270" w:type="dxa"/>
          </w:tcPr>
          <w:p w14:paraId="00D2EF6F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738146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</w:tcPr>
          <w:p w14:paraId="7D743552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E2E7808" w14:textId="4B453A9C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48,304</w:t>
            </w:r>
          </w:p>
        </w:tc>
        <w:tc>
          <w:tcPr>
            <w:tcW w:w="270" w:type="dxa"/>
          </w:tcPr>
          <w:p w14:paraId="07BFC4D1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2EE4DC8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48,304</w:t>
            </w:r>
          </w:p>
        </w:tc>
        <w:tc>
          <w:tcPr>
            <w:tcW w:w="270" w:type="dxa"/>
          </w:tcPr>
          <w:p w14:paraId="6B2AD2E9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4EA2C01" w14:textId="7D9B895A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48,304</w:t>
            </w:r>
          </w:p>
        </w:tc>
        <w:tc>
          <w:tcPr>
            <w:tcW w:w="236" w:type="dxa"/>
          </w:tcPr>
          <w:p w14:paraId="06A709D8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1315106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 xml:space="preserve">   48,304</w:t>
            </w:r>
          </w:p>
        </w:tc>
        <w:tc>
          <w:tcPr>
            <w:tcW w:w="270" w:type="dxa"/>
          </w:tcPr>
          <w:p w14:paraId="6BFE3DCD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395CD86" w14:textId="0C66E5E5" w:rsidR="00FC467F" w:rsidRPr="00C54565" w:rsidRDefault="00FC467F" w:rsidP="00FC467F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right="-115" w:hanging="21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Theme="majorBidi" w:hAnsiTheme="majorBidi" w:cstheme="majorBidi"/>
                <w:sz w:val="24"/>
                <w:szCs w:val="24"/>
              </w:rPr>
              <w:t>(48,304)</w:t>
            </w:r>
          </w:p>
        </w:tc>
        <w:tc>
          <w:tcPr>
            <w:tcW w:w="270" w:type="dxa"/>
          </w:tcPr>
          <w:p w14:paraId="74FA3E75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F3AF1D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5D595D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3A39D3" w14:textId="4ABDA480" w:rsidR="00FC467F" w:rsidRPr="00C54565" w:rsidRDefault="00FC467F" w:rsidP="00FC467F">
            <w:pPr>
              <w:pStyle w:val="acctfourfigures"/>
              <w:tabs>
                <w:tab w:val="clear" w:pos="765"/>
                <w:tab w:val="decimal" w:pos="73"/>
              </w:tabs>
              <w:spacing w:line="240" w:lineRule="atLeast"/>
              <w:ind w:left="-23" w:right="-115" w:hanging="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C922DA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3A4ADECF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 xml:space="preserve">    48,304</w:t>
            </w:r>
          </w:p>
        </w:tc>
        <w:tc>
          <w:tcPr>
            <w:tcW w:w="270" w:type="dxa"/>
          </w:tcPr>
          <w:p w14:paraId="65528E54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B2B1245" w14:textId="029435B0" w:rsidR="00FC467F" w:rsidRPr="00C54565" w:rsidRDefault="00FC467F" w:rsidP="00FC467F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68AE2B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decimal" w:pos="257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0EE7DF1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C467F" w:rsidRPr="00C54565" w14:paraId="1B6CFEC2" w14:textId="77777777" w:rsidTr="00C86F1F">
        <w:trPr>
          <w:trHeight w:hRule="exact" w:val="92"/>
        </w:trPr>
        <w:tc>
          <w:tcPr>
            <w:tcW w:w="1530" w:type="dxa"/>
          </w:tcPr>
          <w:p w14:paraId="69B5E63B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620" w:type="dxa"/>
          </w:tcPr>
          <w:p w14:paraId="024E5DC6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3701D78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10" w:type="dxa"/>
          </w:tcPr>
          <w:p w14:paraId="4F274256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4"/>
                <w:szCs w:val="4"/>
                <w:cs/>
                <w:lang w:bidi="th-TH"/>
              </w:rPr>
            </w:pPr>
          </w:p>
        </w:tc>
        <w:tc>
          <w:tcPr>
            <w:tcW w:w="270" w:type="dxa"/>
          </w:tcPr>
          <w:p w14:paraId="3028C17F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630" w:type="dxa"/>
          </w:tcPr>
          <w:p w14:paraId="2694005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4"/>
                <w:szCs w:val="4"/>
                <w:cs/>
                <w:lang w:bidi="th-TH"/>
              </w:rPr>
            </w:pPr>
          </w:p>
        </w:tc>
        <w:tc>
          <w:tcPr>
            <w:tcW w:w="270" w:type="dxa"/>
          </w:tcPr>
          <w:p w14:paraId="16DD4C2B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630" w:type="dxa"/>
          </w:tcPr>
          <w:p w14:paraId="42BFC332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4"/>
                <w:szCs w:val="4"/>
                <w:cs/>
                <w:lang w:bidi="th-TH"/>
              </w:rPr>
            </w:pPr>
          </w:p>
        </w:tc>
        <w:tc>
          <w:tcPr>
            <w:tcW w:w="270" w:type="dxa"/>
          </w:tcPr>
          <w:p w14:paraId="51B02A22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630" w:type="dxa"/>
          </w:tcPr>
          <w:p w14:paraId="6E4D337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4"/>
                <w:szCs w:val="4"/>
                <w:lang w:val="en-US" w:bidi="th-TH"/>
              </w:rPr>
            </w:pPr>
          </w:p>
        </w:tc>
        <w:tc>
          <w:tcPr>
            <w:tcW w:w="270" w:type="dxa"/>
          </w:tcPr>
          <w:p w14:paraId="22BB4EC5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630" w:type="dxa"/>
          </w:tcPr>
          <w:p w14:paraId="06C99172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4"/>
                <w:szCs w:val="4"/>
                <w:lang w:val="en-US" w:bidi="th-TH"/>
              </w:rPr>
            </w:pPr>
          </w:p>
        </w:tc>
        <w:tc>
          <w:tcPr>
            <w:tcW w:w="270" w:type="dxa"/>
          </w:tcPr>
          <w:p w14:paraId="7DDD6687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630" w:type="dxa"/>
          </w:tcPr>
          <w:p w14:paraId="31B33803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36" w:type="dxa"/>
          </w:tcPr>
          <w:p w14:paraId="4378A561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754" w:type="dxa"/>
          </w:tcPr>
          <w:p w14:paraId="066D4F5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2A8A3D16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630" w:type="dxa"/>
          </w:tcPr>
          <w:p w14:paraId="14564578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4CB3C337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630" w:type="dxa"/>
          </w:tcPr>
          <w:p w14:paraId="2754FEC8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02BF046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720" w:type="dxa"/>
          </w:tcPr>
          <w:p w14:paraId="7519347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62FEB0E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715" w:type="dxa"/>
          </w:tcPr>
          <w:p w14:paraId="5FD50EB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0BA368C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630" w:type="dxa"/>
          </w:tcPr>
          <w:p w14:paraId="16F7D81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3D29A181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630" w:type="dxa"/>
          </w:tcPr>
          <w:p w14:paraId="01259FB8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</w:tr>
      <w:tr w:rsidR="00FC467F" w:rsidRPr="00C54565" w14:paraId="042E6059" w14:textId="77777777" w:rsidTr="00C86F1F">
        <w:trPr>
          <w:trHeight w:hRule="exact" w:val="316"/>
        </w:trPr>
        <w:tc>
          <w:tcPr>
            <w:tcW w:w="1530" w:type="dxa"/>
          </w:tcPr>
          <w:p w14:paraId="3F7612B3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</w:rPr>
              <w:t>บริษัท ไฮเท็ค</w:t>
            </w:r>
            <w:r w:rsidRPr="00C54565">
              <w:rPr>
                <w:rFonts w:ascii="Angsana New" w:hAnsi="Angsana New" w:cs="Angsana New" w:hint="cs"/>
                <w:sz w:val="24"/>
                <w:szCs w:val="24"/>
                <w:cs/>
              </w:rPr>
              <w:t>ซ์</w:t>
            </w:r>
          </w:p>
        </w:tc>
        <w:tc>
          <w:tcPr>
            <w:tcW w:w="1620" w:type="dxa"/>
          </w:tcPr>
          <w:p w14:paraId="2FB8212D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9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จำหน่ายหนังสือ</w:t>
            </w:r>
          </w:p>
        </w:tc>
        <w:tc>
          <w:tcPr>
            <w:tcW w:w="270" w:type="dxa"/>
          </w:tcPr>
          <w:p w14:paraId="45DD89B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EF957E5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EADD64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0E02B685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920B36F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69055C2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A36C24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1C8E11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270C08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A97786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FF1D9A9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C37F99F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6FF85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497088F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301F75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E338640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B20851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DF5B9D9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E76E52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800FA1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E4486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1EBB50E2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1AB0A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1F8B262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E0070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97B245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C467F" w:rsidRPr="00C54565" w14:paraId="30FEA9A3" w14:textId="77777777" w:rsidTr="00C86F1F">
        <w:trPr>
          <w:trHeight w:hRule="exact" w:val="316"/>
        </w:trPr>
        <w:tc>
          <w:tcPr>
            <w:tcW w:w="1530" w:type="dxa"/>
          </w:tcPr>
          <w:p w14:paraId="0232ED1C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C54565">
              <w:rPr>
                <w:rFonts w:ascii="Angsana New" w:hAnsi="Angsana New" w:cs="Angsana New"/>
                <w:sz w:val="24"/>
                <w:szCs w:val="24"/>
                <w:cs/>
              </w:rPr>
              <w:t>อินเต</w:t>
            </w:r>
            <w:r w:rsidRPr="00C54565">
              <w:rPr>
                <w:rFonts w:ascii="Angsana New" w:hAnsi="Angsana New" w:cs="Angsana New" w:hint="cs"/>
                <w:sz w:val="24"/>
                <w:szCs w:val="24"/>
                <w:cs/>
              </w:rPr>
              <w:t>อร์แอคทีฟ</w:t>
            </w:r>
          </w:p>
        </w:tc>
        <w:tc>
          <w:tcPr>
            <w:tcW w:w="1620" w:type="dxa"/>
          </w:tcPr>
          <w:p w14:paraId="76BEF62D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9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และอุปกรณ์อ่าน</w:t>
            </w:r>
          </w:p>
        </w:tc>
        <w:tc>
          <w:tcPr>
            <w:tcW w:w="270" w:type="dxa"/>
          </w:tcPr>
          <w:p w14:paraId="16F72698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2906492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86EF63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73E8E9F5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9644281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6583B4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1E732F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D9BFB16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3FC596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2FE992A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C46A472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D1F6821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EA951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A66DB7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FF2A78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60D1257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8557CB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C85C576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F51AF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18E43A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F86521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654C7795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946BB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5F61EFA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0F5D8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E84A01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C467F" w:rsidRPr="00C54565" w14:paraId="252667E2" w14:textId="77777777" w:rsidTr="00C86F1F">
        <w:trPr>
          <w:trHeight w:hRule="exact" w:val="316"/>
        </w:trPr>
        <w:tc>
          <w:tcPr>
            <w:tcW w:w="1530" w:type="dxa"/>
          </w:tcPr>
          <w:p w14:paraId="34BEA1CA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620" w:type="dxa"/>
          </w:tcPr>
          <w:p w14:paraId="1051987B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9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หนังสือ</w:t>
            </w:r>
          </w:p>
        </w:tc>
        <w:tc>
          <w:tcPr>
            <w:tcW w:w="270" w:type="dxa"/>
          </w:tcPr>
          <w:p w14:paraId="25534ED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8049C19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3E52693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7905B7C8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B686073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E49121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447CF0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1DD1A41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A44EEC8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18926DA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5A472E0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0D7FAFA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C42F7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95E091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90039B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AE7575A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0F1640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5D5672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E2E4B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96DE886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7E298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1B0D145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D2FD4A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3C4BE0F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6033356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03D5338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FC467F" w:rsidRPr="00C54565" w14:paraId="12343FD8" w14:textId="77777777" w:rsidTr="00C86F1F">
        <w:trPr>
          <w:trHeight w:hRule="exact" w:val="316"/>
        </w:trPr>
        <w:tc>
          <w:tcPr>
            <w:tcW w:w="1530" w:type="dxa"/>
          </w:tcPr>
          <w:p w14:paraId="4D6C1886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46F5BB33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9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อิเล็กทรอนิกส์</w:t>
            </w:r>
          </w:p>
        </w:tc>
        <w:tc>
          <w:tcPr>
            <w:tcW w:w="270" w:type="dxa"/>
          </w:tcPr>
          <w:p w14:paraId="5C1B6A4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2C9A620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270" w:type="dxa"/>
          </w:tcPr>
          <w:p w14:paraId="2CF6DC2A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568F620" w14:textId="0BBC2DFA" w:rsidR="00FC467F" w:rsidRPr="00C54565" w:rsidRDefault="00FC467F" w:rsidP="00FC467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bidi="th-TH"/>
              </w:rPr>
              <w:t>75.00</w:t>
            </w:r>
          </w:p>
        </w:tc>
        <w:tc>
          <w:tcPr>
            <w:tcW w:w="270" w:type="dxa"/>
          </w:tcPr>
          <w:p w14:paraId="76B6EC4F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29485D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75.00</w:t>
            </w:r>
          </w:p>
        </w:tc>
        <w:tc>
          <w:tcPr>
            <w:tcW w:w="270" w:type="dxa"/>
          </w:tcPr>
          <w:p w14:paraId="76E0502A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6705625" w14:textId="31B16EAF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3,600</w:t>
            </w:r>
          </w:p>
        </w:tc>
        <w:tc>
          <w:tcPr>
            <w:tcW w:w="270" w:type="dxa"/>
          </w:tcPr>
          <w:p w14:paraId="6EA578B8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D151C4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3,600</w:t>
            </w:r>
          </w:p>
        </w:tc>
        <w:tc>
          <w:tcPr>
            <w:tcW w:w="270" w:type="dxa"/>
          </w:tcPr>
          <w:p w14:paraId="0DEAF6A9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A057894" w14:textId="68167FBF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6,250</w:t>
            </w:r>
          </w:p>
        </w:tc>
        <w:tc>
          <w:tcPr>
            <w:tcW w:w="236" w:type="dxa"/>
          </w:tcPr>
          <w:p w14:paraId="0EEF8EA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7412C36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6,250</w:t>
            </w:r>
          </w:p>
        </w:tc>
        <w:tc>
          <w:tcPr>
            <w:tcW w:w="270" w:type="dxa"/>
          </w:tcPr>
          <w:p w14:paraId="3A49D149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CEEA3CE" w14:textId="1A813900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0ED7D9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67B7AA6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1CEB7A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82717F" w14:textId="619E5690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6,250</w:t>
            </w:r>
          </w:p>
        </w:tc>
        <w:tc>
          <w:tcPr>
            <w:tcW w:w="270" w:type="dxa"/>
          </w:tcPr>
          <w:p w14:paraId="41490E9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2AC1C7E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6,250</w:t>
            </w:r>
            <w:r w:rsidRPr="00C54565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270" w:type="dxa"/>
          </w:tcPr>
          <w:p w14:paraId="671F4F05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37276C0D" w14:textId="4DECA0B3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E690483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1DDF14F8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C467F" w:rsidRPr="00C54565" w14:paraId="00E6D691" w14:textId="77777777" w:rsidTr="00C86F1F">
        <w:trPr>
          <w:trHeight w:hRule="exact" w:val="316"/>
        </w:trPr>
        <w:tc>
          <w:tcPr>
            <w:tcW w:w="1530" w:type="dxa"/>
          </w:tcPr>
          <w:p w14:paraId="7981FB76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0A98CE57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3308572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77C35D7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32A414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7167E1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4F0B8B0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1E9FA7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83AD93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4AAC933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6F57D4C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72D4A94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36F9688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AEEDC03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7B3B8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AA86F9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CE6FE9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CA83F5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92FCFE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B0076EF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DFA6C8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E0E3F8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A7844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7C8A1252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EDCA1A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586F1A17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948CB9B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38B7DEB0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C467F" w:rsidRPr="00C54565" w14:paraId="2AB1DD91" w14:textId="77777777" w:rsidTr="00C86F1F">
        <w:trPr>
          <w:trHeight w:hRule="exact" w:val="316"/>
        </w:trPr>
        <w:tc>
          <w:tcPr>
            <w:tcW w:w="1530" w:type="dxa"/>
          </w:tcPr>
          <w:p w14:paraId="32C216DF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</w:rPr>
              <w:lastRenderedPageBreak/>
              <w:t>บริษัท</w:t>
            </w:r>
            <w:r w:rsidRPr="00C5456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54565">
              <w:rPr>
                <w:rFonts w:ascii="Angsana New" w:hAnsi="Angsana New" w:cs="Angsana New" w:hint="cs"/>
                <w:sz w:val="24"/>
                <w:szCs w:val="24"/>
                <w:cs/>
              </w:rPr>
              <w:t>ฟิวเจอร์พลัส</w:t>
            </w:r>
          </w:p>
          <w:p w14:paraId="5AF44A91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</w:t>
            </w:r>
            <w:r w:rsidRPr="00C5456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1620" w:type="dxa"/>
          </w:tcPr>
          <w:p w14:paraId="68DD950C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แฟรนไชส์ร้าน</w:t>
            </w:r>
          </w:p>
        </w:tc>
        <w:tc>
          <w:tcPr>
            <w:tcW w:w="270" w:type="dxa"/>
          </w:tcPr>
          <w:p w14:paraId="17ABD2F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5C90CE5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D008BBF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8FE276F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93B8957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C10BB6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8F22E5F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DE99EB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67AD921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1E88A2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107BDDF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10C0276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C7124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415FEF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E36414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0835A5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2E6871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1699BE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8EE4F3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3F23E2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4846F2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42D6A2C2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2EB53B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7DEB8095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EB0C066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6DD1F506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C467F" w:rsidRPr="00C54565" w14:paraId="13ACDE0D" w14:textId="77777777" w:rsidTr="00C86F1F">
        <w:trPr>
          <w:trHeight w:hRule="exact" w:val="316"/>
        </w:trPr>
        <w:tc>
          <w:tcPr>
            <w:tcW w:w="1530" w:type="dxa"/>
          </w:tcPr>
          <w:p w14:paraId="048DDD38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  <w:r w:rsidRPr="00C54565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620" w:type="dxa"/>
          </w:tcPr>
          <w:p w14:paraId="516C6324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เครื่องเขียนและ</w:t>
            </w:r>
          </w:p>
        </w:tc>
        <w:tc>
          <w:tcPr>
            <w:tcW w:w="270" w:type="dxa"/>
          </w:tcPr>
          <w:p w14:paraId="462445F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89C6E5D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442E5FD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357DECA8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AECC964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8F6CB6F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EE72D7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5C7839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21050D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76FADE5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12F8D8A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8559EF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BFDCD8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6881B0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814C68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15D177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59CFFF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F8D6A7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39395C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15A3CD6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DCC359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093EEC8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03A2B2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7C856957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273747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6C805E41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C467F" w:rsidRPr="00C54565" w14:paraId="2F8EB8A3" w14:textId="77777777" w:rsidTr="00C86F1F">
        <w:trPr>
          <w:trHeight w:hRule="exact" w:val="316"/>
        </w:trPr>
        <w:tc>
          <w:tcPr>
            <w:tcW w:w="1530" w:type="dxa"/>
          </w:tcPr>
          <w:p w14:paraId="69CF44B4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4F8B9F22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อุปกรณ์สำนักงาน</w:t>
            </w:r>
          </w:p>
        </w:tc>
        <w:tc>
          <w:tcPr>
            <w:tcW w:w="270" w:type="dxa"/>
          </w:tcPr>
          <w:p w14:paraId="3A64AADA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2FB3C52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5456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270" w:type="dxa"/>
          </w:tcPr>
          <w:p w14:paraId="3B45E87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03F2D194" w14:textId="56CCF555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</w:tcPr>
          <w:p w14:paraId="155ED9C9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2D59E47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0825F4B8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329F21D" w14:textId="5D30EC89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270" w:type="dxa"/>
          </w:tcPr>
          <w:p w14:paraId="6B3A1002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2D8515E3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50,000</w:t>
            </w:r>
          </w:p>
        </w:tc>
        <w:tc>
          <w:tcPr>
            <w:tcW w:w="270" w:type="dxa"/>
          </w:tcPr>
          <w:p w14:paraId="65A5745D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76DF7E4" w14:textId="7239064C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5,000</w:t>
            </w:r>
          </w:p>
        </w:tc>
        <w:tc>
          <w:tcPr>
            <w:tcW w:w="236" w:type="dxa"/>
          </w:tcPr>
          <w:p w14:paraId="70CBB31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1A1EA85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4BAECBA7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BC7AF9F" w14:textId="6A746208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A91419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F74B27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AEE44BC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CFB62B" w14:textId="11764E08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188C493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58E29D26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5,000</w:t>
            </w:r>
            <w:r w:rsidRPr="00C54565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270" w:type="dxa"/>
          </w:tcPr>
          <w:p w14:paraId="08B3B28B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70D53C02" w14:textId="09DDE239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6C1DCD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31C00BBA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C467F" w:rsidRPr="00C54565" w14:paraId="5B1135CA" w14:textId="77777777" w:rsidTr="00C86F1F">
        <w:trPr>
          <w:trHeight w:hRule="exact" w:val="316"/>
        </w:trPr>
        <w:tc>
          <w:tcPr>
            <w:tcW w:w="1530" w:type="dxa"/>
          </w:tcPr>
          <w:p w14:paraId="00B727B7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0D7B59CC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0309112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23A3A16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ED35EB8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DE59514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B95111B" w14:textId="77777777" w:rsidR="00FC467F" w:rsidRPr="00C54565" w:rsidRDefault="00FC467F" w:rsidP="00FC46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0BE27C8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A08D795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043444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F9E0BEA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D3BE07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16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D1FBA0E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5319017" w14:textId="33713EC1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b/>
                <w:bCs/>
                <w:sz w:val="24"/>
                <w:szCs w:val="24"/>
              </w:rPr>
              <w:t>765,778</w:t>
            </w:r>
          </w:p>
        </w:tc>
        <w:tc>
          <w:tcPr>
            <w:tcW w:w="236" w:type="dxa"/>
          </w:tcPr>
          <w:p w14:paraId="7971967F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5A785A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b/>
                <w:bCs/>
                <w:sz w:val="24"/>
                <w:szCs w:val="24"/>
              </w:rPr>
              <w:t>765,778</w:t>
            </w:r>
          </w:p>
        </w:tc>
        <w:tc>
          <w:tcPr>
            <w:tcW w:w="270" w:type="dxa"/>
          </w:tcPr>
          <w:p w14:paraId="56BFAA97" w14:textId="77777777" w:rsidR="00FC467F" w:rsidRPr="00C54565" w:rsidRDefault="00FC467F" w:rsidP="00FC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20048E9" w14:textId="486A1C0C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(98,570)</w:t>
            </w:r>
          </w:p>
        </w:tc>
        <w:tc>
          <w:tcPr>
            <w:tcW w:w="270" w:type="dxa"/>
          </w:tcPr>
          <w:p w14:paraId="2FF9D542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E770AD0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E68C20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29A9B2A" w14:textId="0A51EDB6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667,208</w:t>
            </w:r>
          </w:p>
        </w:tc>
        <w:tc>
          <w:tcPr>
            <w:tcW w:w="270" w:type="dxa"/>
          </w:tcPr>
          <w:p w14:paraId="403F778B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</w:tcPr>
          <w:p w14:paraId="5DD9EECE" w14:textId="77777777" w:rsidR="00FC467F" w:rsidRPr="00C54565" w:rsidRDefault="00FC467F" w:rsidP="00FC467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54565">
              <w:rPr>
                <w:rFonts w:ascii="Angsana New" w:hAnsi="Angsana New" w:cs="Angsana New"/>
                <w:b/>
                <w:bCs/>
                <w:sz w:val="24"/>
                <w:szCs w:val="24"/>
              </w:rPr>
              <w:t>765,778</w:t>
            </w:r>
          </w:p>
        </w:tc>
        <w:tc>
          <w:tcPr>
            <w:tcW w:w="270" w:type="dxa"/>
          </w:tcPr>
          <w:p w14:paraId="0CAB307A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E6F716B" w14:textId="203C6D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5456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5ED915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5BAD1D9" w14:textId="77777777" w:rsidR="00FC467F" w:rsidRPr="00C54565" w:rsidRDefault="00FC467F" w:rsidP="00FC4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54565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3E497CEB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86F709" w14:textId="67AECAE7" w:rsidR="005D097E" w:rsidRPr="00C54565" w:rsidRDefault="005D097E" w:rsidP="005D097E">
      <w:pPr>
        <w:autoSpaceDE w:val="0"/>
        <w:autoSpaceDN w:val="0"/>
        <w:spacing w:before="40" w:after="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FC467F" w:rsidRPr="00C54565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สิ้นสุดวันที่</w:t>
      </w:r>
      <w:r w:rsidRPr="00C54565">
        <w:rPr>
          <w:rFonts w:asciiTheme="majorBidi" w:hAnsiTheme="majorBidi" w:cstheme="majorBidi" w:hint="eastAsia"/>
          <w:sz w:val="30"/>
          <w:szCs w:val="30"/>
        </w:rPr>
        <w:t> </w:t>
      </w:r>
      <w:r w:rsidRPr="00C54565">
        <w:rPr>
          <w:rFonts w:asciiTheme="majorBidi" w:hAnsiTheme="majorBidi" w:cstheme="majorBidi"/>
          <w:sz w:val="30"/>
          <w:szCs w:val="30"/>
        </w:rPr>
        <w:t>3</w:t>
      </w:r>
      <w:r w:rsidR="00FC467F" w:rsidRPr="00C54565">
        <w:rPr>
          <w:rFonts w:asciiTheme="majorBidi" w:hAnsiTheme="majorBidi" w:cstheme="majorBidi"/>
          <w:sz w:val="30"/>
          <w:szCs w:val="30"/>
        </w:rPr>
        <w:t>1</w:t>
      </w:r>
      <w:r w:rsidRPr="00C54565">
        <w:rPr>
          <w:rFonts w:asciiTheme="majorBidi" w:hAnsiTheme="majorBidi" w:cstheme="majorBidi"/>
          <w:sz w:val="30"/>
          <w:szCs w:val="30"/>
        </w:rPr>
        <w:t> </w:t>
      </w:r>
      <w:r w:rsidR="00FC467F" w:rsidRPr="00C5456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C54565">
        <w:rPr>
          <w:rFonts w:asciiTheme="majorBidi" w:hAnsiTheme="majorBidi" w:cstheme="majorBidi" w:hint="eastAsia"/>
          <w:sz w:val="30"/>
          <w:szCs w:val="30"/>
        </w:rPr>
        <w:t> </w:t>
      </w:r>
      <w:r w:rsidRPr="00C54565">
        <w:rPr>
          <w:rFonts w:asciiTheme="majorBidi" w:hAnsiTheme="majorBidi" w:cstheme="majorBidi"/>
          <w:sz w:val="30"/>
          <w:szCs w:val="30"/>
        </w:rPr>
        <w:t>2562 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กลุ่มบริษัทรับรู้ค่าเผื่อจากการด้อยค่าเงินลงทุนใน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</w:rPr>
        <w:t>COL Vietnam Joint Stock Company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C54565">
        <w:t xml:space="preserve"> </w:t>
      </w:r>
      <w:r w:rsidRPr="00C54565">
        <w:rPr>
          <w:rFonts w:asciiTheme="majorBidi" w:hAnsiTheme="majorBidi" w:cstheme="majorBidi"/>
          <w:sz w:val="30"/>
          <w:szCs w:val="30"/>
        </w:rPr>
        <w:t>B</w:t>
      </w:r>
      <w:r w:rsidRPr="00C54565">
        <w:rPr>
          <w:rFonts w:asciiTheme="majorBidi" w:hAnsiTheme="majorBidi" w:cs="Angsana New"/>
          <w:sz w:val="30"/>
          <w:szCs w:val="30"/>
          <w:cs/>
        </w:rPr>
        <w:t>2</w:t>
      </w:r>
      <w:r w:rsidRPr="00C54565">
        <w:rPr>
          <w:rFonts w:asciiTheme="majorBidi" w:hAnsiTheme="majorBidi" w:cstheme="majorBidi"/>
          <w:sz w:val="30"/>
          <w:szCs w:val="30"/>
        </w:rPr>
        <w:t xml:space="preserve">S Vietnam Company Limited </w:t>
      </w:r>
      <w:r w:rsidR="00FC467F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Pr="00C54565">
        <w:rPr>
          <w:rFonts w:asciiTheme="majorBidi" w:hAnsiTheme="majorBidi" w:cstheme="majorBidi"/>
          <w:sz w:val="30"/>
          <w:szCs w:val="30"/>
        </w:rPr>
        <w:t xml:space="preserve"> 50.27 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C54565">
        <w:rPr>
          <w:rFonts w:asciiTheme="majorBidi" w:hAnsiTheme="majorBidi" w:cstheme="majorBidi"/>
          <w:sz w:val="30"/>
          <w:szCs w:val="30"/>
        </w:rPr>
        <w:t xml:space="preserve"> 48.30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เนื่องจากกลุ่มบริษัทมีแผนจะหยุดการดำเนินงานในบริษัทดังกล่าว</w:t>
      </w:r>
    </w:p>
    <w:p w14:paraId="6C8C9041" w14:textId="77777777" w:rsidR="005D097E" w:rsidRPr="00C54565" w:rsidRDefault="005D097E" w:rsidP="00626409">
      <w:pPr>
        <w:ind w:right="-25"/>
        <w:rPr>
          <w:rFonts w:ascii="Angsana New" w:hAnsi="Angsana New" w:cs="Angsana New"/>
          <w:sz w:val="30"/>
          <w:szCs w:val="30"/>
        </w:rPr>
      </w:pPr>
    </w:p>
    <w:p w14:paraId="244A2AD9" w14:textId="7BCC6D5D" w:rsidR="00626409" w:rsidRPr="00C54565" w:rsidRDefault="00626409" w:rsidP="00626409">
      <w:pPr>
        <w:ind w:right="-25"/>
        <w:rPr>
          <w:rFonts w:ascii="Angsana New" w:hAnsi="Angsana New" w:cs="Angsana New"/>
          <w:sz w:val="24"/>
          <w:szCs w:val="24"/>
        </w:rPr>
      </w:pPr>
      <w:r w:rsidRPr="00C5456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C54565">
        <w:rPr>
          <w:rFonts w:ascii="Angsana New" w:hAnsi="Angsana New" w:cs="Angsana New"/>
          <w:sz w:val="30"/>
          <w:szCs w:val="30"/>
          <w:cs/>
        </w:rPr>
        <w:t>บริษัทไม่มีเงินลงทุนในบริษัท</w:t>
      </w:r>
      <w:r w:rsidRPr="00C54565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ซึ่งจดทะเบียนในตลาดหลักทรัพย์ ดังนั้นจึงไม่มีราคาที่เปิดเผยต่อสาธารณชน</w:t>
      </w:r>
    </w:p>
    <w:p w14:paraId="4AEFA25F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9A5EA2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12D2CEA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626409" w:rsidRPr="00C54565" w:rsidSect="005559E7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E2929A1" w14:textId="77777777" w:rsidR="007B5AFD" w:rsidRPr="00C54565" w:rsidRDefault="007B5AFD" w:rsidP="007B5AFD">
      <w:pPr>
        <w:tabs>
          <w:tab w:val="clear" w:pos="454"/>
          <w:tab w:val="left" w:pos="630"/>
        </w:tabs>
        <w:autoSpaceDE w:val="0"/>
        <w:autoSpaceDN w:val="0"/>
        <w:spacing w:before="40" w:after="40"/>
        <w:ind w:left="990" w:right="562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เมื่อวันที่ </w:t>
      </w:r>
      <w:r w:rsidRPr="00C54565">
        <w:rPr>
          <w:rFonts w:ascii="Angsana New" w:hAnsi="Angsana New" w:cs="Angsana New"/>
          <w:sz w:val="30"/>
          <w:szCs w:val="30"/>
        </w:rPr>
        <w:t xml:space="preserve">7 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C54565">
        <w:rPr>
          <w:rFonts w:ascii="Angsana New" w:hAnsi="Angsana New" w:cs="Angsana New"/>
          <w:sz w:val="30"/>
          <w:szCs w:val="30"/>
        </w:rPr>
        <w:t>2561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 บริษัท ออฟฟิศ ซัพพลาย คลับ จำกัด ซึ่งเป็นบริษัทย่อยทางอ้อมของกลุ่มบริษัทได้</w:t>
      </w:r>
      <w:r w:rsidRPr="00C54565">
        <w:rPr>
          <w:rFonts w:ascii="Angsana New" w:hAnsi="Angsana New" w:cs="Angsana New"/>
          <w:sz w:val="30"/>
          <w:szCs w:val="30"/>
        </w:rPr>
        <w:t xml:space="preserve">        </w:t>
      </w:r>
      <w:r w:rsidRPr="00C54565">
        <w:rPr>
          <w:rFonts w:ascii="Angsana New" w:hAnsi="Angsana New" w:cs="Angsana New" w:hint="cs"/>
          <w:sz w:val="30"/>
          <w:szCs w:val="30"/>
          <w:cs/>
        </w:rPr>
        <w:t>จดทะเบียนเปลี่ยนชื่อบริษัทเป็นบริษัท ออฟฟิศเมท ออมนิแฟรนไชส์ จำกัด เพื่อให้สอดคล้องกับนโยบายการดำเนินธุรกิจ</w:t>
      </w:r>
    </w:p>
    <w:p w14:paraId="2C2EB931" w14:textId="77777777" w:rsidR="007B5AFD" w:rsidRPr="00C54565" w:rsidRDefault="007B5AFD" w:rsidP="007B5AFD">
      <w:pPr>
        <w:tabs>
          <w:tab w:val="clear" w:pos="454"/>
          <w:tab w:val="left" w:pos="630"/>
        </w:tabs>
        <w:autoSpaceDE w:val="0"/>
        <w:autoSpaceDN w:val="0"/>
        <w:spacing w:before="40" w:after="40"/>
        <w:ind w:right="562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7834D04" w14:textId="52E9FE6B" w:rsidR="007B5AFD" w:rsidRPr="00C54565" w:rsidRDefault="007B5AFD" w:rsidP="007B5AFD">
      <w:pPr>
        <w:tabs>
          <w:tab w:val="clear" w:pos="454"/>
          <w:tab w:val="left" w:pos="630"/>
        </w:tabs>
        <w:autoSpaceDE w:val="0"/>
        <w:autoSpaceDN w:val="0"/>
        <w:spacing w:before="40" w:after="40"/>
        <w:ind w:left="990" w:right="562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/>
          <w:sz w:val="30"/>
          <w:szCs w:val="30"/>
        </w:rPr>
        <w:t xml:space="preserve">23 </w:t>
      </w:r>
      <w:r w:rsidRPr="00C54565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/>
          <w:sz w:val="30"/>
          <w:szCs w:val="30"/>
        </w:rPr>
        <w:t xml:space="preserve">2561 </w:t>
      </w:r>
      <w:r w:rsidRPr="00C5456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C54565">
        <w:rPr>
          <w:rFonts w:ascii="Angsana New" w:hAnsi="Angsana New" w:cs="Angsana New"/>
          <w:sz w:val="30"/>
          <w:szCs w:val="30"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>ออฟฟิศเมท ออมนิแฟรนไชส์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>จำกัด ซึ่งเป็นบริษัทย่อยทางอ้อมของกลุ่มบริษัทได้จดทะเบียนจัดตั้งบริษัท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>ฟิวเจอร์พลัส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>ซึ่งประกอบกิจการเป็นผู้ให้คำปรึกษาและบริหารจัดการระบบแฟรนไชส์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>โดยมีทุนจดทะเบียน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/>
          <w:sz w:val="30"/>
          <w:szCs w:val="30"/>
        </w:rPr>
        <w:t xml:space="preserve">5 </w:t>
      </w:r>
      <w:r w:rsidRPr="00C5456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(</w:t>
      </w:r>
      <w:r w:rsidRPr="00C54565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/>
          <w:sz w:val="30"/>
          <w:szCs w:val="30"/>
        </w:rPr>
        <w:t xml:space="preserve">500,000 </w:t>
      </w:r>
      <w:r w:rsidRPr="00C54565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/>
          <w:sz w:val="30"/>
          <w:szCs w:val="30"/>
        </w:rPr>
        <w:t xml:space="preserve">10 </w:t>
      </w:r>
      <w:r w:rsidRPr="00C54565">
        <w:rPr>
          <w:rFonts w:ascii="Angsana New" w:hAnsi="Angsana New" w:cs="Angsana New" w:hint="cs"/>
          <w:sz w:val="30"/>
          <w:szCs w:val="30"/>
          <w:cs/>
        </w:rPr>
        <w:t>บาท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) </w:t>
      </w:r>
      <w:r w:rsidRPr="00C54565">
        <w:rPr>
          <w:rFonts w:ascii="Angsana New" w:hAnsi="Angsana New" w:cs="Angsana New" w:hint="cs"/>
          <w:sz w:val="30"/>
          <w:szCs w:val="30"/>
          <w:cs/>
        </w:rPr>
        <w:t>โดยบริษัท</w:t>
      </w:r>
      <w:r w:rsidRPr="00C54565">
        <w:rPr>
          <w:rFonts w:ascii="Angsana New" w:hAnsi="Angsana New" w:cs="Angsana New"/>
          <w:sz w:val="30"/>
          <w:szCs w:val="30"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>ออฟฟิศเมท ออมนิแฟรนไชส์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>จำกัด ได้ลงทุนจำนวน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>4.99</w:t>
      </w:r>
      <w:r w:rsidRPr="00C54565">
        <w:rPr>
          <w:rFonts w:ascii="Angsana New" w:hAnsi="Angsana New" w:cs="Angsana New"/>
          <w:sz w:val="30"/>
          <w:szCs w:val="30"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>คิดเป็นส่วนได้เสียในบริษัทดังกล่าวร้อยละ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/>
          <w:sz w:val="30"/>
          <w:szCs w:val="30"/>
        </w:rPr>
        <w:t xml:space="preserve">99.99 </w:t>
      </w:r>
      <w:r w:rsidRPr="00C54565">
        <w:rPr>
          <w:rFonts w:ascii="Angsana New" w:hAnsi="Angsana New" w:cs="Angsana New" w:hint="cs"/>
          <w:sz w:val="30"/>
          <w:szCs w:val="30"/>
          <w:cs/>
        </w:rPr>
        <w:t>โดยได้ชำระค่าหุ้นทั้งหมดแล้วในวันที่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/>
          <w:sz w:val="30"/>
          <w:szCs w:val="30"/>
        </w:rPr>
        <w:t xml:space="preserve">8 </w:t>
      </w:r>
      <w:r w:rsidRPr="00C54565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/>
          <w:sz w:val="30"/>
          <w:szCs w:val="30"/>
        </w:rPr>
        <w:t>2</w:t>
      </w:r>
      <w:r w:rsidRPr="00C54565">
        <w:rPr>
          <w:rFonts w:ascii="Angsana New" w:hAnsi="Angsana New" w:cs="Angsana New" w:hint="cs"/>
          <w:sz w:val="30"/>
          <w:szCs w:val="30"/>
          <w:cs/>
        </w:rPr>
        <w:t>561</w:t>
      </w:r>
    </w:p>
    <w:p w14:paraId="232E5F7B" w14:textId="77777777" w:rsidR="007B5AFD" w:rsidRPr="00C54565" w:rsidRDefault="007B5AFD" w:rsidP="007B5AFD">
      <w:pPr>
        <w:tabs>
          <w:tab w:val="clear" w:pos="454"/>
          <w:tab w:val="clear" w:pos="907"/>
          <w:tab w:val="left" w:pos="720"/>
          <w:tab w:val="left" w:pos="1170"/>
          <w:tab w:val="left" w:pos="8820"/>
          <w:tab w:val="left" w:pos="9000"/>
          <w:tab w:val="left" w:pos="9450"/>
          <w:tab w:val="left" w:pos="9720"/>
          <w:tab w:val="left" w:pos="10080"/>
        </w:tabs>
        <w:autoSpaceDE w:val="0"/>
        <w:autoSpaceDN w:val="0"/>
        <w:spacing w:before="40" w:after="40"/>
        <w:ind w:right="562"/>
        <w:jc w:val="thaiDistribute"/>
        <w:rPr>
          <w:rFonts w:ascii="Angsana New" w:hAnsi="Angsana New" w:cs="Angsana New"/>
          <w:sz w:val="30"/>
          <w:szCs w:val="30"/>
        </w:rPr>
      </w:pPr>
    </w:p>
    <w:p w14:paraId="0E6E1DBF" w14:textId="77777777" w:rsidR="007B5AFD" w:rsidRPr="00C54565" w:rsidRDefault="007B5AFD" w:rsidP="007B5AFD">
      <w:pPr>
        <w:tabs>
          <w:tab w:val="clear" w:pos="454"/>
          <w:tab w:val="clear" w:pos="907"/>
          <w:tab w:val="left" w:pos="720"/>
          <w:tab w:val="left" w:pos="1170"/>
          <w:tab w:val="left" w:pos="8820"/>
          <w:tab w:val="left" w:pos="9000"/>
          <w:tab w:val="left" w:pos="9450"/>
          <w:tab w:val="left" w:pos="9720"/>
          <w:tab w:val="left" w:pos="10080"/>
        </w:tabs>
        <w:autoSpaceDE w:val="0"/>
        <w:autoSpaceDN w:val="0"/>
        <w:spacing w:before="40" w:after="40"/>
        <w:ind w:left="990" w:right="562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C54565">
        <w:rPr>
          <w:rFonts w:ascii="Angsana New" w:hAnsi="Angsana New" w:cs="Angsana New"/>
          <w:sz w:val="30"/>
          <w:szCs w:val="30"/>
        </w:rPr>
        <w:t xml:space="preserve">12 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C54565">
        <w:rPr>
          <w:rFonts w:ascii="Angsana New" w:hAnsi="Angsana New" w:cs="Angsana New"/>
          <w:sz w:val="30"/>
          <w:szCs w:val="30"/>
        </w:rPr>
        <w:t xml:space="preserve">2561 </w:t>
      </w:r>
      <w:r w:rsidRPr="00C5456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>บีทูเอส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>ได้ประกาศจ่ายเงินปันผล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>และได้จ่ายเงินปันผลให้กับบริษัทเป็นจำนวนเงิน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/>
          <w:sz w:val="30"/>
          <w:szCs w:val="30"/>
        </w:rPr>
        <w:t xml:space="preserve">150 </w:t>
      </w:r>
      <w:r w:rsidRPr="00C54565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5C726C16" w14:textId="77777777" w:rsidR="007B5AFD" w:rsidRPr="00C54565" w:rsidRDefault="007B5AFD" w:rsidP="007B5AFD">
      <w:pPr>
        <w:tabs>
          <w:tab w:val="clear" w:pos="454"/>
          <w:tab w:val="clear" w:pos="907"/>
          <w:tab w:val="left" w:pos="720"/>
          <w:tab w:val="left" w:pos="1170"/>
          <w:tab w:val="left" w:pos="8820"/>
          <w:tab w:val="left" w:pos="9000"/>
          <w:tab w:val="left" w:pos="9450"/>
          <w:tab w:val="left" w:pos="9720"/>
          <w:tab w:val="left" w:pos="10080"/>
        </w:tabs>
        <w:autoSpaceDE w:val="0"/>
        <w:autoSpaceDN w:val="0"/>
        <w:spacing w:before="40" w:after="40"/>
        <w:ind w:left="990" w:right="562"/>
        <w:jc w:val="thaiDistribute"/>
        <w:rPr>
          <w:rFonts w:ascii="Angsana New" w:hAnsi="Angsana New" w:cs="Angsana New"/>
          <w:sz w:val="30"/>
          <w:szCs w:val="30"/>
        </w:rPr>
      </w:pPr>
    </w:p>
    <w:p w14:paraId="4511C108" w14:textId="35579C92" w:rsidR="007B5AFD" w:rsidRPr="00C54565" w:rsidRDefault="007B5AFD" w:rsidP="007B5AFD">
      <w:pPr>
        <w:tabs>
          <w:tab w:val="clear" w:pos="454"/>
          <w:tab w:val="clear" w:pos="907"/>
          <w:tab w:val="left" w:pos="720"/>
          <w:tab w:val="left" w:pos="1170"/>
          <w:tab w:val="left" w:pos="8820"/>
          <w:tab w:val="left" w:pos="9000"/>
          <w:tab w:val="left" w:pos="9450"/>
          <w:tab w:val="left" w:pos="9720"/>
          <w:tab w:val="left" w:pos="10080"/>
        </w:tabs>
        <w:autoSpaceDE w:val="0"/>
        <w:autoSpaceDN w:val="0"/>
        <w:spacing w:before="40" w:after="40"/>
        <w:ind w:left="990" w:right="562"/>
        <w:jc w:val="thaiDistribute"/>
        <w:rPr>
          <w:rFonts w:ascii="Angsana New" w:hAnsi="Angsana New" w:cs="Angsana New"/>
          <w:sz w:val="30"/>
          <w:szCs w:val="30"/>
        </w:rPr>
        <w:sectPr w:rsidR="007B5AFD" w:rsidRPr="00C54565" w:rsidSect="005559E7">
          <w:headerReference w:type="default" r:id="rId15"/>
          <w:pgSz w:w="11909" w:h="16834" w:code="9"/>
          <w:pgMar w:top="1152" w:right="576" w:bottom="1152" w:left="691" w:header="720" w:footer="720" w:gutter="0"/>
          <w:cols w:space="720"/>
          <w:docGrid w:linePitch="360"/>
        </w:sectPr>
      </w:pPr>
      <w:r w:rsidRPr="00C54565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C54565">
        <w:rPr>
          <w:rFonts w:ascii="Angsana New" w:hAnsi="Angsana New" w:cs="Angsana New"/>
          <w:sz w:val="30"/>
          <w:szCs w:val="30"/>
        </w:rPr>
        <w:t xml:space="preserve">12 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C54565">
        <w:rPr>
          <w:rFonts w:ascii="Angsana New" w:hAnsi="Angsana New" w:cs="Angsana New"/>
          <w:sz w:val="30"/>
          <w:szCs w:val="30"/>
        </w:rPr>
        <w:t>256</w:t>
      </w:r>
      <w:r w:rsidR="005532D5" w:rsidRPr="00C54565">
        <w:rPr>
          <w:rFonts w:ascii="Angsana New" w:hAnsi="Angsana New" w:cs="Angsana New"/>
          <w:sz w:val="30"/>
          <w:szCs w:val="30"/>
        </w:rPr>
        <w:t>2</w:t>
      </w:r>
      <w:r w:rsidRPr="00C54565">
        <w:rPr>
          <w:rFonts w:ascii="Angsana New" w:hAnsi="Angsana New" w:cs="Angsana New"/>
          <w:sz w:val="30"/>
          <w:szCs w:val="30"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>บีทูเอส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>ได้ประกาศจ่ายเงินปันผล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>และได้จ่ายเงินปันผลให้กับบริษัทเป็นจำนวนเงิน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/>
          <w:sz w:val="30"/>
          <w:szCs w:val="30"/>
        </w:rPr>
        <w:t>1</w:t>
      </w:r>
      <w:r w:rsidR="005532D5" w:rsidRPr="00C54565">
        <w:rPr>
          <w:rFonts w:ascii="Angsana New" w:hAnsi="Angsana New" w:cs="Angsana New"/>
          <w:sz w:val="30"/>
          <w:szCs w:val="30"/>
        </w:rPr>
        <w:t>8</w:t>
      </w:r>
      <w:r w:rsidRPr="00C54565">
        <w:rPr>
          <w:rFonts w:ascii="Angsana New" w:hAnsi="Angsana New" w:cs="Angsana New"/>
          <w:sz w:val="30"/>
          <w:szCs w:val="30"/>
        </w:rPr>
        <w:t xml:space="preserve">0 </w:t>
      </w:r>
      <w:r w:rsidRPr="00C54565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44C46A58" w14:textId="77777777" w:rsidR="00626409" w:rsidRPr="00C54565" w:rsidRDefault="00626409" w:rsidP="00892412">
      <w:pPr>
        <w:pStyle w:val="Heading1"/>
        <w:keepLines/>
        <w:numPr>
          <w:ilvl w:val="0"/>
          <w:numId w:val="17"/>
        </w:numPr>
        <w:shd w:val="clear" w:color="auto" w:fill="auto"/>
        <w:spacing w:line="240" w:lineRule="auto"/>
        <w:ind w:left="540" w:right="-43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C5456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1080"/>
        <w:gridCol w:w="236"/>
        <w:gridCol w:w="1080"/>
        <w:gridCol w:w="236"/>
        <w:gridCol w:w="1238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52"/>
        <w:gridCol w:w="1260"/>
      </w:tblGrid>
      <w:tr w:rsidR="00626409" w:rsidRPr="00C54565" w14:paraId="7366BF05" w14:textId="77777777" w:rsidTr="006B44E4">
        <w:trPr>
          <w:cantSplit/>
        </w:trPr>
        <w:tc>
          <w:tcPr>
            <w:tcW w:w="3438" w:type="dxa"/>
          </w:tcPr>
          <w:p w14:paraId="3E30853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2" w:type="dxa"/>
            <w:gridSpan w:val="15"/>
            <w:tcBorders>
              <w:bottom w:val="single" w:sz="4" w:space="0" w:color="auto"/>
            </w:tcBorders>
          </w:tcPr>
          <w:p w14:paraId="66736140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26409" w:rsidRPr="00C54565" w14:paraId="25E054F2" w14:textId="77777777" w:rsidTr="006B44E4">
        <w:trPr>
          <w:cantSplit/>
        </w:trPr>
        <w:tc>
          <w:tcPr>
            <w:tcW w:w="3438" w:type="dxa"/>
          </w:tcPr>
          <w:p w14:paraId="47BB1CC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4CB33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98467E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91D20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032D4E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291E2F5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0A971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5209B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4BA79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6849B5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เครื่องตกแต่ง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E06B0A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7720A4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2C34C2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F0AFA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508F3D7C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36A839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C54565" w14:paraId="3789A61B" w14:textId="77777777" w:rsidTr="006B44E4">
        <w:trPr>
          <w:cantSplit/>
        </w:trPr>
        <w:tc>
          <w:tcPr>
            <w:tcW w:w="3438" w:type="dxa"/>
          </w:tcPr>
          <w:p w14:paraId="2A27914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FCD73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14:paraId="60DA0A7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D03FC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14:paraId="7B2AEF1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922F14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8E824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2825E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42AF0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42CFBB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ติดตั้งและ</w:t>
            </w:r>
          </w:p>
        </w:tc>
        <w:tc>
          <w:tcPr>
            <w:tcW w:w="270" w:type="dxa"/>
          </w:tcPr>
          <w:p w14:paraId="24280763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B01B43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1298F4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82AAA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52" w:type="dxa"/>
          </w:tcPr>
          <w:p w14:paraId="20D96C43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1B0488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C54565" w14:paraId="67712606" w14:textId="77777777" w:rsidTr="006B44E4">
        <w:trPr>
          <w:cantSplit/>
        </w:trPr>
        <w:tc>
          <w:tcPr>
            <w:tcW w:w="3438" w:type="dxa"/>
          </w:tcPr>
          <w:p w14:paraId="36B6255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C331A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236" w:type="dxa"/>
          </w:tcPr>
          <w:p w14:paraId="4F55A71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F8171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236" w:type="dxa"/>
          </w:tcPr>
          <w:p w14:paraId="7F9B93B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E7FC28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0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</w:t>
            </w:r>
          </w:p>
        </w:tc>
        <w:tc>
          <w:tcPr>
            <w:tcW w:w="270" w:type="dxa"/>
          </w:tcPr>
          <w:p w14:paraId="5657960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237F9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34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</w:t>
            </w:r>
          </w:p>
        </w:tc>
        <w:tc>
          <w:tcPr>
            <w:tcW w:w="270" w:type="dxa"/>
          </w:tcPr>
          <w:p w14:paraId="61E2465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B0DE34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270" w:type="dxa"/>
          </w:tcPr>
          <w:p w14:paraId="5C495AFD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05347D8C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9C10AF9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0DCEC54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52" w:type="dxa"/>
          </w:tcPr>
          <w:p w14:paraId="50721D70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E02ED3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C54565" w14:paraId="6641AC67" w14:textId="77777777" w:rsidTr="006B44E4">
        <w:trPr>
          <w:cantSplit/>
        </w:trPr>
        <w:tc>
          <w:tcPr>
            <w:tcW w:w="3438" w:type="dxa"/>
          </w:tcPr>
          <w:p w14:paraId="7ACC980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F2562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0CE02D2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30E4D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61C8FF3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6F4211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สารสนเทศ</w:t>
            </w:r>
          </w:p>
        </w:tc>
        <w:tc>
          <w:tcPr>
            <w:tcW w:w="270" w:type="dxa"/>
          </w:tcPr>
          <w:p w14:paraId="0EA68B6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3FE29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งานอาคาร</w:t>
            </w:r>
          </w:p>
        </w:tc>
        <w:tc>
          <w:tcPr>
            <w:tcW w:w="270" w:type="dxa"/>
          </w:tcPr>
          <w:p w14:paraId="7BE4765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9D16B7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270" w:type="dxa"/>
          </w:tcPr>
          <w:p w14:paraId="537D30FD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04CD30D5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270" w:type="dxa"/>
          </w:tcPr>
          <w:p w14:paraId="4ED70377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29ACCCE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52" w:type="dxa"/>
          </w:tcPr>
          <w:p w14:paraId="653D0671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2CFF0E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26409" w:rsidRPr="00C54565" w14:paraId="0CA1B7F4" w14:textId="77777777" w:rsidTr="006B44E4">
        <w:trPr>
          <w:cantSplit/>
          <w:trHeight w:val="290"/>
        </w:trPr>
        <w:tc>
          <w:tcPr>
            <w:tcW w:w="3438" w:type="dxa"/>
          </w:tcPr>
          <w:p w14:paraId="007FD00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72" w:type="dxa"/>
            <w:gridSpan w:val="15"/>
          </w:tcPr>
          <w:p w14:paraId="425D3407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81" w:right="-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626409" w:rsidRPr="00C54565" w14:paraId="42CA756D" w14:textId="77777777" w:rsidTr="006B44E4">
        <w:trPr>
          <w:cantSplit/>
        </w:trPr>
        <w:tc>
          <w:tcPr>
            <w:tcW w:w="3438" w:type="dxa"/>
          </w:tcPr>
          <w:p w14:paraId="331ACE8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2672D8E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EF8F6E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24F0F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43CB63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826C28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00B1F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B9430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4D30A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50004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26C76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BCBC0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86D4F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A552A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1E600C8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CE9F8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1BE2" w:rsidRPr="00C54565" w14:paraId="602B0EDB" w14:textId="77777777" w:rsidTr="006B44E4">
        <w:trPr>
          <w:cantSplit/>
        </w:trPr>
        <w:tc>
          <w:tcPr>
            <w:tcW w:w="3438" w:type="dxa"/>
          </w:tcPr>
          <w:p w14:paraId="6C07B4B5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ณ วันที่ 1 มกราคม 25</w:t>
            </w: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  <w:r w:rsidRPr="00C54565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vAlign w:val="bottom"/>
          </w:tcPr>
          <w:p w14:paraId="7EAC62FC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 w:hint="cs"/>
                <w:sz w:val="28"/>
                <w:szCs w:val="28"/>
                <w:cs/>
              </w:rPr>
              <w:t>150</w:t>
            </w:r>
            <w:r w:rsidRPr="00C545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4565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C54565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  <w:tc>
          <w:tcPr>
            <w:tcW w:w="236" w:type="dxa"/>
          </w:tcPr>
          <w:p w14:paraId="365E58A8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7BE94A" w14:textId="77777777" w:rsidR="00AA1BE2" w:rsidRPr="00C54565" w:rsidRDefault="00AA1BE2" w:rsidP="00553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759,300</w:t>
            </w:r>
          </w:p>
        </w:tc>
        <w:tc>
          <w:tcPr>
            <w:tcW w:w="236" w:type="dxa"/>
          </w:tcPr>
          <w:p w14:paraId="18B1A7E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2842C73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279,317</w:t>
            </w:r>
          </w:p>
        </w:tc>
        <w:tc>
          <w:tcPr>
            <w:tcW w:w="270" w:type="dxa"/>
          </w:tcPr>
          <w:p w14:paraId="53AA338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88D17C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747,143</w:t>
            </w:r>
          </w:p>
        </w:tc>
        <w:tc>
          <w:tcPr>
            <w:tcW w:w="270" w:type="dxa"/>
          </w:tcPr>
          <w:p w14:paraId="72D96865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86EF8B" w14:textId="77777777" w:rsidR="00AA1BE2" w:rsidRPr="00C54565" w:rsidRDefault="00AA1BE2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718,589</w:t>
            </w:r>
          </w:p>
        </w:tc>
        <w:tc>
          <w:tcPr>
            <w:tcW w:w="270" w:type="dxa"/>
          </w:tcPr>
          <w:p w14:paraId="68A05CE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1990C4" w14:textId="77777777" w:rsidR="00AA1BE2" w:rsidRPr="00C54565" w:rsidRDefault="00AA1BE2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5,920</w:t>
            </w:r>
          </w:p>
        </w:tc>
        <w:tc>
          <w:tcPr>
            <w:tcW w:w="270" w:type="dxa"/>
          </w:tcPr>
          <w:p w14:paraId="4ED39089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5CAFD0" w14:textId="77777777" w:rsidR="00AA1BE2" w:rsidRPr="00C54565" w:rsidRDefault="00AA1BE2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782,741</w:t>
            </w:r>
          </w:p>
        </w:tc>
        <w:tc>
          <w:tcPr>
            <w:tcW w:w="252" w:type="dxa"/>
          </w:tcPr>
          <w:p w14:paraId="6FD18272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863EFB" w14:textId="77777777" w:rsidR="00AA1BE2" w:rsidRPr="00C54565" w:rsidRDefault="00AA1BE2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3,443,917</w:t>
            </w:r>
          </w:p>
        </w:tc>
      </w:tr>
      <w:tr w:rsidR="00AA1BE2" w:rsidRPr="00C54565" w14:paraId="5CD97162" w14:textId="77777777" w:rsidTr="006B44E4">
        <w:trPr>
          <w:cantSplit/>
        </w:trPr>
        <w:tc>
          <w:tcPr>
            <w:tcW w:w="3438" w:type="dxa"/>
          </w:tcPr>
          <w:p w14:paraId="6EE5C212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7F53168F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956D0D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85645D" w14:textId="77777777" w:rsidR="00AA1BE2" w:rsidRPr="00C54565" w:rsidRDefault="00AA1BE2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65,303</w:t>
            </w:r>
          </w:p>
        </w:tc>
        <w:tc>
          <w:tcPr>
            <w:tcW w:w="236" w:type="dxa"/>
          </w:tcPr>
          <w:p w14:paraId="3468190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1895FCB0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22,247</w:t>
            </w:r>
          </w:p>
        </w:tc>
        <w:tc>
          <w:tcPr>
            <w:tcW w:w="270" w:type="dxa"/>
          </w:tcPr>
          <w:p w14:paraId="4D0BB42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0BB35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58,633</w:t>
            </w:r>
          </w:p>
        </w:tc>
        <w:tc>
          <w:tcPr>
            <w:tcW w:w="270" w:type="dxa"/>
          </w:tcPr>
          <w:p w14:paraId="3CEC8CD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E2F0D6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86,923</w:t>
            </w:r>
          </w:p>
        </w:tc>
        <w:tc>
          <w:tcPr>
            <w:tcW w:w="270" w:type="dxa"/>
          </w:tcPr>
          <w:p w14:paraId="723E2372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E2C738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  <w:tc>
          <w:tcPr>
            <w:tcW w:w="270" w:type="dxa"/>
          </w:tcPr>
          <w:p w14:paraId="1B01A476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0EF2AC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128,973</w:t>
            </w:r>
          </w:p>
        </w:tc>
        <w:tc>
          <w:tcPr>
            <w:tcW w:w="252" w:type="dxa"/>
          </w:tcPr>
          <w:p w14:paraId="3D8085FA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A0AB54" w14:textId="77777777" w:rsidR="00AA1BE2" w:rsidRPr="00C54565" w:rsidRDefault="00AA1BE2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362,658</w:t>
            </w:r>
          </w:p>
        </w:tc>
      </w:tr>
      <w:tr w:rsidR="00AA1BE2" w:rsidRPr="00C54565" w14:paraId="7493EB6A" w14:textId="77777777" w:rsidTr="006B44E4">
        <w:trPr>
          <w:cantSplit/>
        </w:trPr>
        <w:tc>
          <w:tcPr>
            <w:tcW w:w="3438" w:type="dxa"/>
          </w:tcPr>
          <w:p w14:paraId="1CDF9B77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</w:tcPr>
          <w:p w14:paraId="495BD60F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2FCF45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2F7165" w14:textId="77777777" w:rsidR="00AA1BE2" w:rsidRPr="00C54565" w:rsidRDefault="00AA1BE2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348,565</w:t>
            </w:r>
          </w:p>
        </w:tc>
        <w:tc>
          <w:tcPr>
            <w:tcW w:w="236" w:type="dxa"/>
          </w:tcPr>
          <w:p w14:paraId="031DF5A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2F66BA5A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2,425</w:t>
            </w:r>
          </w:p>
        </w:tc>
        <w:tc>
          <w:tcPr>
            <w:tcW w:w="270" w:type="dxa"/>
          </w:tcPr>
          <w:p w14:paraId="1307D3A2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4EBC87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525,953</w:t>
            </w:r>
          </w:p>
        </w:tc>
        <w:tc>
          <w:tcPr>
            <w:tcW w:w="270" w:type="dxa"/>
          </w:tcPr>
          <w:p w14:paraId="1DA3563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306224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25,969</w:t>
            </w:r>
          </w:p>
        </w:tc>
        <w:tc>
          <w:tcPr>
            <w:tcW w:w="270" w:type="dxa"/>
          </w:tcPr>
          <w:p w14:paraId="4131BBD8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003339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1EB9DED0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A58184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(902,923)</w:t>
            </w:r>
          </w:p>
        </w:tc>
        <w:tc>
          <w:tcPr>
            <w:tcW w:w="252" w:type="dxa"/>
          </w:tcPr>
          <w:p w14:paraId="7766886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8AF2DE" w14:textId="77777777" w:rsidR="00AA1BE2" w:rsidRPr="00C54565" w:rsidRDefault="00AA1BE2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AA1BE2" w:rsidRPr="00C54565" w14:paraId="3C75F985" w14:textId="77777777" w:rsidTr="006B44E4">
        <w:trPr>
          <w:cantSplit/>
        </w:trPr>
        <w:tc>
          <w:tcPr>
            <w:tcW w:w="3438" w:type="dxa"/>
          </w:tcPr>
          <w:p w14:paraId="69BB2742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</w:tcPr>
          <w:p w14:paraId="4BDE0297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163F1D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7FF05C" w14:textId="77777777" w:rsidR="00AA1BE2" w:rsidRPr="00C54565" w:rsidRDefault="00AA1BE2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(27,573)</w:t>
            </w:r>
          </w:p>
        </w:tc>
        <w:tc>
          <w:tcPr>
            <w:tcW w:w="236" w:type="dxa"/>
          </w:tcPr>
          <w:p w14:paraId="4E34D56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5BECDF43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(15,443)</w:t>
            </w:r>
          </w:p>
        </w:tc>
        <w:tc>
          <w:tcPr>
            <w:tcW w:w="270" w:type="dxa"/>
          </w:tcPr>
          <w:p w14:paraId="293DE24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1FC9CA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(31,030)</w:t>
            </w:r>
          </w:p>
        </w:tc>
        <w:tc>
          <w:tcPr>
            <w:tcW w:w="270" w:type="dxa"/>
          </w:tcPr>
          <w:p w14:paraId="4C8D2319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88525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(84,640)</w:t>
            </w:r>
          </w:p>
        </w:tc>
        <w:tc>
          <w:tcPr>
            <w:tcW w:w="270" w:type="dxa"/>
          </w:tcPr>
          <w:p w14:paraId="51CADE44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BDC5A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(2,914)</w:t>
            </w:r>
          </w:p>
        </w:tc>
        <w:tc>
          <w:tcPr>
            <w:tcW w:w="270" w:type="dxa"/>
            <w:shd w:val="clear" w:color="auto" w:fill="auto"/>
          </w:tcPr>
          <w:p w14:paraId="015531B4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606E2E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5A6F9F7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46A6B4" w14:textId="77777777" w:rsidR="00AA1BE2" w:rsidRPr="00C54565" w:rsidRDefault="00AA1BE2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(161,600)</w:t>
            </w:r>
          </w:p>
        </w:tc>
      </w:tr>
      <w:tr w:rsidR="00AA1BE2" w:rsidRPr="00C54565" w14:paraId="6330938D" w14:textId="77777777" w:rsidTr="006B44E4">
        <w:trPr>
          <w:cantSplit/>
        </w:trPr>
        <w:tc>
          <w:tcPr>
            <w:tcW w:w="3438" w:type="dxa"/>
          </w:tcPr>
          <w:p w14:paraId="14F22AA7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รายการปรับปรุงต้นทุน</w:t>
            </w:r>
          </w:p>
        </w:tc>
        <w:tc>
          <w:tcPr>
            <w:tcW w:w="1080" w:type="dxa"/>
          </w:tcPr>
          <w:p w14:paraId="295AF926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14EE4A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064B4D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838836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050D6526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EE1B00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8EB1A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(28,393)</w:t>
            </w:r>
          </w:p>
        </w:tc>
        <w:tc>
          <w:tcPr>
            <w:tcW w:w="270" w:type="dxa"/>
          </w:tcPr>
          <w:p w14:paraId="17434298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5E87A8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86E19D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C8A3CF8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51D661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9A0A60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648CD51F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D8F4B6" w14:textId="77777777" w:rsidR="00AA1BE2" w:rsidRPr="00C54565" w:rsidRDefault="00AA1BE2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(28,393)</w:t>
            </w:r>
          </w:p>
        </w:tc>
      </w:tr>
      <w:tr w:rsidR="00AA1BE2" w:rsidRPr="00C54565" w14:paraId="54D41B39" w14:textId="77777777" w:rsidTr="006B44E4">
        <w:trPr>
          <w:cantSplit/>
        </w:trPr>
        <w:tc>
          <w:tcPr>
            <w:tcW w:w="3438" w:type="dxa"/>
          </w:tcPr>
          <w:p w14:paraId="59997338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ผลต่างจากการเปลี่ยนแปลงอัตรา</w:t>
            </w:r>
            <w:r w:rsidRPr="00C5456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           </w:t>
            </w:r>
          </w:p>
        </w:tc>
        <w:tc>
          <w:tcPr>
            <w:tcW w:w="1080" w:type="dxa"/>
          </w:tcPr>
          <w:p w14:paraId="6EE613DE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951467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3C647E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E8350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4B462B53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F8DF53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9C5AA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4DA669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F5CE67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FC3178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02793A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F15521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5B892A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7A9D040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A6DF60" w14:textId="77777777" w:rsidR="00AA1BE2" w:rsidRPr="00C54565" w:rsidRDefault="00AA1BE2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1BE2" w:rsidRPr="00C54565" w14:paraId="0D88707A" w14:textId="77777777" w:rsidTr="006B44E4">
        <w:trPr>
          <w:cantSplit/>
        </w:trPr>
        <w:tc>
          <w:tcPr>
            <w:tcW w:w="3438" w:type="dxa"/>
          </w:tcPr>
          <w:p w14:paraId="68254022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="Angsana New"/>
                <w:sz w:val="28"/>
                <w:szCs w:val="28"/>
              </w:rPr>
              <w:t xml:space="preserve">   </w:t>
            </w:r>
            <w:r w:rsidRPr="00C54565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</w:tcPr>
          <w:p w14:paraId="781A3DCD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4"/>
              </w:tabs>
              <w:spacing w:after="0" w:line="340" w:lineRule="exact"/>
              <w:ind w:left="-108" w:right="74"/>
              <w:jc w:val="center"/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236" w:type="dxa"/>
          </w:tcPr>
          <w:p w14:paraId="21C1DF6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A53F7A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80EDD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2031CFCA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FD3B12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CFEE57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70" w:type="dxa"/>
          </w:tcPr>
          <w:p w14:paraId="75F76069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3A900F" w14:textId="77777777" w:rsidR="00AA1BE2" w:rsidRPr="00C54565" w:rsidRDefault="00AA1BE2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108"/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  <w:tc>
          <w:tcPr>
            <w:tcW w:w="270" w:type="dxa"/>
          </w:tcPr>
          <w:p w14:paraId="17B5694B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950D8E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35D9F9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F81A0C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370C0A1D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ECC683" w14:textId="77777777" w:rsidR="00AA1BE2" w:rsidRPr="00C54565" w:rsidRDefault="00AA1BE2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</w:tr>
      <w:tr w:rsidR="00AA1BE2" w:rsidRPr="00C54565" w14:paraId="14ADB8C8" w14:textId="77777777" w:rsidTr="006B44E4">
        <w:trPr>
          <w:cantSplit/>
        </w:trPr>
        <w:tc>
          <w:tcPr>
            <w:tcW w:w="3438" w:type="dxa"/>
          </w:tcPr>
          <w:p w14:paraId="464FA67A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 31 ธันวาคม 25</w:t>
            </w: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6</w:t>
            </w:r>
            <w:r w:rsidRPr="00C54565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B26BF6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E4ADC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ECB857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68A8DD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5022F628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4A4E7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B2428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AF9142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6464B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79D012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036D5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40" w:lineRule="exact"/>
              <w:ind w:left="-108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AB43941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057571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340" w:lineRule="exact"/>
              <w:ind w:left="-108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2F772913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6F7A26" w14:textId="77777777" w:rsidR="00AA1BE2" w:rsidRPr="00C54565" w:rsidRDefault="00AA1BE2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1BE2" w:rsidRPr="00C54565" w14:paraId="54B6D35E" w14:textId="77777777" w:rsidTr="006B44E4">
        <w:trPr>
          <w:cantSplit/>
        </w:trPr>
        <w:tc>
          <w:tcPr>
            <w:tcW w:w="3438" w:type="dxa"/>
          </w:tcPr>
          <w:p w14:paraId="6796943D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 1 มกราคม 25</w:t>
            </w: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C5456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vAlign w:val="bottom"/>
          </w:tcPr>
          <w:p w14:paraId="16C1E239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150,907</w:t>
            </w:r>
          </w:p>
        </w:tc>
        <w:tc>
          <w:tcPr>
            <w:tcW w:w="236" w:type="dxa"/>
          </w:tcPr>
          <w:p w14:paraId="27105410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75BBDC" w14:textId="77777777" w:rsidR="00AA1BE2" w:rsidRPr="00C54565" w:rsidRDefault="00AA1BE2" w:rsidP="00553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1,145,595</w:t>
            </w:r>
          </w:p>
        </w:tc>
        <w:tc>
          <w:tcPr>
            <w:tcW w:w="236" w:type="dxa"/>
          </w:tcPr>
          <w:p w14:paraId="17B4BCC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BBB715F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288,546</w:t>
            </w:r>
          </w:p>
        </w:tc>
        <w:tc>
          <w:tcPr>
            <w:tcW w:w="270" w:type="dxa"/>
          </w:tcPr>
          <w:p w14:paraId="30F8F0C7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39BCA9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1,272,304</w:t>
            </w:r>
          </w:p>
        </w:tc>
        <w:tc>
          <w:tcPr>
            <w:tcW w:w="270" w:type="dxa"/>
          </w:tcPr>
          <w:p w14:paraId="17078C58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9FC37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746,823</w:t>
            </w:r>
          </w:p>
        </w:tc>
        <w:tc>
          <w:tcPr>
            <w:tcW w:w="270" w:type="dxa"/>
          </w:tcPr>
          <w:p w14:paraId="671B831A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815D7B" w14:textId="77777777" w:rsidR="00AA1BE2" w:rsidRPr="00C54565" w:rsidRDefault="00AA1BE2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3,596</w:t>
            </w:r>
          </w:p>
        </w:tc>
        <w:tc>
          <w:tcPr>
            <w:tcW w:w="270" w:type="dxa"/>
            <w:shd w:val="clear" w:color="auto" w:fill="auto"/>
          </w:tcPr>
          <w:p w14:paraId="6EEBF3C6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F3E6B1" w14:textId="77777777" w:rsidR="00AA1BE2" w:rsidRPr="00C54565" w:rsidRDefault="00AA1BE2" w:rsidP="00553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40" w:lineRule="exact"/>
              <w:ind w:left="-108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8,791</w:t>
            </w:r>
          </w:p>
        </w:tc>
        <w:tc>
          <w:tcPr>
            <w:tcW w:w="252" w:type="dxa"/>
          </w:tcPr>
          <w:p w14:paraId="63E60691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96C2AB" w14:textId="77777777" w:rsidR="00AA1BE2" w:rsidRPr="00C54565" w:rsidRDefault="00AA1BE2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3,616,562</w:t>
            </w:r>
          </w:p>
        </w:tc>
      </w:tr>
      <w:tr w:rsidR="00AA1BE2" w:rsidRPr="00C54565" w14:paraId="2A845C0F" w14:textId="77777777" w:rsidTr="006B44E4">
        <w:trPr>
          <w:cantSplit/>
        </w:trPr>
        <w:tc>
          <w:tcPr>
            <w:tcW w:w="3438" w:type="dxa"/>
          </w:tcPr>
          <w:p w14:paraId="04D78E4D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5C7AC895" w14:textId="709BF892" w:rsidR="00AA1BE2" w:rsidRPr="00C54565" w:rsidRDefault="009B2039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6DE733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4B7F06" w14:textId="6F0A6F56" w:rsidR="00AA1BE2" w:rsidRPr="00C54565" w:rsidRDefault="00442BFB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57,542</w:t>
            </w:r>
          </w:p>
        </w:tc>
        <w:tc>
          <w:tcPr>
            <w:tcW w:w="236" w:type="dxa"/>
            <w:shd w:val="clear" w:color="auto" w:fill="auto"/>
          </w:tcPr>
          <w:p w14:paraId="6754C77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3A743815" w14:textId="23C1144F" w:rsidR="00AA1BE2" w:rsidRPr="00C54565" w:rsidRDefault="00442BFB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24,204</w:t>
            </w:r>
          </w:p>
        </w:tc>
        <w:tc>
          <w:tcPr>
            <w:tcW w:w="270" w:type="dxa"/>
            <w:shd w:val="clear" w:color="auto" w:fill="auto"/>
          </w:tcPr>
          <w:p w14:paraId="1798450A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9D4814" w14:textId="6CDFF270" w:rsidR="00AA1BE2" w:rsidRPr="00C54565" w:rsidRDefault="00617CDE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76014" w:rsidRPr="00C54565">
              <w:rPr>
                <w:rFonts w:asciiTheme="majorBidi" w:hAnsiTheme="majorBidi" w:cstheme="majorBidi"/>
                <w:sz w:val="28"/>
                <w:szCs w:val="28"/>
              </w:rPr>
              <w:t>6,053</w:t>
            </w:r>
          </w:p>
        </w:tc>
        <w:tc>
          <w:tcPr>
            <w:tcW w:w="270" w:type="dxa"/>
            <w:shd w:val="clear" w:color="auto" w:fill="auto"/>
          </w:tcPr>
          <w:p w14:paraId="77E310FD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0F9F10" w14:textId="79B113CB" w:rsidR="00AA1BE2" w:rsidRPr="00C54565" w:rsidRDefault="00617CDE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86,559</w:t>
            </w:r>
          </w:p>
        </w:tc>
        <w:tc>
          <w:tcPr>
            <w:tcW w:w="270" w:type="dxa"/>
            <w:shd w:val="clear" w:color="auto" w:fill="auto"/>
          </w:tcPr>
          <w:p w14:paraId="3B560B0B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F283DA" w14:textId="6BFC1D1A" w:rsidR="00AA1BE2" w:rsidRPr="00C54565" w:rsidRDefault="00617CDE" w:rsidP="00AC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B940BF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F5D7A6" w14:textId="7FDAA0C5" w:rsidR="00AA1BE2" w:rsidRPr="00C54565" w:rsidRDefault="00AC147E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55,160</w:t>
            </w:r>
          </w:p>
        </w:tc>
        <w:tc>
          <w:tcPr>
            <w:tcW w:w="252" w:type="dxa"/>
            <w:shd w:val="clear" w:color="auto" w:fill="auto"/>
          </w:tcPr>
          <w:p w14:paraId="635EC33C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574BD06" w14:textId="4F7B5D1B" w:rsidR="00AA1BE2" w:rsidRPr="00C54565" w:rsidRDefault="00AC147E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269,51</w:t>
            </w:r>
            <w:r w:rsidR="00A76014" w:rsidRPr="00C5456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A1BE2" w:rsidRPr="00C54565" w14:paraId="61205458" w14:textId="77777777" w:rsidTr="006B44E4">
        <w:trPr>
          <w:cantSplit/>
        </w:trPr>
        <w:tc>
          <w:tcPr>
            <w:tcW w:w="3438" w:type="dxa"/>
          </w:tcPr>
          <w:p w14:paraId="32CC6CDD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</w:tcPr>
          <w:p w14:paraId="677923B6" w14:textId="321D2288" w:rsidR="00AA1BE2" w:rsidRPr="00C54565" w:rsidRDefault="009B2039" w:rsidP="00442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236" w:type="dxa"/>
            <w:shd w:val="clear" w:color="auto" w:fill="auto"/>
          </w:tcPr>
          <w:p w14:paraId="2D5BFD9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1D83F2" w14:textId="04AC31AA" w:rsidR="00AA1BE2" w:rsidRPr="00C54565" w:rsidRDefault="00442BFB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37,441</w:t>
            </w:r>
          </w:p>
        </w:tc>
        <w:tc>
          <w:tcPr>
            <w:tcW w:w="236" w:type="dxa"/>
            <w:shd w:val="clear" w:color="auto" w:fill="auto"/>
          </w:tcPr>
          <w:p w14:paraId="305BA3D2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46A87F03" w14:textId="741532D4" w:rsidR="00AA1BE2" w:rsidRPr="00C54565" w:rsidRDefault="00442BFB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962</w:t>
            </w:r>
          </w:p>
        </w:tc>
        <w:tc>
          <w:tcPr>
            <w:tcW w:w="270" w:type="dxa"/>
            <w:shd w:val="clear" w:color="auto" w:fill="auto"/>
          </w:tcPr>
          <w:p w14:paraId="491D7A1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E2BD8C" w14:textId="47145143" w:rsidR="00AA1BE2" w:rsidRPr="00C54565" w:rsidRDefault="00617CDE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14,351</w:t>
            </w:r>
          </w:p>
        </w:tc>
        <w:tc>
          <w:tcPr>
            <w:tcW w:w="270" w:type="dxa"/>
            <w:shd w:val="clear" w:color="auto" w:fill="auto"/>
          </w:tcPr>
          <w:p w14:paraId="378E65D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E6F6D3" w14:textId="618C6D73" w:rsidR="00AA1BE2" w:rsidRPr="00C54565" w:rsidRDefault="00617CDE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4,955</w:t>
            </w:r>
          </w:p>
        </w:tc>
        <w:tc>
          <w:tcPr>
            <w:tcW w:w="270" w:type="dxa"/>
            <w:shd w:val="clear" w:color="auto" w:fill="auto"/>
          </w:tcPr>
          <w:p w14:paraId="7397DC2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E6E7B2" w14:textId="41F56C66" w:rsidR="00AA1BE2" w:rsidRPr="00C54565" w:rsidRDefault="00617CDE" w:rsidP="00AC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534B70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81F53B" w14:textId="70C7E99C" w:rsidR="00AA1BE2" w:rsidRPr="00C54565" w:rsidRDefault="00AC147E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(57,969)</w:t>
            </w:r>
          </w:p>
        </w:tc>
        <w:tc>
          <w:tcPr>
            <w:tcW w:w="252" w:type="dxa"/>
            <w:shd w:val="clear" w:color="auto" w:fill="auto"/>
          </w:tcPr>
          <w:p w14:paraId="5EA9C7DA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264D3DB" w14:textId="3416B019" w:rsidR="00AA1BE2" w:rsidRPr="00C54565" w:rsidRDefault="00AC147E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1BE2" w:rsidRPr="00C54565" w14:paraId="629BFB46" w14:textId="77777777" w:rsidTr="006B44E4">
        <w:trPr>
          <w:cantSplit/>
        </w:trPr>
        <w:tc>
          <w:tcPr>
            <w:tcW w:w="3438" w:type="dxa"/>
          </w:tcPr>
          <w:p w14:paraId="3050A15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</w:tcPr>
          <w:p w14:paraId="204B4E1F" w14:textId="22C29BFE" w:rsidR="00AA1BE2" w:rsidRPr="00C54565" w:rsidRDefault="009B2039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00ACD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F47D91" w14:textId="5EC5A303" w:rsidR="00AA1BE2" w:rsidRPr="00C54565" w:rsidRDefault="00442BFB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(16,42</w:t>
            </w:r>
            <w:r w:rsidR="00A76014" w:rsidRPr="00C5456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545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681F100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0207783A" w14:textId="3924BD85" w:rsidR="00AA1BE2" w:rsidRPr="00C54565" w:rsidRDefault="00442BFB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(20,625)</w:t>
            </w:r>
          </w:p>
        </w:tc>
        <w:tc>
          <w:tcPr>
            <w:tcW w:w="270" w:type="dxa"/>
            <w:shd w:val="clear" w:color="auto" w:fill="auto"/>
          </w:tcPr>
          <w:p w14:paraId="739BF9C5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C9FD52" w14:textId="03DE513F" w:rsidR="00AA1BE2" w:rsidRPr="00C54565" w:rsidRDefault="00617CDE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(21,0</w:t>
            </w:r>
            <w:r w:rsidR="002F6D78" w:rsidRPr="00C54565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C545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07FBD7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556B21" w14:textId="21C8A6F8" w:rsidR="00AA1BE2" w:rsidRPr="00C54565" w:rsidRDefault="00617CDE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(42,1</w:t>
            </w:r>
            <w:r w:rsidR="002F6D78" w:rsidRPr="00C54565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C545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FBACE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25D512" w14:textId="7F4C6BED" w:rsidR="00AA1BE2" w:rsidRPr="00C54565" w:rsidRDefault="00617CDE" w:rsidP="00AC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6BC643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A1F76B" w14:textId="4059F970" w:rsidR="00AA1BE2" w:rsidRPr="00C54565" w:rsidRDefault="00AC147E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29DA01C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4141CA7" w14:textId="34F61B5A" w:rsidR="00AA1BE2" w:rsidRPr="00C54565" w:rsidRDefault="00AC147E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(100,2</w:t>
            </w:r>
            <w:r w:rsidR="00A76014" w:rsidRPr="00C54565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C545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1BE2" w:rsidRPr="00C54565" w14:paraId="4D34FBC3" w14:textId="77777777" w:rsidTr="006B44E4">
        <w:trPr>
          <w:cantSplit/>
        </w:trPr>
        <w:tc>
          <w:tcPr>
            <w:tcW w:w="3438" w:type="dxa"/>
          </w:tcPr>
          <w:p w14:paraId="150386A5" w14:textId="30AA6B68" w:rsidR="00AA1BE2" w:rsidRPr="00C54565" w:rsidRDefault="00442BFB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1080" w:type="dxa"/>
            <w:shd w:val="clear" w:color="auto" w:fill="auto"/>
          </w:tcPr>
          <w:p w14:paraId="43513617" w14:textId="1902EBE7" w:rsidR="00AA1BE2" w:rsidRPr="00C54565" w:rsidRDefault="00442BFB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94FB8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8153F5" w14:textId="0C173D4D" w:rsidR="00AA1BE2" w:rsidRPr="00C54565" w:rsidRDefault="00442BFB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7EE4E0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1A1F3D6B" w14:textId="51877B92" w:rsidR="00AA1BE2" w:rsidRPr="00C54565" w:rsidRDefault="00442BFB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83F5C2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77DCAE" w14:textId="759BBAED" w:rsidR="00AA1BE2" w:rsidRPr="00C54565" w:rsidRDefault="00617CDE" w:rsidP="00617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59EAC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91DABF" w14:textId="2ACF9B6B" w:rsidR="00AA1BE2" w:rsidRPr="00C54565" w:rsidRDefault="00617CDE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81992C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DDE0E9" w14:textId="31D5725D" w:rsidR="00AA1BE2" w:rsidRPr="00C54565" w:rsidRDefault="00617CDE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0A1FC4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37162DF" w14:textId="0EF0C136" w:rsidR="00AA1BE2" w:rsidRPr="00C54565" w:rsidRDefault="00AC147E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252" w:type="dxa"/>
            <w:shd w:val="clear" w:color="auto" w:fill="auto"/>
          </w:tcPr>
          <w:p w14:paraId="7FEAAF1E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94D153F" w14:textId="1482C550" w:rsidR="00AA1BE2" w:rsidRPr="00C54565" w:rsidRDefault="00AC147E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</w:tr>
      <w:tr w:rsidR="00AA1BE2" w:rsidRPr="00C54565" w14:paraId="409C890C" w14:textId="77777777" w:rsidTr="006B44E4">
        <w:trPr>
          <w:cantSplit/>
        </w:trPr>
        <w:tc>
          <w:tcPr>
            <w:tcW w:w="3438" w:type="dxa"/>
          </w:tcPr>
          <w:p w14:paraId="04AB3492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ผลต่างจากการเปลี่ยนแปลงอัตรา</w:t>
            </w:r>
            <w:r w:rsidRPr="00C5456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           </w:t>
            </w:r>
          </w:p>
        </w:tc>
        <w:tc>
          <w:tcPr>
            <w:tcW w:w="1080" w:type="dxa"/>
            <w:shd w:val="clear" w:color="auto" w:fill="auto"/>
          </w:tcPr>
          <w:p w14:paraId="370C7884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478319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14A084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C5EB64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4882AE55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66E119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D65D56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C7A39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CDC326C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872D27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DC1BCA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923006F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D4531A" w14:textId="77777777" w:rsidR="00AA1BE2" w:rsidRPr="00C54565" w:rsidRDefault="00AA1BE2" w:rsidP="00AC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6284EFCC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0F05FEB" w14:textId="77777777" w:rsidR="00AA1BE2" w:rsidRPr="00C54565" w:rsidRDefault="00AA1BE2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1BE2" w:rsidRPr="00C54565" w14:paraId="1358C174" w14:textId="77777777" w:rsidTr="006B44E4">
        <w:trPr>
          <w:cantSplit/>
          <w:trHeight w:val="317"/>
        </w:trPr>
        <w:tc>
          <w:tcPr>
            <w:tcW w:w="3438" w:type="dxa"/>
          </w:tcPr>
          <w:p w14:paraId="5042608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="Angsana New"/>
                <w:sz w:val="28"/>
                <w:szCs w:val="28"/>
              </w:rPr>
              <w:t xml:space="preserve">   </w:t>
            </w:r>
            <w:r w:rsidRPr="00C54565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7F2791" w14:textId="2020ABAD" w:rsidR="00AA1BE2" w:rsidRPr="00C54565" w:rsidRDefault="00442BFB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4"/>
              </w:tabs>
              <w:spacing w:after="0" w:line="340" w:lineRule="exact"/>
              <w:ind w:left="-108" w:right="74"/>
              <w:jc w:val="center"/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1DA272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EDAECE" w14:textId="7297597C" w:rsidR="00AA1BE2" w:rsidRPr="00C54565" w:rsidRDefault="00442BFB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57E1E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18838A82" w14:textId="559C823B" w:rsidR="00AA1BE2" w:rsidRPr="00C54565" w:rsidRDefault="00442BFB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655A4C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45CA83" w14:textId="01D405B5" w:rsidR="00AA1BE2" w:rsidRPr="00C54565" w:rsidRDefault="00617CDE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76014" w:rsidRPr="00C54565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C545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076C035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B88912" w14:textId="223DCCBE" w:rsidR="00AA1BE2" w:rsidRPr="00C54565" w:rsidRDefault="00617CDE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76014" w:rsidRPr="00C54565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C545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06F4CE2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E54FAC" w14:textId="649118A6" w:rsidR="00AA1BE2" w:rsidRPr="00C54565" w:rsidRDefault="00617CDE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2E3D98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FDCE55" w14:textId="4530E386" w:rsidR="00AA1BE2" w:rsidRPr="00C54565" w:rsidRDefault="00AC147E" w:rsidP="00AC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BE14BC0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D23D96B" w14:textId="171F479B" w:rsidR="00AA1BE2" w:rsidRPr="00C54565" w:rsidRDefault="00AC147E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76014" w:rsidRPr="00C54565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Pr="00C545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1BE2" w:rsidRPr="00C54565" w14:paraId="4CC4F464" w14:textId="77777777" w:rsidTr="006B44E4">
        <w:trPr>
          <w:cantSplit/>
        </w:trPr>
        <w:tc>
          <w:tcPr>
            <w:tcW w:w="3438" w:type="dxa"/>
          </w:tcPr>
          <w:p w14:paraId="4F02420D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 31 ธันวาคม 25</w:t>
            </w: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6</w:t>
            </w:r>
            <w:r w:rsidRPr="00C54565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CCE6E" w14:textId="79B24288" w:rsidR="00AA1BE2" w:rsidRPr="00C54565" w:rsidRDefault="00442BFB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151,167</w:t>
            </w:r>
          </w:p>
        </w:tc>
        <w:tc>
          <w:tcPr>
            <w:tcW w:w="236" w:type="dxa"/>
            <w:shd w:val="clear" w:color="auto" w:fill="auto"/>
          </w:tcPr>
          <w:p w14:paraId="14782668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63274" w14:textId="57C2B3C7" w:rsidR="00AA1BE2" w:rsidRPr="00C54565" w:rsidRDefault="00442BFB" w:rsidP="00553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1,224,15</w:t>
            </w:r>
            <w:r w:rsidR="00A76014"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BAA81B4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EB001" w14:textId="2D60F957" w:rsidR="00AA1BE2" w:rsidRPr="00C54565" w:rsidRDefault="00442BFB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293,087</w:t>
            </w:r>
          </w:p>
        </w:tc>
        <w:tc>
          <w:tcPr>
            <w:tcW w:w="270" w:type="dxa"/>
            <w:shd w:val="clear" w:color="auto" w:fill="auto"/>
          </w:tcPr>
          <w:p w14:paraId="6AF2F97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A3C88" w14:textId="4EB6A50E" w:rsidR="00AA1BE2" w:rsidRPr="00C54565" w:rsidRDefault="00617CDE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A76014"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311,604</w:t>
            </w:r>
          </w:p>
        </w:tc>
        <w:tc>
          <w:tcPr>
            <w:tcW w:w="270" w:type="dxa"/>
            <w:shd w:val="clear" w:color="auto" w:fill="auto"/>
          </w:tcPr>
          <w:p w14:paraId="4ED0D44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D2580" w14:textId="6BB6C229" w:rsidR="00AA1BE2" w:rsidRPr="00C54565" w:rsidRDefault="00617CDE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796,138</w:t>
            </w:r>
          </w:p>
        </w:tc>
        <w:tc>
          <w:tcPr>
            <w:tcW w:w="270" w:type="dxa"/>
            <w:shd w:val="clear" w:color="auto" w:fill="auto"/>
          </w:tcPr>
          <w:p w14:paraId="42447AB0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38DF3" w14:textId="4C3D432C" w:rsidR="00AA1BE2" w:rsidRPr="00C54565" w:rsidRDefault="00617CDE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CC78D2"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270" w:type="dxa"/>
            <w:shd w:val="clear" w:color="auto" w:fill="auto"/>
          </w:tcPr>
          <w:p w14:paraId="67097F36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235F2" w14:textId="6E0681EE" w:rsidR="00AA1BE2" w:rsidRPr="00C54565" w:rsidRDefault="00AC147E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34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6,862</w:t>
            </w:r>
          </w:p>
        </w:tc>
        <w:tc>
          <w:tcPr>
            <w:tcW w:w="252" w:type="dxa"/>
            <w:shd w:val="clear" w:color="auto" w:fill="auto"/>
          </w:tcPr>
          <w:p w14:paraId="3CBC845E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EE2F1" w14:textId="03E14E63" w:rsidR="00AA1BE2" w:rsidRPr="00C54565" w:rsidRDefault="00AC147E" w:rsidP="005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3,786,60</w:t>
            </w:r>
            <w:r w:rsidR="00A76014"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</w:tbl>
    <w:p w14:paraId="3AE08D0D" w14:textId="77777777" w:rsidR="00626409" w:rsidRPr="00C54565" w:rsidRDefault="00626409" w:rsidP="00626409">
      <w:pPr>
        <w:spacing w:line="340" w:lineRule="exact"/>
        <w:rPr>
          <w:rFonts w:asciiTheme="majorBidi" w:hAnsiTheme="majorBidi" w:cstheme="majorBidi"/>
          <w:sz w:val="2"/>
          <w:szCs w:val="2"/>
        </w:rPr>
      </w:pPr>
    </w:p>
    <w:tbl>
      <w:tblPr>
        <w:tblW w:w="143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270"/>
        <w:gridCol w:w="1080"/>
        <w:gridCol w:w="236"/>
        <w:gridCol w:w="1182"/>
        <w:gridCol w:w="270"/>
        <w:gridCol w:w="1192"/>
        <w:gridCol w:w="270"/>
        <w:gridCol w:w="1080"/>
        <w:gridCol w:w="252"/>
        <w:gridCol w:w="1098"/>
        <w:gridCol w:w="270"/>
        <w:gridCol w:w="1080"/>
        <w:gridCol w:w="270"/>
        <w:gridCol w:w="1215"/>
      </w:tblGrid>
      <w:tr w:rsidR="00626409" w:rsidRPr="00C54565" w14:paraId="50912989" w14:textId="77777777" w:rsidTr="006B44E4">
        <w:trPr>
          <w:cantSplit/>
        </w:trPr>
        <w:tc>
          <w:tcPr>
            <w:tcW w:w="3510" w:type="dxa"/>
          </w:tcPr>
          <w:p w14:paraId="538FF4B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5" w:type="dxa"/>
            <w:gridSpan w:val="15"/>
          </w:tcPr>
          <w:p w14:paraId="54AB7415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26409" w:rsidRPr="00C54565" w14:paraId="01DC4C81" w14:textId="77777777" w:rsidTr="006B44E4">
        <w:trPr>
          <w:cantSplit/>
        </w:trPr>
        <w:tc>
          <w:tcPr>
            <w:tcW w:w="3510" w:type="dxa"/>
          </w:tcPr>
          <w:p w14:paraId="6BF359C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C87F3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3C60D8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01705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40CA2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6A98D5C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4DD3F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38C965B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4F5BF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89028D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เครื่องตกแต่ง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F33CEEA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195ABDD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EF3AB8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AC5B0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2C8ECF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186F5353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C54565" w14:paraId="7C57BA3D" w14:textId="77777777" w:rsidTr="006B44E4">
        <w:trPr>
          <w:cantSplit/>
        </w:trPr>
        <w:tc>
          <w:tcPr>
            <w:tcW w:w="3510" w:type="dxa"/>
          </w:tcPr>
          <w:p w14:paraId="7B6FB0E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E3598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5AEF64E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FE638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14:paraId="363D370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6575644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94FC5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65A17BC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1784B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4C7757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ติดตั้งและ</w:t>
            </w:r>
          </w:p>
        </w:tc>
        <w:tc>
          <w:tcPr>
            <w:tcW w:w="252" w:type="dxa"/>
          </w:tcPr>
          <w:p w14:paraId="448B2A6F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9E7B865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99CCE3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56044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14:paraId="6AEEA2CE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FE8AD93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C54565" w14:paraId="5F87F2AE" w14:textId="77777777" w:rsidTr="006B44E4">
        <w:trPr>
          <w:cantSplit/>
        </w:trPr>
        <w:tc>
          <w:tcPr>
            <w:tcW w:w="3510" w:type="dxa"/>
          </w:tcPr>
          <w:p w14:paraId="4C90AE3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778DB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14:paraId="36840E8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2F211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236" w:type="dxa"/>
          </w:tcPr>
          <w:p w14:paraId="421588C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4F2E470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</w:t>
            </w:r>
          </w:p>
        </w:tc>
        <w:tc>
          <w:tcPr>
            <w:tcW w:w="270" w:type="dxa"/>
          </w:tcPr>
          <w:p w14:paraId="3D68334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61852E0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</w:t>
            </w:r>
          </w:p>
        </w:tc>
        <w:tc>
          <w:tcPr>
            <w:tcW w:w="270" w:type="dxa"/>
          </w:tcPr>
          <w:p w14:paraId="4D436B3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75821D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252" w:type="dxa"/>
          </w:tcPr>
          <w:p w14:paraId="6D0D578B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98" w:type="dxa"/>
          </w:tcPr>
          <w:p w14:paraId="33E45480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98A86A5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325C411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183A887F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89321E4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C54565" w14:paraId="25A9717F" w14:textId="77777777" w:rsidTr="006B44E4">
        <w:trPr>
          <w:cantSplit/>
        </w:trPr>
        <w:tc>
          <w:tcPr>
            <w:tcW w:w="3510" w:type="dxa"/>
          </w:tcPr>
          <w:p w14:paraId="7D75E8A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6B610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575337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44166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1B1B38E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7E63534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สารสนเทศ</w:t>
            </w:r>
          </w:p>
        </w:tc>
        <w:tc>
          <w:tcPr>
            <w:tcW w:w="270" w:type="dxa"/>
          </w:tcPr>
          <w:p w14:paraId="437DD42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4D41D46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งานอาคาร</w:t>
            </w:r>
          </w:p>
        </w:tc>
        <w:tc>
          <w:tcPr>
            <w:tcW w:w="270" w:type="dxa"/>
          </w:tcPr>
          <w:p w14:paraId="717D8E1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C1D88E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252" w:type="dxa"/>
          </w:tcPr>
          <w:p w14:paraId="3F9DC0B0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98" w:type="dxa"/>
          </w:tcPr>
          <w:p w14:paraId="21F5F894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270" w:type="dxa"/>
          </w:tcPr>
          <w:p w14:paraId="744E1B08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736FF6D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295E9152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BF9B535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26409" w:rsidRPr="00C54565" w14:paraId="0CE4803D" w14:textId="77777777" w:rsidTr="006B44E4">
        <w:trPr>
          <w:cantSplit/>
        </w:trPr>
        <w:tc>
          <w:tcPr>
            <w:tcW w:w="3510" w:type="dxa"/>
          </w:tcPr>
          <w:p w14:paraId="7073D44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45" w:type="dxa"/>
            <w:gridSpan w:val="15"/>
          </w:tcPr>
          <w:p w14:paraId="26A46C89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81" w:right="-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626409" w:rsidRPr="00C54565" w14:paraId="49D69BF5" w14:textId="77777777" w:rsidTr="006B44E4">
        <w:trPr>
          <w:cantSplit/>
        </w:trPr>
        <w:tc>
          <w:tcPr>
            <w:tcW w:w="3510" w:type="dxa"/>
          </w:tcPr>
          <w:p w14:paraId="35186E0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0542533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7F602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98F66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031FB1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687AEFE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53755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FC9A2C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76CF7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02B96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158FEA8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D2520C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671CB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C4F7E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6698C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FFFF7E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1BE2" w:rsidRPr="00C54565" w14:paraId="34C759F1" w14:textId="77777777" w:rsidTr="006B44E4">
        <w:trPr>
          <w:cantSplit/>
        </w:trPr>
        <w:tc>
          <w:tcPr>
            <w:tcW w:w="3510" w:type="dxa"/>
          </w:tcPr>
          <w:p w14:paraId="4929D8A6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ณ วันที่ 1 มกราคม 25</w:t>
            </w: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  <w:r w:rsidRPr="00C54565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</w:tcPr>
          <w:p w14:paraId="65693F8E" w14:textId="77777777" w:rsidR="00AA1BE2" w:rsidRPr="00C54565" w:rsidRDefault="00AA1BE2" w:rsidP="007F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270" w:type="dxa"/>
          </w:tcPr>
          <w:p w14:paraId="11B80FF8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D49475A" w14:textId="77777777" w:rsidR="00AA1BE2" w:rsidRPr="00C54565" w:rsidRDefault="00AA1BE2" w:rsidP="00C4100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479,073</w:t>
            </w:r>
          </w:p>
        </w:tc>
        <w:tc>
          <w:tcPr>
            <w:tcW w:w="236" w:type="dxa"/>
          </w:tcPr>
          <w:p w14:paraId="5F43329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2FF9B8F5" w14:textId="77777777" w:rsidR="00AA1BE2" w:rsidRPr="00C54565" w:rsidRDefault="00AA1BE2" w:rsidP="004A1E5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232,642</w:t>
            </w:r>
          </w:p>
        </w:tc>
        <w:tc>
          <w:tcPr>
            <w:tcW w:w="270" w:type="dxa"/>
          </w:tcPr>
          <w:p w14:paraId="1A395584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24925982" w14:textId="77777777" w:rsidR="00AA1BE2" w:rsidRPr="00C54565" w:rsidRDefault="00AA1BE2" w:rsidP="00C410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506,335</w:t>
            </w:r>
          </w:p>
        </w:tc>
        <w:tc>
          <w:tcPr>
            <w:tcW w:w="270" w:type="dxa"/>
          </w:tcPr>
          <w:p w14:paraId="1D809EA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543381" w14:textId="77777777" w:rsidR="00AA1BE2" w:rsidRPr="00C54565" w:rsidRDefault="00AA1BE2" w:rsidP="00C4100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541,948</w:t>
            </w:r>
          </w:p>
        </w:tc>
        <w:tc>
          <w:tcPr>
            <w:tcW w:w="252" w:type="dxa"/>
          </w:tcPr>
          <w:p w14:paraId="3B48C1D7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41371C" w14:textId="77777777" w:rsidR="00AA1BE2" w:rsidRPr="00C54565" w:rsidRDefault="00AA1BE2" w:rsidP="00C410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4,061</w:t>
            </w:r>
          </w:p>
        </w:tc>
        <w:tc>
          <w:tcPr>
            <w:tcW w:w="270" w:type="dxa"/>
          </w:tcPr>
          <w:p w14:paraId="6DEC1D7D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34290B" w14:textId="77777777" w:rsidR="00AA1BE2" w:rsidRPr="00C54565" w:rsidRDefault="00AA1BE2" w:rsidP="007F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173C5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873FD41" w14:textId="77777777" w:rsidR="00AA1BE2" w:rsidRPr="00C54565" w:rsidRDefault="00AA1BE2" w:rsidP="00C4100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1,764,059</w:t>
            </w:r>
          </w:p>
        </w:tc>
      </w:tr>
      <w:tr w:rsidR="00AA1BE2" w:rsidRPr="00C54565" w14:paraId="072FDCF9" w14:textId="77777777" w:rsidTr="006B44E4">
        <w:trPr>
          <w:cantSplit/>
        </w:trPr>
        <w:tc>
          <w:tcPr>
            <w:tcW w:w="3510" w:type="dxa"/>
          </w:tcPr>
          <w:p w14:paraId="5ED23649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41797027" w14:textId="77777777" w:rsidR="00AA1BE2" w:rsidRPr="00C54565" w:rsidRDefault="00AA1BE2" w:rsidP="007F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270" w:type="dxa"/>
          </w:tcPr>
          <w:p w14:paraId="6AD055A4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5726DBC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90,669</w:t>
            </w:r>
          </w:p>
        </w:tc>
        <w:tc>
          <w:tcPr>
            <w:tcW w:w="236" w:type="dxa"/>
          </w:tcPr>
          <w:p w14:paraId="21E8BA90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7849E40D" w14:textId="77777777" w:rsidR="00AA1BE2" w:rsidRPr="00C54565" w:rsidRDefault="00AA1BE2" w:rsidP="004A1E5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29,836</w:t>
            </w:r>
          </w:p>
        </w:tc>
        <w:tc>
          <w:tcPr>
            <w:tcW w:w="270" w:type="dxa"/>
          </w:tcPr>
          <w:p w14:paraId="45BEBA56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40FF5992" w14:textId="77777777" w:rsidR="00AA1BE2" w:rsidRPr="00C54565" w:rsidRDefault="00AA1BE2" w:rsidP="004A1E5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85,928</w:t>
            </w:r>
          </w:p>
        </w:tc>
        <w:tc>
          <w:tcPr>
            <w:tcW w:w="270" w:type="dxa"/>
          </w:tcPr>
          <w:p w14:paraId="1F1C1833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D90E0F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79,270</w:t>
            </w:r>
          </w:p>
        </w:tc>
        <w:tc>
          <w:tcPr>
            <w:tcW w:w="252" w:type="dxa"/>
          </w:tcPr>
          <w:p w14:paraId="08FD0B67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EAB1980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270" w:type="dxa"/>
          </w:tcPr>
          <w:p w14:paraId="34FE2E59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44E713" w14:textId="77777777" w:rsidR="00AA1BE2" w:rsidRPr="00C54565" w:rsidRDefault="00AA1BE2" w:rsidP="007F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61761A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1FCB81B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286,285</w:t>
            </w:r>
          </w:p>
        </w:tc>
      </w:tr>
      <w:tr w:rsidR="00AA1BE2" w:rsidRPr="00C54565" w14:paraId="79C26E50" w14:textId="77777777" w:rsidTr="006B44E4">
        <w:trPr>
          <w:cantSplit/>
        </w:trPr>
        <w:tc>
          <w:tcPr>
            <w:tcW w:w="3510" w:type="dxa"/>
          </w:tcPr>
          <w:p w14:paraId="523CE4F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</w:tcPr>
          <w:p w14:paraId="0529C862" w14:textId="77777777" w:rsidR="00AA1BE2" w:rsidRPr="00C54565" w:rsidRDefault="00AA1BE2" w:rsidP="007F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270" w:type="dxa"/>
          </w:tcPr>
          <w:p w14:paraId="2EF8FE7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147E5AB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(25,944)</w:t>
            </w:r>
          </w:p>
        </w:tc>
        <w:tc>
          <w:tcPr>
            <w:tcW w:w="236" w:type="dxa"/>
          </w:tcPr>
          <w:p w14:paraId="5E4285F2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91970ED" w14:textId="77777777" w:rsidR="00AA1BE2" w:rsidRPr="00C54565" w:rsidRDefault="00AA1BE2" w:rsidP="004A1E5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(14,967)</w:t>
            </w:r>
          </w:p>
        </w:tc>
        <w:tc>
          <w:tcPr>
            <w:tcW w:w="270" w:type="dxa"/>
          </w:tcPr>
          <w:p w14:paraId="200E1009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</w:tcPr>
          <w:p w14:paraId="5689FE3D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(26,730)</w:t>
            </w:r>
          </w:p>
        </w:tc>
        <w:tc>
          <w:tcPr>
            <w:tcW w:w="270" w:type="dxa"/>
          </w:tcPr>
          <w:p w14:paraId="06EB434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A7FC6F8" w14:textId="77777777" w:rsidR="00AA1BE2" w:rsidRPr="00C54565" w:rsidRDefault="00AA1BE2" w:rsidP="004A1E5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(63,762)</w:t>
            </w:r>
          </w:p>
        </w:tc>
        <w:tc>
          <w:tcPr>
            <w:tcW w:w="252" w:type="dxa"/>
          </w:tcPr>
          <w:p w14:paraId="6300CDF7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30EA6D93" w14:textId="77777777" w:rsidR="00AA1BE2" w:rsidRPr="00C54565" w:rsidRDefault="00AA1BE2" w:rsidP="004A1E5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,914</w:t>
            </w:r>
            <w:r w:rsidRPr="00C545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C7A6902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F1B4BF0" w14:textId="77777777" w:rsidR="00AA1BE2" w:rsidRPr="00C54565" w:rsidRDefault="00AA1BE2" w:rsidP="007F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3D2AB4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69C0041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(134,317)</w:t>
            </w:r>
          </w:p>
        </w:tc>
      </w:tr>
      <w:tr w:rsidR="00AA1BE2" w:rsidRPr="00C54565" w14:paraId="1C5B653A" w14:textId="77777777" w:rsidTr="006B44E4">
        <w:trPr>
          <w:cantSplit/>
        </w:trPr>
        <w:tc>
          <w:tcPr>
            <w:tcW w:w="3510" w:type="dxa"/>
          </w:tcPr>
          <w:p w14:paraId="330EF5D0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 31 ธันวาคม 25</w:t>
            </w: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6</w:t>
            </w:r>
            <w:r w:rsidRPr="00C54565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F9050D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43B16A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FA2CB7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292300A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5D49B504" w14:textId="77777777" w:rsidR="00AA1BE2" w:rsidRPr="00C54565" w:rsidRDefault="00AA1BE2" w:rsidP="004A1E5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B23BE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23B225BB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45E2B9D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BBCDC0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</w:tcPr>
          <w:p w14:paraId="5ED0FC90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2761AE6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F2A353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7082B8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537EFA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B3ADDC9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A1BE2" w:rsidRPr="00C54565" w14:paraId="21D8052F" w14:textId="77777777" w:rsidTr="006B44E4">
        <w:trPr>
          <w:cantSplit/>
        </w:trPr>
        <w:tc>
          <w:tcPr>
            <w:tcW w:w="3510" w:type="dxa"/>
          </w:tcPr>
          <w:p w14:paraId="7947352A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1 มกราคม 25</w:t>
            </w: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C5456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</w:tcPr>
          <w:p w14:paraId="3BCF76F5" w14:textId="77777777" w:rsidR="00AA1BE2" w:rsidRPr="00C54565" w:rsidRDefault="00AA1BE2" w:rsidP="007F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270" w:type="dxa"/>
          </w:tcPr>
          <w:p w14:paraId="211361A8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F963CE6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543,798</w:t>
            </w:r>
          </w:p>
        </w:tc>
        <w:tc>
          <w:tcPr>
            <w:tcW w:w="236" w:type="dxa"/>
          </w:tcPr>
          <w:p w14:paraId="41AB3FB6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61B80235" w14:textId="77777777" w:rsidR="00AA1BE2" w:rsidRPr="00C54565" w:rsidRDefault="00AA1BE2" w:rsidP="004A1E5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247,511</w:t>
            </w:r>
          </w:p>
        </w:tc>
        <w:tc>
          <w:tcPr>
            <w:tcW w:w="270" w:type="dxa"/>
          </w:tcPr>
          <w:p w14:paraId="6B3983F7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18889D55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565,533</w:t>
            </w:r>
          </w:p>
        </w:tc>
        <w:tc>
          <w:tcPr>
            <w:tcW w:w="270" w:type="dxa"/>
          </w:tcPr>
          <w:p w14:paraId="4C08906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99C1E5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557,456</w:t>
            </w:r>
          </w:p>
        </w:tc>
        <w:tc>
          <w:tcPr>
            <w:tcW w:w="252" w:type="dxa"/>
          </w:tcPr>
          <w:p w14:paraId="48B06AA6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2F830E8" w14:textId="77777777" w:rsidR="00AA1BE2" w:rsidRPr="00C54565" w:rsidRDefault="00AA1BE2" w:rsidP="00C410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1,729</w:t>
            </w:r>
          </w:p>
        </w:tc>
        <w:tc>
          <w:tcPr>
            <w:tcW w:w="270" w:type="dxa"/>
          </w:tcPr>
          <w:p w14:paraId="7678FC82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7C0B54" w14:textId="77777777" w:rsidR="00AA1BE2" w:rsidRPr="00C54565" w:rsidRDefault="00AA1BE2" w:rsidP="007F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CB51FC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A14FA6D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1,916,027</w:t>
            </w:r>
          </w:p>
        </w:tc>
      </w:tr>
      <w:tr w:rsidR="00AA1BE2" w:rsidRPr="00C54565" w14:paraId="1788A881" w14:textId="77777777" w:rsidTr="006B44E4">
        <w:trPr>
          <w:cantSplit/>
        </w:trPr>
        <w:tc>
          <w:tcPr>
            <w:tcW w:w="3510" w:type="dxa"/>
          </w:tcPr>
          <w:p w14:paraId="774BB0E4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14:paraId="2DCE0C59" w14:textId="7479C995" w:rsidR="00AA1BE2" w:rsidRPr="00C54565" w:rsidRDefault="007F68E2" w:rsidP="007F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BC6D00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BAE7B74" w14:textId="4E141BCB" w:rsidR="00AA1BE2" w:rsidRPr="00C54565" w:rsidRDefault="007F68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101,</w:t>
            </w:r>
            <w:r w:rsidR="002F6D78"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942</w:t>
            </w:r>
          </w:p>
        </w:tc>
        <w:tc>
          <w:tcPr>
            <w:tcW w:w="236" w:type="dxa"/>
            <w:shd w:val="clear" w:color="auto" w:fill="auto"/>
          </w:tcPr>
          <w:p w14:paraId="4FC304E7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07A0041D" w14:textId="0C3CA089" w:rsidR="00AA1BE2" w:rsidRPr="00C54565" w:rsidRDefault="007F68E2" w:rsidP="004A1E5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25,91</w:t>
            </w:r>
            <w:r w:rsidR="00F95E9C"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0CA791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129550AA" w14:textId="22643D7E" w:rsidR="00AA1BE2" w:rsidRPr="00C54565" w:rsidRDefault="007F68E2" w:rsidP="00AA1B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99,30</w:t>
            </w:r>
            <w:r w:rsidR="00F95E9C"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544384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304102" w14:textId="64D83BB2" w:rsidR="00AA1BE2" w:rsidRPr="00C54565" w:rsidRDefault="007F68E2" w:rsidP="00AA1B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84,01</w:t>
            </w:r>
            <w:r w:rsidR="00F95E9C"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52" w:type="dxa"/>
            <w:shd w:val="clear" w:color="auto" w:fill="auto"/>
          </w:tcPr>
          <w:p w14:paraId="473AA033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F20A064" w14:textId="0BCE8672" w:rsidR="00AA1BE2" w:rsidRPr="00C54565" w:rsidRDefault="007F68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270" w:type="dxa"/>
            <w:shd w:val="clear" w:color="auto" w:fill="auto"/>
          </w:tcPr>
          <w:p w14:paraId="11B5EA55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EB75BB" w14:textId="642BB95E" w:rsidR="00AA1BE2" w:rsidRPr="00C54565" w:rsidRDefault="007F68E2" w:rsidP="007F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1038EA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7642267" w14:textId="56479E87" w:rsidR="00AA1BE2" w:rsidRPr="00C54565" w:rsidRDefault="007F68E2" w:rsidP="00AA1BE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311,74</w:t>
            </w:r>
            <w:r w:rsidR="00F95E9C"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</w:tr>
      <w:tr w:rsidR="00AA1BE2" w:rsidRPr="00C54565" w14:paraId="3F8F59AC" w14:textId="77777777" w:rsidTr="006B44E4">
        <w:trPr>
          <w:cantSplit/>
        </w:trPr>
        <w:tc>
          <w:tcPr>
            <w:tcW w:w="3510" w:type="dxa"/>
          </w:tcPr>
          <w:p w14:paraId="70B52398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</w:tcPr>
          <w:p w14:paraId="70236A0A" w14:textId="7F37409A" w:rsidR="00AA1BE2" w:rsidRPr="00C54565" w:rsidRDefault="007F68E2" w:rsidP="007F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A7EA29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9CEE95B" w14:textId="3EE9F21D" w:rsidR="00AA1BE2" w:rsidRPr="00C54565" w:rsidRDefault="007F68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(16,189)</w:t>
            </w:r>
          </w:p>
        </w:tc>
        <w:tc>
          <w:tcPr>
            <w:tcW w:w="236" w:type="dxa"/>
            <w:shd w:val="clear" w:color="auto" w:fill="auto"/>
          </w:tcPr>
          <w:p w14:paraId="71DB265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7F59DE98" w14:textId="24817C18" w:rsidR="00AA1BE2" w:rsidRPr="00C54565" w:rsidRDefault="007F68E2" w:rsidP="004A1E5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(20,54</w:t>
            </w:r>
            <w:r w:rsidR="00F95E9C"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BD6016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  <w:shd w:val="clear" w:color="auto" w:fill="auto"/>
          </w:tcPr>
          <w:p w14:paraId="3D1BF100" w14:textId="30FF8E19" w:rsidR="00AA1BE2" w:rsidRPr="00C54565" w:rsidRDefault="007F68E2" w:rsidP="00AA1B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(19,46</w:t>
            </w:r>
            <w:r w:rsidR="002F6D78"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F97200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3976482" w14:textId="375CFADB" w:rsidR="00AA1BE2" w:rsidRPr="00C54565" w:rsidRDefault="007F68E2" w:rsidP="00C4100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(40,9</w:t>
            </w:r>
            <w:r w:rsidR="002F6D78"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</w:t>
            </w: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21F7A878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3506C3E2" w14:textId="0D088428" w:rsidR="00AA1BE2" w:rsidRPr="00C54565" w:rsidRDefault="007F68E2" w:rsidP="007F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958918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6B94F50" w14:textId="7C7335EB" w:rsidR="00AA1BE2" w:rsidRPr="00C54565" w:rsidRDefault="007F68E2" w:rsidP="007F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2471A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2727DE7E" w14:textId="599C7624" w:rsidR="00AA1BE2" w:rsidRPr="00C54565" w:rsidRDefault="007F68E2" w:rsidP="004A1E5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(97,1</w:t>
            </w:r>
            <w:r w:rsidR="00F95E9C"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</w:t>
            </w: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7F68E2" w:rsidRPr="00C54565" w14:paraId="4CF6FCD1" w14:textId="77777777" w:rsidTr="006B44E4">
        <w:trPr>
          <w:cantSplit/>
        </w:trPr>
        <w:tc>
          <w:tcPr>
            <w:tcW w:w="3510" w:type="dxa"/>
          </w:tcPr>
          <w:p w14:paraId="7BF2751A" w14:textId="2BEE4451" w:rsidR="007F68E2" w:rsidRPr="00C54565" w:rsidRDefault="007F68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1080" w:type="dxa"/>
            <w:shd w:val="clear" w:color="auto" w:fill="auto"/>
          </w:tcPr>
          <w:p w14:paraId="1F8353B1" w14:textId="77777777" w:rsidR="007F68E2" w:rsidRPr="00C54565" w:rsidRDefault="007F68E2" w:rsidP="007F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2E80D9" w14:textId="77777777" w:rsidR="007F68E2" w:rsidRPr="00C54565" w:rsidRDefault="007F68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F11CC9C" w14:textId="77777777" w:rsidR="007F68E2" w:rsidRPr="00C54565" w:rsidRDefault="007F68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8E37D54" w14:textId="77777777" w:rsidR="007F68E2" w:rsidRPr="00C54565" w:rsidRDefault="007F68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6A4BAE58" w14:textId="77777777" w:rsidR="007F68E2" w:rsidRPr="00C54565" w:rsidRDefault="007F68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6C53F6" w14:textId="77777777" w:rsidR="007F68E2" w:rsidRPr="00C54565" w:rsidRDefault="007F68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  <w:shd w:val="clear" w:color="auto" w:fill="auto"/>
          </w:tcPr>
          <w:p w14:paraId="7ADDF714" w14:textId="77777777" w:rsidR="007F68E2" w:rsidRPr="00C54565" w:rsidRDefault="007F68E2" w:rsidP="00AA1B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5CBE11" w14:textId="77777777" w:rsidR="007F68E2" w:rsidRPr="00C54565" w:rsidRDefault="007F68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0F45921" w14:textId="77777777" w:rsidR="007F68E2" w:rsidRPr="00C54565" w:rsidRDefault="007F68E2" w:rsidP="00C4100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690C47B7" w14:textId="77777777" w:rsidR="007F68E2" w:rsidRPr="00C54565" w:rsidRDefault="007F68E2" w:rsidP="00AA1BE2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172813B8" w14:textId="77777777" w:rsidR="007F68E2" w:rsidRPr="00C54565" w:rsidRDefault="007F68E2" w:rsidP="007F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894452" w14:textId="77777777" w:rsidR="007F68E2" w:rsidRPr="00C54565" w:rsidRDefault="007F68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80EECC1" w14:textId="77777777" w:rsidR="007F68E2" w:rsidRPr="00C54565" w:rsidRDefault="007F68E2" w:rsidP="007F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9DA8C4" w14:textId="77777777" w:rsidR="007F68E2" w:rsidRPr="00C54565" w:rsidRDefault="007F68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7E603C51" w14:textId="77777777" w:rsidR="007F68E2" w:rsidRPr="00C54565" w:rsidRDefault="007F68E2" w:rsidP="00AA1BE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F68E2" w:rsidRPr="00C54565" w14:paraId="59ACAB11" w14:textId="77777777" w:rsidTr="006B44E4">
        <w:trPr>
          <w:cantSplit/>
        </w:trPr>
        <w:tc>
          <w:tcPr>
            <w:tcW w:w="3510" w:type="dxa"/>
          </w:tcPr>
          <w:p w14:paraId="1BB6AB34" w14:textId="5A747718" w:rsidR="007F68E2" w:rsidRPr="00C54565" w:rsidRDefault="007F68E2" w:rsidP="007F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="Angsana New"/>
                <w:sz w:val="28"/>
                <w:szCs w:val="28"/>
              </w:rPr>
              <w:t xml:space="preserve">   </w:t>
            </w:r>
            <w:r w:rsidRPr="00C54565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  <w:shd w:val="clear" w:color="auto" w:fill="auto"/>
          </w:tcPr>
          <w:p w14:paraId="49D2B32C" w14:textId="7F11E768" w:rsidR="007F68E2" w:rsidRPr="00C54565" w:rsidRDefault="007F68E2" w:rsidP="007F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306B30" w14:textId="77777777" w:rsidR="007F68E2" w:rsidRPr="00C54565" w:rsidRDefault="007F68E2" w:rsidP="007F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38CDFDC" w14:textId="2FFA1794" w:rsidR="007F68E2" w:rsidRPr="00C54565" w:rsidRDefault="007F68E2" w:rsidP="007F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74E971" w14:textId="77777777" w:rsidR="007F68E2" w:rsidRPr="00C54565" w:rsidRDefault="007F68E2" w:rsidP="007F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562C6AD1" w14:textId="11273706" w:rsidR="007F68E2" w:rsidRPr="00C54565" w:rsidRDefault="007F68E2" w:rsidP="007F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0ABACE" w14:textId="77777777" w:rsidR="007F68E2" w:rsidRPr="00C54565" w:rsidRDefault="007F68E2" w:rsidP="007F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  <w:shd w:val="clear" w:color="auto" w:fill="auto"/>
          </w:tcPr>
          <w:p w14:paraId="13AD3360" w14:textId="66AC517C" w:rsidR="007F68E2" w:rsidRPr="00C54565" w:rsidRDefault="007F68E2" w:rsidP="007F68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F95E9C"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698A8BD" w14:textId="77777777" w:rsidR="007F68E2" w:rsidRPr="00C54565" w:rsidRDefault="007F68E2" w:rsidP="007F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98E4F36" w14:textId="2D8F9DB5" w:rsidR="007F68E2" w:rsidRPr="00C54565" w:rsidRDefault="007F68E2" w:rsidP="00C4100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</w:t>
            </w:r>
            <w:r w:rsidR="00F95E9C"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4381A61B" w14:textId="77777777" w:rsidR="007F68E2" w:rsidRPr="00C54565" w:rsidRDefault="007F68E2" w:rsidP="007F68E2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5FCE2B54" w14:textId="1AC2A39D" w:rsidR="007F68E2" w:rsidRPr="00C54565" w:rsidRDefault="007F68E2" w:rsidP="007F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612756" w14:textId="77777777" w:rsidR="007F68E2" w:rsidRPr="00C54565" w:rsidRDefault="007F68E2" w:rsidP="007F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12EBE59" w14:textId="6AE8725A" w:rsidR="007F68E2" w:rsidRPr="00C54565" w:rsidRDefault="007F68E2" w:rsidP="007F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492756" w14:textId="77777777" w:rsidR="007F68E2" w:rsidRPr="00C54565" w:rsidRDefault="007F68E2" w:rsidP="007F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4676E143" w14:textId="72E6268A" w:rsidR="007F68E2" w:rsidRPr="00C54565" w:rsidRDefault="008323C8" w:rsidP="004A1E5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(17)</w:t>
            </w:r>
          </w:p>
        </w:tc>
      </w:tr>
      <w:tr w:rsidR="007F68E2" w:rsidRPr="00C54565" w14:paraId="31527852" w14:textId="77777777" w:rsidTr="006B44E4">
        <w:trPr>
          <w:cantSplit/>
        </w:trPr>
        <w:tc>
          <w:tcPr>
            <w:tcW w:w="3510" w:type="dxa"/>
          </w:tcPr>
          <w:p w14:paraId="796FE36A" w14:textId="77777777" w:rsidR="007F68E2" w:rsidRPr="00C54565" w:rsidRDefault="007F68E2" w:rsidP="007F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 31 ธันวาคม 25</w:t>
            </w: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6</w:t>
            </w:r>
            <w:r w:rsidRPr="00C54565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441BB" w14:textId="05B64E4F" w:rsidR="007F68E2" w:rsidRPr="00C54565" w:rsidRDefault="007F68E2" w:rsidP="007F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0A9640" w14:textId="77777777" w:rsidR="007F68E2" w:rsidRPr="00C54565" w:rsidRDefault="007F68E2" w:rsidP="007F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2DDA2" w14:textId="444AF1B3" w:rsidR="007F68E2" w:rsidRPr="00C54565" w:rsidRDefault="007F68E2" w:rsidP="007F68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629,551</w:t>
            </w:r>
          </w:p>
        </w:tc>
        <w:tc>
          <w:tcPr>
            <w:tcW w:w="236" w:type="dxa"/>
            <w:shd w:val="clear" w:color="auto" w:fill="auto"/>
          </w:tcPr>
          <w:p w14:paraId="2A6D5529" w14:textId="77777777" w:rsidR="007F68E2" w:rsidRPr="00C54565" w:rsidRDefault="007F68E2" w:rsidP="007F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8E069" w14:textId="72DC86AB" w:rsidR="007F68E2" w:rsidRPr="00C54565" w:rsidRDefault="007F68E2" w:rsidP="007F68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252,879</w:t>
            </w:r>
          </w:p>
        </w:tc>
        <w:tc>
          <w:tcPr>
            <w:tcW w:w="270" w:type="dxa"/>
            <w:shd w:val="clear" w:color="auto" w:fill="auto"/>
          </w:tcPr>
          <w:p w14:paraId="3575DFCE" w14:textId="77777777" w:rsidR="007F68E2" w:rsidRPr="00C54565" w:rsidRDefault="007F68E2" w:rsidP="007F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7BC81" w14:textId="2CAF14CD" w:rsidR="007F68E2" w:rsidRPr="00C54565" w:rsidRDefault="007F68E2" w:rsidP="007F68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645,36</w:t>
            </w:r>
            <w:r w:rsidR="00F95E9C"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7A74C19" w14:textId="77777777" w:rsidR="007F68E2" w:rsidRPr="00C54565" w:rsidRDefault="007F68E2" w:rsidP="007F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F2D81" w14:textId="40916CF7" w:rsidR="007F68E2" w:rsidRPr="00C54565" w:rsidRDefault="007F68E2" w:rsidP="007F68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600,522</w:t>
            </w:r>
          </w:p>
        </w:tc>
        <w:tc>
          <w:tcPr>
            <w:tcW w:w="252" w:type="dxa"/>
            <w:shd w:val="clear" w:color="auto" w:fill="auto"/>
          </w:tcPr>
          <w:p w14:paraId="6F218035" w14:textId="77777777" w:rsidR="007F68E2" w:rsidRPr="00C54565" w:rsidRDefault="007F68E2" w:rsidP="007F68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062FE" w14:textId="600CBFEC" w:rsidR="007F68E2" w:rsidRPr="00C54565" w:rsidRDefault="007F68E2" w:rsidP="00C410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2,300</w:t>
            </w:r>
          </w:p>
        </w:tc>
        <w:tc>
          <w:tcPr>
            <w:tcW w:w="270" w:type="dxa"/>
            <w:shd w:val="clear" w:color="auto" w:fill="auto"/>
          </w:tcPr>
          <w:p w14:paraId="0822A04A" w14:textId="77777777" w:rsidR="007F68E2" w:rsidRPr="00C54565" w:rsidRDefault="007F68E2" w:rsidP="007F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BEDA8" w14:textId="7277DBCE" w:rsidR="007F68E2" w:rsidRPr="00C54565" w:rsidRDefault="007F68E2" w:rsidP="007F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891767" w14:textId="77777777" w:rsidR="007F68E2" w:rsidRPr="00C54565" w:rsidRDefault="007F68E2" w:rsidP="007F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3AE4B" w14:textId="138480CC" w:rsidR="007F68E2" w:rsidRPr="00C54565" w:rsidRDefault="007F68E2" w:rsidP="007F68E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2,130,61</w:t>
            </w:r>
            <w:r w:rsidR="00F95E9C"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</w:tr>
      <w:tr w:rsidR="007F68E2" w:rsidRPr="00C54565" w14:paraId="5A5A5E7E" w14:textId="77777777" w:rsidTr="006B44E4">
        <w:trPr>
          <w:cantSplit/>
        </w:trPr>
        <w:tc>
          <w:tcPr>
            <w:tcW w:w="3510" w:type="dxa"/>
          </w:tcPr>
          <w:p w14:paraId="43DEAC0B" w14:textId="77777777" w:rsidR="007F68E2" w:rsidRPr="00C54565" w:rsidRDefault="007F68E2" w:rsidP="007F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7AFC0F" w14:textId="77777777" w:rsidR="007F68E2" w:rsidRPr="00C54565" w:rsidRDefault="007F68E2" w:rsidP="007F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24B207" w14:textId="77777777" w:rsidR="007F68E2" w:rsidRPr="00C54565" w:rsidRDefault="007F68E2" w:rsidP="007F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CE8392" w14:textId="77777777" w:rsidR="007F68E2" w:rsidRPr="00C54565" w:rsidRDefault="007F68E2" w:rsidP="007F68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09A4764" w14:textId="77777777" w:rsidR="007F68E2" w:rsidRPr="00C54565" w:rsidRDefault="007F68E2" w:rsidP="007F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59B18884" w14:textId="77777777" w:rsidR="007F68E2" w:rsidRPr="00C54565" w:rsidRDefault="007F68E2" w:rsidP="007F68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ACF0AD8" w14:textId="77777777" w:rsidR="007F68E2" w:rsidRPr="00C54565" w:rsidRDefault="007F68E2" w:rsidP="007F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43DFC09C" w14:textId="77777777" w:rsidR="007F68E2" w:rsidRPr="00C54565" w:rsidRDefault="007F68E2" w:rsidP="007F68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9ECE6BA" w14:textId="77777777" w:rsidR="007F68E2" w:rsidRPr="00C54565" w:rsidRDefault="007F68E2" w:rsidP="007F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5C6768" w14:textId="77777777" w:rsidR="007F68E2" w:rsidRPr="00C54565" w:rsidRDefault="007F68E2" w:rsidP="007F68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</w:tcPr>
          <w:p w14:paraId="43F7C1BF" w14:textId="77777777" w:rsidR="007F68E2" w:rsidRPr="00C54565" w:rsidRDefault="007F68E2" w:rsidP="007F68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2D0825F" w14:textId="77777777" w:rsidR="007F68E2" w:rsidRPr="00C54565" w:rsidRDefault="007F68E2" w:rsidP="007F68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4264303" w14:textId="77777777" w:rsidR="007F68E2" w:rsidRPr="00C54565" w:rsidRDefault="007F68E2" w:rsidP="007F68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E5B564" w14:textId="77777777" w:rsidR="007F68E2" w:rsidRPr="00C54565" w:rsidRDefault="007F68E2" w:rsidP="007F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6C7500" w14:textId="77777777" w:rsidR="007F68E2" w:rsidRPr="00C54565" w:rsidRDefault="007F68E2" w:rsidP="007F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0D15944" w14:textId="77777777" w:rsidR="007F68E2" w:rsidRPr="00C54565" w:rsidRDefault="007F68E2" w:rsidP="007F68E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F68E2" w:rsidRPr="00C54565" w14:paraId="2AD05C8B" w14:textId="77777777" w:rsidTr="006B44E4">
        <w:trPr>
          <w:cantSplit/>
        </w:trPr>
        <w:tc>
          <w:tcPr>
            <w:tcW w:w="3510" w:type="dxa"/>
          </w:tcPr>
          <w:p w14:paraId="57E7EAFA" w14:textId="77777777" w:rsidR="007F68E2" w:rsidRPr="00C54565" w:rsidRDefault="007F68E2" w:rsidP="007F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72E658A" w14:textId="77777777" w:rsidR="007F68E2" w:rsidRPr="00C54565" w:rsidRDefault="007F68E2" w:rsidP="007F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FA4E7A" w14:textId="77777777" w:rsidR="007F68E2" w:rsidRPr="00C54565" w:rsidRDefault="007F68E2" w:rsidP="007F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A1752A" w14:textId="77777777" w:rsidR="007F68E2" w:rsidRPr="00C54565" w:rsidRDefault="007F68E2" w:rsidP="007F68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71893BE" w14:textId="77777777" w:rsidR="007F68E2" w:rsidRPr="00C54565" w:rsidRDefault="007F68E2" w:rsidP="007F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</w:tcPr>
          <w:p w14:paraId="74E89E70" w14:textId="77777777" w:rsidR="007F68E2" w:rsidRPr="00C54565" w:rsidRDefault="007F68E2" w:rsidP="007F68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B13144B" w14:textId="77777777" w:rsidR="007F68E2" w:rsidRPr="00C54565" w:rsidRDefault="007F68E2" w:rsidP="007F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</w:tcPr>
          <w:p w14:paraId="45FE4069" w14:textId="77777777" w:rsidR="007F68E2" w:rsidRPr="00C54565" w:rsidRDefault="007F68E2" w:rsidP="007F68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5F9DAB4" w14:textId="77777777" w:rsidR="007F68E2" w:rsidRPr="00C54565" w:rsidRDefault="007F68E2" w:rsidP="007F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480E13" w14:textId="77777777" w:rsidR="007F68E2" w:rsidRPr="00C54565" w:rsidRDefault="007F68E2" w:rsidP="007F68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</w:tcPr>
          <w:p w14:paraId="7050AAD8" w14:textId="77777777" w:rsidR="007F68E2" w:rsidRPr="00C54565" w:rsidRDefault="007F68E2" w:rsidP="007F68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61B7064B" w14:textId="77777777" w:rsidR="007F68E2" w:rsidRPr="00C54565" w:rsidRDefault="007F68E2" w:rsidP="007F68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57965C1" w14:textId="77777777" w:rsidR="007F68E2" w:rsidRPr="00C54565" w:rsidRDefault="007F68E2" w:rsidP="007F68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417647" w14:textId="77777777" w:rsidR="007F68E2" w:rsidRPr="00C54565" w:rsidRDefault="007F68E2" w:rsidP="007F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63617A" w14:textId="77777777" w:rsidR="007F68E2" w:rsidRPr="00C54565" w:rsidRDefault="007F68E2" w:rsidP="007F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069F5D71" w14:textId="77777777" w:rsidR="007F68E2" w:rsidRPr="00C54565" w:rsidRDefault="007F68E2" w:rsidP="007F68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167B0595" w14:textId="77777777" w:rsidR="00626409" w:rsidRPr="00C54565" w:rsidRDefault="00626409" w:rsidP="00626409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C54565">
        <w:rPr>
          <w:rFonts w:asciiTheme="majorBidi" w:hAnsiTheme="majorBidi" w:cstheme="majorBidi"/>
        </w:rPr>
        <w:br w:type="page"/>
      </w:r>
    </w:p>
    <w:tbl>
      <w:tblPr>
        <w:tblW w:w="14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1080"/>
        <w:gridCol w:w="270"/>
        <w:gridCol w:w="1080"/>
        <w:gridCol w:w="236"/>
        <w:gridCol w:w="1204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215"/>
      </w:tblGrid>
      <w:tr w:rsidR="00626409" w:rsidRPr="00C54565" w14:paraId="1E77271E" w14:textId="77777777" w:rsidTr="006B44E4">
        <w:trPr>
          <w:cantSplit/>
        </w:trPr>
        <w:tc>
          <w:tcPr>
            <w:tcW w:w="3438" w:type="dxa"/>
          </w:tcPr>
          <w:p w14:paraId="0891EAB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5" w:type="dxa"/>
            <w:gridSpan w:val="15"/>
          </w:tcPr>
          <w:p w14:paraId="60E724AF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26409" w:rsidRPr="00C54565" w14:paraId="7329B748" w14:textId="77777777" w:rsidTr="006B44E4">
        <w:trPr>
          <w:cantSplit/>
        </w:trPr>
        <w:tc>
          <w:tcPr>
            <w:tcW w:w="3438" w:type="dxa"/>
          </w:tcPr>
          <w:p w14:paraId="5C245FB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78198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788FD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33C4C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5103E9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B3DE0D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FE7D54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EEB72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F608C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BB5C16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เครื่องตกแต่ง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C88EC2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198F5A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E9D58AC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5F846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66DC3A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11B6620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C54565" w14:paraId="6C8D65F2" w14:textId="77777777" w:rsidTr="006B44E4">
        <w:trPr>
          <w:cantSplit/>
        </w:trPr>
        <w:tc>
          <w:tcPr>
            <w:tcW w:w="3438" w:type="dxa"/>
          </w:tcPr>
          <w:p w14:paraId="2269474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E168C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517E8F2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46058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14:paraId="3C50229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94C5E4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C914E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3365E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D8A75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992B7F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ติดตั้งและ</w:t>
            </w:r>
          </w:p>
        </w:tc>
        <w:tc>
          <w:tcPr>
            <w:tcW w:w="270" w:type="dxa"/>
          </w:tcPr>
          <w:p w14:paraId="09266E19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5A6916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7E26B8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A01D6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14:paraId="1C942FD1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BFB237D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C54565" w14:paraId="7A58A930" w14:textId="77777777" w:rsidTr="006B44E4">
        <w:trPr>
          <w:cantSplit/>
        </w:trPr>
        <w:tc>
          <w:tcPr>
            <w:tcW w:w="3438" w:type="dxa"/>
          </w:tcPr>
          <w:p w14:paraId="078CF8B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2E4B7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14:paraId="7910E20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BCE8D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236" w:type="dxa"/>
          </w:tcPr>
          <w:p w14:paraId="453C302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1112C8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</w:t>
            </w:r>
          </w:p>
        </w:tc>
        <w:tc>
          <w:tcPr>
            <w:tcW w:w="270" w:type="dxa"/>
          </w:tcPr>
          <w:p w14:paraId="7AE60C6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76078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</w:t>
            </w:r>
          </w:p>
        </w:tc>
        <w:tc>
          <w:tcPr>
            <w:tcW w:w="270" w:type="dxa"/>
          </w:tcPr>
          <w:p w14:paraId="590BD70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451397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270" w:type="dxa"/>
          </w:tcPr>
          <w:p w14:paraId="130D5EDA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02FC8041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BD0F3CA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0A254C6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53EFCE00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1BEA8A6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C54565" w14:paraId="3FDF96A7" w14:textId="77777777" w:rsidTr="006B44E4">
        <w:trPr>
          <w:cantSplit/>
        </w:trPr>
        <w:tc>
          <w:tcPr>
            <w:tcW w:w="3438" w:type="dxa"/>
          </w:tcPr>
          <w:p w14:paraId="365FA22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DD8F6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7D37AA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15F5E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0088259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217F1C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สารสนเทศ</w:t>
            </w:r>
          </w:p>
        </w:tc>
        <w:tc>
          <w:tcPr>
            <w:tcW w:w="270" w:type="dxa"/>
          </w:tcPr>
          <w:p w14:paraId="6BA3D8F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C6F6A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งานอาคาร</w:t>
            </w:r>
          </w:p>
        </w:tc>
        <w:tc>
          <w:tcPr>
            <w:tcW w:w="270" w:type="dxa"/>
          </w:tcPr>
          <w:p w14:paraId="76F1F08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A59F9F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270" w:type="dxa"/>
          </w:tcPr>
          <w:p w14:paraId="7EE9674E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5B2D25A7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270" w:type="dxa"/>
          </w:tcPr>
          <w:p w14:paraId="6E0A5D7E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1EB1A53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201BB49A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1EC4352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26409" w:rsidRPr="00C54565" w14:paraId="1D8894A8" w14:textId="77777777" w:rsidTr="006B44E4">
        <w:trPr>
          <w:cantSplit/>
        </w:trPr>
        <w:tc>
          <w:tcPr>
            <w:tcW w:w="3438" w:type="dxa"/>
          </w:tcPr>
          <w:p w14:paraId="7FA353C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45" w:type="dxa"/>
            <w:gridSpan w:val="15"/>
          </w:tcPr>
          <w:p w14:paraId="37D26565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81" w:right="-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626409" w:rsidRPr="00C54565" w14:paraId="4B5DD84C" w14:textId="77777777" w:rsidTr="006B44E4">
        <w:trPr>
          <w:cantSplit/>
        </w:trPr>
        <w:tc>
          <w:tcPr>
            <w:tcW w:w="3438" w:type="dxa"/>
          </w:tcPr>
          <w:p w14:paraId="1BBBB70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0B68E0F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8ADBF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246439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A25B6F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3E94740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75F1F1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38A215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2AEA23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932195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77C0AAC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B25580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0871AB7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18CB3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3852D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FD00BB4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A1BE2" w:rsidRPr="00C54565" w14:paraId="52CC48CD" w14:textId="77777777" w:rsidTr="006B44E4">
        <w:trPr>
          <w:cantSplit/>
        </w:trPr>
        <w:tc>
          <w:tcPr>
            <w:tcW w:w="3438" w:type="dxa"/>
          </w:tcPr>
          <w:p w14:paraId="1B609259" w14:textId="00A9EF9F" w:rsidR="00AA1BE2" w:rsidRPr="00C54565" w:rsidRDefault="00090013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ณ วันที่ </w:t>
            </w: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31 </w:t>
            </w: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ธันวาคม </w:t>
            </w: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Pr="00C54565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DB25B7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150,907</w:t>
            </w:r>
          </w:p>
        </w:tc>
        <w:tc>
          <w:tcPr>
            <w:tcW w:w="270" w:type="dxa"/>
          </w:tcPr>
          <w:p w14:paraId="0C42BEF7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7A4C944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601,797</w:t>
            </w:r>
          </w:p>
        </w:tc>
        <w:tc>
          <w:tcPr>
            <w:tcW w:w="236" w:type="dxa"/>
          </w:tcPr>
          <w:p w14:paraId="07CA371C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3B0D4F5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41,035</w:t>
            </w:r>
          </w:p>
        </w:tc>
        <w:tc>
          <w:tcPr>
            <w:tcW w:w="270" w:type="dxa"/>
          </w:tcPr>
          <w:p w14:paraId="61E6A626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880F66A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706,771</w:t>
            </w:r>
          </w:p>
        </w:tc>
        <w:tc>
          <w:tcPr>
            <w:tcW w:w="270" w:type="dxa"/>
          </w:tcPr>
          <w:p w14:paraId="367A2EF4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681671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189,367</w:t>
            </w:r>
          </w:p>
        </w:tc>
        <w:tc>
          <w:tcPr>
            <w:tcW w:w="270" w:type="dxa"/>
          </w:tcPr>
          <w:p w14:paraId="1C31B1B0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97A6F1A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1,867</w:t>
            </w:r>
          </w:p>
        </w:tc>
        <w:tc>
          <w:tcPr>
            <w:tcW w:w="270" w:type="dxa"/>
          </w:tcPr>
          <w:p w14:paraId="2904FAD5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F1794AC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8,791</w:t>
            </w:r>
          </w:p>
        </w:tc>
        <w:tc>
          <w:tcPr>
            <w:tcW w:w="270" w:type="dxa"/>
          </w:tcPr>
          <w:p w14:paraId="06AF556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0F6C8F90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1,700,535</w:t>
            </w:r>
          </w:p>
        </w:tc>
      </w:tr>
      <w:tr w:rsidR="00AA1BE2" w:rsidRPr="00C54565" w14:paraId="5EDA042A" w14:textId="77777777" w:rsidTr="006B44E4">
        <w:trPr>
          <w:cantSplit/>
        </w:trPr>
        <w:tc>
          <w:tcPr>
            <w:tcW w:w="3438" w:type="dxa"/>
          </w:tcPr>
          <w:p w14:paraId="0211B0E0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BBB3107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754C777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A74FC9D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50C11D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B143F4A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CCD4D9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70E4FF0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B1D927C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8899941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1C93659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F369EBD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74B186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0CB14B5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E631F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7F1835EF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A1BE2" w:rsidRPr="00C54565" w14:paraId="06AB47C3" w14:textId="77777777" w:rsidTr="006B44E4">
        <w:trPr>
          <w:cantSplit/>
        </w:trPr>
        <w:tc>
          <w:tcPr>
            <w:tcW w:w="3438" w:type="dxa"/>
          </w:tcPr>
          <w:p w14:paraId="6CDEA04A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ณ วันที่ </w:t>
            </w: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3</w:t>
            </w: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1 ธันวาคม 25</w:t>
            </w: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6</w:t>
            </w:r>
            <w:r w:rsidRPr="00C54565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3B81957" w14:textId="050CC360" w:rsidR="00AA1BE2" w:rsidRPr="00C54565" w:rsidRDefault="005D231F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151,167</w:t>
            </w:r>
          </w:p>
        </w:tc>
        <w:tc>
          <w:tcPr>
            <w:tcW w:w="270" w:type="dxa"/>
            <w:shd w:val="clear" w:color="auto" w:fill="auto"/>
          </w:tcPr>
          <w:p w14:paraId="38B0EC28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660944B" w14:textId="146C801F" w:rsidR="00AA1BE2" w:rsidRPr="00C54565" w:rsidRDefault="005D231F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594,60</w:t>
            </w:r>
            <w:r w:rsidR="005847DA"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225F24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34CDC4A6" w14:textId="6CFE6410" w:rsidR="00AA1BE2" w:rsidRPr="00C54565" w:rsidRDefault="00880D17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40,208</w:t>
            </w:r>
          </w:p>
        </w:tc>
        <w:tc>
          <w:tcPr>
            <w:tcW w:w="270" w:type="dxa"/>
            <w:shd w:val="clear" w:color="auto" w:fill="auto"/>
          </w:tcPr>
          <w:p w14:paraId="54FDE933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BE81BA6" w14:textId="259D45C8" w:rsidR="00AA1BE2" w:rsidRPr="00C54565" w:rsidRDefault="005847DA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666,240</w:t>
            </w:r>
          </w:p>
        </w:tc>
        <w:tc>
          <w:tcPr>
            <w:tcW w:w="270" w:type="dxa"/>
            <w:shd w:val="clear" w:color="auto" w:fill="auto"/>
          </w:tcPr>
          <w:p w14:paraId="02798C25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C021CF2" w14:textId="7FE4ABA6" w:rsidR="00AA1BE2" w:rsidRPr="00C54565" w:rsidRDefault="00880D17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195,616</w:t>
            </w:r>
          </w:p>
        </w:tc>
        <w:tc>
          <w:tcPr>
            <w:tcW w:w="270" w:type="dxa"/>
            <w:shd w:val="clear" w:color="auto" w:fill="auto"/>
          </w:tcPr>
          <w:p w14:paraId="481D178E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F1D706E" w14:textId="7871CC7C" w:rsidR="00AA1BE2" w:rsidRPr="00C54565" w:rsidRDefault="00880D17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1,296</w:t>
            </w:r>
          </w:p>
        </w:tc>
        <w:tc>
          <w:tcPr>
            <w:tcW w:w="270" w:type="dxa"/>
            <w:shd w:val="clear" w:color="auto" w:fill="auto"/>
          </w:tcPr>
          <w:p w14:paraId="476EEBF3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55EA7C4" w14:textId="20733FB4" w:rsidR="00AA1BE2" w:rsidRPr="00C54565" w:rsidRDefault="005847DA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6,862</w:t>
            </w:r>
          </w:p>
        </w:tc>
        <w:tc>
          <w:tcPr>
            <w:tcW w:w="270" w:type="dxa"/>
            <w:shd w:val="clear" w:color="auto" w:fill="auto"/>
          </w:tcPr>
          <w:p w14:paraId="1B56BF8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</w:tcPr>
          <w:p w14:paraId="69FF6AA6" w14:textId="34460BCB" w:rsidR="00AA1BE2" w:rsidRPr="00C54565" w:rsidRDefault="00880D17" w:rsidP="00AA1BE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1,655,991</w:t>
            </w:r>
          </w:p>
        </w:tc>
      </w:tr>
    </w:tbl>
    <w:p w14:paraId="73ECB511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2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EB33FA" w14:textId="5E07B8BE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C54565">
        <w:rPr>
          <w:rFonts w:asciiTheme="majorBidi" w:hAnsiTheme="majorBidi" w:cstheme="majorBidi"/>
          <w:sz w:val="30"/>
          <w:szCs w:val="30"/>
        </w:rPr>
        <w:t>31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C54565">
        <w:rPr>
          <w:rFonts w:asciiTheme="majorBidi" w:hAnsiTheme="majorBidi" w:cstheme="majorBidi"/>
          <w:sz w:val="30"/>
          <w:szCs w:val="30"/>
        </w:rPr>
        <w:t>256</w:t>
      </w:r>
      <w:r w:rsidR="00AA1BE2" w:rsidRPr="00C54565">
        <w:rPr>
          <w:rFonts w:asciiTheme="majorBidi" w:hAnsiTheme="majorBidi" w:cstheme="majorBidi"/>
          <w:sz w:val="30"/>
          <w:szCs w:val="30"/>
        </w:rPr>
        <w:t>2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มีจำนว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5847DA" w:rsidRPr="00C54565">
        <w:rPr>
          <w:rFonts w:asciiTheme="majorBidi" w:hAnsiTheme="majorBidi" w:cstheme="majorBidi"/>
          <w:sz w:val="30"/>
          <w:szCs w:val="30"/>
        </w:rPr>
        <w:t>1,138.9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C5456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A1BE2" w:rsidRPr="00C5456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C5456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A1BE2" w:rsidRPr="00C54565">
        <w:rPr>
          <w:rFonts w:asciiTheme="majorBidi" w:hAnsiTheme="majorBidi" w:cstheme="majorBidi" w:hint="cs"/>
          <w:i/>
          <w:iCs/>
          <w:sz w:val="30"/>
          <w:szCs w:val="30"/>
          <w:cs/>
        </w:rPr>
        <w:t>1</w:t>
      </w:r>
      <w:r w:rsidR="00AA1BE2" w:rsidRPr="00C54565">
        <w:rPr>
          <w:rFonts w:asciiTheme="majorBidi" w:hAnsiTheme="majorBidi" w:cstheme="majorBidi"/>
          <w:i/>
          <w:iCs/>
          <w:sz w:val="30"/>
          <w:szCs w:val="30"/>
        </w:rPr>
        <w:t>,023.0</w:t>
      </w:r>
      <w:r w:rsidRPr="00C5456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C35DFC1" w14:textId="77777777" w:rsidR="002D204A" w:rsidRPr="00C54565" w:rsidRDefault="002D204A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9D5B21A" w14:textId="77777777" w:rsidR="00BE411E" w:rsidRPr="00C54565" w:rsidRDefault="00BE411E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61E51C1" w14:textId="77777777" w:rsidR="00BE411E" w:rsidRPr="00C54565" w:rsidRDefault="00BE411E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4334FCD" w14:textId="7E28D9BF" w:rsidR="00090013" w:rsidRPr="00C54565" w:rsidRDefault="00090013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2F893A86" w14:textId="77777777" w:rsidR="00626409" w:rsidRPr="00C54565" w:rsidRDefault="00626409" w:rsidP="00626409">
      <w:pPr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142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1080"/>
        <w:gridCol w:w="270"/>
        <w:gridCol w:w="1080"/>
        <w:gridCol w:w="236"/>
        <w:gridCol w:w="1204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626409" w:rsidRPr="00C54565" w14:paraId="0804F8F8" w14:textId="77777777" w:rsidTr="006B44E4">
        <w:trPr>
          <w:cantSplit/>
        </w:trPr>
        <w:tc>
          <w:tcPr>
            <w:tcW w:w="3438" w:type="dxa"/>
          </w:tcPr>
          <w:p w14:paraId="3E96F25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0" w:type="dxa"/>
            <w:gridSpan w:val="15"/>
            <w:tcBorders>
              <w:bottom w:val="single" w:sz="4" w:space="0" w:color="auto"/>
            </w:tcBorders>
          </w:tcPr>
          <w:p w14:paraId="3FDC786E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26409" w:rsidRPr="00C54565" w14:paraId="5DB32E91" w14:textId="77777777" w:rsidTr="006B44E4">
        <w:trPr>
          <w:cantSplit/>
        </w:trPr>
        <w:tc>
          <w:tcPr>
            <w:tcW w:w="3438" w:type="dxa"/>
          </w:tcPr>
          <w:p w14:paraId="41CFEFE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323D8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6FB6D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C5480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A6998D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019A84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5997C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200A3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B353A6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0E2109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เครื่องตกแต่ง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164923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0088A7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E872657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D6AFD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25D6CE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AAE59AE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C54565" w14:paraId="58066D00" w14:textId="77777777" w:rsidTr="006B44E4">
        <w:trPr>
          <w:cantSplit/>
        </w:trPr>
        <w:tc>
          <w:tcPr>
            <w:tcW w:w="3438" w:type="dxa"/>
          </w:tcPr>
          <w:p w14:paraId="3E0E600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86768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697D392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05BA6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14:paraId="6ACBB35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3ACE35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9AFB8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B0C30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370B4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B9A3C7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ติดตั้งและ</w:t>
            </w:r>
          </w:p>
        </w:tc>
        <w:tc>
          <w:tcPr>
            <w:tcW w:w="270" w:type="dxa"/>
          </w:tcPr>
          <w:p w14:paraId="74CCC71B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FF5164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E24976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290F8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14:paraId="6144A752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D3DE5D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C54565" w14:paraId="55DACF16" w14:textId="77777777" w:rsidTr="006B44E4">
        <w:trPr>
          <w:cantSplit/>
          <w:trHeight w:val="80"/>
        </w:trPr>
        <w:tc>
          <w:tcPr>
            <w:tcW w:w="3438" w:type="dxa"/>
          </w:tcPr>
          <w:p w14:paraId="0990835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0AD75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14:paraId="22F372A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815E6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236" w:type="dxa"/>
          </w:tcPr>
          <w:p w14:paraId="2E0FA66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96FA98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</w:t>
            </w:r>
          </w:p>
        </w:tc>
        <w:tc>
          <w:tcPr>
            <w:tcW w:w="270" w:type="dxa"/>
          </w:tcPr>
          <w:p w14:paraId="3BC7F11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78F70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</w:t>
            </w:r>
          </w:p>
        </w:tc>
        <w:tc>
          <w:tcPr>
            <w:tcW w:w="270" w:type="dxa"/>
          </w:tcPr>
          <w:p w14:paraId="3BA9315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D79F9D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270" w:type="dxa"/>
          </w:tcPr>
          <w:p w14:paraId="3F1345BE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61675F97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5CB0E54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69F18AA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725FFB5B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3ACD17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C54565" w14:paraId="679A2910" w14:textId="77777777" w:rsidTr="006B44E4">
        <w:trPr>
          <w:cantSplit/>
        </w:trPr>
        <w:tc>
          <w:tcPr>
            <w:tcW w:w="3438" w:type="dxa"/>
          </w:tcPr>
          <w:p w14:paraId="46474FC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CBE4B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111805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75773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106BBBF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0160A0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สารสนเทศ</w:t>
            </w:r>
          </w:p>
        </w:tc>
        <w:tc>
          <w:tcPr>
            <w:tcW w:w="270" w:type="dxa"/>
          </w:tcPr>
          <w:p w14:paraId="388B2E8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83F46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งานอาคาร</w:t>
            </w:r>
          </w:p>
        </w:tc>
        <w:tc>
          <w:tcPr>
            <w:tcW w:w="270" w:type="dxa"/>
          </w:tcPr>
          <w:p w14:paraId="3743D40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291A3B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270" w:type="dxa"/>
          </w:tcPr>
          <w:p w14:paraId="03E02A8B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49CCD98F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270" w:type="dxa"/>
          </w:tcPr>
          <w:p w14:paraId="52C30C3A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1FB8FFA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1733DFA4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175EBC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26409" w:rsidRPr="00C54565" w14:paraId="4C4B97F8" w14:textId="77777777" w:rsidTr="006B44E4">
        <w:trPr>
          <w:cantSplit/>
        </w:trPr>
        <w:tc>
          <w:tcPr>
            <w:tcW w:w="3438" w:type="dxa"/>
          </w:tcPr>
          <w:p w14:paraId="202631B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5"/>
          </w:tcPr>
          <w:p w14:paraId="744D15D6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81" w:right="-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626409" w:rsidRPr="00C54565" w14:paraId="113F8520" w14:textId="77777777" w:rsidTr="006B44E4">
        <w:trPr>
          <w:cantSplit/>
        </w:trPr>
        <w:tc>
          <w:tcPr>
            <w:tcW w:w="3438" w:type="dxa"/>
          </w:tcPr>
          <w:p w14:paraId="0B11EE3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49ECAE1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E06B3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7E37A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029181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38E2D2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0681D1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31045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7FBF7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E2085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67851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6AA59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60707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C69B4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3FF92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45A7B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1BE2" w:rsidRPr="00C54565" w14:paraId="061C29C6" w14:textId="77777777" w:rsidTr="006B44E4">
        <w:trPr>
          <w:cantSplit/>
        </w:trPr>
        <w:tc>
          <w:tcPr>
            <w:tcW w:w="3438" w:type="dxa"/>
          </w:tcPr>
          <w:p w14:paraId="4CE2E335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ณ วันที่ 1 มกราคม </w:t>
            </w: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2561</w:t>
            </w:r>
          </w:p>
        </w:tc>
        <w:tc>
          <w:tcPr>
            <w:tcW w:w="1080" w:type="dxa"/>
            <w:vAlign w:val="bottom"/>
          </w:tcPr>
          <w:p w14:paraId="37334624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141,390</w:t>
            </w:r>
          </w:p>
        </w:tc>
        <w:tc>
          <w:tcPr>
            <w:tcW w:w="270" w:type="dxa"/>
          </w:tcPr>
          <w:p w14:paraId="45169D68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A17FD1" w14:textId="77777777" w:rsidR="00AA1BE2" w:rsidRPr="00C54565" w:rsidRDefault="00AA1BE2" w:rsidP="00C4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181,761</w:t>
            </w:r>
          </w:p>
        </w:tc>
        <w:tc>
          <w:tcPr>
            <w:tcW w:w="236" w:type="dxa"/>
          </w:tcPr>
          <w:p w14:paraId="41B13105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5B25A38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112,709</w:t>
            </w:r>
          </w:p>
        </w:tc>
        <w:tc>
          <w:tcPr>
            <w:tcW w:w="270" w:type="dxa"/>
          </w:tcPr>
          <w:p w14:paraId="663BE22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6084E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110,532</w:t>
            </w:r>
          </w:p>
        </w:tc>
        <w:tc>
          <w:tcPr>
            <w:tcW w:w="270" w:type="dxa"/>
          </w:tcPr>
          <w:p w14:paraId="6BD87B38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FC0E99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84,752</w:t>
            </w:r>
          </w:p>
        </w:tc>
        <w:tc>
          <w:tcPr>
            <w:tcW w:w="270" w:type="dxa"/>
          </w:tcPr>
          <w:p w14:paraId="62C8FC24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7DD4F5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5,920</w:t>
            </w:r>
          </w:p>
        </w:tc>
        <w:tc>
          <w:tcPr>
            <w:tcW w:w="270" w:type="dxa"/>
          </w:tcPr>
          <w:p w14:paraId="1D5F99B7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98CBB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4,247</w:t>
            </w:r>
          </w:p>
        </w:tc>
        <w:tc>
          <w:tcPr>
            <w:tcW w:w="270" w:type="dxa"/>
          </w:tcPr>
          <w:p w14:paraId="3BCCC55C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BC4126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641,311</w:t>
            </w:r>
          </w:p>
        </w:tc>
      </w:tr>
      <w:tr w:rsidR="00AA1BE2" w:rsidRPr="00C54565" w14:paraId="57C53A27" w14:textId="77777777" w:rsidTr="006B44E4">
        <w:trPr>
          <w:cantSplit/>
        </w:trPr>
        <w:tc>
          <w:tcPr>
            <w:tcW w:w="3438" w:type="dxa"/>
          </w:tcPr>
          <w:p w14:paraId="017B31AD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6E2D7BC8" w14:textId="77777777" w:rsidR="00AA1BE2" w:rsidRPr="00C54565" w:rsidRDefault="00AA1BE2" w:rsidP="0088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</w:tcPr>
          <w:p w14:paraId="61F2A1DD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388A8E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3,362</w:t>
            </w:r>
          </w:p>
        </w:tc>
        <w:tc>
          <w:tcPr>
            <w:tcW w:w="236" w:type="dxa"/>
          </w:tcPr>
          <w:p w14:paraId="7828394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3A2B6FB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7,447</w:t>
            </w:r>
          </w:p>
        </w:tc>
        <w:tc>
          <w:tcPr>
            <w:tcW w:w="270" w:type="dxa"/>
          </w:tcPr>
          <w:p w14:paraId="2F6A1F4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3F493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3,730</w:t>
            </w:r>
          </w:p>
        </w:tc>
        <w:tc>
          <w:tcPr>
            <w:tcW w:w="270" w:type="dxa"/>
          </w:tcPr>
          <w:p w14:paraId="37E90CC3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9B74C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5,742</w:t>
            </w:r>
          </w:p>
        </w:tc>
        <w:tc>
          <w:tcPr>
            <w:tcW w:w="270" w:type="dxa"/>
          </w:tcPr>
          <w:p w14:paraId="20DAB069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AE6AA4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70" w:type="dxa"/>
          </w:tcPr>
          <w:p w14:paraId="3E3DCC6D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D849F0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10,454</w:t>
            </w:r>
          </w:p>
        </w:tc>
        <w:tc>
          <w:tcPr>
            <w:tcW w:w="270" w:type="dxa"/>
          </w:tcPr>
          <w:p w14:paraId="7B996768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20FE36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31,315</w:t>
            </w:r>
          </w:p>
        </w:tc>
      </w:tr>
      <w:tr w:rsidR="00AA1BE2" w:rsidRPr="00C54565" w14:paraId="73522668" w14:textId="77777777" w:rsidTr="006B44E4">
        <w:trPr>
          <w:cantSplit/>
        </w:trPr>
        <w:tc>
          <w:tcPr>
            <w:tcW w:w="3438" w:type="dxa"/>
          </w:tcPr>
          <w:p w14:paraId="4454D085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</w:tcPr>
          <w:p w14:paraId="04D05CCE" w14:textId="77777777" w:rsidR="00AA1BE2" w:rsidRPr="00C54565" w:rsidRDefault="00AA1BE2" w:rsidP="0088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</w:tcPr>
          <w:p w14:paraId="4885002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64F181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8,223</w:t>
            </w:r>
          </w:p>
        </w:tc>
        <w:tc>
          <w:tcPr>
            <w:tcW w:w="236" w:type="dxa"/>
          </w:tcPr>
          <w:p w14:paraId="0891A0F5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5D8883B" w14:textId="77777777" w:rsidR="00AA1BE2" w:rsidRPr="00C54565" w:rsidRDefault="00AA1BE2" w:rsidP="0088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EF263C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9AADBA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6,152</w:t>
            </w:r>
          </w:p>
        </w:tc>
        <w:tc>
          <w:tcPr>
            <w:tcW w:w="270" w:type="dxa"/>
          </w:tcPr>
          <w:p w14:paraId="3407A1FF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3DE7CE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70" w:type="dxa"/>
          </w:tcPr>
          <w:p w14:paraId="296B0F93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B4149D4" w14:textId="77777777" w:rsidR="00AA1BE2" w:rsidRPr="00C54565" w:rsidRDefault="00AA1BE2" w:rsidP="0088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BA122B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57F8C1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(14,441)</w:t>
            </w:r>
          </w:p>
        </w:tc>
        <w:tc>
          <w:tcPr>
            <w:tcW w:w="270" w:type="dxa"/>
          </w:tcPr>
          <w:p w14:paraId="24EEC4A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FA1706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AA1BE2" w:rsidRPr="00C54565" w14:paraId="09416103" w14:textId="77777777" w:rsidTr="006B44E4">
        <w:trPr>
          <w:cantSplit/>
        </w:trPr>
        <w:tc>
          <w:tcPr>
            <w:tcW w:w="3438" w:type="dxa"/>
          </w:tcPr>
          <w:p w14:paraId="31984CE8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</w:tcPr>
          <w:p w14:paraId="3ACB3420" w14:textId="77777777" w:rsidR="00AA1BE2" w:rsidRPr="00C54565" w:rsidRDefault="00AA1BE2" w:rsidP="0088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</w:tcPr>
          <w:p w14:paraId="209B9348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6DFAF7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(1,348)</w:t>
            </w:r>
          </w:p>
        </w:tc>
        <w:tc>
          <w:tcPr>
            <w:tcW w:w="236" w:type="dxa"/>
          </w:tcPr>
          <w:p w14:paraId="154185FD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0DBDED7D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 xml:space="preserve">          (4,</w:t>
            </w: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520</w:t>
            </w:r>
            <w:r w:rsidRPr="00C545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A4C9F30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83D8EA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(7,302)</w:t>
            </w:r>
          </w:p>
        </w:tc>
        <w:tc>
          <w:tcPr>
            <w:tcW w:w="270" w:type="dxa"/>
          </w:tcPr>
          <w:p w14:paraId="75257919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A3AA18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(26,117)</w:t>
            </w:r>
          </w:p>
        </w:tc>
        <w:tc>
          <w:tcPr>
            <w:tcW w:w="270" w:type="dxa"/>
          </w:tcPr>
          <w:p w14:paraId="56C137D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889DE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(2,913)</w:t>
            </w:r>
          </w:p>
        </w:tc>
        <w:tc>
          <w:tcPr>
            <w:tcW w:w="270" w:type="dxa"/>
          </w:tcPr>
          <w:p w14:paraId="0D1F9758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FDC35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3AC4A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982147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(42,200)</w:t>
            </w:r>
          </w:p>
        </w:tc>
      </w:tr>
      <w:tr w:rsidR="00AA1BE2" w:rsidRPr="00C54565" w14:paraId="4FAECE60" w14:textId="77777777" w:rsidTr="006B44E4">
        <w:trPr>
          <w:cantSplit/>
        </w:trPr>
        <w:tc>
          <w:tcPr>
            <w:tcW w:w="3438" w:type="dxa"/>
          </w:tcPr>
          <w:p w14:paraId="2C3356C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 31 ธันวาคม 25</w:t>
            </w: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93F976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D60B6A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80E2C3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888130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74FCD1D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7CAC59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ECB1D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705BD3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7FA71C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3AC7F2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15628A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71F084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24F47D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C40EB0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746762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1BE2" w:rsidRPr="00C54565" w14:paraId="11336E0D" w14:textId="77777777" w:rsidTr="006B44E4">
        <w:trPr>
          <w:cantSplit/>
        </w:trPr>
        <w:tc>
          <w:tcPr>
            <w:tcW w:w="3438" w:type="dxa"/>
          </w:tcPr>
          <w:p w14:paraId="0030266D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1 มกราคม 25</w:t>
            </w: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1080" w:type="dxa"/>
            <w:vAlign w:val="bottom"/>
          </w:tcPr>
          <w:p w14:paraId="523EC624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141,390</w:t>
            </w:r>
          </w:p>
        </w:tc>
        <w:tc>
          <w:tcPr>
            <w:tcW w:w="270" w:type="dxa"/>
          </w:tcPr>
          <w:p w14:paraId="4D4422C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F804E3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191,998</w:t>
            </w:r>
          </w:p>
        </w:tc>
        <w:tc>
          <w:tcPr>
            <w:tcW w:w="236" w:type="dxa"/>
          </w:tcPr>
          <w:p w14:paraId="4AE0605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CDBD3D4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115,636</w:t>
            </w:r>
          </w:p>
        </w:tc>
        <w:tc>
          <w:tcPr>
            <w:tcW w:w="270" w:type="dxa"/>
          </w:tcPr>
          <w:p w14:paraId="385A1BAC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E45D0A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113,112</w:t>
            </w:r>
          </w:p>
        </w:tc>
        <w:tc>
          <w:tcPr>
            <w:tcW w:w="270" w:type="dxa"/>
          </w:tcPr>
          <w:p w14:paraId="1AD23462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304EE0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64,443</w:t>
            </w:r>
          </w:p>
        </w:tc>
        <w:tc>
          <w:tcPr>
            <w:tcW w:w="270" w:type="dxa"/>
          </w:tcPr>
          <w:p w14:paraId="114E8E7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BD2436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3,587</w:t>
            </w:r>
          </w:p>
        </w:tc>
        <w:tc>
          <w:tcPr>
            <w:tcW w:w="270" w:type="dxa"/>
          </w:tcPr>
          <w:p w14:paraId="2C22D414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2EE067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</w:t>
            </w:r>
          </w:p>
        </w:tc>
        <w:tc>
          <w:tcPr>
            <w:tcW w:w="270" w:type="dxa"/>
          </w:tcPr>
          <w:p w14:paraId="5463A0CA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1C4944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630,426</w:t>
            </w:r>
          </w:p>
        </w:tc>
      </w:tr>
      <w:tr w:rsidR="00AA1BE2" w:rsidRPr="00C54565" w14:paraId="0FBAF453" w14:textId="77777777" w:rsidTr="006B44E4">
        <w:trPr>
          <w:cantSplit/>
        </w:trPr>
        <w:tc>
          <w:tcPr>
            <w:tcW w:w="3438" w:type="dxa"/>
          </w:tcPr>
          <w:p w14:paraId="7D11B2F9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2B0BFAE3" w14:textId="7E3F4C3A" w:rsidR="00AA1BE2" w:rsidRPr="00C54565" w:rsidRDefault="00880D17" w:rsidP="0088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A496D5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3B1DFB" w14:textId="62A61F65" w:rsidR="00AA1BE2" w:rsidRPr="00C54565" w:rsidRDefault="00880D17" w:rsidP="00AA1B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415</w:t>
            </w:r>
          </w:p>
        </w:tc>
        <w:tc>
          <w:tcPr>
            <w:tcW w:w="236" w:type="dxa"/>
            <w:shd w:val="clear" w:color="auto" w:fill="auto"/>
          </w:tcPr>
          <w:p w14:paraId="74F9ED4A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3311182F" w14:textId="381C28DA" w:rsidR="00AA1BE2" w:rsidRPr="00C54565" w:rsidRDefault="00880D17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12,678</w:t>
            </w:r>
          </w:p>
        </w:tc>
        <w:tc>
          <w:tcPr>
            <w:tcW w:w="270" w:type="dxa"/>
            <w:shd w:val="clear" w:color="auto" w:fill="auto"/>
          </w:tcPr>
          <w:p w14:paraId="31D996EC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7F9908" w14:textId="27756F97" w:rsidR="00AA1BE2" w:rsidRPr="00C54565" w:rsidRDefault="0074207C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270" w:type="dxa"/>
            <w:shd w:val="clear" w:color="auto" w:fill="auto"/>
          </w:tcPr>
          <w:p w14:paraId="511E6B59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090BF4" w14:textId="4D732598" w:rsidR="00AA1BE2" w:rsidRPr="00C54565" w:rsidRDefault="00880D17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1,856</w:t>
            </w:r>
          </w:p>
        </w:tc>
        <w:tc>
          <w:tcPr>
            <w:tcW w:w="270" w:type="dxa"/>
            <w:shd w:val="clear" w:color="auto" w:fill="auto"/>
          </w:tcPr>
          <w:p w14:paraId="511C4237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25291F" w14:textId="3570EED4" w:rsidR="00AA1BE2" w:rsidRPr="00C54565" w:rsidRDefault="00880D17" w:rsidP="0088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A76EBD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5038C2" w14:textId="53DDC04E" w:rsidR="00AA1BE2" w:rsidRPr="00C54565" w:rsidRDefault="00880D17" w:rsidP="00AA1B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1,220</w:t>
            </w:r>
          </w:p>
        </w:tc>
        <w:tc>
          <w:tcPr>
            <w:tcW w:w="270" w:type="dxa"/>
            <w:shd w:val="clear" w:color="auto" w:fill="auto"/>
          </w:tcPr>
          <w:p w14:paraId="2A9E13C4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68FCE7" w14:textId="401C9434" w:rsidR="00AA1BE2" w:rsidRPr="00C54565" w:rsidRDefault="00880D17" w:rsidP="00AA1B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16,499</w:t>
            </w:r>
          </w:p>
        </w:tc>
      </w:tr>
      <w:tr w:rsidR="00AA1BE2" w:rsidRPr="00C54565" w14:paraId="2F80FE0C" w14:textId="77777777" w:rsidTr="006B44E4">
        <w:trPr>
          <w:cantSplit/>
          <w:trHeight w:val="272"/>
        </w:trPr>
        <w:tc>
          <w:tcPr>
            <w:tcW w:w="3438" w:type="dxa"/>
          </w:tcPr>
          <w:p w14:paraId="123BD5C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</w:tcPr>
          <w:p w14:paraId="1C8584B8" w14:textId="597C9384" w:rsidR="00AA1BE2" w:rsidRPr="00C54565" w:rsidRDefault="00880D17" w:rsidP="0088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270" w:type="dxa"/>
            <w:shd w:val="clear" w:color="auto" w:fill="auto"/>
          </w:tcPr>
          <w:p w14:paraId="4941549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582011" w14:textId="1A0F5663" w:rsidR="00AA1BE2" w:rsidRPr="00C54565" w:rsidRDefault="00880D17" w:rsidP="0088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D310E1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93B6660" w14:textId="3699D901" w:rsidR="00AA1BE2" w:rsidRPr="00C54565" w:rsidRDefault="00880D17" w:rsidP="0088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270" w:type="dxa"/>
            <w:shd w:val="clear" w:color="auto" w:fill="auto"/>
          </w:tcPr>
          <w:p w14:paraId="66D33429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84E714" w14:textId="24AE442F" w:rsidR="00AA1BE2" w:rsidRPr="00C54565" w:rsidRDefault="00880D17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1,220</w:t>
            </w:r>
          </w:p>
        </w:tc>
        <w:tc>
          <w:tcPr>
            <w:tcW w:w="270" w:type="dxa"/>
            <w:shd w:val="clear" w:color="auto" w:fill="auto"/>
          </w:tcPr>
          <w:p w14:paraId="38A1D078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2C75C25" w14:textId="55761EB8" w:rsidR="00AA1BE2" w:rsidRPr="00C54565" w:rsidRDefault="00880D17" w:rsidP="00C4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26B509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8FBD995" w14:textId="4887092A" w:rsidR="00AA1BE2" w:rsidRPr="00C54565" w:rsidRDefault="00880D17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D715A0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657590" w14:textId="50E27048" w:rsidR="00AA1BE2" w:rsidRPr="00C54565" w:rsidRDefault="00880D17" w:rsidP="00AA1B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(2,360)</w:t>
            </w:r>
          </w:p>
        </w:tc>
        <w:tc>
          <w:tcPr>
            <w:tcW w:w="270" w:type="dxa"/>
            <w:shd w:val="clear" w:color="auto" w:fill="auto"/>
          </w:tcPr>
          <w:p w14:paraId="5D5BF85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540CEF" w14:textId="236E6177" w:rsidR="00AA1BE2" w:rsidRPr="00C54565" w:rsidRDefault="00880D17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AA1BE2" w:rsidRPr="00C54565" w14:paraId="44995AC1" w14:textId="77777777" w:rsidTr="006B44E4">
        <w:trPr>
          <w:cantSplit/>
          <w:trHeight w:val="272"/>
        </w:trPr>
        <w:tc>
          <w:tcPr>
            <w:tcW w:w="3438" w:type="dxa"/>
          </w:tcPr>
          <w:p w14:paraId="029EE84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</w:tcPr>
          <w:p w14:paraId="2542B8ED" w14:textId="1B340EF0" w:rsidR="00AA1BE2" w:rsidRPr="00C54565" w:rsidRDefault="00880D17" w:rsidP="0088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BD259C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587D0D" w14:textId="286A3C53" w:rsidR="00AA1BE2" w:rsidRPr="00C54565" w:rsidRDefault="00880D17" w:rsidP="00880D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(330)</w:t>
            </w:r>
          </w:p>
        </w:tc>
        <w:tc>
          <w:tcPr>
            <w:tcW w:w="236" w:type="dxa"/>
            <w:shd w:val="clear" w:color="auto" w:fill="auto"/>
          </w:tcPr>
          <w:p w14:paraId="47C26272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74779AC" w14:textId="5430892B" w:rsidR="00AA1BE2" w:rsidRPr="00C54565" w:rsidRDefault="00880D17" w:rsidP="00AA1BE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(12,586)</w:t>
            </w:r>
          </w:p>
        </w:tc>
        <w:tc>
          <w:tcPr>
            <w:tcW w:w="270" w:type="dxa"/>
            <w:shd w:val="clear" w:color="auto" w:fill="auto"/>
          </w:tcPr>
          <w:p w14:paraId="5C136F2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9D44A6" w14:textId="2E1946E1" w:rsidR="00AA1BE2" w:rsidRPr="00C54565" w:rsidRDefault="00880D17" w:rsidP="00C4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(2,844)</w:t>
            </w:r>
          </w:p>
        </w:tc>
        <w:tc>
          <w:tcPr>
            <w:tcW w:w="270" w:type="dxa"/>
            <w:shd w:val="clear" w:color="auto" w:fill="auto"/>
          </w:tcPr>
          <w:p w14:paraId="5C5F87B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E58703" w14:textId="38847820" w:rsidR="00AA1BE2" w:rsidRPr="00C54565" w:rsidRDefault="00880D17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(12,544)</w:t>
            </w:r>
          </w:p>
        </w:tc>
        <w:tc>
          <w:tcPr>
            <w:tcW w:w="270" w:type="dxa"/>
            <w:shd w:val="clear" w:color="auto" w:fill="auto"/>
          </w:tcPr>
          <w:p w14:paraId="1B7965A5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3D1F78" w14:textId="7F777B67" w:rsidR="00AA1BE2" w:rsidRPr="00C54565" w:rsidRDefault="00880D17" w:rsidP="0088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ECFEBC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F5385B" w14:textId="19FA5B44" w:rsidR="00AA1BE2" w:rsidRPr="00C54565" w:rsidRDefault="00880D17" w:rsidP="0088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7FCE87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22F838" w14:textId="1FF1A167" w:rsidR="00AA1BE2" w:rsidRPr="00C54565" w:rsidRDefault="00880D17" w:rsidP="00AA1B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(28,304)</w:t>
            </w:r>
          </w:p>
        </w:tc>
      </w:tr>
      <w:tr w:rsidR="00880D17" w:rsidRPr="00C54565" w14:paraId="3034B341" w14:textId="77777777" w:rsidTr="006B44E4">
        <w:trPr>
          <w:cantSplit/>
          <w:trHeight w:val="272"/>
        </w:trPr>
        <w:tc>
          <w:tcPr>
            <w:tcW w:w="3438" w:type="dxa"/>
          </w:tcPr>
          <w:p w14:paraId="58557C3E" w14:textId="3F038B27" w:rsidR="00880D17" w:rsidRPr="00C54565" w:rsidRDefault="00880D17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1080" w:type="dxa"/>
            <w:shd w:val="clear" w:color="auto" w:fill="auto"/>
          </w:tcPr>
          <w:p w14:paraId="628C4843" w14:textId="2831E46C" w:rsidR="00880D17" w:rsidRPr="00C54565" w:rsidRDefault="00880D17" w:rsidP="0088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BD2834" w14:textId="77777777" w:rsidR="00880D17" w:rsidRPr="00C54565" w:rsidRDefault="00880D17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BC2205" w14:textId="1D14BAE9" w:rsidR="00880D17" w:rsidRPr="00C54565" w:rsidRDefault="00880D17" w:rsidP="0088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71C61A" w14:textId="77777777" w:rsidR="00880D17" w:rsidRPr="00C54565" w:rsidRDefault="00880D17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30C99456" w14:textId="3F533A0C" w:rsidR="00880D17" w:rsidRPr="00C54565" w:rsidRDefault="00880D17" w:rsidP="0088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4C6642" w14:textId="77777777" w:rsidR="00880D17" w:rsidRPr="00C54565" w:rsidRDefault="00880D17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FBC299" w14:textId="76E6C5CB" w:rsidR="00880D17" w:rsidRPr="00C54565" w:rsidRDefault="00880D17" w:rsidP="00C4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655281" w14:textId="77777777" w:rsidR="00880D17" w:rsidRPr="00C54565" w:rsidRDefault="00880D17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1B006C" w14:textId="0E3F06C4" w:rsidR="00880D17" w:rsidRPr="00C54565" w:rsidRDefault="00880D17" w:rsidP="00C4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EBF5BE" w14:textId="77777777" w:rsidR="00880D17" w:rsidRPr="00C54565" w:rsidRDefault="00880D17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3F50F0" w14:textId="22F35729" w:rsidR="00880D17" w:rsidRPr="00C54565" w:rsidRDefault="00880D17" w:rsidP="0088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10FC00" w14:textId="77777777" w:rsidR="00880D17" w:rsidRPr="00C54565" w:rsidRDefault="00880D17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A06CA9" w14:textId="644D6BE7" w:rsidR="00880D17" w:rsidRPr="00C54565" w:rsidRDefault="00880D17" w:rsidP="00880D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880</w:t>
            </w:r>
          </w:p>
        </w:tc>
        <w:tc>
          <w:tcPr>
            <w:tcW w:w="270" w:type="dxa"/>
            <w:shd w:val="clear" w:color="auto" w:fill="auto"/>
          </w:tcPr>
          <w:p w14:paraId="44754F02" w14:textId="77777777" w:rsidR="00880D17" w:rsidRPr="00C54565" w:rsidRDefault="00880D17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64E1BB" w14:textId="3C2537C7" w:rsidR="00880D17" w:rsidRPr="00C54565" w:rsidRDefault="00880D17" w:rsidP="00AA1B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880</w:t>
            </w:r>
          </w:p>
        </w:tc>
      </w:tr>
      <w:tr w:rsidR="00AA1BE2" w:rsidRPr="00C54565" w14:paraId="45B86210" w14:textId="77777777" w:rsidTr="006B44E4">
        <w:trPr>
          <w:cantSplit/>
        </w:trPr>
        <w:tc>
          <w:tcPr>
            <w:tcW w:w="3438" w:type="dxa"/>
          </w:tcPr>
          <w:p w14:paraId="4A3B72D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 31 ธันวาคม 25</w:t>
            </w: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2261B" w14:textId="349E8070" w:rsidR="00AA1BE2" w:rsidRPr="00C54565" w:rsidRDefault="00880D17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141,650</w:t>
            </w:r>
          </w:p>
        </w:tc>
        <w:tc>
          <w:tcPr>
            <w:tcW w:w="270" w:type="dxa"/>
            <w:shd w:val="clear" w:color="auto" w:fill="auto"/>
          </w:tcPr>
          <w:p w14:paraId="7E6CBEE2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3E594" w14:textId="5956298E" w:rsidR="00AA1BE2" w:rsidRPr="00C54565" w:rsidRDefault="00880D17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192,083</w:t>
            </w:r>
          </w:p>
        </w:tc>
        <w:tc>
          <w:tcPr>
            <w:tcW w:w="236" w:type="dxa"/>
            <w:shd w:val="clear" w:color="auto" w:fill="auto"/>
          </w:tcPr>
          <w:p w14:paraId="3DEB33C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F6C43" w14:textId="555DF84E" w:rsidR="00AA1BE2" w:rsidRPr="00C54565" w:rsidRDefault="00880D17" w:rsidP="00C4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116,608</w:t>
            </w:r>
          </w:p>
        </w:tc>
        <w:tc>
          <w:tcPr>
            <w:tcW w:w="270" w:type="dxa"/>
            <w:shd w:val="clear" w:color="auto" w:fill="auto"/>
          </w:tcPr>
          <w:p w14:paraId="4D58F492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B61A7" w14:textId="789BD4D8" w:rsidR="00AA1BE2" w:rsidRPr="00C54565" w:rsidRDefault="0074207C" w:rsidP="00C4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111,818</w:t>
            </w:r>
          </w:p>
        </w:tc>
        <w:tc>
          <w:tcPr>
            <w:tcW w:w="270" w:type="dxa"/>
            <w:shd w:val="clear" w:color="auto" w:fill="auto"/>
          </w:tcPr>
          <w:p w14:paraId="11CE21A2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CEEC9" w14:textId="2C904341" w:rsidR="00AA1BE2" w:rsidRPr="00C54565" w:rsidRDefault="00880D17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53,755</w:t>
            </w:r>
          </w:p>
        </w:tc>
        <w:tc>
          <w:tcPr>
            <w:tcW w:w="270" w:type="dxa"/>
            <w:shd w:val="clear" w:color="auto" w:fill="auto"/>
          </w:tcPr>
          <w:p w14:paraId="3B9171E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C9A4A" w14:textId="5E6439BD" w:rsidR="00AA1BE2" w:rsidRPr="00C54565" w:rsidRDefault="00880D17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3,587</w:t>
            </w:r>
          </w:p>
        </w:tc>
        <w:tc>
          <w:tcPr>
            <w:tcW w:w="270" w:type="dxa"/>
            <w:shd w:val="clear" w:color="auto" w:fill="auto"/>
          </w:tcPr>
          <w:p w14:paraId="2547F92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D1E36" w14:textId="348C02C4" w:rsidR="00AA1BE2" w:rsidRPr="00C54565" w:rsidRDefault="00880D17" w:rsidP="0088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ECD270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1DDD8" w14:textId="4117F7B7" w:rsidR="00AA1BE2" w:rsidRPr="00C54565" w:rsidRDefault="00880D17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619,501</w:t>
            </w:r>
          </w:p>
        </w:tc>
      </w:tr>
    </w:tbl>
    <w:p w14:paraId="4D96DB4D" w14:textId="77777777" w:rsidR="00626409" w:rsidRPr="00C54565" w:rsidRDefault="00626409" w:rsidP="00626409">
      <w:pPr>
        <w:ind w:firstLine="540"/>
        <w:rPr>
          <w:rFonts w:asciiTheme="majorBidi" w:hAnsiTheme="majorBidi" w:cstheme="majorBidi"/>
        </w:rPr>
      </w:pPr>
    </w:p>
    <w:p w14:paraId="2F67EA7F" w14:textId="77777777" w:rsidR="00626409" w:rsidRPr="00C54565" w:rsidRDefault="00626409" w:rsidP="00626409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C54565">
        <w:rPr>
          <w:rFonts w:asciiTheme="majorBidi" w:hAnsiTheme="majorBidi" w:cstheme="majorBidi"/>
        </w:rPr>
        <w:br w:type="page"/>
      </w:r>
    </w:p>
    <w:tbl>
      <w:tblPr>
        <w:tblW w:w="142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1080"/>
        <w:gridCol w:w="270"/>
        <w:gridCol w:w="1080"/>
        <w:gridCol w:w="236"/>
        <w:gridCol w:w="1204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626409" w:rsidRPr="00C54565" w14:paraId="6C40B327" w14:textId="77777777" w:rsidTr="006B44E4">
        <w:trPr>
          <w:cantSplit/>
        </w:trPr>
        <w:tc>
          <w:tcPr>
            <w:tcW w:w="3438" w:type="dxa"/>
          </w:tcPr>
          <w:p w14:paraId="409BD59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0" w:type="dxa"/>
            <w:gridSpan w:val="15"/>
          </w:tcPr>
          <w:p w14:paraId="355DD853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26409" w:rsidRPr="00C54565" w14:paraId="618483B6" w14:textId="77777777" w:rsidTr="006B44E4">
        <w:trPr>
          <w:cantSplit/>
        </w:trPr>
        <w:tc>
          <w:tcPr>
            <w:tcW w:w="3438" w:type="dxa"/>
          </w:tcPr>
          <w:p w14:paraId="0925D88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F17CF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536D6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994E0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D5255A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AADBB7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FDBA8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EA391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9C217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BC6F02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เครื่องตกแต่ง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FB609E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B64C6A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9E4F22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4E8FE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F3BF34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FAF48D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C54565" w14:paraId="1CFC25C2" w14:textId="77777777" w:rsidTr="006B44E4">
        <w:trPr>
          <w:cantSplit/>
        </w:trPr>
        <w:tc>
          <w:tcPr>
            <w:tcW w:w="3438" w:type="dxa"/>
          </w:tcPr>
          <w:p w14:paraId="33BDC9B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EF465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006A7CE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46891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14:paraId="7D0591F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9BDA3E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46D8F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FE976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04420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661C66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ติดตั้งและ</w:t>
            </w:r>
          </w:p>
        </w:tc>
        <w:tc>
          <w:tcPr>
            <w:tcW w:w="270" w:type="dxa"/>
          </w:tcPr>
          <w:p w14:paraId="235C59AF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E96651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06FFCE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90352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14:paraId="27544FFF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8DA4E7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C54565" w14:paraId="57ADEA03" w14:textId="77777777" w:rsidTr="006B44E4">
        <w:trPr>
          <w:cantSplit/>
        </w:trPr>
        <w:tc>
          <w:tcPr>
            <w:tcW w:w="3438" w:type="dxa"/>
          </w:tcPr>
          <w:p w14:paraId="1041564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978A4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14:paraId="119FBCC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18E31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236" w:type="dxa"/>
          </w:tcPr>
          <w:p w14:paraId="2DCE002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2E843C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</w:t>
            </w:r>
          </w:p>
        </w:tc>
        <w:tc>
          <w:tcPr>
            <w:tcW w:w="270" w:type="dxa"/>
          </w:tcPr>
          <w:p w14:paraId="337D66A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D7554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</w:t>
            </w:r>
          </w:p>
        </w:tc>
        <w:tc>
          <w:tcPr>
            <w:tcW w:w="270" w:type="dxa"/>
          </w:tcPr>
          <w:p w14:paraId="1BEF6B5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F6E89D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270" w:type="dxa"/>
          </w:tcPr>
          <w:p w14:paraId="7D46A559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1A425121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D2F13F6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121DAE5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17B52D46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9693B9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C54565" w14:paraId="242E48D3" w14:textId="77777777" w:rsidTr="006B44E4">
        <w:trPr>
          <w:cantSplit/>
        </w:trPr>
        <w:tc>
          <w:tcPr>
            <w:tcW w:w="3438" w:type="dxa"/>
          </w:tcPr>
          <w:p w14:paraId="45F74BB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2037B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E05727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043D8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47B9542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DD925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สารสนเทศ</w:t>
            </w:r>
          </w:p>
        </w:tc>
        <w:tc>
          <w:tcPr>
            <w:tcW w:w="270" w:type="dxa"/>
          </w:tcPr>
          <w:p w14:paraId="6E44D6D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F30D3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งานอาคาร</w:t>
            </w:r>
          </w:p>
        </w:tc>
        <w:tc>
          <w:tcPr>
            <w:tcW w:w="270" w:type="dxa"/>
          </w:tcPr>
          <w:p w14:paraId="444F9ED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8EB651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270" w:type="dxa"/>
          </w:tcPr>
          <w:p w14:paraId="26F50B15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21B6ED50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270" w:type="dxa"/>
          </w:tcPr>
          <w:p w14:paraId="01BAD0E3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76EC382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5F323583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3BC62C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26409" w:rsidRPr="00C54565" w14:paraId="3056C479" w14:textId="77777777" w:rsidTr="006B44E4">
        <w:trPr>
          <w:cantSplit/>
        </w:trPr>
        <w:tc>
          <w:tcPr>
            <w:tcW w:w="3438" w:type="dxa"/>
          </w:tcPr>
          <w:p w14:paraId="1EAC7B0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5"/>
          </w:tcPr>
          <w:p w14:paraId="59F8941B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626409" w:rsidRPr="00C54565" w14:paraId="16A32A17" w14:textId="77777777" w:rsidTr="006B44E4">
        <w:trPr>
          <w:cantSplit/>
        </w:trPr>
        <w:tc>
          <w:tcPr>
            <w:tcW w:w="3438" w:type="dxa"/>
          </w:tcPr>
          <w:p w14:paraId="0BBC28A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4C71631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F2646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03C75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6027C3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86330C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52249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51C15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7216F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E7FA1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712D1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DB160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E817F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ECB61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11D21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B5985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1BE2" w:rsidRPr="00C54565" w14:paraId="697A82D3" w14:textId="77777777" w:rsidTr="006B44E4">
        <w:trPr>
          <w:cantSplit/>
        </w:trPr>
        <w:tc>
          <w:tcPr>
            <w:tcW w:w="3438" w:type="dxa"/>
          </w:tcPr>
          <w:p w14:paraId="0C9262F7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ณ วันที่ 1 มกราคม 25</w:t>
            </w: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61</w:t>
            </w:r>
          </w:p>
        </w:tc>
        <w:tc>
          <w:tcPr>
            <w:tcW w:w="1080" w:type="dxa"/>
          </w:tcPr>
          <w:p w14:paraId="66EB5074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7A7137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564D95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59,259</w:t>
            </w:r>
          </w:p>
        </w:tc>
        <w:tc>
          <w:tcPr>
            <w:tcW w:w="236" w:type="dxa"/>
          </w:tcPr>
          <w:p w14:paraId="79EB17A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AF86426" w14:textId="77777777" w:rsidR="00AA1BE2" w:rsidRPr="00C54565" w:rsidRDefault="00AA1BE2" w:rsidP="004A1E5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88,025</w:t>
            </w:r>
          </w:p>
        </w:tc>
        <w:tc>
          <w:tcPr>
            <w:tcW w:w="270" w:type="dxa"/>
          </w:tcPr>
          <w:p w14:paraId="3626DC0C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D494D3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59,890</w:t>
            </w:r>
          </w:p>
        </w:tc>
        <w:tc>
          <w:tcPr>
            <w:tcW w:w="270" w:type="dxa"/>
          </w:tcPr>
          <w:p w14:paraId="755E1BA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587817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61,106</w:t>
            </w:r>
          </w:p>
        </w:tc>
        <w:tc>
          <w:tcPr>
            <w:tcW w:w="270" w:type="dxa"/>
          </w:tcPr>
          <w:p w14:paraId="7B03E5B1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8FA13F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4,061</w:t>
            </w:r>
          </w:p>
        </w:tc>
        <w:tc>
          <w:tcPr>
            <w:tcW w:w="270" w:type="dxa"/>
          </w:tcPr>
          <w:p w14:paraId="2429E819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B9C45F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AF60A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1CC9E8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272,341</w:t>
            </w:r>
          </w:p>
        </w:tc>
      </w:tr>
      <w:tr w:rsidR="00AA1BE2" w:rsidRPr="00C54565" w14:paraId="0F716C6B" w14:textId="77777777" w:rsidTr="006B44E4">
        <w:trPr>
          <w:cantSplit/>
        </w:trPr>
        <w:tc>
          <w:tcPr>
            <w:tcW w:w="3438" w:type="dxa"/>
          </w:tcPr>
          <w:p w14:paraId="1BF9C5AD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58213C56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149BD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AA5BF8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12,217</w:t>
            </w:r>
          </w:p>
        </w:tc>
        <w:tc>
          <w:tcPr>
            <w:tcW w:w="236" w:type="dxa"/>
          </w:tcPr>
          <w:p w14:paraId="6D971807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881A3B3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13,454</w:t>
            </w:r>
          </w:p>
        </w:tc>
        <w:tc>
          <w:tcPr>
            <w:tcW w:w="270" w:type="dxa"/>
          </w:tcPr>
          <w:p w14:paraId="0071FE3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335FCD" w14:textId="77777777" w:rsidR="00AA1BE2" w:rsidRPr="00C54565" w:rsidRDefault="00AA1BE2" w:rsidP="00E42F2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10,107</w:t>
            </w:r>
          </w:p>
        </w:tc>
        <w:tc>
          <w:tcPr>
            <w:tcW w:w="270" w:type="dxa"/>
          </w:tcPr>
          <w:p w14:paraId="3DEEF5B2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5471D0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7,981</w:t>
            </w:r>
          </w:p>
        </w:tc>
        <w:tc>
          <w:tcPr>
            <w:tcW w:w="270" w:type="dxa"/>
          </w:tcPr>
          <w:p w14:paraId="299F06F0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D9FEE0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270" w:type="dxa"/>
          </w:tcPr>
          <w:p w14:paraId="4A13C179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F22096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D90E55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07A5D4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9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44,340</w:t>
            </w:r>
          </w:p>
        </w:tc>
      </w:tr>
      <w:tr w:rsidR="00AA1BE2" w:rsidRPr="00C54565" w14:paraId="08F252BE" w14:textId="77777777" w:rsidTr="006B44E4">
        <w:trPr>
          <w:cantSplit/>
        </w:trPr>
        <w:tc>
          <w:tcPr>
            <w:tcW w:w="3438" w:type="dxa"/>
          </w:tcPr>
          <w:p w14:paraId="0D58F368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</w:tcPr>
          <w:p w14:paraId="287E888B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48F2F9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9DEFF5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(471)</w:t>
            </w:r>
          </w:p>
        </w:tc>
        <w:tc>
          <w:tcPr>
            <w:tcW w:w="236" w:type="dxa"/>
          </w:tcPr>
          <w:p w14:paraId="2C0B5801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A3BFB93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(4,068)</w:t>
            </w:r>
          </w:p>
        </w:tc>
        <w:tc>
          <w:tcPr>
            <w:tcW w:w="270" w:type="dxa"/>
          </w:tcPr>
          <w:p w14:paraId="7A2F0EBD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A556EC7" w14:textId="77777777" w:rsidR="00AA1BE2" w:rsidRPr="00C54565" w:rsidRDefault="00AA1BE2" w:rsidP="00E42F2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(4,267)</w:t>
            </w:r>
          </w:p>
        </w:tc>
        <w:tc>
          <w:tcPr>
            <w:tcW w:w="270" w:type="dxa"/>
          </w:tcPr>
          <w:p w14:paraId="3A87CDE4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F27893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(19,620)</w:t>
            </w:r>
          </w:p>
        </w:tc>
        <w:tc>
          <w:tcPr>
            <w:tcW w:w="270" w:type="dxa"/>
          </w:tcPr>
          <w:p w14:paraId="1F086397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FE15693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(2,914)</w:t>
            </w:r>
          </w:p>
        </w:tc>
        <w:tc>
          <w:tcPr>
            <w:tcW w:w="270" w:type="dxa"/>
          </w:tcPr>
          <w:p w14:paraId="22C2FA27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037F37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341AAC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BF03371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(31,340)</w:t>
            </w:r>
          </w:p>
        </w:tc>
      </w:tr>
      <w:tr w:rsidR="00AA1BE2" w:rsidRPr="00C54565" w14:paraId="167D2652" w14:textId="77777777" w:rsidTr="006B44E4">
        <w:trPr>
          <w:cantSplit/>
        </w:trPr>
        <w:tc>
          <w:tcPr>
            <w:tcW w:w="3438" w:type="dxa"/>
          </w:tcPr>
          <w:p w14:paraId="535CEA96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 31 ธันวาคม 25</w:t>
            </w: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61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A052BC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792D2C2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AC3BDC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8814988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2EE9B61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6CBC22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E57F23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C4B1125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DD9175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D221E41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EF7AE7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E4AE135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AEA0AB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56A7F9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76CC02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A1BE2" w:rsidRPr="00C54565" w14:paraId="05A0E479" w14:textId="77777777" w:rsidTr="006B44E4">
        <w:trPr>
          <w:cantSplit/>
        </w:trPr>
        <w:tc>
          <w:tcPr>
            <w:tcW w:w="3438" w:type="dxa"/>
          </w:tcPr>
          <w:p w14:paraId="5A33D71A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1 มกราคม 25</w:t>
            </w: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1080" w:type="dxa"/>
          </w:tcPr>
          <w:p w14:paraId="11CFECF2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C1B3FD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22D3F7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71,005</w:t>
            </w:r>
          </w:p>
        </w:tc>
        <w:tc>
          <w:tcPr>
            <w:tcW w:w="236" w:type="dxa"/>
          </w:tcPr>
          <w:p w14:paraId="1D2A89A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03F01DEC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97,411</w:t>
            </w:r>
          </w:p>
        </w:tc>
        <w:tc>
          <w:tcPr>
            <w:tcW w:w="270" w:type="dxa"/>
          </w:tcPr>
          <w:p w14:paraId="2DB88E13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2F303E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65,730</w:t>
            </w:r>
          </w:p>
        </w:tc>
        <w:tc>
          <w:tcPr>
            <w:tcW w:w="270" w:type="dxa"/>
          </w:tcPr>
          <w:p w14:paraId="595A7CFC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79ADCE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49,467</w:t>
            </w:r>
          </w:p>
        </w:tc>
        <w:tc>
          <w:tcPr>
            <w:tcW w:w="270" w:type="dxa"/>
          </w:tcPr>
          <w:p w14:paraId="7A0DA501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800A3A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1,728</w:t>
            </w:r>
          </w:p>
        </w:tc>
        <w:tc>
          <w:tcPr>
            <w:tcW w:w="270" w:type="dxa"/>
          </w:tcPr>
          <w:p w14:paraId="63153E71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095A21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D37F1A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BFDD7D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285,341</w:t>
            </w:r>
          </w:p>
        </w:tc>
      </w:tr>
      <w:tr w:rsidR="00AA1BE2" w:rsidRPr="00C54565" w14:paraId="3B8B0D2C" w14:textId="77777777" w:rsidTr="006B44E4">
        <w:trPr>
          <w:cantSplit/>
        </w:trPr>
        <w:tc>
          <w:tcPr>
            <w:tcW w:w="3438" w:type="dxa"/>
          </w:tcPr>
          <w:p w14:paraId="0869A43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14:paraId="57CCA20C" w14:textId="14DE9B9D" w:rsidR="00AA1BE2" w:rsidRPr="00C54565" w:rsidRDefault="0042325F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7193AE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3B5494" w14:textId="66851EFD" w:rsidR="00AA1BE2" w:rsidRPr="00C54565" w:rsidRDefault="000E56E8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12,906</w:t>
            </w:r>
          </w:p>
        </w:tc>
        <w:tc>
          <w:tcPr>
            <w:tcW w:w="236" w:type="dxa"/>
            <w:shd w:val="clear" w:color="auto" w:fill="auto"/>
          </w:tcPr>
          <w:p w14:paraId="7F28677C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C170951" w14:textId="778ED3FC" w:rsidR="00AA1BE2" w:rsidRPr="00C54565" w:rsidRDefault="000E56E8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12,06</w:t>
            </w:r>
            <w:r w:rsidR="00DA39B5"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ACD47A9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42F311" w14:textId="22C28DE0" w:rsidR="00AA1BE2" w:rsidRPr="00C54565" w:rsidRDefault="000E56E8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9,527</w:t>
            </w:r>
          </w:p>
        </w:tc>
        <w:tc>
          <w:tcPr>
            <w:tcW w:w="270" w:type="dxa"/>
            <w:shd w:val="clear" w:color="auto" w:fill="auto"/>
          </w:tcPr>
          <w:p w14:paraId="43739064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773587" w14:textId="5A356760" w:rsidR="00AA1BE2" w:rsidRPr="00C54565" w:rsidRDefault="000E56E8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6,064</w:t>
            </w:r>
          </w:p>
        </w:tc>
        <w:tc>
          <w:tcPr>
            <w:tcW w:w="270" w:type="dxa"/>
            <w:shd w:val="clear" w:color="auto" w:fill="auto"/>
          </w:tcPr>
          <w:p w14:paraId="4F4D56C8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070F38" w14:textId="38AF887B" w:rsidR="00AA1BE2" w:rsidRPr="00C54565" w:rsidRDefault="000E56E8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270" w:type="dxa"/>
            <w:shd w:val="clear" w:color="auto" w:fill="auto"/>
          </w:tcPr>
          <w:p w14:paraId="5ADFCC0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A23B72" w14:textId="7D94B54B" w:rsidR="00AA1BE2" w:rsidRPr="00C54565" w:rsidRDefault="000E56E8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CF72A3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6D921C" w14:textId="2FD6268D" w:rsidR="00AA1BE2" w:rsidRPr="00C54565" w:rsidRDefault="000E56E8" w:rsidP="00AA1B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9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41,1</w:t>
            </w:r>
            <w:r w:rsidR="00DA39B5"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</w:p>
        </w:tc>
      </w:tr>
      <w:tr w:rsidR="00AA1BE2" w:rsidRPr="00C54565" w14:paraId="5E6FB922" w14:textId="77777777" w:rsidTr="006B44E4">
        <w:trPr>
          <w:cantSplit/>
        </w:trPr>
        <w:tc>
          <w:tcPr>
            <w:tcW w:w="3438" w:type="dxa"/>
          </w:tcPr>
          <w:p w14:paraId="60851205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113D21" w14:textId="3B0491E7" w:rsidR="00AA1BE2" w:rsidRPr="00C54565" w:rsidRDefault="0042325F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6309B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E7936C2" w14:textId="6EE8BFBB" w:rsidR="00AA1BE2" w:rsidRPr="00C54565" w:rsidRDefault="000E56E8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(226)</w:t>
            </w:r>
          </w:p>
        </w:tc>
        <w:tc>
          <w:tcPr>
            <w:tcW w:w="236" w:type="dxa"/>
            <w:shd w:val="clear" w:color="auto" w:fill="auto"/>
          </w:tcPr>
          <w:p w14:paraId="7B3672A3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72D8BFF6" w14:textId="44968C90" w:rsidR="00AA1BE2" w:rsidRPr="00C54565" w:rsidRDefault="000E56E8" w:rsidP="00AA1BE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(12,56</w:t>
            </w:r>
            <w:r w:rsidR="00DA39B5"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</w:t>
            </w: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0493E2D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E2F6ED" w14:textId="0F03CD05" w:rsidR="00AA1BE2" w:rsidRPr="00C54565" w:rsidRDefault="000E56E8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(2,460)</w:t>
            </w:r>
          </w:p>
        </w:tc>
        <w:tc>
          <w:tcPr>
            <w:tcW w:w="270" w:type="dxa"/>
            <w:shd w:val="clear" w:color="auto" w:fill="auto"/>
          </w:tcPr>
          <w:p w14:paraId="6227ACE0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200039" w14:textId="672F97CD" w:rsidR="00AA1BE2" w:rsidRPr="00C54565" w:rsidRDefault="000E56E8" w:rsidP="00AA1B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(12,244)</w:t>
            </w:r>
          </w:p>
        </w:tc>
        <w:tc>
          <w:tcPr>
            <w:tcW w:w="270" w:type="dxa"/>
            <w:shd w:val="clear" w:color="auto" w:fill="auto"/>
          </w:tcPr>
          <w:p w14:paraId="11B55783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EAF708" w14:textId="41139938" w:rsidR="00AA1BE2" w:rsidRPr="00C54565" w:rsidRDefault="000E56E8" w:rsidP="000E56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13E1D1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CB0F22" w14:textId="4CFBEF50" w:rsidR="00AA1BE2" w:rsidRPr="00C54565" w:rsidRDefault="000E56E8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1036BD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10AAA8" w14:textId="03E9C75A" w:rsidR="00AA1BE2" w:rsidRPr="00C54565" w:rsidRDefault="000E56E8" w:rsidP="00AA1B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(27,49</w:t>
            </w:r>
            <w:r w:rsidR="00DA39B5"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AA1BE2" w:rsidRPr="00C54565" w14:paraId="5AAC8DFC" w14:textId="77777777" w:rsidTr="006B44E4">
        <w:trPr>
          <w:cantSplit/>
          <w:trHeight w:val="352"/>
        </w:trPr>
        <w:tc>
          <w:tcPr>
            <w:tcW w:w="3438" w:type="dxa"/>
          </w:tcPr>
          <w:p w14:paraId="7F1E3FD7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 31 ธันวาคม 25</w:t>
            </w: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409ED" w14:textId="395E29C7" w:rsidR="00AA1BE2" w:rsidRPr="00C54565" w:rsidRDefault="0042325F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7D9573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B3A24" w14:textId="08CD244B" w:rsidR="00AA1BE2" w:rsidRPr="00C54565" w:rsidRDefault="000E56E8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83,685</w:t>
            </w:r>
          </w:p>
        </w:tc>
        <w:tc>
          <w:tcPr>
            <w:tcW w:w="236" w:type="dxa"/>
            <w:shd w:val="clear" w:color="auto" w:fill="auto"/>
          </w:tcPr>
          <w:p w14:paraId="135236F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485CA" w14:textId="01CEF1C4" w:rsidR="00AA1BE2" w:rsidRPr="00C54565" w:rsidRDefault="000E56E8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96,910</w:t>
            </w:r>
          </w:p>
        </w:tc>
        <w:tc>
          <w:tcPr>
            <w:tcW w:w="270" w:type="dxa"/>
            <w:shd w:val="clear" w:color="auto" w:fill="auto"/>
          </w:tcPr>
          <w:p w14:paraId="325D7638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D0208" w14:textId="7C44A2E3" w:rsidR="00AA1BE2" w:rsidRPr="00C54565" w:rsidRDefault="000E56E8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72,797</w:t>
            </w:r>
          </w:p>
        </w:tc>
        <w:tc>
          <w:tcPr>
            <w:tcW w:w="270" w:type="dxa"/>
            <w:shd w:val="clear" w:color="auto" w:fill="auto"/>
          </w:tcPr>
          <w:p w14:paraId="2A93D5E2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104F0" w14:textId="04EB0767" w:rsidR="00AA1BE2" w:rsidRPr="00C54565" w:rsidRDefault="000E56E8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43,287</w:t>
            </w:r>
          </w:p>
        </w:tc>
        <w:tc>
          <w:tcPr>
            <w:tcW w:w="270" w:type="dxa"/>
            <w:shd w:val="clear" w:color="auto" w:fill="auto"/>
          </w:tcPr>
          <w:p w14:paraId="64A729C0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99E49" w14:textId="1F118129" w:rsidR="00AA1BE2" w:rsidRPr="00C54565" w:rsidRDefault="000E56E8" w:rsidP="00AA1BE2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2,297</w:t>
            </w:r>
          </w:p>
        </w:tc>
        <w:tc>
          <w:tcPr>
            <w:tcW w:w="270" w:type="dxa"/>
            <w:shd w:val="clear" w:color="auto" w:fill="auto"/>
          </w:tcPr>
          <w:p w14:paraId="323A5A2B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20302" w14:textId="7818ADA5" w:rsidR="00AA1BE2" w:rsidRPr="00C54565" w:rsidRDefault="000E56E8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5A1FF7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9486F" w14:textId="2699957F" w:rsidR="00AA1BE2" w:rsidRPr="00C54565" w:rsidRDefault="000E56E8" w:rsidP="00AA1B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298,976</w:t>
            </w:r>
          </w:p>
        </w:tc>
      </w:tr>
      <w:tr w:rsidR="00090013" w:rsidRPr="00C54565" w14:paraId="2412EF07" w14:textId="77777777" w:rsidTr="00090013">
        <w:trPr>
          <w:cantSplit/>
          <w:trHeight w:val="352"/>
        </w:trPr>
        <w:tc>
          <w:tcPr>
            <w:tcW w:w="3438" w:type="dxa"/>
          </w:tcPr>
          <w:p w14:paraId="077A3EF9" w14:textId="77777777" w:rsidR="00090013" w:rsidRPr="00C54565" w:rsidRDefault="00090013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7CE8F06" w14:textId="77777777" w:rsidR="00090013" w:rsidRPr="00C54565" w:rsidRDefault="00090013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4A51DEB4" w14:textId="77777777" w:rsidR="00090013" w:rsidRPr="00C54565" w:rsidRDefault="00090013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D96D3E" w14:textId="77777777" w:rsidR="00090013" w:rsidRPr="00C54565" w:rsidRDefault="00090013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D40B2CC" w14:textId="77777777" w:rsidR="00090013" w:rsidRPr="00C54565" w:rsidRDefault="00090013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46181CB1" w14:textId="77777777" w:rsidR="00090013" w:rsidRPr="00C54565" w:rsidRDefault="00090013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119150" w14:textId="77777777" w:rsidR="00090013" w:rsidRPr="00C54565" w:rsidRDefault="00090013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0069D4" w14:textId="77777777" w:rsidR="00090013" w:rsidRPr="00C54565" w:rsidRDefault="00090013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E8B399" w14:textId="77777777" w:rsidR="00090013" w:rsidRPr="00C54565" w:rsidRDefault="00090013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3EB64B" w14:textId="77777777" w:rsidR="00090013" w:rsidRPr="00C54565" w:rsidRDefault="00090013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E4408E" w14:textId="77777777" w:rsidR="00090013" w:rsidRPr="00C54565" w:rsidRDefault="00090013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8D2AE0" w14:textId="77777777" w:rsidR="00090013" w:rsidRPr="00C54565" w:rsidRDefault="00090013" w:rsidP="00AA1BE2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B2C26B" w14:textId="77777777" w:rsidR="00090013" w:rsidRPr="00C54565" w:rsidRDefault="00090013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D9640D" w14:textId="77777777" w:rsidR="00090013" w:rsidRPr="00C54565" w:rsidRDefault="00090013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52E0371D" w14:textId="77777777" w:rsidR="00090013" w:rsidRPr="00C54565" w:rsidRDefault="00090013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EAF3F0E" w14:textId="77777777" w:rsidR="00090013" w:rsidRPr="00C54565" w:rsidRDefault="00090013" w:rsidP="00AA1B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</w:tr>
    </w:tbl>
    <w:p w14:paraId="28CFD736" w14:textId="77777777" w:rsidR="00626409" w:rsidRPr="00C54565" w:rsidRDefault="00626409" w:rsidP="00626409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C54565">
        <w:rPr>
          <w:rFonts w:asciiTheme="majorBidi" w:hAnsiTheme="majorBidi" w:cstheme="majorBidi"/>
        </w:rPr>
        <w:br w:type="page"/>
      </w:r>
    </w:p>
    <w:tbl>
      <w:tblPr>
        <w:tblW w:w="14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1080"/>
        <w:gridCol w:w="270"/>
        <w:gridCol w:w="1080"/>
        <w:gridCol w:w="236"/>
        <w:gridCol w:w="1204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125"/>
      </w:tblGrid>
      <w:tr w:rsidR="00626409" w:rsidRPr="00C54565" w14:paraId="7D9A35C3" w14:textId="77777777" w:rsidTr="006B44E4">
        <w:trPr>
          <w:cantSplit/>
        </w:trPr>
        <w:tc>
          <w:tcPr>
            <w:tcW w:w="3438" w:type="dxa"/>
          </w:tcPr>
          <w:p w14:paraId="4880043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5" w:type="dxa"/>
            <w:gridSpan w:val="15"/>
            <w:tcBorders>
              <w:bottom w:val="single" w:sz="4" w:space="0" w:color="auto"/>
            </w:tcBorders>
          </w:tcPr>
          <w:p w14:paraId="722E8466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26409" w:rsidRPr="00C54565" w14:paraId="6EEDD518" w14:textId="77777777" w:rsidTr="006B44E4">
        <w:trPr>
          <w:cantSplit/>
        </w:trPr>
        <w:tc>
          <w:tcPr>
            <w:tcW w:w="3438" w:type="dxa"/>
          </w:tcPr>
          <w:p w14:paraId="200D6BA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E7E29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EBF36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E478C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0FA280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7DEAE8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4DA089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87A43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DB4211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65FE91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เครื่องตกแต่ง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E3D5A5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87F409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A9AF9F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C3430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EE217B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587344A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C54565" w14:paraId="74008D3D" w14:textId="77777777" w:rsidTr="006B44E4">
        <w:trPr>
          <w:cantSplit/>
        </w:trPr>
        <w:tc>
          <w:tcPr>
            <w:tcW w:w="3438" w:type="dxa"/>
          </w:tcPr>
          <w:p w14:paraId="3514EE3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0438A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5FFE5C1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20079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14:paraId="33D11EC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8958A3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E4FB8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9190A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673C1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7A48D9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ติดตั้งและ</w:t>
            </w:r>
          </w:p>
        </w:tc>
        <w:tc>
          <w:tcPr>
            <w:tcW w:w="270" w:type="dxa"/>
          </w:tcPr>
          <w:p w14:paraId="7A49BA12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742D83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02E6DC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5F71E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14:paraId="0BA12E4B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179AD77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C54565" w14:paraId="4E933AA8" w14:textId="77777777" w:rsidTr="006B44E4">
        <w:trPr>
          <w:cantSplit/>
        </w:trPr>
        <w:tc>
          <w:tcPr>
            <w:tcW w:w="3438" w:type="dxa"/>
          </w:tcPr>
          <w:p w14:paraId="5437434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1D378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14:paraId="66E871D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6319B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236" w:type="dxa"/>
          </w:tcPr>
          <w:p w14:paraId="3ADF7E6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01940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</w:t>
            </w:r>
          </w:p>
        </w:tc>
        <w:tc>
          <w:tcPr>
            <w:tcW w:w="270" w:type="dxa"/>
          </w:tcPr>
          <w:p w14:paraId="7698C37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9037F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</w:t>
            </w:r>
          </w:p>
        </w:tc>
        <w:tc>
          <w:tcPr>
            <w:tcW w:w="270" w:type="dxa"/>
          </w:tcPr>
          <w:p w14:paraId="00BF3F4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EAF350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270" w:type="dxa"/>
          </w:tcPr>
          <w:p w14:paraId="27851536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378B930E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0956325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7E093AD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43240182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75AB9B5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C54565" w14:paraId="081D6843" w14:textId="77777777" w:rsidTr="006B44E4">
        <w:trPr>
          <w:cantSplit/>
        </w:trPr>
        <w:tc>
          <w:tcPr>
            <w:tcW w:w="3438" w:type="dxa"/>
          </w:tcPr>
          <w:p w14:paraId="013E1A1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7AF29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5BA553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63FEA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7F2D97F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32B171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สารสนเทศ</w:t>
            </w:r>
          </w:p>
        </w:tc>
        <w:tc>
          <w:tcPr>
            <w:tcW w:w="270" w:type="dxa"/>
          </w:tcPr>
          <w:p w14:paraId="7722016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9CDF2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งานอาคาร</w:t>
            </w:r>
          </w:p>
        </w:tc>
        <w:tc>
          <w:tcPr>
            <w:tcW w:w="270" w:type="dxa"/>
          </w:tcPr>
          <w:p w14:paraId="1328C1A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998387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270" w:type="dxa"/>
          </w:tcPr>
          <w:p w14:paraId="25578871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2A1A2BF2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270" w:type="dxa"/>
          </w:tcPr>
          <w:p w14:paraId="4914B509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3A71F71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4121A2AC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26A6E7C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26409" w:rsidRPr="00C54565" w14:paraId="5514A54F" w14:textId="77777777" w:rsidTr="006B44E4">
        <w:trPr>
          <w:cantSplit/>
        </w:trPr>
        <w:tc>
          <w:tcPr>
            <w:tcW w:w="3438" w:type="dxa"/>
          </w:tcPr>
          <w:p w14:paraId="6B35845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55" w:type="dxa"/>
            <w:gridSpan w:val="15"/>
          </w:tcPr>
          <w:p w14:paraId="7F21F72E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626409" w:rsidRPr="00C54565" w14:paraId="500BAB37" w14:textId="77777777" w:rsidTr="006B44E4">
        <w:trPr>
          <w:cantSplit/>
        </w:trPr>
        <w:tc>
          <w:tcPr>
            <w:tcW w:w="3438" w:type="dxa"/>
          </w:tcPr>
          <w:p w14:paraId="14169C7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427C859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1E23A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4AE582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553814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F931420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877E43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7B14F4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EDFC1F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20D4BB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B8DE605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BE30B9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5FFA0F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08C48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692A6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58D1281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A1BE2" w:rsidRPr="00C54565" w14:paraId="64104237" w14:textId="77777777" w:rsidTr="006B44E4">
        <w:trPr>
          <w:cantSplit/>
        </w:trPr>
        <w:tc>
          <w:tcPr>
            <w:tcW w:w="3438" w:type="dxa"/>
          </w:tcPr>
          <w:p w14:paraId="72C1CAB5" w14:textId="2EAA83B6" w:rsidR="00AA1BE2" w:rsidRPr="00C54565" w:rsidRDefault="00090013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ณ วันที่ </w:t>
            </w: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31 </w:t>
            </w: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ธันวาคม </w:t>
            </w: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2561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F8A7E4A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141,390</w:t>
            </w:r>
          </w:p>
        </w:tc>
        <w:tc>
          <w:tcPr>
            <w:tcW w:w="270" w:type="dxa"/>
          </w:tcPr>
          <w:p w14:paraId="4F1B8C29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EDCF255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120,993</w:t>
            </w:r>
          </w:p>
        </w:tc>
        <w:tc>
          <w:tcPr>
            <w:tcW w:w="236" w:type="dxa"/>
          </w:tcPr>
          <w:p w14:paraId="2D49A73C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DA1621D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18,225</w:t>
            </w:r>
          </w:p>
        </w:tc>
        <w:tc>
          <w:tcPr>
            <w:tcW w:w="270" w:type="dxa"/>
          </w:tcPr>
          <w:p w14:paraId="333DF104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A53F14E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47,382</w:t>
            </w:r>
          </w:p>
        </w:tc>
        <w:tc>
          <w:tcPr>
            <w:tcW w:w="270" w:type="dxa"/>
          </w:tcPr>
          <w:p w14:paraId="315D28C9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F26CA0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14,976</w:t>
            </w:r>
          </w:p>
        </w:tc>
        <w:tc>
          <w:tcPr>
            <w:tcW w:w="270" w:type="dxa"/>
          </w:tcPr>
          <w:p w14:paraId="383E2C83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43E772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1,859</w:t>
            </w:r>
          </w:p>
        </w:tc>
        <w:tc>
          <w:tcPr>
            <w:tcW w:w="270" w:type="dxa"/>
          </w:tcPr>
          <w:p w14:paraId="2B6D0927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104E0AE" w14:textId="4E9CC441" w:rsidR="00AA1BE2" w:rsidRPr="00C54565" w:rsidRDefault="00DA39B5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</w:t>
            </w:r>
          </w:p>
        </w:tc>
        <w:tc>
          <w:tcPr>
            <w:tcW w:w="270" w:type="dxa"/>
          </w:tcPr>
          <w:p w14:paraId="032C3FF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539DB407" w14:textId="4C96EAF1" w:rsidR="00AA1BE2" w:rsidRPr="00C54565" w:rsidRDefault="00DA39B5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345,085</w:t>
            </w:r>
          </w:p>
        </w:tc>
      </w:tr>
      <w:tr w:rsidR="00AA1BE2" w:rsidRPr="00C54565" w14:paraId="5AF98635" w14:textId="77777777" w:rsidTr="006B44E4">
        <w:trPr>
          <w:cantSplit/>
        </w:trPr>
        <w:tc>
          <w:tcPr>
            <w:tcW w:w="3438" w:type="dxa"/>
          </w:tcPr>
          <w:p w14:paraId="5EC9285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61EB008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25415D9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ED6F1BC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7049337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5905742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D70543F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95CC37C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6C45AA3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5D62350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31596E4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E4A9912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DF2520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1A0117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CA0D92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</w:tcPr>
          <w:p w14:paraId="767754B4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A1BE2" w:rsidRPr="00C54565" w14:paraId="38944241" w14:textId="77777777" w:rsidTr="006B44E4">
        <w:trPr>
          <w:cantSplit/>
        </w:trPr>
        <w:tc>
          <w:tcPr>
            <w:tcW w:w="3438" w:type="dxa"/>
          </w:tcPr>
          <w:p w14:paraId="319E932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ณ วันที่ </w:t>
            </w: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3</w:t>
            </w: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1 ธันวาคม 25</w:t>
            </w: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62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B80B263" w14:textId="391589BB" w:rsidR="00AA1BE2" w:rsidRPr="00C54565" w:rsidRDefault="00B5419E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141,650</w:t>
            </w:r>
          </w:p>
        </w:tc>
        <w:tc>
          <w:tcPr>
            <w:tcW w:w="270" w:type="dxa"/>
            <w:shd w:val="clear" w:color="auto" w:fill="auto"/>
          </w:tcPr>
          <w:p w14:paraId="03484AAC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7655FA3" w14:textId="7BE24716" w:rsidR="00AA1BE2" w:rsidRPr="00C54565" w:rsidRDefault="00B5419E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108,39</w:t>
            </w:r>
            <w:r w:rsidR="00F21E76"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571297B4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7F52BAA8" w14:textId="264E7712" w:rsidR="00AA1BE2" w:rsidRPr="00C54565" w:rsidRDefault="00B5419E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19,69</w:t>
            </w:r>
            <w:r w:rsidR="00F21E76"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3CFADA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144B0DC" w14:textId="73308A70" w:rsidR="00AA1BE2" w:rsidRPr="00C54565" w:rsidRDefault="00B5419E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39,021</w:t>
            </w:r>
          </w:p>
        </w:tc>
        <w:tc>
          <w:tcPr>
            <w:tcW w:w="270" w:type="dxa"/>
            <w:shd w:val="clear" w:color="auto" w:fill="auto"/>
          </w:tcPr>
          <w:p w14:paraId="7341CAAD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E093846" w14:textId="553AAF03" w:rsidR="00AA1BE2" w:rsidRPr="00C54565" w:rsidRDefault="00B5419E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10,468</w:t>
            </w:r>
          </w:p>
        </w:tc>
        <w:tc>
          <w:tcPr>
            <w:tcW w:w="270" w:type="dxa"/>
            <w:shd w:val="clear" w:color="auto" w:fill="auto"/>
          </w:tcPr>
          <w:p w14:paraId="02C09ECA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2985831" w14:textId="60FCA16F" w:rsidR="00AA1BE2" w:rsidRPr="00C54565" w:rsidRDefault="00B5419E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1,290</w:t>
            </w:r>
          </w:p>
        </w:tc>
        <w:tc>
          <w:tcPr>
            <w:tcW w:w="270" w:type="dxa"/>
            <w:shd w:val="clear" w:color="auto" w:fill="auto"/>
          </w:tcPr>
          <w:p w14:paraId="197C1B1C" w14:textId="77777777" w:rsidR="00AA1BE2" w:rsidRPr="00C54565" w:rsidRDefault="00AA1BE2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928BA58" w14:textId="56CA1A95" w:rsidR="00AA1BE2" w:rsidRPr="00C54565" w:rsidRDefault="00B5419E" w:rsidP="00DA3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 w:line="240" w:lineRule="auto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818C26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</w:tcPr>
          <w:p w14:paraId="16EA60E7" w14:textId="675337B3" w:rsidR="00AA1BE2" w:rsidRPr="00C54565" w:rsidRDefault="00B5419E" w:rsidP="00AA1B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320,525</w:t>
            </w:r>
          </w:p>
        </w:tc>
      </w:tr>
    </w:tbl>
    <w:p w14:paraId="2ABE8444" w14:textId="77777777" w:rsidR="00626409" w:rsidRPr="00C54565" w:rsidRDefault="00626409" w:rsidP="00626409">
      <w:pPr>
        <w:ind w:right="309"/>
        <w:rPr>
          <w:rFonts w:asciiTheme="majorBidi" w:hAnsiTheme="majorBidi" w:cstheme="majorBidi"/>
          <w:sz w:val="30"/>
          <w:szCs w:val="30"/>
        </w:rPr>
      </w:pPr>
    </w:p>
    <w:p w14:paraId="69E4F792" w14:textId="32F56C20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30"/>
        <w:jc w:val="thaiDistribute"/>
        <w:rPr>
          <w:rFonts w:asciiTheme="majorBidi" w:hAnsiTheme="majorBidi" w:cstheme="majorBidi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ราคาทรัพย์สินของบริษัทก่อนหักค่า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เสื่อมราคา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C54565">
        <w:rPr>
          <w:rFonts w:asciiTheme="majorBidi" w:hAnsiTheme="majorBidi" w:cstheme="majorBidi"/>
          <w:sz w:val="30"/>
          <w:szCs w:val="30"/>
        </w:rPr>
        <w:t>31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C54565">
        <w:rPr>
          <w:rFonts w:asciiTheme="majorBidi" w:hAnsiTheme="majorBidi" w:cstheme="majorBidi"/>
          <w:sz w:val="30"/>
          <w:szCs w:val="30"/>
        </w:rPr>
        <w:t>256</w:t>
      </w:r>
      <w:r w:rsidR="00AA1BE2" w:rsidRPr="00C54565">
        <w:rPr>
          <w:rFonts w:asciiTheme="majorBidi" w:hAnsiTheme="majorBidi" w:cstheme="majorBidi"/>
          <w:sz w:val="30"/>
          <w:szCs w:val="30"/>
        </w:rPr>
        <w:t>2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="00DA39B5" w:rsidRPr="00C54565">
        <w:rPr>
          <w:rFonts w:asciiTheme="majorBidi" w:hAnsiTheme="majorBidi" w:cstheme="majorBidi"/>
          <w:sz w:val="30"/>
          <w:szCs w:val="30"/>
        </w:rPr>
        <w:t xml:space="preserve">157.2 </w:t>
      </w:r>
      <w:r w:rsidRPr="00C54565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C5456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A1BE2" w:rsidRPr="00C5456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C5456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A1BE2" w:rsidRPr="00C54565">
        <w:rPr>
          <w:rFonts w:asciiTheme="majorBidi" w:hAnsiTheme="majorBidi" w:cstheme="majorBidi"/>
          <w:i/>
          <w:iCs/>
          <w:sz w:val="30"/>
          <w:szCs w:val="30"/>
        </w:rPr>
        <w:t>149.4</w:t>
      </w:r>
      <w:r w:rsidRPr="00C5456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C54565">
        <w:rPr>
          <w:rFonts w:asciiTheme="majorBidi" w:hAnsiTheme="majorBidi" w:cstheme="majorBidi"/>
          <w:sz w:val="30"/>
          <w:szCs w:val="30"/>
          <w:cs/>
        </w:rPr>
        <w:t>)</w:t>
      </w:r>
    </w:p>
    <w:p w14:paraId="0FFA9833" w14:textId="77777777" w:rsidR="00626409" w:rsidRPr="00C54565" w:rsidRDefault="00626409" w:rsidP="00892412">
      <w:pPr>
        <w:pStyle w:val="Heading1"/>
        <w:keepLines/>
        <w:numPr>
          <w:ilvl w:val="0"/>
          <w:numId w:val="1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  <w:sectPr w:rsidR="00626409" w:rsidRPr="00C54565" w:rsidSect="005559E7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BAD8F2E" w14:textId="77777777" w:rsidR="00626409" w:rsidRPr="00C54565" w:rsidRDefault="00626409" w:rsidP="006B44E4">
      <w:pPr>
        <w:pStyle w:val="Heading1"/>
        <w:keepLines/>
        <w:numPr>
          <w:ilvl w:val="0"/>
          <w:numId w:val="17"/>
        </w:numPr>
        <w:shd w:val="clear" w:color="auto" w:fill="auto"/>
        <w:ind w:left="900" w:right="-45" w:hanging="450"/>
        <w:jc w:val="thaiDistribute"/>
        <w:rPr>
          <w:rFonts w:asciiTheme="majorBidi" w:hAnsiTheme="majorBidi" w:cs="Angsana New"/>
          <w:u w:val="none"/>
          <w:cs/>
          <w:lang w:val="th-TH"/>
        </w:rPr>
      </w:pPr>
      <w:r w:rsidRPr="00C54565">
        <w:rPr>
          <w:rFonts w:asciiTheme="majorBidi" w:hAnsiTheme="majorBidi" w:cstheme="majorBidi" w:hint="cs"/>
          <w:szCs w:val="30"/>
          <w:u w:val="none"/>
          <w:cs/>
          <w:lang w:val="th-TH"/>
        </w:rPr>
        <w:lastRenderedPageBreak/>
        <w:t>ค่า</w:t>
      </w:r>
      <w:r w:rsidRPr="00C54565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ความ</w:t>
      </w:r>
      <w:r w:rsidRPr="00C54565">
        <w:rPr>
          <w:rFonts w:asciiTheme="majorBidi" w:hAnsiTheme="majorBidi" w:cstheme="majorBidi" w:hint="cs"/>
          <w:szCs w:val="30"/>
          <w:u w:val="none"/>
          <w:cs/>
          <w:lang w:val="th-TH"/>
        </w:rPr>
        <w:t>นิยม</w:t>
      </w:r>
    </w:p>
    <w:p w14:paraId="6C5AA975" w14:textId="77777777" w:rsidR="00626409" w:rsidRPr="00C54565" w:rsidRDefault="00626409" w:rsidP="00626409">
      <w:pPr>
        <w:rPr>
          <w:rFonts w:cs="Arial"/>
          <w:sz w:val="10"/>
          <w:szCs w:val="10"/>
          <w:cs/>
          <w:lang w:val="th-TH"/>
        </w:rPr>
      </w:pPr>
    </w:p>
    <w:tbl>
      <w:tblPr>
        <w:tblW w:w="93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961"/>
        <w:gridCol w:w="364"/>
        <w:gridCol w:w="270"/>
        <w:gridCol w:w="363"/>
        <w:gridCol w:w="1080"/>
        <w:gridCol w:w="270"/>
        <w:gridCol w:w="1172"/>
        <w:gridCol w:w="270"/>
        <w:gridCol w:w="1170"/>
        <w:gridCol w:w="270"/>
        <w:gridCol w:w="1170"/>
      </w:tblGrid>
      <w:tr w:rsidR="00626409" w:rsidRPr="00C54565" w14:paraId="027BAA77" w14:textId="77777777" w:rsidTr="006B44E4">
        <w:tc>
          <w:tcPr>
            <w:tcW w:w="1777" w:type="pct"/>
            <w:gridSpan w:val="2"/>
          </w:tcPr>
          <w:p w14:paraId="6D23CDD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19D618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3" w:type="pct"/>
          </w:tcPr>
          <w:p w14:paraId="5DB3C54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54A3D59C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C46B0F1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14:paraId="2EFEDD47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26409" w:rsidRPr="00C54565" w14:paraId="7BCB9841" w14:textId="77777777" w:rsidTr="006B44E4">
        <w:tc>
          <w:tcPr>
            <w:tcW w:w="1582" w:type="pct"/>
          </w:tcPr>
          <w:p w14:paraId="5D473726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gridSpan w:val="3"/>
          </w:tcPr>
          <w:p w14:paraId="101B952F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0D36F788" w14:textId="77777777" w:rsidR="00626409" w:rsidRPr="00C54565" w:rsidRDefault="00AA1BE2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10C2CC83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C2C8898" w14:textId="77777777" w:rsidR="00626409" w:rsidRPr="00C54565" w:rsidRDefault="00AA1BE2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14:paraId="7381023D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373FC1E4" w14:textId="77777777" w:rsidR="00626409" w:rsidRPr="00C54565" w:rsidRDefault="00AA1BE2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23FE18AE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66057E4F" w14:textId="77777777" w:rsidR="00626409" w:rsidRPr="00C54565" w:rsidRDefault="00AA1BE2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26409" w:rsidRPr="00C54565" w14:paraId="4353A6A9" w14:textId="77777777" w:rsidTr="006B44E4">
        <w:tc>
          <w:tcPr>
            <w:tcW w:w="1777" w:type="pct"/>
            <w:gridSpan w:val="2"/>
          </w:tcPr>
          <w:p w14:paraId="4C9CE39C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39D4A406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pct"/>
          </w:tcPr>
          <w:p w14:paraId="2DA5578B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6" w:type="pct"/>
            <w:gridSpan w:val="7"/>
          </w:tcPr>
          <w:p w14:paraId="3B1C2F69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456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456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C5456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26409" w:rsidRPr="00C54565" w14:paraId="13AE831A" w14:textId="77777777" w:rsidTr="006B44E4">
        <w:tc>
          <w:tcPr>
            <w:tcW w:w="1777" w:type="pct"/>
            <w:gridSpan w:val="2"/>
          </w:tcPr>
          <w:p w14:paraId="7B2D813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5456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" w:type="pct"/>
          </w:tcPr>
          <w:p w14:paraId="1BC37420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3" w:type="pct"/>
          </w:tcPr>
          <w:p w14:paraId="344AB263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30AA53BC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15B2FFD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724CA478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14E8C34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3D655D10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4B0152A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2228D635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A1BE2" w:rsidRPr="00C54565" w14:paraId="40C28270" w14:textId="77777777" w:rsidTr="006B44E4">
        <w:tc>
          <w:tcPr>
            <w:tcW w:w="1777" w:type="pct"/>
            <w:gridSpan w:val="2"/>
          </w:tcPr>
          <w:p w14:paraId="28E839BD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5456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" w:type="pct"/>
          </w:tcPr>
          <w:p w14:paraId="6FFBD176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3" w:type="pct"/>
          </w:tcPr>
          <w:p w14:paraId="2A9F98D9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7B795C6" w14:textId="112CE8E2" w:rsidR="00AA1BE2" w:rsidRPr="00C54565" w:rsidRDefault="008322FD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/>
                <w:sz w:val="30"/>
                <w:szCs w:val="30"/>
              </w:rPr>
              <w:t>3,116,714</w:t>
            </w:r>
          </w:p>
        </w:tc>
        <w:tc>
          <w:tcPr>
            <w:tcW w:w="144" w:type="pct"/>
          </w:tcPr>
          <w:p w14:paraId="68F997B5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A3DDF3C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/>
                <w:sz w:val="30"/>
                <w:szCs w:val="30"/>
              </w:rPr>
              <w:t>3,116,714</w:t>
            </w:r>
          </w:p>
        </w:tc>
        <w:tc>
          <w:tcPr>
            <w:tcW w:w="144" w:type="pct"/>
          </w:tcPr>
          <w:p w14:paraId="42A9CA87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06CB6CB2" w14:textId="5A796ABB" w:rsidR="00AA1BE2" w:rsidRPr="00C54565" w:rsidRDefault="008322FD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5159F5D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98F7D30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1BE2" w:rsidRPr="00C54565" w14:paraId="324318D0" w14:textId="77777777" w:rsidTr="006B44E4">
        <w:tc>
          <w:tcPr>
            <w:tcW w:w="1777" w:type="pct"/>
            <w:gridSpan w:val="2"/>
          </w:tcPr>
          <w:p w14:paraId="0112E107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44" w:type="pct"/>
          </w:tcPr>
          <w:p w14:paraId="4C4F70F4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3" w:type="pct"/>
          </w:tcPr>
          <w:p w14:paraId="1EAD2F50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4FCD9DD" w14:textId="02EEE26C" w:rsidR="00AA1BE2" w:rsidRPr="00C54565" w:rsidRDefault="008322FD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33EF045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09439A5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17439B9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32D72C53" w14:textId="7F0070FB" w:rsidR="00AA1BE2" w:rsidRPr="00C54565" w:rsidRDefault="008322FD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3CC35E3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C3BEEC0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1BE2" w:rsidRPr="00C54565" w14:paraId="52A31FD1" w14:textId="77777777" w:rsidTr="006B44E4">
        <w:tc>
          <w:tcPr>
            <w:tcW w:w="1777" w:type="pct"/>
            <w:gridSpan w:val="2"/>
          </w:tcPr>
          <w:p w14:paraId="531BADF7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45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67EDC4BB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3" w:type="pct"/>
          </w:tcPr>
          <w:p w14:paraId="27A11845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6A2CDCD7" w14:textId="0B7D2176" w:rsidR="00AA1BE2" w:rsidRPr="00C54565" w:rsidRDefault="008322FD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/>
                <w:b/>
                <w:bCs/>
                <w:sz w:val="30"/>
                <w:szCs w:val="30"/>
              </w:rPr>
              <w:t>3,116,714</w:t>
            </w:r>
          </w:p>
        </w:tc>
        <w:tc>
          <w:tcPr>
            <w:tcW w:w="144" w:type="pct"/>
          </w:tcPr>
          <w:p w14:paraId="562112C6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DDA1AA2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/>
                <w:b/>
                <w:bCs/>
                <w:sz w:val="30"/>
                <w:szCs w:val="30"/>
              </w:rPr>
              <w:t>3,116,714</w:t>
            </w:r>
          </w:p>
        </w:tc>
        <w:tc>
          <w:tcPr>
            <w:tcW w:w="144" w:type="pct"/>
          </w:tcPr>
          <w:p w14:paraId="433C977C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068C59B3" w14:textId="4EFB4059" w:rsidR="00AA1BE2" w:rsidRPr="00C54565" w:rsidRDefault="008322FD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159DFD9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FED6E08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A1BE2" w:rsidRPr="00C54565" w14:paraId="0A087B25" w14:textId="77777777" w:rsidTr="006B44E4">
        <w:tc>
          <w:tcPr>
            <w:tcW w:w="1777" w:type="pct"/>
            <w:gridSpan w:val="2"/>
          </w:tcPr>
          <w:p w14:paraId="570878F4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4" w:type="pct"/>
          </w:tcPr>
          <w:p w14:paraId="7B151549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93" w:type="pct"/>
          </w:tcPr>
          <w:p w14:paraId="72DE79E4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5BF72114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144" w:type="pct"/>
          </w:tcPr>
          <w:p w14:paraId="32BCE2D8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3574580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144" w:type="pct"/>
          </w:tcPr>
          <w:p w14:paraId="1611E87D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4810C499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144" w:type="pct"/>
          </w:tcPr>
          <w:p w14:paraId="4652FC78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78AC6E18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</w:tr>
      <w:tr w:rsidR="00AA1BE2" w:rsidRPr="00C54565" w14:paraId="5AFE1C2C" w14:textId="77777777" w:rsidTr="006B44E4">
        <w:tc>
          <w:tcPr>
            <w:tcW w:w="1777" w:type="pct"/>
            <w:gridSpan w:val="2"/>
          </w:tcPr>
          <w:p w14:paraId="0268E7A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44" w:type="pct"/>
          </w:tcPr>
          <w:p w14:paraId="0D8AACE9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3" w:type="pct"/>
          </w:tcPr>
          <w:p w14:paraId="1C181A93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3C03F29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143E5DA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04D5D3DC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A2D5579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834BF6C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AA08279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7ABA5FE7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A1BE2" w:rsidRPr="00C54565" w14:paraId="3EF25B39" w14:textId="77777777" w:rsidTr="006B44E4">
        <w:tc>
          <w:tcPr>
            <w:tcW w:w="1777" w:type="pct"/>
            <w:gridSpan w:val="2"/>
          </w:tcPr>
          <w:p w14:paraId="618BBC8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5456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" w:type="pct"/>
          </w:tcPr>
          <w:p w14:paraId="48CD044D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3" w:type="pct"/>
          </w:tcPr>
          <w:p w14:paraId="7C2AD5B6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2559BDC" w14:textId="17E07738" w:rsidR="00AA1BE2" w:rsidRPr="00C54565" w:rsidRDefault="008322FD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948FA65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FBAECB9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118751C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62518F68" w14:textId="5F7B3F85" w:rsidR="00AA1BE2" w:rsidRPr="00C54565" w:rsidRDefault="008322FD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DF7799F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A01B7BB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1BE2" w:rsidRPr="00C54565" w14:paraId="7F32D492" w14:textId="77777777" w:rsidTr="006B44E4">
        <w:tc>
          <w:tcPr>
            <w:tcW w:w="1777" w:type="pct"/>
            <w:gridSpan w:val="2"/>
          </w:tcPr>
          <w:p w14:paraId="72A26ED3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44" w:type="pct"/>
          </w:tcPr>
          <w:p w14:paraId="5C827BAD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3" w:type="pct"/>
          </w:tcPr>
          <w:p w14:paraId="14CF92C3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A3E006D" w14:textId="194A4D81" w:rsidR="00AA1BE2" w:rsidRPr="00C54565" w:rsidRDefault="008322FD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7A361A4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1E596CA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FD67E6D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2BCFA88" w14:textId="1640AB4F" w:rsidR="00AA1BE2" w:rsidRPr="00C54565" w:rsidRDefault="008322FD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6E41291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6A91260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1BE2" w:rsidRPr="00C54565" w14:paraId="4F5D810B" w14:textId="77777777" w:rsidTr="006B44E4">
        <w:tc>
          <w:tcPr>
            <w:tcW w:w="1777" w:type="pct"/>
            <w:gridSpan w:val="2"/>
          </w:tcPr>
          <w:p w14:paraId="5C11F43A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45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37D33368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3" w:type="pct"/>
          </w:tcPr>
          <w:p w14:paraId="3C67EA8F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99E3840" w14:textId="528BFD24" w:rsidR="00AA1BE2" w:rsidRPr="00C54565" w:rsidRDefault="008322FD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5E0FA51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2EFD40F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5A72D1A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979F645" w14:textId="49F8AEF2" w:rsidR="00AA1BE2" w:rsidRPr="00C54565" w:rsidRDefault="008322FD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6E974E7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536B8D4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A1BE2" w:rsidRPr="00C54565" w14:paraId="73901E28" w14:textId="77777777" w:rsidTr="006B44E4">
        <w:tc>
          <w:tcPr>
            <w:tcW w:w="1777" w:type="pct"/>
            <w:gridSpan w:val="2"/>
          </w:tcPr>
          <w:p w14:paraId="512C6FB7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4" w:type="pct"/>
          </w:tcPr>
          <w:p w14:paraId="30C6AED3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93" w:type="pct"/>
          </w:tcPr>
          <w:p w14:paraId="512DAB58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60132EE0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144" w:type="pct"/>
          </w:tcPr>
          <w:p w14:paraId="5AFA3465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4BB8EB8B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144" w:type="pct"/>
          </w:tcPr>
          <w:p w14:paraId="10312012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47A80D95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144" w:type="pct"/>
          </w:tcPr>
          <w:p w14:paraId="151DEC11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37F600F9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</w:tr>
      <w:tr w:rsidR="00AA1BE2" w:rsidRPr="00C54565" w14:paraId="68CEC4BC" w14:textId="77777777" w:rsidTr="006B44E4">
        <w:tc>
          <w:tcPr>
            <w:tcW w:w="1777" w:type="pct"/>
            <w:gridSpan w:val="2"/>
          </w:tcPr>
          <w:p w14:paraId="7AE1CC3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" w:type="pct"/>
          </w:tcPr>
          <w:p w14:paraId="4364DC42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3" w:type="pct"/>
          </w:tcPr>
          <w:p w14:paraId="0F62AE51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7C600D6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21B0069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40EBA0D9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A868378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056E55E2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4E176EC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089C21F1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A1BE2" w:rsidRPr="00C54565" w14:paraId="7F33A450" w14:textId="77777777" w:rsidTr="006B44E4">
        <w:tc>
          <w:tcPr>
            <w:tcW w:w="1777" w:type="pct"/>
            <w:gridSpan w:val="2"/>
          </w:tcPr>
          <w:p w14:paraId="5F5E4440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44" w:type="pct"/>
          </w:tcPr>
          <w:p w14:paraId="3E6D30EE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3" w:type="pct"/>
          </w:tcPr>
          <w:p w14:paraId="7DFAE097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1C8701A9" w14:textId="243824B1" w:rsidR="00AA1BE2" w:rsidRPr="00C54565" w:rsidRDefault="008322FD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/>
                <w:b/>
                <w:bCs/>
                <w:sz w:val="30"/>
                <w:szCs w:val="30"/>
              </w:rPr>
              <w:t>3,116,714</w:t>
            </w:r>
          </w:p>
        </w:tc>
        <w:tc>
          <w:tcPr>
            <w:tcW w:w="144" w:type="pct"/>
          </w:tcPr>
          <w:p w14:paraId="02576D2A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6F03A3A5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/>
                <w:b/>
                <w:bCs/>
                <w:sz w:val="30"/>
                <w:szCs w:val="30"/>
              </w:rPr>
              <w:t>3,116,714</w:t>
            </w:r>
          </w:p>
        </w:tc>
        <w:tc>
          <w:tcPr>
            <w:tcW w:w="144" w:type="pct"/>
          </w:tcPr>
          <w:p w14:paraId="79A9E468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shd w:val="clear" w:color="auto" w:fill="auto"/>
          </w:tcPr>
          <w:p w14:paraId="05AC571B" w14:textId="79C26C5F" w:rsidR="00AA1BE2" w:rsidRPr="00C54565" w:rsidRDefault="008322FD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F965AE2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06297329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A1BE2" w:rsidRPr="00C54565" w14:paraId="4A3BC53D" w14:textId="77777777" w:rsidTr="006B44E4">
        <w:tc>
          <w:tcPr>
            <w:tcW w:w="1777" w:type="pct"/>
            <w:gridSpan w:val="2"/>
          </w:tcPr>
          <w:p w14:paraId="7B3388A5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45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030E1E40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3" w:type="pct"/>
          </w:tcPr>
          <w:p w14:paraId="4FAB3DEA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7730A7B" w14:textId="0AABBEC6" w:rsidR="00AA1BE2" w:rsidRPr="00C54565" w:rsidRDefault="008322FD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/>
                <w:b/>
                <w:bCs/>
                <w:sz w:val="30"/>
                <w:szCs w:val="30"/>
              </w:rPr>
              <w:t>3,116,714</w:t>
            </w:r>
          </w:p>
        </w:tc>
        <w:tc>
          <w:tcPr>
            <w:tcW w:w="144" w:type="pct"/>
          </w:tcPr>
          <w:p w14:paraId="136604AD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  <w:left w:val="nil"/>
              <w:bottom w:val="double" w:sz="4" w:space="0" w:color="auto"/>
            </w:tcBorders>
          </w:tcPr>
          <w:p w14:paraId="4BCE1B37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/>
                <w:b/>
                <w:bCs/>
                <w:sz w:val="30"/>
                <w:szCs w:val="30"/>
              </w:rPr>
              <w:t>3,116,714</w:t>
            </w:r>
          </w:p>
        </w:tc>
        <w:tc>
          <w:tcPr>
            <w:tcW w:w="144" w:type="pct"/>
          </w:tcPr>
          <w:p w14:paraId="3CF6F9ED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9DED6FB" w14:textId="32C46C6D" w:rsidR="00AA1BE2" w:rsidRPr="00C54565" w:rsidRDefault="008322FD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4EA4BE1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  <w:bottom w:val="double" w:sz="4" w:space="0" w:color="auto"/>
            </w:tcBorders>
          </w:tcPr>
          <w:p w14:paraId="4B6DB168" w14:textId="77777777" w:rsidR="00AA1BE2" w:rsidRPr="00C54565" w:rsidRDefault="00AA1BE2" w:rsidP="00AA1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20A828F" w14:textId="77777777" w:rsidR="00626409" w:rsidRPr="00C54565" w:rsidRDefault="00626409" w:rsidP="00626409">
      <w:pPr>
        <w:tabs>
          <w:tab w:val="clear" w:pos="680"/>
        </w:tabs>
        <w:rPr>
          <w:rFonts w:asciiTheme="majorBidi" w:hAnsiTheme="majorBidi" w:cstheme="majorBidi"/>
          <w:i/>
          <w:iCs/>
          <w:sz w:val="30"/>
          <w:szCs w:val="30"/>
        </w:rPr>
      </w:pPr>
    </w:p>
    <w:p w14:paraId="183F9A25" w14:textId="77777777" w:rsidR="00626409" w:rsidRPr="00C54565" w:rsidRDefault="00626409" w:rsidP="00626409">
      <w:pPr>
        <w:tabs>
          <w:tab w:val="clear" w:pos="680"/>
          <w:tab w:val="clear" w:pos="907"/>
          <w:tab w:val="left" w:pos="99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C54565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5B092A06" w14:textId="77777777" w:rsidR="00626409" w:rsidRPr="00C54565" w:rsidRDefault="00626409" w:rsidP="00626409">
      <w:pPr>
        <w:tabs>
          <w:tab w:val="clear" w:pos="680"/>
        </w:tabs>
        <w:ind w:left="907"/>
        <w:rPr>
          <w:rFonts w:asciiTheme="majorBidi" w:hAnsiTheme="majorBidi" w:cstheme="majorBidi"/>
          <w:sz w:val="30"/>
          <w:szCs w:val="30"/>
        </w:rPr>
      </w:pPr>
    </w:p>
    <w:p w14:paraId="099E04F2" w14:textId="77777777" w:rsidR="00626409" w:rsidRPr="00C54565" w:rsidRDefault="00626409" w:rsidP="00626409">
      <w:pPr>
        <w:tabs>
          <w:tab w:val="clear" w:pos="680"/>
          <w:tab w:val="clear" w:pos="907"/>
          <w:tab w:val="left" w:pos="990"/>
          <w:tab w:val="left" w:pos="9990"/>
          <w:tab w:val="left" w:pos="10170"/>
        </w:tabs>
        <w:ind w:left="990" w:right="472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 w:hint="cs"/>
          <w:sz w:val="30"/>
          <w:szCs w:val="30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 (แผนกที่มีการดำเนินงาน) ดังต่อไปนี้ </w:t>
      </w:r>
    </w:p>
    <w:p w14:paraId="0E306673" w14:textId="77777777" w:rsidR="00626409" w:rsidRPr="00C54565" w:rsidRDefault="00626409" w:rsidP="00626409">
      <w:pPr>
        <w:tabs>
          <w:tab w:val="clear" w:pos="680"/>
          <w:tab w:val="left" w:pos="9990"/>
          <w:tab w:val="left" w:pos="10170"/>
        </w:tabs>
        <w:ind w:left="907" w:right="47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329"/>
        <w:gridCol w:w="270"/>
        <w:gridCol w:w="273"/>
        <w:gridCol w:w="1172"/>
        <w:gridCol w:w="270"/>
        <w:gridCol w:w="1172"/>
        <w:gridCol w:w="270"/>
        <w:gridCol w:w="1170"/>
        <w:gridCol w:w="270"/>
        <w:gridCol w:w="1164"/>
      </w:tblGrid>
      <w:tr w:rsidR="00626409" w:rsidRPr="00C54565" w14:paraId="57A5FAEC" w14:textId="77777777" w:rsidTr="006B44E4">
        <w:tc>
          <w:tcPr>
            <w:tcW w:w="1779" w:type="pct"/>
          </w:tcPr>
          <w:p w14:paraId="71D6F58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5E96659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AC4C73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14:paraId="7A1C90DA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4EDFAA6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28B58B19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626409" w:rsidRPr="00C54565" w14:paraId="1DF89142" w14:textId="77777777" w:rsidTr="006B44E4">
        <w:trPr>
          <w:trHeight w:val="197"/>
        </w:trPr>
        <w:tc>
          <w:tcPr>
            <w:tcW w:w="1779" w:type="pct"/>
          </w:tcPr>
          <w:p w14:paraId="15981C7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315" w:firstLine="12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" w:type="pct"/>
            <w:gridSpan w:val="2"/>
          </w:tcPr>
          <w:p w14:paraId="07887D7D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A42D4BE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0E83692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78245B3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BB8A285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153F8E87" w14:textId="77777777" w:rsidR="00626409" w:rsidRPr="00C54565" w:rsidRDefault="00003DA0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C54565">
              <w:rPr>
                <w:rFonts w:ascii="Angsana New" w:hAnsi="Angsana New" w:cstheme="minorBidi"/>
                <w:sz w:val="30"/>
                <w:szCs w:val="30"/>
              </w:rPr>
              <w:t>2562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424B8C16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674A06ED" w14:textId="77777777" w:rsidR="00626409" w:rsidRPr="00C54565" w:rsidRDefault="00003DA0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26409" w:rsidRPr="00C54565" w14:paraId="6527D8D5" w14:textId="77777777" w:rsidTr="006B44E4">
        <w:tc>
          <w:tcPr>
            <w:tcW w:w="3464" w:type="pct"/>
            <w:gridSpan w:val="6"/>
          </w:tcPr>
          <w:p w14:paraId="63E95EAD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0AE1FA8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pct"/>
            <w:gridSpan w:val="3"/>
            <w:shd w:val="clear" w:color="auto" w:fill="auto"/>
            <w:vAlign w:val="bottom"/>
          </w:tcPr>
          <w:p w14:paraId="1A55B5B0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456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45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5456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A1BE2" w:rsidRPr="00C54565" w14:paraId="1A272FCA" w14:textId="77777777" w:rsidTr="006B44E4">
        <w:tc>
          <w:tcPr>
            <w:tcW w:w="3464" w:type="pct"/>
            <w:gridSpan w:val="6"/>
          </w:tcPr>
          <w:p w14:paraId="44B6508D" w14:textId="77777777" w:rsidR="00AA1BE2" w:rsidRPr="00C54565" w:rsidRDefault="00AA1BE2" w:rsidP="00AA1BE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ค่าความนิยมจากการรวมธุรกิจ </w:t>
            </w:r>
            <w:r w:rsidRPr="00C545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C5456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545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ออฟฟิศเมท</w:t>
            </w:r>
          </w:p>
        </w:tc>
        <w:tc>
          <w:tcPr>
            <w:tcW w:w="144" w:type="pct"/>
            <w:shd w:val="clear" w:color="auto" w:fill="auto"/>
          </w:tcPr>
          <w:p w14:paraId="213CFDA7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3BDBADA2" w14:textId="7B8BC46E" w:rsidR="00AA1BE2" w:rsidRPr="00C54565" w:rsidRDefault="000F693A" w:rsidP="00AA1BE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</w:t>
            </w:r>
            <w:r w:rsidR="00A91ABB" w:rsidRPr="00C545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888,485</w:t>
            </w:r>
          </w:p>
        </w:tc>
        <w:tc>
          <w:tcPr>
            <w:tcW w:w="144" w:type="pct"/>
            <w:shd w:val="clear" w:color="auto" w:fill="auto"/>
          </w:tcPr>
          <w:p w14:paraId="75A10201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3CD6DE9E" w14:textId="77777777" w:rsidR="00AA1BE2" w:rsidRPr="00C54565" w:rsidRDefault="00AA1BE2" w:rsidP="00AA1BE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2,888,485</w:t>
            </w:r>
          </w:p>
        </w:tc>
      </w:tr>
      <w:tr w:rsidR="00AA1BE2" w:rsidRPr="00C54565" w14:paraId="0726D8A9" w14:textId="77777777" w:rsidTr="006B44E4">
        <w:tc>
          <w:tcPr>
            <w:tcW w:w="3464" w:type="pct"/>
            <w:gridSpan w:val="6"/>
          </w:tcPr>
          <w:p w14:paraId="6C610A6F" w14:textId="64058302" w:rsidR="00AA1BE2" w:rsidRPr="00C54565" w:rsidRDefault="00AA1BE2" w:rsidP="00AA1BE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ค่าความนิยมจากการรวมธุรกิจ </w:t>
            </w:r>
            <w:r w:rsidRPr="00C545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</w:t>
            </w:r>
            <w:r w:rsidR="003D1620" w:rsidRPr="00C545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ออฟฟิศเมท</w:t>
            </w:r>
            <w:r w:rsidR="003D1620" w:rsidRPr="00C5456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3D1620" w:rsidRPr="00C545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ออมนิแฟรนไชส์</w:t>
            </w:r>
          </w:p>
        </w:tc>
        <w:tc>
          <w:tcPr>
            <w:tcW w:w="144" w:type="pct"/>
            <w:shd w:val="clear" w:color="auto" w:fill="auto"/>
          </w:tcPr>
          <w:p w14:paraId="61DA2B0D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09B26CC4" w14:textId="129DC218" w:rsidR="00AA1BE2" w:rsidRPr="00C54565" w:rsidRDefault="00A91ABB" w:rsidP="00AA1BE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175,836</w:t>
            </w:r>
          </w:p>
        </w:tc>
        <w:tc>
          <w:tcPr>
            <w:tcW w:w="144" w:type="pct"/>
            <w:shd w:val="clear" w:color="auto" w:fill="auto"/>
          </w:tcPr>
          <w:p w14:paraId="1D0342E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212AEF30" w14:textId="77777777" w:rsidR="00AA1BE2" w:rsidRPr="00C54565" w:rsidRDefault="00AA1BE2" w:rsidP="00AA1BE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175,836</w:t>
            </w:r>
          </w:p>
        </w:tc>
      </w:tr>
      <w:tr w:rsidR="00AA1BE2" w:rsidRPr="00C54565" w14:paraId="799FC1FF" w14:textId="77777777" w:rsidTr="006B44E4">
        <w:tc>
          <w:tcPr>
            <w:tcW w:w="3464" w:type="pct"/>
            <w:gridSpan w:val="6"/>
          </w:tcPr>
          <w:p w14:paraId="78528529" w14:textId="77777777" w:rsidR="00AA1BE2" w:rsidRPr="00C54565" w:rsidRDefault="00AA1BE2" w:rsidP="00AA1BE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ค่าความนิยมจากการรวมธุรกิจ </w:t>
            </w:r>
            <w:r w:rsidRPr="00C545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C5456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C545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เมพ คอร์ปอเรชั่น</w:t>
            </w:r>
          </w:p>
        </w:tc>
        <w:tc>
          <w:tcPr>
            <w:tcW w:w="144" w:type="pct"/>
          </w:tcPr>
          <w:p w14:paraId="10CB77D3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68C08BED" w14:textId="29E2EE78" w:rsidR="00AA1BE2" w:rsidRPr="00C54565" w:rsidRDefault="00A91ABB" w:rsidP="00AA1BE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48,810</w:t>
            </w:r>
          </w:p>
        </w:tc>
        <w:tc>
          <w:tcPr>
            <w:tcW w:w="144" w:type="pct"/>
          </w:tcPr>
          <w:p w14:paraId="3DC4FEBB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96D1A88" w14:textId="77777777" w:rsidR="00AA1BE2" w:rsidRPr="00C54565" w:rsidRDefault="00AA1BE2" w:rsidP="00AA1BE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48,810</w:t>
            </w:r>
          </w:p>
        </w:tc>
      </w:tr>
      <w:tr w:rsidR="00AA1BE2" w:rsidRPr="00C54565" w14:paraId="4B52E342" w14:textId="77777777" w:rsidTr="006B44E4">
        <w:tc>
          <w:tcPr>
            <w:tcW w:w="3464" w:type="pct"/>
            <w:gridSpan w:val="6"/>
          </w:tcPr>
          <w:p w14:paraId="00E257BD" w14:textId="77777777" w:rsidR="00AA1BE2" w:rsidRPr="00C54565" w:rsidRDefault="00AA1BE2" w:rsidP="00AA1BE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ค่าความนิยมจากการรวมธุรกิจ </w:t>
            </w:r>
            <w:r w:rsidRPr="00C5456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C545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ไฮเท็คซ์ อินเตอร์แอคทีฟ</w:t>
            </w:r>
          </w:p>
        </w:tc>
        <w:tc>
          <w:tcPr>
            <w:tcW w:w="144" w:type="pct"/>
          </w:tcPr>
          <w:p w14:paraId="064CAA22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77DDE" w14:textId="38CC2B27" w:rsidR="00AA1BE2" w:rsidRPr="00C54565" w:rsidRDefault="00A91ABB" w:rsidP="00AA1BE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3,583</w:t>
            </w:r>
          </w:p>
        </w:tc>
        <w:tc>
          <w:tcPr>
            <w:tcW w:w="144" w:type="pct"/>
          </w:tcPr>
          <w:p w14:paraId="741496BA" w14:textId="77777777" w:rsidR="00AA1BE2" w:rsidRPr="00C54565" w:rsidRDefault="00AA1BE2" w:rsidP="00AA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54E75FCB" w14:textId="77777777" w:rsidR="00AA1BE2" w:rsidRPr="00C54565" w:rsidRDefault="00AA1BE2" w:rsidP="00AA1BE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3,583</w:t>
            </w:r>
          </w:p>
        </w:tc>
      </w:tr>
      <w:tr w:rsidR="00003DA0" w:rsidRPr="00C54565" w14:paraId="438EF6BE" w14:textId="77777777" w:rsidTr="006B44E4">
        <w:tc>
          <w:tcPr>
            <w:tcW w:w="1779" w:type="pct"/>
          </w:tcPr>
          <w:p w14:paraId="45E54620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pct"/>
          </w:tcPr>
          <w:p w14:paraId="07C009BA" w14:textId="77777777" w:rsidR="00003DA0" w:rsidRPr="00C54565" w:rsidRDefault="00003DA0" w:rsidP="00003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D41DEB6" w14:textId="77777777" w:rsidR="00003DA0" w:rsidRPr="00C54565" w:rsidRDefault="00003DA0" w:rsidP="00003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nil"/>
            </w:tcBorders>
            <w:shd w:val="clear" w:color="auto" w:fill="auto"/>
            <w:vAlign w:val="bottom"/>
          </w:tcPr>
          <w:p w14:paraId="1309EA86" w14:textId="77777777" w:rsidR="00003DA0" w:rsidRPr="00C54565" w:rsidRDefault="00003DA0" w:rsidP="00003D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7E76DAA3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nil"/>
            </w:tcBorders>
            <w:vAlign w:val="bottom"/>
          </w:tcPr>
          <w:p w14:paraId="30AE95C1" w14:textId="77777777" w:rsidR="00003DA0" w:rsidRPr="00C54565" w:rsidRDefault="00003DA0" w:rsidP="00003D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34B3CE60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11ABB" w14:textId="6F569D33" w:rsidR="00003DA0" w:rsidRPr="00C54565" w:rsidRDefault="00A91ABB" w:rsidP="00003D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3,116,714</w:t>
            </w:r>
          </w:p>
        </w:tc>
        <w:tc>
          <w:tcPr>
            <w:tcW w:w="144" w:type="pct"/>
            <w:tcBorders>
              <w:bottom w:val="nil"/>
            </w:tcBorders>
          </w:tcPr>
          <w:p w14:paraId="526B5A50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49BEE" w14:textId="77777777" w:rsidR="00003DA0" w:rsidRPr="00C54565" w:rsidRDefault="00003DA0" w:rsidP="00003D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3,116,714</w:t>
            </w:r>
          </w:p>
        </w:tc>
      </w:tr>
    </w:tbl>
    <w:p w14:paraId="5E9CA579" w14:textId="3CFB2E0B" w:rsidR="00626409" w:rsidRPr="00C54565" w:rsidRDefault="00626409" w:rsidP="00626409">
      <w:pPr>
        <w:tabs>
          <w:tab w:val="clear" w:pos="680"/>
        </w:tabs>
        <w:ind w:left="907" w:right="472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มูลค่าที่คาดว่าจะได้รับคืนของหน่วยสินทรัพย์ที่ก่อให้เกิดเงินสดมาจากมูลค่ายุติธรรมหักต้นทุนในการจำหน่าย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Pr="00C54565">
        <w:rPr>
          <w:rFonts w:asciiTheme="majorBidi" w:hAnsiTheme="majorBidi" w:cstheme="majorBidi"/>
          <w:sz w:val="30"/>
          <w:szCs w:val="30"/>
        </w:rPr>
        <w:t>3</w:t>
      </w:r>
    </w:p>
    <w:p w14:paraId="3A84F39D" w14:textId="77777777" w:rsidR="00626409" w:rsidRPr="00C54565" w:rsidRDefault="00626409" w:rsidP="00626409">
      <w:pPr>
        <w:tabs>
          <w:tab w:val="clear" w:pos="680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1982B404" w14:textId="77777777" w:rsidR="00626409" w:rsidRPr="00C54565" w:rsidRDefault="00626409" w:rsidP="00626409">
      <w:pPr>
        <w:tabs>
          <w:tab w:val="clear" w:pos="680"/>
        </w:tabs>
        <w:ind w:left="907" w:right="472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4640B919" w14:textId="77777777" w:rsidR="00626409" w:rsidRPr="00C54565" w:rsidRDefault="00626409" w:rsidP="00626409">
      <w:pPr>
        <w:tabs>
          <w:tab w:val="clear" w:pos="680"/>
        </w:tabs>
        <w:ind w:left="907" w:right="472"/>
        <w:jc w:val="thaiDistribute"/>
        <w:rPr>
          <w:rFonts w:ascii="Angsana New" w:hAnsi="Angsana New" w:cs="Angsana New"/>
          <w:sz w:val="30"/>
          <w:szCs w:val="30"/>
        </w:rPr>
      </w:pPr>
    </w:p>
    <w:p w14:paraId="3C09BE09" w14:textId="77777777" w:rsidR="00626409" w:rsidRPr="00C54565" w:rsidRDefault="00626409" w:rsidP="00626409">
      <w:pPr>
        <w:tabs>
          <w:tab w:val="clear" w:pos="680"/>
        </w:tabs>
        <w:ind w:left="907" w:right="4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5456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ค่าความนิยมจากการรวมธุรกิจ </w:t>
      </w:r>
      <w:r w:rsidRPr="00C54565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- </w:t>
      </w:r>
      <w:r w:rsidRPr="00C5456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ออฟฟิศเมท</w:t>
      </w:r>
    </w:p>
    <w:p w14:paraId="5CCC43D2" w14:textId="77777777" w:rsidR="00626409" w:rsidRPr="00C54565" w:rsidRDefault="00626409" w:rsidP="00626409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Theme="majorBidi" w:hAnsiTheme="majorBidi" w:cs="Angsana New"/>
          <w:u w:val="none"/>
          <w:cs/>
          <w:lang w:val="th-TH"/>
        </w:rPr>
      </w:pPr>
    </w:p>
    <w:tbl>
      <w:tblPr>
        <w:tblW w:w="4398" w:type="pct"/>
        <w:tblInd w:w="810" w:type="dxa"/>
        <w:tblLook w:val="01E0" w:firstRow="1" w:lastRow="1" w:firstColumn="1" w:lastColumn="1" w:noHBand="0" w:noVBand="0"/>
      </w:tblPr>
      <w:tblGrid>
        <w:gridCol w:w="3828"/>
        <w:gridCol w:w="1266"/>
        <w:gridCol w:w="318"/>
        <w:gridCol w:w="1266"/>
        <w:gridCol w:w="318"/>
        <w:gridCol w:w="1018"/>
        <w:gridCol w:w="270"/>
        <w:gridCol w:w="1077"/>
      </w:tblGrid>
      <w:tr w:rsidR="00626409" w:rsidRPr="00C54565" w14:paraId="1E84C3B3" w14:textId="77777777" w:rsidTr="006B44E4">
        <w:trPr>
          <w:tblHeader/>
        </w:trPr>
        <w:tc>
          <w:tcPr>
            <w:tcW w:w="2045" w:type="pct"/>
          </w:tcPr>
          <w:p w14:paraId="2352C65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522" w:type="pct"/>
            <w:gridSpan w:val="3"/>
          </w:tcPr>
          <w:p w14:paraId="3990363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" w:type="pct"/>
          </w:tcPr>
          <w:p w14:paraId="6C7D062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pct"/>
            <w:gridSpan w:val="3"/>
            <w:tcBorders>
              <w:bottom w:val="single" w:sz="4" w:space="0" w:color="auto"/>
            </w:tcBorders>
          </w:tcPr>
          <w:p w14:paraId="1361805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626409" w:rsidRPr="00C54565" w14:paraId="69CF9098" w14:textId="77777777" w:rsidTr="006B44E4">
        <w:trPr>
          <w:tblHeader/>
        </w:trPr>
        <w:tc>
          <w:tcPr>
            <w:tcW w:w="2045" w:type="pct"/>
          </w:tcPr>
          <w:p w14:paraId="665471C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14:paraId="509EEC7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" w:type="pct"/>
            <w:vAlign w:val="center"/>
          </w:tcPr>
          <w:p w14:paraId="7BE34C8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14:paraId="59FBBE1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" w:type="pct"/>
          </w:tcPr>
          <w:p w14:paraId="29B7891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0112F4F3" w14:textId="77777777" w:rsidR="00626409" w:rsidRPr="00C54565" w:rsidRDefault="00003DA0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C54565">
              <w:rPr>
                <w:rFonts w:ascii="Angsana New" w:hAnsi="Angsana New" w:cstheme="minorBidi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4F4BCD97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A1B065B" w14:textId="77777777" w:rsidR="00626409" w:rsidRPr="00C54565" w:rsidRDefault="00003DA0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26409" w:rsidRPr="00C54565" w14:paraId="7C381443" w14:textId="77777777" w:rsidTr="006B44E4">
        <w:trPr>
          <w:tblHeader/>
        </w:trPr>
        <w:tc>
          <w:tcPr>
            <w:tcW w:w="2045" w:type="pct"/>
          </w:tcPr>
          <w:p w14:paraId="5AEB189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14:paraId="081C59D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" w:type="pct"/>
            <w:vAlign w:val="center"/>
          </w:tcPr>
          <w:p w14:paraId="42AF4AE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14:paraId="59DA13F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" w:type="pct"/>
          </w:tcPr>
          <w:p w14:paraId="1E3C57C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pct"/>
            <w:gridSpan w:val="3"/>
            <w:vAlign w:val="center"/>
          </w:tcPr>
          <w:p w14:paraId="0C00227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545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C5456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03DA0" w:rsidRPr="00C54565" w14:paraId="3560B9C8" w14:textId="77777777" w:rsidTr="006B44E4">
        <w:tc>
          <w:tcPr>
            <w:tcW w:w="2045" w:type="pct"/>
            <w:shd w:val="clear" w:color="auto" w:fill="auto"/>
          </w:tcPr>
          <w:p w14:paraId="0E6E3C0A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8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676" w:type="pct"/>
            <w:vAlign w:val="bottom"/>
          </w:tcPr>
          <w:p w14:paraId="3601FC1D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14:paraId="0531AC05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5DA0FA3B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14:paraId="03AC8F0A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0DF831CD" w14:textId="5F507BEC" w:rsidR="00003DA0" w:rsidRPr="00C54565" w:rsidRDefault="003D3BB1" w:rsidP="00B8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10.1</w:t>
            </w:r>
          </w:p>
        </w:tc>
        <w:tc>
          <w:tcPr>
            <w:tcW w:w="144" w:type="pct"/>
          </w:tcPr>
          <w:p w14:paraId="059B3DAC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F99ABCE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9.8</w:t>
            </w:r>
          </w:p>
        </w:tc>
      </w:tr>
      <w:tr w:rsidR="00003DA0" w:rsidRPr="00C54565" w14:paraId="6611AA75" w14:textId="77777777" w:rsidTr="006B44E4">
        <w:tc>
          <w:tcPr>
            <w:tcW w:w="2045" w:type="pct"/>
            <w:shd w:val="clear" w:color="auto" w:fill="auto"/>
          </w:tcPr>
          <w:p w14:paraId="5AC3ED1F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อัตราการเติบโต</w:t>
            </w:r>
            <w:r w:rsidRPr="00C5456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76" w:type="pct"/>
            <w:vAlign w:val="bottom"/>
          </w:tcPr>
          <w:p w14:paraId="296C9255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14:paraId="45369913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5A9B51B5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14:paraId="139A647F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250E2A84" w14:textId="40E2E697" w:rsidR="00003DA0" w:rsidRPr="00C54565" w:rsidRDefault="003D3BB1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1.0</w:t>
            </w:r>
          </w:p>
        </w:tc>
        <w:tc>
          <w:tcPr>
            <w:tcW w:w="144" w:type="pct"/>
          </w:tcPr>
          <w:p w14:paraId="2B81BD48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B4736E5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1.0</w:t>
            </w:r>
          </w:p>
        </w:tc>
      </w:tr>
      <w:tr w:rsidR="00003DA0" w:rsidRPr="00C54565" w14:paraId="25CCFC06" w14:textId="77777777" w:rsidTr="006B44E4">
        <w:tc>
          <w:tcPr>
            <w:tcW w:w="2045" w:type="pct"/>
          </w:tcPr>
          <w:p w14:paraId="4EC53E58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ประมาณการอัตราการเติบโตของกำไร</w:t>
            </w:r>
            <w:r w:rsidRPr="00C54565">
              <w:rPr>
                <w:rFonts w:ascii="Angsana New" w:hAnsi="Angsana New" w:cs="Angsana New"/>
                <w:sz w:val="30"/>
                <w:szCs w:val="30"/>
              </w:rPr>
              <w:t xml:space="preserve"> EBITDA </w:t>
            </w: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</w:t>
            </w: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ถัวเฉลี่ย </w:t>
            </w:r>
            <w:r w:rsidRPr="00C5456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ปีข้างหน้า)</w:t>
            </w:r>
          </w:p>
        </w:tc>
        <w:tc>
          <w:tcPr>
            <w:tcW w:w="676" w:type="pct"/>
            <w:vAlign w:val="bottom"/>
          </w:tcPr>
          <w:p w14:paraId="7FF588C3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14:paraId="098C9608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716467AD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14:paraId="33EA4F96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3EFBEB29" w14:textId="03F8C4BB" w:rsidR="00003DA0" w:rsidRPr="00C54565" w:rsidRDefault="003D3BB1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</w:t>
            </w:r>
            <w:r w:rsidR="00FA18F0" w:rsidRPr="00C54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4.6</w:t>
            </w:r>
          </w:p>
        </w:tc>
        <w:tc>
          <w:tcPr>
            <w:tcW w:w="144" w:type="pct"/>
          </w:tcPr>
          <w:p w14:paraId="61794A2D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51F88BA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20.9</w:t>
            </w:r>
          </w:p>
        </w:tc>
      </w:tr>
    </w:tbl>
    <w:p w14:paraId="43ED2B5A" w14:textId="77777777" w:rsidR="00626409" w:rsidRPr="00C54565" w:rsidRDefault="00626409" w:rsidP="00626409">
      <w:pPr>
        <w:tabs>
          <w:tab w:val="clear" w:pos="454"/>
          <w:tab w:val="clear" w:pos="680"/>
          <w:tab w:val="clear" w:pos="907"/>
          <w:tab w:val="left" w:pos="540"/>
          <w:tab w:val="left" w:pos="900"/>
        </w:tabs>
        <w:ind w:left="900" w:right="472"/>
        <w:jc w:val="thaiDistribute"/>
        <w:rPr>
          <w:rFonts w:asciiTheme="majorBidi" w:hAnsiTheme="majorBidi" w:cstheme="majorBidi"/>
          <w:sz w:val="30"/>
          <w:szCs w:val="30"/>
        </w:rPr>
      </w:pPr>
    </w:p>
    <w:p w14:paraId="7CA4E5DF" w14:textId="09F75F2D" w:rsidR="00626409" w:rsidRPr="00C54565" w:rsidRDefault="00626409" w:rsidP="00626409">
      <w:pPr>
        <w:tabs>
          <w:tab w:val="clear" w:pos="454"/>
          <w:tab w:val="clear" w:pos="680"/>
          <w:tab w:val="clear" w:pos="907"/>
          <w:tab w:val="left" w:pos="540"/>
          <w:tab w:val="left" w:pos="900"/>
        </w:tabs>
        <w:ind w:left="900" w:right="472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สูงกว่ามูลค่าตามบัญชีโดยประมาณจำนวน</w:t>
      </w:r>
      <w:r w:rsidR="00A21F9D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="00A21F9D" w:rsidRPr="00C54565">
        <w:rPr>
          <w:rFonts w:asciiTheme="majorBidi" w:hAnsiTheme="majorBidi" w:cstheme="majorBidi"/>
          <w:sz w:val="30"/>
          <w:szCs w:val="30"/>
        </w:rPr>
        <w:br/>
      </w:r>
      <w:r w:rsidR="00FA18F0" w:rsidRPr="00C54565">
        <w:rPr>
          <w:rFonts w:asciiTheme="majorBidi" w:hAnsiTheme="majorBidi" w:cstheme="majorBidi"/>
          <w:sz w:val="30"/>
          <w:szCs w:val="30"/>
        </w:rPr>
        <w:t>4,897</w:t>
      </w:r>
      <w:r w:rsidR="00A21F9D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="00A21F9D" w:rsidRPr="00C54565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A21F9D" w:rsidRPr="00C54565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003DA0" w:rsidRPr="00C54565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A21F9D" w:rsidRPr="00C54565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C5456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03DA0" w:rsidRPr="00C54565">
        <w:rPr>
          <w:rFonts w:asciiTheme="majorBidi" w:hAnsiTheme="majorBidi" w:cstheme="majorBidi"/>
          <w:i/>
          <w:iCs/>
          <w:sz w:val="30"/>
          <w:szCs w:val="30"/>
        </w:rPr>
        <w:t>11,485</w:t>
      </w:r>
      <w:r w:rsidRPr="00C5456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21F9D" w:rsidRPr="00C54565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ผู้บริหารได้พิจารณาว่ามีเหตุผลที่ทำให้เชื่อได้ว่าอาจเกิดการเปลี่ยนแปลงใน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อัตราคิดลดที่ร้อยละ</w:t>
      </w:r>
      <w:r w:rsidR="00A21F9D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="003D3BB1" w:rsidRPr="00C54565">
        <w:rPr>
          <w:rFonts w:asciiTheme="majorBidi" w:hAnsiTheme="majorBidi" w:cstheme="majorBidi"/>
          <w:sz w:val="30"/>
          <w:szCs w:val="30"/>
        </w:rPr>
        <w:t>1</w:t>
      </w:r>
      <w:r w:rsidR="00FA18F0" w:rsidRPr="00C54565">
        <w:rPr>
          <w:rFonts w:asciiTheme="majorBidi" w:hAnsiTheme="majorBidi" w:cstheme="majorBidi"/>
          <w:sz w:val="30"/>
          <w:szCs w:val="30"/>
        </w:rPr>
        <w:t>4</w:t>
      </w:r>
      <w:r w:rsidR="003D3BB1" w:rsidRPr="00C54565">
        <w:rPr>
          <w:rFonts w:asciiTheme="majorBidi" w:hAnsiTheme="majorBidi" w:cstheme="majorBidi"/>
          <w:sz w:val="30"/>
          <w:szCs w:val="30"/>
        </w:rPr>
        <w:t>.9</w:t>
      </w:r>
      <w:r w:rsidR="00A21F9D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="00A21F9D" w:rsidRPr="00C54565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003DA0" w:rsidRPr="00C54565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A21F9D" w:rsidRPr="00C5456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21F9D" w:rsidRPr="00C54565">
        <w:rPr>
          <w:rFonts w:asciiTheme="majorBidi" w:hAnsiTheme="majorBidi" w:cstheme="majorBidi" w:hint="cs"/>
          <w:i/>
          <w:iCs/>
          <w:sz w:val="30"/>
          <w:szCs w:val="30"/>
          <w:cs/>
        </w:rPr>
        <w:t>ร้อยละ</w:t>
      </w:r>
      <w:r w:rsidRPr="00C5456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03DA0" w:rsidRPr="00C54565">
        <w:rPr>
          <w:rFonts w:asciiTheme="majorBidi" w:hAnsiTheme="majorBidi" w:cstheme="majorBidi"/>
          <w:i/>
          <w:iCs/>
          <w:sz w:val="30"/>
          <w:szCs w:val="30"/>
        </w:rPr>
        <w:t>20.4</w:t>
      </w:r>
      <w:r w:rsidR="00A21F9D" w:rsidRPr="00C54565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จะส่งผลให้มูลค่าที่คาดว่าจะได้รับคืนเท่ากับมูลค่าตามบัญชี</w:t>
      </w:r>
    </w:p>
    <w:p w14:paraId="5D139578" w14:textId="77777777" w:rsidR="00626409" w:rsidRPr="00C54565" w:rsidRDefault="00626409" w:rsidP="00626409">
      <w:pPr>
        <w:tabs>
          <w:tab w:val="clear" w:pos="454"/>
          <w:tab w:val="clear" w:pos="680"/>
          <w:tab w:val="left" w:pos="540"/>
        </w:tabs>
        <w:ind w:left="900" w:right="4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35A075E" w14:textId="79EE781B" w:rsidR="00626409" w:rsidRPr="00C54565" w:rsidRDefault="00626409" w:rsidP="00626409">
      <w:pPr>
        <w:tabs>
          <w:tab w:val="clear" w:pos="680"/>
          <w:tab w:val="clear" w:pos="907"/>
          <w:tab w:val="left" w:pos="990"/>
          <w:tab w:val="left" w:pos="10170"/>
        </w:tabs>
        <w:ind w:left="900" w:right="47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5456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ค่าความนิยมจากการรวมธุรกิจ </w:t>
      </w:r>
      <w:r w:rsidRPr="00C54565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- </w:t>
      </w:r>
      <w:r w:rsidR="003D1620" w:rsidRPr="00C5456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ออฟฟิศเมท</w:t>
      </w:r>
      <w:r w:rsidR="003D1620" w:rsidRPr="00C5456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  <w:r w:rsidR="003D1620" w:rsidRPr="00C5456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ออมนิแฟรนไชส์</w:t>
      </w:r>
      <w:r w:rsidRPr="00C5456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3FD974C5" w14:textId="77777777" w:rsidR="00626409" w:rsidRPr="00C54565" w:rsidRDefault="00626409" w:rsidP="00626409">
      <w:pPr>
        <w:tabs>
          <w:tab w:val="clear" w:pos="680"/>
          <w:tab w:val="clear" w:pos="907"/>
          <w:tab w:val="left" w:pos="990"/>
          <w:tab w:val="left" w:pos="10170"/>
        </w:tabs>
        <w:ind w:left="990" w:right="4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4398" w:type="pct"/>
        <w:tblInd w:w="810" w:type="dxa"/>
        <w:tblLook w:val="01E0" w:firstRow="1" w:lastRow="1" w:firstColumn="1" w:lastColumn="1" w:noHBand="0" w:noVBand="0"/>
      </w:tblPr>
      <w:tblGrid>
        <w:gridCol w:w="3829"/>
        <w:gridCol w:w="1266"/>
        <w:gridCol w:w="318"/>
        <w:gridCol w:w="1266"/>
        <w:gridCol w:w="318"/>
        <w:gridCol w:w="1018"/>
        <w:gridCol w:w="271"/>
        <w:gridCol w:w="1075"/>
      </w:tblGrid>
      <w:tr w:rsidR="00626409" w:rsidRPr="00C54565" w14:paraId="0BD5CBDE" w14:textId="77777777" w:rsidTr="00560A78">
        <w:trPr>
          <w:tblHeader/>
        </w:trPr>
        <w:tc>
          <w:tcPr>
            <w:tcW w:w="2045" w:type="pct"/>
          </w:tcPr>
          <w:p w14:paraId="1461785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2" w:type="pct"/>
            <w:gridSpan w:val="3"/>
          </w:tcPr>
          <w:p w14:paraId="7A51919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" w:type="pct"/>
          </w:tcPr>
          <w:p w14:paraId="264B49B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pct"/>
            <w:gridSpan w:val="3"/>
            <w:tcBorders>
              <w:bottom w:val="single" w:sz="4" w:space="0" w:color="auto"/>
            </w:tcBorders>
          </w:tcPr>
          <w:p w14:paraId="3157AEB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626409" w:rsidRPr="00C54565" w14:paraId="2DC4FD3A" w14:textId="77777777" w:rsidTr="00560A78">
        <w:trPr>
          <w:tblHeader/>
        </w:trPr>
        <w:tc>
          <w:tcPr>
            <w:tcW w:w="2045" w:type="pct"/>
          </w:tcPr>
          <w:p w14:paraId="23FAB80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14:paraId="647296B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" w:type="pct"/>
            <w:vAlign w:val="center"/>
          </w:tcPr>
          <w:p w14:paraId="1B0DEBB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14:paraId="001791A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" w:type="pct"/>
          </w:tcPr>
          <w:p w14:paraId="233BC84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477E2082" w14:textId="77777777" w:rsidR="00626409" w:rsidRPr="00C54565" w:rsidRDefault="00003DA0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C54565">
              <w:rPr>
                <w:rFonts w:ascii="Angsana New" w:hAnsi="Angsana New" w:cstheme="minorBidi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4CB1F9DC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2CB5692" w14:textId="77777777" w:rsidR="00626409" w:rsidRPr="00C54565" w:rsidRDefault="00003DA0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26409" w:rsidRPr="00C54565" w14:paraId="65940BC6" w14:textId="77777777" w:rsidTr="00560A78">
        <w:trPr>
          <w:tblHeader/>
        </w:trPr>
        <w:tc>
          <w:tcPr>
            <w:tcW w:w="2045" w:type="pct"/>
          </w:tcPr>
          <w:p w14:paraId="793359E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14:paraId="420D103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" w:type="pct"/>
            <w:vAlign w:val="center"/>
          </w:tcPr>
          <w:p w14:paraId="0A330BD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14:paraId="6359B0A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" w:type="pct"/>
          </w:tcPr>
          <w:p w14:paraId="02DB2BC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pct"/>
            <w:gridSpan w:val="3"/>
            <w:vAlign w:val="center"/>
          </w:tcPr>
          <w:p w14:paraId="2D2AFF6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545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C5456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03DA0" w:rsidRPr="00C54565" w14:paraId="4D8574A8" w14:textId="77777777" w:rsidTr="00560A78">
        <w:tc>
          <w:tcPr>
            <w:tcW w:w="2045" w:type="pct"/>
            <w:shd w:val="clear" w:color="auto" w:fill="auto"/>
          </w:tcPr>
          <w:p w14:paraId="7B948C1C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676" w:type="pct"/>
            <w:vAlign w:val="bottom"/>
          </w:tcPr>
          <w:p w14:paraId="0CCFFE91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14:paraId="2265C5D6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35636F52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14:paraId="42B268B1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51672837" w14:textId="5F18CF09" w:rsidR="00003DA0" w:rsidRPr="00C54565" w:rsidRDefault="003D3BB1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10.1</w:t>
            </w:r>
          </w:p>
        </w:tc>
        <w:tc>
          <w:tcPr>
            <w:tcW w:w="145" w:type="pct"/>
          </w:tcPr>
          <w:p w14:paraId="7D7E9E9E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D980F07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9.8</w:t>
            </w:r>
          </w:p>
        </w:tc>
      </w:tr>
      <w:tr w:rsidR="00003DA0" w:rsidRPr="00C54565" w14:paraId="7CE6CC5F" w14:textId="77777777" w:rsidTr="00560A78">
        <w:tc>
          <w:tcPr>
            <w:tcW w:w="2045" w:type="pct"/>
            <w:shd w:val="clear" w:color="auto" w:fill="auto"/>
          </w:tcPr>
          <w:p w14:paraId="13D92747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676" w:type="pct"/>
            <w:vAlign w:val="bottom"/>
          </w:tcPr>
          <w:p w14:paraId="0CC484E5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14:paraId="6A2AFE36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0E67403A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14:paraId="2A17A60C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6849DDF1" w14:textId="4AB6EBCD" w:rsidR="00003DA0" w:rsidRPr="00C54565" w:rsidRDefault="003D3BB1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1.0</w:t>
            </w:r>
          </w:p>
        </w:tc>
        <w:tc>
          <w:tcPr>
            <w:tcW w:w="145" w:type="pct"/>
          </w:tcPr>
          <w:p w14:paraId="74D4609B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28B1665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1.0</w:t>
            </w:r>
          </w:p>
        </w:tc>
      </w:tr>
      <w:tr w:rsidR="00003DA0" w:rsidRPr="00C54565" w14:paraId="0EC07DD2" w14:textId="77777777" w:rsidTr="00560A78">
        <w:tc>
          <w:tcPr>
            <w:tcW w:w="2045" w:type="pct"/>
          </w:tcPr>
          <w:p w14:paraId="3D3B54BE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ประมาณการอัตราการเติบโตของกำไร</w:t>
            </w:r>
            <w:r w:rsidRPr="00C54565">
              <w:rPr>
                <w:rFonts w:ascii="Angsana New" w:hAnsi="Angsana New" w:cs="Angsana New"/>
                <w:sz w:val="30"/>
                <w:szCs w:val="30"/>
              </w:rPr>
              <w:t xml:space="preserve"> EBITDA </w:t>
            </w: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</w:t>
            </w: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ถัวเฉลี่ย </w:t>
            </w:r>
            <w:r w:rsidRPr="00C5456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ปีข้างหน้า)</w:t>
            </w:r>
          </w:p>
        </w:tc>
        <w:tc>
          <w:tcPr>
            <w:tcW w:w="676" w:type="pct"/>
            <w:vAlign w:val="bottom"/>
          </w:tcPr>
          <w:p w14:paraId="282EDD29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14:paraId="28E72318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463A2836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14:paraId="402566F3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75EB4F1E" w14:textId="39453C39" w:rsidR="00003DA0" w:rsidRPr="00C54565" w:rsidRDefault="003D3BB1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8.3</w:t>
            </w:r>
          </w:p>
        </w:tc>
        <w:tc>
          <w:tcPr>
            <w:tcW w:w="145" w:type="pct"/>
          </w:tcPr>
          <w:p w14:paraId="5F471FBE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699A0F4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7.5</w:t>
            </w:r>
          </w:p>
        </w:tc>
      </w:tr>
    </w:tbl>
    <w:p w14:paraId="09A79837" w14:textId="5C3BD476" w:rsidR="00626409" w:rsidRPr="00C54565" w:rsidRDefault="00626409" w:rsidP="00626409">
      <w:pPr>
        <w:tabs>
          <w:tab w:val="clear" w:pos="454"/>
          <w:tab w:val="clear" w:pos="680"/>
          <w:tab w:val="clear" w:pos="907"/>
          <w:tab w:val="left" w:pos="540"/>
          <w:tab w:val="left" w:pos="900"/>
        </w:tabs>
        <w:ind w:left="900" w:right="472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lastRenderedPageBreak/>
        <w:t>มูลค่าที่คาดว่าจะได้รับคืนของหน่วยสินทรัพย์ที่ก่อให้เกิดเงินสดสูงกว่ามูลค่าตามบัญชีโดยประมาณจำนวน</w:t>
      </w:r>
      <w:r w:rsidR="00A21F9D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="00A21F9D" w:rsidRPr="00C54565">
        <w:rPr>
          <w:rFonts w:asciiTheme="majorBidi" w:hAnsiTheme="majorBidi" w:cstheme="majorBidi"/>
          <w:sz w:val="30"/>
          <w:szCs w:val="30"/>
        </w:rPr>
        <w:br/>
      </w:r>
      <w:r w:rsidR="00CF021A" w:rsidRPr="00C54565">
        <w:rPr>
          <w:rFonts w:asciiTheme="majorBidi" w:hAnsiTheme="majorBidi" w:cstheme="majorBidi"/>
          <w:sz w:val="30"/>
          <w:szCs w:val="30"/>
        </w:rPr>
        <w:t>3,065</w:t>
      </w:r>
      <w:r w:rsidR="00A21F9D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="00A21F9D" w:rsidRPr="00C54565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A21F9D" w:rsidRPr="00C54565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003DA0" w:rsidRPr="00C54565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A21F9D" w:rsidRPr="00C54565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C5456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03DA0" w:rsidRPr="00C54565">
        <w:rPr>
          <w:rFonts w:asciiTheme="majorBidi" w:hAnsiTheme="majorBidi" w:cstheme="majorBidi"/>
          <w:i/>
          <w:iCs/>
          <w:sz w:val="30"/>
          <w:szCs w:val="30"/>
        </w:rPr>
        <w:t>3,218</w:t>
      </w:r>
      <w:r w:rsidRPr="00C5456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21F9D" w:rsidRPr="00C5456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21F9D" w:rsidRPr="00C54565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ผู้บริหารได้พิจารณาว่ามีเหตุผลที่ทำให้เชื่อได้ว่าอาจเกิดการเปลี่ยนแปลงใน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อัตราคิดลดที่ร้อยละ</w:t>
      </w:r>
      <w:r w:rsidR="00A21F9D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="00CF021A" w:rsidRPr="00C54565">
        <w:rPr>
          <w:rFonts w:asciiTheme="majorBidi" w:hAnsiTheme="majorBidi" w:cstheme="majorBidi"/>
          <w:sz w:val="30"/>
          <w:szCs w:val="30"/>
        </w:rPr>
        <w:t>25.9</w:t>
      </w:r>
      <w:r w:rsidR="00A21F9D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="00A21F9D" w:rsidRPr="00C54565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003DA0" w:rsidRPr="00C54565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A21F9D" w:rsidRPr="00C5456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21F9D" w:rsidRPr="00C54565">
        <w:rPr>
          <w:rFonts w:asciiTheme="majorBidi" w:hAnsiTheme="majorBidi" w:cstheme="majorBidi" w:hint="cs"/>
          <w:i/>
          <w:iCs/>
          <w:sz w:val="30"/>
          <w:szCs w:val="30"/>
          <w:cs/>
        </w:rPr>
        <w:t>ร้อยละ</w:t>
      </w:r>
      <w:r w:rsidRPr="00C5456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03DA0" w:rsidRPr="00C54565">
        <w:rPr>
          <w:rFonts w:asciiTheme="majorBidi" w:hAnsiTheme="majorBidi" w:cstheme="majorBidi"/>
          <w:i/>
          <w:iCs/>
          <w:sz w:val="30"/>
          <w:szCs w:val="30"/>
        </w:rPr>
        <w:t>30.9</w:t>
      </w:r>
      <w:r w:rsidR="00A21F9D" w:rsidRPr="00C54565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จะส่งผลให้มูลค่าที่คาดว่าจะได้รับคืนเท่ากับมูลค่าตามบัญชี</w:t>
      </w:r>
    </w:p>
    <w:p w14:paraId="7D872EEC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462015BC" w14:textId="77777777" w:rsidR="00626409" w:rsidRPr="00C54565" w:rsidRDefault="00626409" w:rsidP="00626409">
      <w:pPr>
        <w:tabs>
          <w:tab w:val="clear" w:pos="680"/>
        </w:tabs>
        <w:ind w:left="907" w:right="47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5456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ค่าความนิยมจากการรวมธุรกิจ </w:t>
      </w:r>
      <w:r w:rsidRPr="00C54565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- </w:t>
      </w:r>
      <w:r w:rsidRPr="00C5456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เมพ คอร์ปอเรชั่น</w:t>
      </w:r>
    </w:p>
    <w:p w14:paraId="57EEACD4" w14:textId="77777777" w:rsidR="00626409" w:rsidRPr="00C54565" w:rsidRDefault="00626409" w:rsidP="00626409">
      <w:pPr>
        <w:tabs>
          <w:tab w:val="clear" w:pos="680"/>
        </w:tabs>
        <w:ind w:left="907" w:right="47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398" w:type="pct"/>
        <w:tblInd w:w="810" w:type="dxa"/>
        <w:tblLook w:val="01E0" w:firstRow="1" w:lastRow="1" w:firstColumn="1" w:lastColumn="1" w:noHBand="0" w:noVBand="0"/>
      </w:tblPr>
      <w:tblGrid>
        <w:gridCol w:w="3829"/>
        <w:gridCol w:w="1266"/>
        <w:gridCol w:w="318"/>
        <w:gridCol w:w="1266"/>
        <w:gridCol w:w="318"/>
        <w:gridCol w:w="1018"/>
        <w:gridCol w:w="271"/>
        <w:gridCol w:w="1075"/>
      </w:tblGrid>
      <w:tr w:rsidR="00626409" w:rsidRPr="00C54565" w14:paraId="7176AB2F" w14:textId="77777777" w:rsidTr="00560A78">
        <w:trPr>
          <w:tblHeader/>
        </w:trPr>
        <w:tc>
          <w:tcPr>
            <w:tcW w:w="2045" w:type="pct"/>
          </w:tcPr>
          <w:p w14:paraId="7A69318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522" w:type="pct"/>
            <w:gridSpan w:val="3"/>
          </w:tcPr>
          <w:p w14:paraId="309F0E0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" w:type="pct"/>
          </w:tcPr>
          <w:p w14:paraId="60EAA6C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pct"/>
            <w:gridSpan w:val="3"/>
            <w:tcBorders>
              <w:bottom w:val="single" w:sz="4" w:space="0" w:color="auto"/>
            </w:tcBorders>
          </w:tcPr>
          <w:p w14:paraId="250CA73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626409" w:rsidRPr="00C54565" w14:paraId="4E000FB9" w14:textId="77777777" w:rsidTr="00560A78">
        <w:trPr>
          <w:tblHeader/>
        </w:trPr>
        <w:tc>
          <w:tcPr>
            <w:tcW w:w="2045" w:type="pct"/>
          </w:tcPr>
          <w:p w14:paraId="7092269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14:paraId="31DFDDF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" w:type="pct"/>
            <w:vAlign w:val="center"/>
          </w:tcPr>
          <w:p w14:paraId="7452A4C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14:paraId="2188E0B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" w:type="pct"/>
          </w:tcPr>
          <w:p w14:paraId="1B21350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63FC2D00" w14:textId="77777777" w:rsidR="00626409" w:rsidRPr="00C54565" w:rsidRDefault="00003DA0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C54565">
              <w:rPr>
                <w:rFonts w:ascii="Angsana New" w:hAnsi="Angsana New" w:cstheme="minorBidi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5C574293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AA1D89F" w14:textId="77777777" w:rsidR="00626409" w:rsidRPr="00C54565" w:rsidRDefault="00003DA0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26409" w:rsidRPr="00C54565" w14:paraId="1CE01CF5" w14:textId="77777777" w:rsidTr="00560A78">
        <w:trPr>
          <w:tblHeader/>
        </w:trPr>
        <w:tc>
          <w:tcPr>
            <w:tcW w:w="2045" w:type="pct"/>
          </w:tcPr>
          <w:p w14:paraId="7367FC6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14:paraId="7749FCB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" w:type="pct"/>
            <w:vAlign w:val="center"/>
          </w:tcPr>
          <w:p w14:paraId="6C70CC7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14:paraId="3E612FA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" w:type="pct"/>
          </w:tcPr>
          <w:p w14:paraId="316CD5B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pct"/>
            <w:gridSpan w:val="3"/>
            <w:vAlign w:val="center"/>
          </w:tcPr>
          <w:p w14:paraId="3750412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545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C5456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03DA0" w:rsidRPr="00C54565" w14:paraId="7D9A8B13" w14:textId="77777777" w:rsidTr="00560A78">
        <w:tc>
          <w:tcPr>
            <w:tcW w:w="2045" w:type="pct"/>
            <w:shd w:val="clear" w:color="auto" w:fill="auto"/>
          </w:tcPr>
          <w:p w14:paraId="5CC3A7C9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676" w:type="pct"/>
            <w:vAlign w:val="bottom"/>
          </w:tcPr>
          <w:p w14:paraId="5908C07B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14:paraId="3FCD0F31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38CCA2D8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14:paraId="1D8FFC5B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37D0F844" w14:textId="76EBD631" w:rsidR="00003DA0" w:rsidRPr="00C54565" w:rsidRDefault="00CF021A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11.3</w:t>
            </w:r>
          </w:p>
        </w:tc>
        <w:tc>
          <w:tcPr>
            <w:tcW w:w="145" w:type="pct"/>
          </w:tcPr>
          <w:p w14:paraId="66D10DEF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D1083BB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11.3</w:t>
            </w:r>
          </w:p>
        </w:tc>
      </w:tr>
      <w:tr w:rsidR="00003DA0" w:rsidRPr="00C54565" w14:paraId="7629A814" w14:textId="77777777" w:rsidTr="00560A78">
        <w:tc>
          <w:tcPr>
            <w:tcW w:w="2045" w:type="pct"/>
            <w:shd w:val="clear" w:color="auto" w:fill="auto"/>
          </w:tcPr>
          <w:p w14:paraId="2CD658B5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676" w:type="pct"/>
            <w:vAlign w:val="bottom"/>
          </w:tcPr>
          <w:p w14:paraId="3615D486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14:paraId="7E86D811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161BF7A5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14:paraId="49F824F8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4FAF287E" w14:textId="786D1817" w:rsidR="00003DA0" w:rsidRPr="00C54565" w:rsidRDefault="00CF021A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1.0</w:t>
            </w:r>
          </w:p>
        </w:tc>
        <w:tc>
          <w:tcPr>
            <w:tcW w:w="145" w:type="pct"/>
          </w:tcPr>
          <w:p w14:paraId="0DB140EB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414345C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1.0</w:t>
            </w:r>
          </w:p>
        </w:tc>
      </w:tr>
      <w:tr w:rsidR="00003DA0" w:rsidRPr="00C54565" w14:paraId="0FE600A0" w14:textId="77777777" w:rsidTr="00560A78">
        <w:tc>
          <w:tcPr>
            <w:tcW w:w="2045" w:type="pct"/>
          </w:tcPr>
          <w:p w14:paraId="3721EE5E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ประมาณการอัตราการเติบโตของกำไร</w:t>
            </w:r>
            <w:r w:rsidRPr="00C54565">
              <w:rPr>
                <w:rFonts w:ascii="Angsana New" w:hAnsi="Angsana New" w:cs="Angsana New"/>
                <w:sz w:val="30"/>
                <w:szCs w:val="30"/>
              </w:rPr>
              <w:t xml:space="preserve"> EBITDA </w:t>
            </w: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</w:t>
            </w: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ถัวเฉลี่ย </w:t>
            </w:r>
            <w:r w:rsidRPr="00C5456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ปีข้างหน้า)</w:t>
            </w:r>
          </w:p>
        </w:tc>
        <w:tc>
          <w:tcPr>
            <w:tcW w:w="676" w:type="pct"/>
            <w:vAlign w:val="bottom"/>
          </w:tcPr>
          <w:p w14:paraId="2BC26397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14:paraId="5B7370B8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76B82D04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14:paraId="12A3DB0E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33177171" w14:textId="0837ABC3" w:rsidR="00003DA0" w:rsidRPr="00C54565" w:rsidRDefault="00CF021A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22.5</w:t>
            </w:r>
          </w:p>
        </w:tc>
        <w:tc>
          <w:tcPr>
            <w:tcW w:w="145" w:type="pct"/>
          </w:tcPr>
          <w:p w14:paraId="2567CF39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A858903" w14:textId="77777777" w:rsidR="00003DA0" w:rsidRPr="00C54565" w:rsidRDefault="00003DA0" w:rsidP="0000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31.9</w:t>
            </w:r>
          </w:p>
        </w:tc>
      </w:tr>
    </w:tbl>
    <w:p w14:paraId="05B2A703" w14:textId="77777777" w:rsidR="00626409" w:rsidRPr="00C54565" w:rsidRDefault="00626409" w:rsidP="00626409">
      <w:pPr>
        <w:tabs>
          <w:tab w:val="clear" w:pos="680"/>
          <w:tab w:val="clear" w:pos="907"/>
          <w:tab w:val="left" w:pos="990"/>
          <w:tab w:val="left" w:pos="10170"/>
        </w:tabs>
        <w:ind w:right="4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31BDCA00" w14:textId="107ABFEB" w:rsidR="00626409" w:rsidRPr="00C54565" w:rsidRDefault="00626409" w:rsidP="00626409">
      <w:pPr>
        <w:tabs>
          <w:tab w:val="clear" w:pos="454"/>
          <w:tab w:val="clear" w:pos="680"/>
          <w:tab w:val="left" w:pos="540"/>
        </w:tabs>
        <w:ind w:left="900" w:right="4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สูงกว่ามูลค่าตามบัญชีโดยประมาณจำนวน</w:t>
      </w:r>
      <w:r w:rsidR="00A21F9D" w:rsidRPr="00C545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21F9D" w:rsidRPr="00C54565">
        <w:rPr>
          <w:rFonts w:asciiTheme="majorBidi" w:hAnsiTheme="majorBidi" w:cstheme="majorBidi"/>
          <w:sz w:val="30"/>
          <w:szCs w:val="30"/>
          <w:cs/>
        </w:rPr>
        <w:br/>
      </w:r>
      <w:r w:rsidR="00CF021A" w:rsidRPr="00C54565">
        <w:rPr>
          <w:rFonts w:asciiTheme="majorBidi" w:hAnsiTheme="majorBidi" w:cstheme="majorBidi"/>
          <w:sz w:val="30"/>
          <w:szCs w:val="30"/>
        </w:rPr>
        <w:t>1,815</w:t>
      </w:r>
      <w:r w:rsidR="00A21F9D" w:rsidRPr="00C54565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="00A21F9D" w:rsidRPr="00C54565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CF021A" w:rsidRPr="00C54565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A21F9D" w:rsidRPr="00C54565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C54565">
        <w:rPr>
          <w:rFonts w:asciiTheme="majorBidi" w:hAnsiTheme="majorBidi" w:cstheme="majorBidi"/>
          <w:i/>
          <w:iCs/>
          <w:sz w:val="30"/>
          <w:szCs w:val="30"/>
        </w:rPr>
        <w:t xml:space="preserve"> 1,</w:t>
      </w:r>
      <w:r w:rsidR="00CF021A" w:rsidRPr="00C54565">
        <w:rPr>
          <w:rFonts w:asciiTheme="majorBidi" w:hAnsiTheme="majorBidi" w:cstheme="majorBidi"/>
          <w:i/>
          <w:iCs/>
          <w:sz w:val="30"/>
          <w:szCs w:val="30"/>
        </w:rPr>
        <w:t>972</w:t>
      </w:r>
      <w:r w:rsidRPr="00C5456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21F9D" w:rsidRPr="00C54565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ผู้บริหารได้พิจารณาว่ามีเหตุผลที่ทำให้เชื่อได้ว่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าไม่มีปัจจัยที่จะส่งผลให้</w:t>
      </w:r>
      <w:r w:rsidR="00626082" w:rsidRPr="00C54565">
        <w:rPr>
          <w:rFonts w:asciiTheme="majorBidi" w:hAnsiTheme="majorBidi" w:cstheme="majorBidi"/>
          <w:sz w:val="30"/>
          <w:szCs w:val="30"/>
        </w:rPr>
        <w:br/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มูลค่าที่คาดว่าจะได้รับคืนเท่ากับมูลค่าตามบัญชี</w:t>
      </w:r>
    </w:p>
    <w:p w14:paraId="58FB2669" w14:textId="77777777" w:rsidR="00626409" w:rsidRPr="00C54565" w:rsidRDefault="00626409" w:rsidP="00626409">
      <w:pPr>
        <w:tabs>
          <w:tab w:val="clear" w:pos="454"/>
          <w:tab w:val="clear" w:pos="680"/>
          <w:tab w:val="left" w:pos="540"/>
        </w:tabs>
        <w:ind w:left="900" w:right="4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C54565"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tab/>
      </w:r>
    </w:p>
    <w:p w14:paraId="35FD5DC4" w14:textId="77777777" w:rsidR="00626409" w:rsidRPr="00C54565" w:rsidRDefault="00626409" w:rsidP="00626409">
      <w:pPr>
        <w:tabs>
          <w:tab w:val="clear" w:pos="680"/>
          <w:tab w:val="clear" w:pos="907"/>
          <w:tab w:val="left" w:pos="990"/>
          <w:tab w:val="left" w:pos="10170"/>
        </w:tabs>
        <w:ind w:left="479" w:right="472" w:firstLine="421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5456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ค่าความนิยมจากการรวมธุรกิจ </w:t>
      </w:r>
      <w:r w:rsidRPr="00C54565">
        <w:rPr>
          <w:rFonts w:ascii="Angsana New" w:hAnsi="Angsana New" w:cs="Angsana New"/>
          <w:b/>
          <w:bCs/>
          <w:i/>
          <w:iCs/>
          <w:sz w:val="30"/>
          <w:szCs w:val="30"/>
        </w:rPr>
        <w:t>-</w:t>
      </w:r>
      <w:r w:rsidRPr="00C5456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ไฮเท็คซ์ อินเตอร์แอคทีฟ</w:t>
      </w:r>
    </w:p>
    <w:p w14:paraId="5402F6F4" w14:textId="77777777" w:rsidR="00626409" w:rsidRPr="00C54565" w:rsidRDefault="00626409" w:rsidP="00626409">
      <w:pPr>
        <w:tabs>
          <w:tab w:val="clear" w:pos="680"/>
          <w:tab w:val="clear" w:pos="907"/>
          <w:tab w:val="left" w:pos="990"/>
          <w:tab w:val="left" w:pos="10170"/>
        </w:tabs>
        <w:ind w:right="472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tbl>
      <w:tblPr>
        <w:tblW w:w="4398" w:type="pct"/>
        <w:tblInd w:w="810" w:type="dxa"/>
        <w:tblLook w:val="01E0" w:firstRow="1" w:lastRow="1" w:firstColumn="1" w:lastColumn="1" w:noHBand="0" w:noVBand="0"/>
      </w:tblPr>
      <w:tblGrid>
        <w:gridCol w:w="3829"/>
        <w:gridCol w:w="1266"/>
        <w:gridCol w:w="318"/>
        <w:gridCol w:w="1266"/>
        <w:gridCol w:w="318"/>
        <w:gridCol w:w="1018"/>
        <w:gridCol w:w="271"/>
        <w:gridCol w:w="1075"/>
      </w:tblGrid>
      <w:tr w:rsidR="00626409" w:rsidRPr="00C54565" w14:paraId="2D004A8A" w14:textId="77777777" w:rsidTr="00560A78">
        <w:trPr>
          <w:tblHeader/>
        </w:trPr>
        <w:tc>
          <w:tcPr>
            <w:tcW w:w="2045" w:type="pct"/>
          </w:tcPr>
          <w:p w14:paraId="10C8C4D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522" w:type="pct"/>
            <w:gridSpan w:val="3"/>
          </w:tcPr>
          <w:p w14:paraId="01330EB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" w:type="pct"/>
          </w:tcPr>
          <w:p w14:paraId="1EC77FC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pct"/>
            <w:gridSpan w:val="3"/>
            <w:tcBorders>
              <w:bottom w:val="single" w:sz="4" w:space="0" w:color="auto"/>
            </w:tcBorders>
          </w:tcPr>
          <w:p w14:paraId="667EE41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626409" w:rsidRPr="00C54565" w14:paraId="4093D4A9" w14:textId="77777777" w:rsidTr="00560A78">
        <w:trPr>
          <w:tblHeader/>
        </w:trPr>
        <w:tc>
          <w:tcPr>
            <w:tcW w:w="2045" w:type="pct"/>
          </w:tcPr>
          <w:p w14:paraId="7F38509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14:paraId="2E77D2F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" w:type="pct"/>
            <w:vAlign w:val="center"/>
          </w:tcPr>
          <w:p w14:paraId="45E55D8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14:paraId="0B41809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" w:type="pct"/>
          </w:tcPr>
          <w:p w14:paraId="6AEF39C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7688A371" w14:textId="77777777" w:rsidR="00626409" w:rsidRPr="00C54565" w:rsidRDefault="00061C4B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C54565">
              <w:rPr>
                <w:rFonts w:ascii="Angsana New" w:hAnsi="Angsana New" w:cstheme="minorBidi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72F31491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268FBE1" w14:textId="77777777" w:rsidR="00626409" w:rsidRPr="00C54565" w:rsidRDefault="00061C4B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26409" w:rsidRPr="00C54565" w14:paraId="40845B29" w14:textId="77777777" w:rsidTr="00560A78">
        <w:tc>
          <w:tcPr>
            <w:tcW w:w="2045" w:type="pct"/>
            <w:shd w:val="clear" w:color="auto" w:fill="auto"/>
          </w:tcPr>
          <w:p w14:paraId="02521CD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6" w:type="pct"/>
            <w:vAlign w:val="bottom"/>
          </w:tcPr>
          <w:p w14:paraId="2329BFA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14:paraId="13A9FEB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7B9DF19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14:paraId="754B489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pct"/>
            <w:gridSpan w:val="3"/>
            <w:vAlign w:val="bottom"/>
          </w:tcPr>
          <w:p w14:paraId="642D7F9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456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545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C5456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61C4B" w:rsidRPr="00C54565" w14:paraId="3839BE6D" w14:textId="77777777" w:rsidTr="00560A78">
        <w:tc>
          <w:tcPr>
            <w:tcW w:w="2045" w:type="pct"/>
            <w:shd w:val="clear" w:color="auto" w:fill="auto"/>
          </w:tcPr>
          <w:p w14:paraId="30A9FA2E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676" w:type="pct"/>
            <w:vAlign w:val="bottom"/>
          </w:tcPr>
          <w:p w14:paraId="03EF78BA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14:paraId="14F72C06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69609B59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14:paraId="3A3495E0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0E668579" w14:textId="1DADD5DB" w:rsidR="00061C4B" w:rsidRPr="00C54565" w:rsidRDefault="00CF021A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20.0</w:t>
            </w:r>
          </w:p>
        </w:tc>
        <w:tc>
          <w:tcPr>
            <w:tcW w:w="145" w:type="pct"/>
          </w:tcPr>
          <w:p w14:paraId="0E1B374C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52504E6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11.3</w:t>
            </w:r>
          </w:p>
        </w:tc>
      </w:tr>
      <w:tr w:rsidR="00061C4B" w:rsidRPr="00C54565" w14:paraId="6CC846A6" w14:textId="77777777" w:rsidTr="00560A78">
        <w:tc>
          <w:tcPr>
            <w:tcW w:w="2045" w:type="pct"/>
            <w:shd w:val="clear" w:color="auto" w:fill="auto"/>
          </w:tcPr>
          <w:p w14:paraId="1A4B3165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676" w:type="pct"/>
            <w:vAlign w:val="bottom"/>
          </w:tcPr>
          <w:p w14:paraId="51B2A258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14:paraId="4D0ADBB7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349BDBD7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14:paraId="5A4D9135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6CC890BE" w14:textId="280F94BA" w:rsidR="00061C4B" w:rsidRPr="00C54565" w:rsidRDefault="00CF021A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1.0</w:t>
            </w:r>
          </w:p>
        </w:tc>
        <w:tc>
          <w:tcPr>
            <w:tcW w:w="145" w:type="pct"/>
          </w:tcPr>
          <w:p w14:paraId="6565B7D7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A4AA5D3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1.0</w:t>
            </w:r>
          </w:p>
        </w:tc>
      </w:tr>
      <w:tr w:rsidR="00061C4B" w:rsidRPr="00C54565" w14:paraId="169E54F3" w14:textId="77777777" w:rsidTr="00560A78">
        <w:tc>
          <w:tcPr>
            <w:tcW w:w="2045" w:type="pct"/>
          </w:tcPr>
          <w:p w14:paraId="5A4B3495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ประมาณการอัตราการเติบโตของกำไร</w:t>
            </w:r>
            <w:r w:rsidRPr="00C54565">
              <w:rPr>
                <w:rFonts w:ascii="Angsana New" w:hAnsi="Angsana New" w:cs="Angsana New"/>
                <w:sz w:val="30"/>
                <w:szCs w:val="30"/>
              </w:rPr>
              <w:t xml:space="preserve"> EBITDA </w:t>
            </w: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</w:t>
            </w: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ถัวเฉลี่ย </w:t>
            </w:r>
            <w:r w:rsidRPr="00C5456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ปีข้างหน้า)</w:t>
            </w:r>
          </w:p>
        </w:tc>
        <w:tc>
          <w:tcPr>
            <w:tcW w:w="676" w:type="pct"/>
            <w:vAlign w:val="bottom"/>
          </w:tcPr>
          <w:p w14:paraId="122D0FB9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14:paraId="65C0ECA5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354357E0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" w:type="pct"/>
          </w:tcPr>
          <w:p w14:paraId="738EEF5C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4D818519" w14:textId="05810D0B" w:rsidR="00061C4B" w:rsidRPr="00C54565" w:rsidRDefault="00CF021A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124.0</w:t>
            </w:r>
          </w:p>
        </w:tc>
        <w:tc>
          <w:tcPr>
            <w:tcW w:w="145" w:type="pct"/>
          </w:tcPr>
          <w:p w14:paraId="7CDBE07A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A3FA4B4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99.0</w:t>
            </w:r>
          </w:p>
        </w:tc>
      </w:tr>
    </w:tbl>
    <w:p w14:paraId="532DB3A9" w14:textId="77777777" w:rsidR="00626409" w:rsidRPr="00C54565" w:rsidRDefault="00626409" w:rsidP="00626409">
      <w:pPr>
        <w:tabs>
          <w:tab w:val="clear" w:pos="680"/>
          <w:tab w:val="clear" w:pos="907"/>
          <w:tab w:val="left" w:pos="99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B523BE1" w14:textId="58D95346" w:rsidR="00626409" w:rsidRPr="00C54565" w:rsidRDefault="00626409" w:rsidP="00C4100E">
      <w:pPr>
        <w:tabs>
          <w:tab w:val="clear" w:pos="454"/>
          <w:tab w:val="clear" w:pos="680"/>
          <w:tab w:val="left" w:pos="540"/>
        </w:tabs>
        <w:ind w:left="900" w:right="472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สูงกว่ามูลค่าตามบัญชีโดยประมาณจำนวน</w:t>
      </w:r>
      <w:r w:rsidR="00A21F9D" w:rsidRPr="00C54565">
        <w:rPr>
          <w:rFonts w:asciiTheme="majorBidi" w:hAnsiTheme="majorBidi" w:cstheme="majorBidi"/>
          <w:sz w:val="30"/>
          <w:szCs w:val="30"/>
        </w:rPr>
        <w:br/>
      </w:r>
      <w:r w:rsidR="00CF021A" w:rsidRPr="00C54565">
        <w:rPr>
          <w:rFonts w:asciiTheme="majorBidi" w:hAnsiTheme="majorBidi" w:cstheme="majorBidi"/>
          <w:sz w:val="30"/>
          <w:szCs w:val="30"/>
        </w:rPr>
        <w:t>2</w:t>
      </w:r>
      <w:r w:rsidR="00A21F9D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="00A21F9D" w:rsidRPr="00C54565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A21F9D" w:rsidRPr="00C54565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061C4B" w:rsidRPr="00C54565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A21F9D" w:rsidRPr="00C54565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C5456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61C4B" w:rsidRPr="00C54565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A21F9D" w:rsidRPr="00C54565">
        <w:rPr>
          <w:rFonts w:asciiTheme="majorBidi" w:hAnsiTheme="majorBidi" w:cstheme="majorBidi"/>
          <w:i/>
          <w:iCs/>
          <w:sz w:val="30"/>
          <w:szCs w:val="30"/>
        </w:rPr>
        <w:t xml:space="preserve">3 </w:t>
      </w: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21F9D" w:rsidRPr="00C54565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100E" w:rsidRPr="00C54565">
        <w:rPr>
          <w:rFonts w:asciiTheme="majorBidi" w:hAnsiTheme="majorBidi" w:cstheme="majorBidi"/>
          <w:sz w:val="30"/>
          <w:szCs w:val="30"/>
          <w:cs/>
        </w:rPr>
        <w:t>ผู้บริหารได้พิจารณาว่ามีเหตุผลที่ทำให้เชื่อได้ว่าอาจเกิดการเปลี่ยนแปลงใน</w:t>
      </w:r>
      <w:r w:rsidR="00C4100E" w:rsidRPr="00C54565"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="009C74C0" w:rsidRPr="00C54565">
        <w:rPr>
          <w:rFonts w:asciiTheme="majorBidi" w:hAnsiTheme="majorBidi" w:cstheme="majorBidi"/>
          <w:sz w:val="30"/>
          <w:szCs w:val="30"/>
        </w:rPr>
        <w:t xml:space="preserve">     </w:t>
      </w:r>
      <w:r w:rsidR="00C4100E" w:rsidRPr="00C54565">
        <w:rPr>
          <w:rFonts w:asciiTheme="majorBidi" w:hAnsiTheme="majorBidi" w:cstheme="majorBidi" w:hint="cs"/>
          <w:sz w:val="30"/>
          <w:szCs w:val="30"/>
          <w:cs/>
        </w:rPr>
        <w:t>คิดลดที่ร้อยละ</w:t>
      </w:r>
      <w:r w:rsidR="00C4100E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="009C74C0" w:rsidRPr="00C54565">
        <w:rPr>
          <w:rFonts w:asciiTheme="majorBidi" w:hAnsiTheme="majorBidi" w:cstheme="majorBidi"/>
          <w:sz w:val="30"/>
          <w:szCs w:val="30"/>
        </w:rPr>
        <w:t>23.3</w:t>
      </w:r>
      <w:r w:rsidR="00C4100E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="00C4100E" w:rsidRPr="00C54565">
        <w:rPr>
          <w:rFonts w:asciiTheme="majorBidi" w:hAnsiTheme="majorBidi" w:cstheme="majorBidi"/>
          <w:i/>
          <w:iCs/>
          <w:sz w:val="30"/>
          <w:szCs w:val="30"/>
        </w:rPr>
        <w:t xml:space="preserve">(2561: </w:t>
      </w:r>
      <w:r w:rsidR="00C4100E" w:rsidRPr="00C54565">
        <w:rPr>
          <w:rFonts w:asciiTheme="majorBidi" w:hAnsiTheme="majorBidi" w:cstheme="majorBidi" w:hint="cs"/>
          <w:i/>
          <w:iCs/>
          <w:sz w:val="30"/>
          <w:szCs w:val="30"/>
          <w:cs/>
        </w:rPr>
        <w:t>ร้อยละ</w:t>
      </w:r>
      <w:r w:rsidR="00C4100E" w:rsidRPr="00C5456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C74C0" w:rsidRPr="00C54565">
        <w:rPr>
          <w:rFonts w:asciiTheme="majorBidi" w:hAnsiTheme="majorBidi" w:cstheme="majorBidi"/>
          <w:i/>
          <w:iCs/>
          <w:sz w:val="30"/>
          <w:szCs w:val="30"/>
        </w:rPr>
        <w:t>26.0</w:t>
      </w:r>
      <w:r w:rsidR="00C4100E" w:rsidRPr="00C54565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C4100E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="00C4100E" w:rsidRPr="00C54565">
        <w:rPr>
          <w:rFonts w:asciiTheme="majorBidi" w:hAnsiTheme="majorBidi" w:cstheme="majorBidi" w:hint="cs"/>
          <w:sz w:val="30"/>
          <w:szCs w:val="30"/>
          <w:cs/>
        </w:rPr>
        <w:t>จะส่งผลให้มูลค่าที่คาดว่าจะได้รับคืนเท่ากับมูลค่าตามบัญชี</w:t>
      </w:r>
    </w:p>
    <w:p w14:paraId="3CCFE647" w14:textId="77777777" w:rsidR="00626409" w:rsidRPr="00C54565" w:rsidRDefault="00626409" w:rsidP="00626409">
      <w:pPr>
        <w:tabs>
          <w:tab w:val="clear" w:pos="680"/>
          <w:tab w:val="clear" w:pos="907"/>
          <w:tab w:val="left" w:pos="990"/>
        </w:tabs>
        <w:ind w:left="900" w:right="472" w:hanging="194"/>
        <w:jc w:val="thaiDistribute"/>
        <w:rPr>
          <w:rFonts w:asciiTheme="majorBidi" w:hAnsiTheme="majorBidi" w:cstheme="majorBidi"/>
          <w:sz w:val="30"/>
          <w:szCs w:val="30"/>
        </w:rPr>
      </w:pPr>
    </w:p>
    <w:p w14:paraId="0EC20CD6" w14:textId="77777777" w:rsidR="00626409" w:rsidRPr="00C54565" w:rsidRDefault="00626409" w:rsidP="00626409">
      <w:pPr>
        <w:tabs>
          <w:tab w:val="clear" w:pos="680"/>
          <w:tab w:val="clear" w:pos="907"/>
          <w:tab w:val="left" w:pos="990"/>
        </w:tabs>
        <w:ind w:left="900" w:right="472" w:hanging="194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lastRenderedPageBreak/>
        <w:tab/>
        <w:t xml:space="preserve">ประมาณการกระแสเงินสดเป็นการประมาณการสำหรับ </w:t>
      </w:r>
      <w:r w:rsidRPr="00C54565">
        <w:rPr>
          <w:rFonts w:asciiTheme="majorBidi" w:hAnsiTheme="majorBidi" w:cstheme="majorBidi"/>
          <w:sz w:val="30"/>
          <w:szCs w:val="30"/>
        </w:rPr>
        <w:t>5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C54565">
        <w:rPr>
          <w:rFonts w:asciiTheme="majorBidi" w:hAnsiTheme="majorBidi" w:cstheme="majorBidi"/>
          <w:sz w:val="30"/>
          <w:szCs w:val="30"/>
        </w:rPr>
        <w:t>EBITDA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ประจำปีที่สอดคล้องกับข้อสมมติที่ว่าผู้เข้าร่วมตลาดจะสามารถทำได้</w:t>
      </w:r>
    </w:p>
    <w:p w14:paraId="45731574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B0AE751" w14:textId="77777777" w:rsidR="00626409" w:rsidRPr="00C54565" w:rsidRDefault="00626409" w:rsidP="00626409">
      <w:pPr>
        <w:tabs>
          <w:tab w:val="clear" w:pos="454"/>
          <w:tab w:val="clear" w:pos="680"/>
          <w:tab w:val="clear" w:pos="907"/>
          <w:tab w:val="left" w:pos="990"/>
        </w:tabs>
        <w:ind w:left="99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 xml:space="preserve">ประมาณการกำไร </w:t>
      </w:r>
      <w:r w:rsidRPr="00C54565">
        <w:rPr>
          <w:rFonts w:asciiTheme="majorBidi" w:hAnsiTheme="majorBidi" w:cstheme="majorBidi"/>
          <w:sz w:val="30"/>
          <w:szCs w:val="30"/>
        </w:rPr>
        <w:t xml:space="preserve">EBITDA </w:t>
      </w:r>
      <w:r w:rsidRPr="00C54565">
        <w:rPr>
          <w:rFonts w:asciiTheme="majorBidi" w:hAnsiTheme="majorBidi" w:cstheme="majorBidi"/>
          <w:sz w:val="30"/>
          <w:szCs w:val="30"/>
          <w:cs/>
        </w:rPr>
        <w:t>อ้างอิงจากประสบการณ์ในอดีตปรับปรุงด้วยรายการต่อไปนี้</w:t>
      </w:r>
    </w:p>
    <w:p w14:paraId="1C590903" w14:textId="77777777" w:rsidR="00626409" w:rsidRPr="00C54565" w:rsidRDefault="00626409" w:rsidP="00626409">
      <w:pPr>
        <w:tabs>
          <w:tab w:val="clear" w:pos="68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1EBB71DD" w14:textId="77777777" w:rsidR="00626409" w:rsidRPr="00C54565" w:rsidRDefault="00626409" w:rsidP="00892412">
      <w:pPr>
        <w:pStyle w:val="ListParagraph"/>
        <w:numPr>
          <w:ilvl w:val="0"/>
          <w:numId w:val="8"/>
        </w:numPr>
        <w:tabs>
          <w:tab w:val="clear" w:pos="680"/>
          <w:tab w:val="clear" w:pos="907"/>
        </w:tabs>
        <w:ind w:left="1620" w:right="472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 w:hint="cs"/>
          <w:sz w:val="30"/>
          <w:szCs w:val="30"/>
          <w:cs/>
        </w:rPr>
        <w:t>อัตราการเพิ่มขึ้นของรายได้</w:t>
      </w:r>
      <w:r w:rsidR="00A37429" w:rsidRPr="00C54565">
        <w:rPr>
          <w:rFonts w:asciiTheme="majorBidi" w:hAnsiTheme="majorBidi" w:cstheme="majorBidi" w:hint="cs"/>
          <w:sz w:val="30"/>
          <w:szCs w:val="30"/>
          <w:cs/>
        </w:rPr>
        <w:t>มาจาก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 xml:space="preserve">ประมาณปริมาณการขายและการเพิ่มขึ้นของราคาขายในอีก </w:t>
      </w:r>
      <w:r w:rsidRPr="00C54565">
        <w:rPr>
          <w:rFonts w:asciiTheme="majorBidi" w:hAnsiTheme="majorBidi" w:cstheme="majorBidi"/>
          <w:sz w:val="30"/>
          <w:szCs w:val="30"/>
        </w:rPr>
        <w:t>5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 xml:space="preserve"> ปีข้างหน้า โดยมีข้อสมมติว่าราคาขายสามารถเพิ่มขึ้นสอดคล้องกับประมาณการเงินเฟ้อในอีก </w:t>
      </w:r>
      <w:r w:rsidRPr="00C54565">
        <w:rPr>
          <w:rFonts w:asciiTheme="majorBidi" w:hAnsiTheme="majorBidi" w:cstheme="majorBidi"/>
          <w:sz w:val="30"/>
          <w:szCs w:val="30"/>
        </w:rPr>
        <w:t>5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 xml:space="preserve"> ปีข้างหน้า</w:t>
      </w:r>
    </w:p>
    <w:p w14:paraId="180BE07D" w14:textId="77777777" w:rsidR="00626409" w:rsidRPr="00C54565" w:rsidRDefault="00626409" w:rsidP="00892412">
      <w:pPr>
        <w:pStyle w:val="ListParagraph"/>
        <w:numPr>
          <w:ilvl w:val="0"/>
          <w:numId w:val="8"/>
        </w:numPr>
        <w:tabs>
          <w:tab w:val="clear" w:pos="680"/>
          <w:tab w:val="clear" w:pos="907"/>
        </w:tabs>
        <w:ind w:left="1620" w:right="472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 w:hint="cs"/>
          <w:sz w:val="30"/>
          <w:szCs w:val="30"/>
          <w:cs/>
        </w:rPr>
        <w:t xml:space="preserve">ต้นทุนเกี่ยวกับสภาพแวดล้อมที่มีนัยสำคัญเป็นปัจจัยหนึ่งในการประมาณการกำไร </w:t>
      </w:r>
      <w:r w:rsidRPr="00C54565">
        <w:rPr>
          <w:rFonts w:asciiTheme="majorBidi" w:hAnsiTheme="majorBidi" w:cstheme="majorBidi"/>
          <w:sz w:val="30"/>
          <w:szCs w:val="30"/>
        </w:rPr>
        <w:t xml:space="preserve">EBITDA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โดยมีข้อสมมติว่าเพิ่มขึ้นสอดคล้องกับเงินเฟ้อทุกปี</w:t>
      </w:r>
    </w:p>
    <w:p w14:paraId="1AAFCD8A" w14:textId="27838F4A" w:rsidR="00626409" w:rsidRPr="00C54565" w:rsidRDefault="00626409" w:rsidP="00892412">
      <w:pPr>
        <w:pStyle w:val="ListParagraph"/>
        <w:numPr>
          <w:ilvl w:val="0"/>
          <w:numId w:val="8"/>
        </w:numPr>
        <w:tabs>
          <w:tab w:val="clear" w:pos="680"/>
          <w:tab w:val="clear" w:pos="907"/>
        </w:tabs>
        <w:ind w:left="1620" w:right="472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 w:hint="cs"/>
          <w:sz w:val="30"/>
          <w:szCs w:val="30"/>
          <w:cs/>
        </w:rPr>
        <w:t xml:space="preserve">ประมาณการกระแสเงินสดที่เกี่ยวข้องกับการปรับโครงสร้างซึ่งคาดว่าจะเกิดขึ้นในปี </w:t>
      </w:r>
      <w:r w:rsidR="00A37429" w:rsidRPr="00C54565">
        <w:rPr>
          <w:rFonts w:asciiTheme="majorBidi" w:hAnsiTheme="majorBidi" w:cstheme="majorBidi"/>
          <w:sz w:val="30"/>
          <w:szCs w:val="30"/>
        </w:rPr>
        <w:t>256</w:t>
      </w:r>
      <w:r w:rsidR="00FF347B" w:rsidRPr="00C54565">
        <w:rPr>
          <w:rFonts w:asciiTheme="majorBidi" w:hAnsiTheme="majorBidi" w:cstheme="majorBidi"/>
          <w:sz w:val="30"/>
          <w:szCs w:val="30"/>
        </w:rPr>
        <w:t>3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 xml:space="preserve"> ได้แสดงไว้ในการประมาณการกำไร </w:t>
      </w:r>
      <w:r w:rsidRPr="00C54565">
        <w:rPr>
          <w:rFonts w:asciiTheme="majorBidi" w:hAnsiTheme="majorBidi" w:cstheme="majorBidi"/>
          <w:sz w:val="30"/>
          <w:szCs w:val="30"/>
        </w:rPr>
        <w:t>EBITDA</w:t>
      </w:r>
    </w:p>
    <w:p w14:paraId="656CEE76" w14:textId="77777777" w:rsidR="00626409" w:rsidRPr="00C54565" w:rsidRDefault="00626409" w:rsidP="00626409">
      <w:pPr>
        <w:tabs>
          <w:tab w:val="clear" w:pos="680"/>
          <w:tab w:val="clear" w:pos="907"/>
          <w:tab w:val="left" w:pos="1080"/>
        </w:tabs>
        <w:ind w:left="990" w:right="562"/>
        <w:jc w:val="thaiDistribute"/>
        <w:rPr>
          <w:rFonts w:asciiTheme="majorBidi" w:hAnsiTheme="majorBidi" w:cs="Angsana New"/>
          <w:sz w:val="30"/>
          <w:szCs w:val="30"/>
        </w:rPr>
      </w:pPr>
    </w:p>
    <w:p w14:paraId="1F052213" w14:textId="77777777" w:rsidR="00626409" w:rsidRPr="00C54565" w:rsidRDefault="00626409" w:rsidP="00626409">
      <w:pPr>
        <w:tabs>
          <w:tab w:val="clear" w:pos="680"/>
          <w:tab w:val="clear" w:pos="907"/>
          <w:tab w:val="left" w:pos="1080"/>
        </w:tabs>
        <w:ind w:left="900" w:right="562"/>
        <w:jc w:val="thaiDistribute"/>
        <w:rPr>
          <w:rFonts w:asciiTheme="majorBidi" w:hAnsiTheme="majorBidi" w:cs="Angsana New"/>
          <w:sz w:val="30"/>
          <w:szCs w:val="30"/>
        </w:rPr>
      </w:pPr>
      <w:r w:rsidRPr="00C54565">
        <w:rPr>
          <w:rFonts w:asciiTheme="majorBidi" w:hAnsiTheme="majorBidi" w:cs="Angsana New" w:hint="cs"/>
          <w:sz w:val="30"/>
          <w:szCs w:val="30"/>
          <w:cs/>
        </w:rPr>
        <w:t>ณ</w:t>
      </w:r>
      <w:r w:rsidRPr="00C5456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54565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C54565">
        <w:rPr>
          <w:rFonts w:asciiTheme="majorBidi" w:hAnsiTheme="majorBidi" w:cs="Angsana New"/>
          <w:sz w:val="30"/>
          <w:szCs w:val="30"/>
          <w:cs/>
        </w:rPr>
        <w:t xml:space="preserve"> 31 </w:t>
      </w:r>
      <w:r w:rsidRPr="00C54565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C5456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96F26" w:rsidRPr="00C54565">
        <w:rPr>
          <w:rFonts w:asciiTheme="majorBidi" w:hAnsiTheme="majorBidi" w:cs="Angsana New"/>
          <w:sz w:val="30"/>
          <w:szCs w:val="30"/>
          <w:cs/>
        </w:rPr>
        <w:t>2562 และ 2561</w:t>
      </w:r>
      <w:r w:rsidRPr="00C5456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54565">
        <w:rPr>
          <w:rFonts w:asciiTheme="majorBidi" w:hAnsiTheme="majorBidi" w:cs="Angsana New" w:hint="cs"/>
          <w:sz w:val="30"/>
          <w:szCs w:val="30"/>
          <w:cs/>
        </w:rPr>
        <w:t>บริษัทไม่มีขาดทุนจากการด้อยค่า</w:t>
      </w:r>
      <w:r w:rsidRPr="00C5456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54565">
        <w:rPr>
          <w:rFonts w:asciiTheme="majorBidi" w:hAnsiTheme="majorBidi" w:cs="Angsana New" w:hint="cs"/>
          <w:sz w:val="30"/>
          <w:szCs w:val="30"/>
          <w:cs/>
        </w:rPr>
        <w:t>เนื่องจากประมาณการมูลค่าที่คาดว่าจะได้รับคืนของแต่ละหน่วยสินทรัพย์ที่ก่อให้เกิดเงินสดสูงกว่ามูลค่าตามบัญชี</w:t>
      </w:r>
    </w:p>
    <w:p w14:paraId="22F8FA63" w14:textId="77777777" w:rsidR="00422B56" w:rsidRPr="00C54565" w:rsidRDefault="00422B56" w:rsidP="00626409">
      <w:pPr>
        <w:tabs>
          <w:tab w:val="clear" w:pos="680"/>
          <w:tab w:val="clear" w:pos="907"/>
          <w:tab w:val="left" w:pos="1080"/>
        </w:tabs>
        <w:ind w:left="900" w:right="562"/>
        <w:jc w:val="thaiDistribute"/>
        <w:rPr>
          <w:rFonts w:asciiTheme="majorBidi" w:hAnsiTheme="majorBidi" w:cs="Angsana New"/>
          <w:sz w:val="30"/>
          <w:szCs w:val="30"/>
        </w:rPr>
      </w:pPr>
    </w:p>
    <w:p w14:paraId="44AA6661" w14:textId="77777777" w:rsidR="00422B56" w:rsidRPr="00C54565" w:rsidRDefault="00422B56" w:rsidP="00626409">
      <w:pPr>
        <w:tabs>
          <w:tab w:val="clear" w:pos="680"/>
          <w:tab w:val="clear" w:pos="907"/>
          <w:tab w:val="left" w:pos="1080"/>
        </w:tabs>
        <w:ind w:left="900" w:right="562"/>
        <w:jc w:val="thaiDistribute"/>
        <w:rPr>
          <w:rFonts w:asciiTheme="majorBidi" w:hAnsiTheme="majorBidi" w:cs="Angsana New"/>
          <w:sz w:val="30"/>
          <w:szCs w:val="30"/>
        </w:rPr>
      </w:pPr>
    </w:p>
    <w:p w14:paraId="58267CD7" w14:textId="77777777" w:rsidR="00626409" w:rsidRPr="00C54565" w:rsidRDefault="00626409" w:rsidP="00626409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rPr>
          <w:rFonts w:asciiTheme="majorBidi" w:hAnsiTheme="majorBidi" w:cstheme="majorBidi"/>
          <w:cs/>
        </w:rPr>
      </w:pPr>
      <w:r w:rsidRPr="00C54565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14:paraId="579029A2" w14:textId="77777777" w:rsidR="00626409" w:rsidRPr="00C54565" w:rsidRDefault="00626409" w:rsidP="00626409">
      <w:pPr>
        <w:rPr>
          <w:rFonts w:cstheme="minorBidi"/>
          <w:cs/>
          <w:lang w:val="th-TH"/>
        </w:rPr>
        <w:sectPr w:rsidR="00626409" w:rsidRPr="00C54565" w:rsidSect="005559E7">
          <w:headerReference w:type="default" r:id="rId17"/>
          <w:pgSz w:w="11909" w:h="16834" w:code="9"/>
          <w:pgMar w:top="1152" w:right="576" w:bottom="1152" w:left="691" w:header="720" w:footer="720" w:gutter="0"/>
          <w:cols w:space="720"/>
          <w:docGrid w:linePitch="360"/>
        </w:sectPr>
      </w:pPr>
    </w:p>
    <w:p w14:paraId="509A0A69" w14:textId="77777777" w:rsidR="00626409" w:rsidRPr="00C54565" w:rsidRDefault="00626409" w:rsidP="00892412">
      <w:pPr>
        <w:pStyle w:val="Heading1"/>
        <w:keepLines/>
        <w:numPr>
          <w:ilvl w:val="0"/>
          <w:numId w:val="17"/>
        </w:numPr>
        <w:shd w:val="clear" w:color="auto" w:fill="auto"/>
        <w:ind w:left="540" w:right="-45" w:hanging="540"/>
        <w:jc w:val="thaiDistribute"/>
        <w:rPr>
          <w:rFonts w:asciiTheme="majorBidi" w:hAnsiTheme="majorBidi" w:cs="Angsana New"/>
          <w:u w:val="none"/>
          <w:cs/>
          <w:lang w:val="th-TH"/>
        </w:rPr>
      </w:pPr>
      <w:r w:rsidRPr="00C54565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สินทรัพย์ไม่มีตัวตนอื่น</w:t>
      </w:r>
    </w:p>
    <w:tbl>
      <w:tblPr>
        <w:tblW w:w="14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36"/>
        <w:gridCol w:w="1114"/>
        <w:gridCol w:w="270"/>
        <w:gridCol w:w="1170"/>
        <w:gridCol w:w="270"/>
        <w:gridCol w:w="1262"/>
      </w:tblGrid>
      <w:tr w:rsidR="00626409" w:rsidRPr="00C54565" w14:paraId="0A4C5CD6" w14:textId="77777777" w:rsidTr="003710CF">
        <w:trPr>
          <w:cantSplit/>
          <w:trHeight w:val="245"/>
        </w:trPr>
        <w:tc>
          <w:tcPr>
            <w:tcW w:w="2880" w:type="dxa"/>
          </w:tcPr>
          <w:p w14:paraId="408E40D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2" w:type="dxa"/>
            <w:gridSpan w:val="15"/>
            <w:tcBorders>
              <w:bottom w:val="single" w:sz="4" w:space="0" w:color="auto"/>
            </w:tcBorders>
          </w:tcPr>
          <w:p w14:paraId="2C59C0F6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left" w:pos="2880"/>
                <w:tab w:val="center" w:pos="565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26409" w:rsidRPr="00C54565" w14:paraId="61823D49" w14:textId="77777777" w:rsidTr="003710CF">
        <w:trPr>
          <w:cantSplit/>
        </w:trPr>
        <w:tc>
          <w:tcPr>
            <w:tcW w:w="2880" w:type="dxa"/>
          </w:tcPr>
          <w:p w14:paraId="2E922B7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99ACF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8DB04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AFD21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1B3E1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2965EC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โปรแกรมที่</w:t>
            </w:r>
          </w:p>
        </w:tc>
        <w:tc>
          <w:tcPr>
            <w:tcW w:w="270" w:type="dxa"/>
          </w:tcPr>
          <w:p w14:paraId="1B37F4DD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B98BDD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270" w:type="dxa"/>
          </w:tcPr>
          <w:p w14:paraId="0537855D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03FFB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764C3A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75715C0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EA47EF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D665DB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C0E47B7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4AE22A6C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C54565" w14:paraId="655A1F0C" w14:textId="77777777" w:rsidTr="003710CF">
        <w:trPr>
          <w:cantSplit/>
        </w:trPr>
        <w:tc>
          <w:tcPr>
            <w:tcW w:w="2880" w:type="dxa"/>
          </w:tcPr>
          <w:p w14:paraId="5C76015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1F69E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70" w:type="dxa"/>
          </w:tcPr>
          <w:p w14:paraId="6E2EE5A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2D725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โปรแกรมการ</w:t>
            </w:r>
          </w:p>
        </w:tc>
        <w:tc>
          <w:tcPr>
            <w:tcW w:w="270" w:type="dxa"/>
          </w:tcPr>
          <w:p w14:paraId="228752E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83908D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พัฒนา</w:t>
            </w:r>
          </w:p>
        </w:tc>
        <w:tc>
          <w:tcPr>
            <w:tcW w:w="270" w:type="dxa"/>
          </w:tcPr>
          <w:p w14:paraId="1E4D5302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177628C7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ความสัมพันธ์</w:t>
            </w:r>
          </w:p>
        </w:tc>
        <w:tc>
          <w:tcPr>
            <w:tcW w:w="270" w:type="dxa"/>
          </w:tcPr>
          <w:p w14:paraId="2B0724D9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4C1D686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มูลค่าแบรนด์</w:t>
            </w:r>
          </w:p>
        </w:tc>
        <w:tc>
          <w:tcPr>
            <w:tcW w:w="236" w:type="dxa"/>
          </w:tcPr>
          <w:p w14:paraId="1F3B33E0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D41E6E6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สิทธิการใช้</w:t>
            </w:r>
          </w:p>
        </w:tc>
        <w:tc>
          <w:tcPr>
            <w:tcW w:w="270" w:type="dxa"/>
          </w:tcPr>
          <w:p w14:paraId="2443ED2F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EEDF91" w14:textId="77777777" w:rsidR="00626409" w:rsidRPr="00C54565" w:rsidRDefault="00A3742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โปรแกรม</w:t>
            </w:r>
          </w:p>
        </w:tc>
        <w:tc>
          <w:tcPr>
            <w:tcW w:w="270" w:type="dxa"/>
          </w:tcPr>
          <w:p w14:paraId="5303A00E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4D2025E2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C54565" w14:paraId="3AAA8D18" w14:textId="77777777" w:rsidTr="003710CF">
        <w:trPr>
          <w:cantSplit/>
        </w:trPr>
        <w:tc>
          <w:tcPr>
            <w:tcW w:w="2880" w:type="dxa"/>
          </w:tcPr>
          <w:p w14:paraId="4D66084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59058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1835F58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19A5B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บริหารงาน</w:t>
            </w:r>
          </w:p>
        </w:tc>
        <w:tc>
          <w:tcPr>
            <w:tcW w:w="270" w:type="dxa"/>
          </w:tcPr>
          <w:p w14:paraId="17F8587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66C365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เกิดขึ้นภายใน</w:t>
            </w:r>
          </w:p>
        </w:tc>
        <w:tc>
          <w:tcPr>
            <w:tcW w:w="270" w:type="dxa"/>
          </w:tcPr>
          <w:p w14:paraId="5A62BE53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192C5EAE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กับลูกค้า</w:t>
            </w:r>
          </w:p>
        </w:tc>
        <w:tc>
          <w:tcPr>
            <w:tcW w:w="270" w:type="dxa"/>
          </w:tcPr>
          <w:p w14:paraId="5638FB99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6318F3D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“</w:t>
            </w: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ออฟฟิศเมท</w:t>
            </w:r>
            <w:r w:rsidRPr="00C54565">
              <w:rPr>
                <w:rFonts w:asciiTheme="majorBidi" w:hAnsiTheme="majorBidi" w:cstheme="majorBidi"/>
                <w:sz w:val="28"/>
                <w:szCs w:val="28"/>
              </w:rPr>
              <w:t>”</w:t>
            </w:r>
          </w:p>
        </w:tc>
        <w:tc>
          <w:tcPr>
            <w:tcW w:w="236" w:type="dxa"/>
          </w:tcPr>
          <w:p w14:paraId="4F50A34D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395B363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งานระบบ</w:t>
            </w:r>
          </w:p>
        </w:tc>
        <w:tc>
          <w:tcPr>
            <w:tcW w:w="270" w:type="dxa"/>
          </w:tcPr>
          <w:p w14:paraId="010FC4D2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FE5653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ระหว่างติดตั้ง</w:t>
            </w:r>
          </w:p>
        </w:tc>
        <w:tc>
          <w:tcPr>
            <w:tcW w:w="270" w:type="dxa"/>
          </w:tcPr>
          <w:p w14:paraId="3C42842C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5ED55F01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26409" w:rsidRPr="00C54565" w14:paraId="7937C661" w14:textId="77777777" w:rsidTr="003710CF">
        <w:trPr>
          <w:cantSplit/>
          <w:trHeight w:val="236"/>
        </w:trPr>
        <w:tc>
          <w:tcPr>
            <w:tcW w:w="2880" w:type="dxa"/>
          </w:tcPr>
          <w:p w14:paraId="3BF3A27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2" w:type="dxa"/>
            <w:gridSpan w:val="15"/>
          </w:tcPr>
          <w:p w14:paraId="0CAD8E46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40" w:lineRule="exact"/>
              <w:ind w:left="-81" w:right="-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626409" w:rsidRPr="00C54565" w14:paraId="1E1BFBA5" w14:textId="77777777" w:rsidTr="003710CF">
        <w:trPr>
          <w:cantSplit/>
        </w:trPr>
        <w:tc>
          <w:tcPr>
            <w:tcW w:w="2880" w:type="dxa"/>
          </w:tcPr>
          <w:p w14:paraId="6BC264D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1BA41BD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CE0CA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C8704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885F8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C5F26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F0EE8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FC533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1237F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F981F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DFB403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ADB37E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FC5C2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67353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70F63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CA26C2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61C4B" w:rsidRPr="00C54565" w14:paraId="005B669F" w14:textId="77777777" w:rsidTr="003710CF">
        <w:trPr>
          <w:cantSplit/>
        </w:trPr>
        <w:tc>
          <w:tcPr>
            <w:tcW w:w="2880" w:type="dxa"/>
          </w:tcPr>
          <w:p w14:paraId="3291BCDD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ณ วันที่ 1 มกราคม 25</w:t>
            </w: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61</w:t>
            </w:r>
          </w:p>
        </w:tc>
        <w:tc>
          <w:tcPr>
            <w:tcW w:w="1170" w:type="dxa"/>
            <w:vAlign w:val="bottom"/>
          </w:tcPr>
          <w:p w14:paraId="1C072E8C" w14:textId="77777777" w:rsidR="00061C4B" w:rsidRPr="00C54565" w:rsidRDefault="00061C4B" w:rsidP="009C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91,331</w:t>
            </w:r>
          </w:p>
        </w:tc>
        <w:tc>
          <w:tcPr>
            <w:tcW w:w="270" w:type="dxa"/>
          </w:tcPr>
          <w:p w14:paraId="5A91768B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7D897E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67,895</w:t>
            </w:r>
          </w:p>
        </w:tc>
        <w:tc>
          <w:tcPr>
            <w:tcW w:w="270" w:type="dxa"/>
          </w:tcPr>
          <w:p w14:paraId="001055D5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B9828E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51,063</w:t>
            </w:r>
          </w:p>
        </w:tc>
        <w:tc>
          <w:tcPr>
            <w:tcW w:w="270" w:type="dxa"/>
          </w:tcPr>
          <w:p w14:paraId="20D24194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2A908B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131,998</w:t>
            </w:r>
          </w:p>
        </w:tc>
        <w:tc>
          <w:tcPr>
            <w:tcW w:w="270" w:type="dxa"/>
          </w:tcPr>
          <w:p w14:paraId="24F7FA97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554161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45,677</w:t>
            </w:r>
          </w:p>
        </w:tc>
        <w:tc>
          <w:tcPr>
            <w:tcW w:w="236" w:type="dxa"/>
          </w:tcPr>
          <w:p w14:paraId="59BA0DDD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B2B924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15,870</w:t>
            </w:r>
          </w:p>
        </w:tc>
        <w:tc>
          <w:tcPr>
            <w:tcW w:w="270" w:type="dxa"/>
          </w:tcPr>
          <w:p w14:paraId="50757C75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34814D" w14:textId="77777777" w:rsidR="00061C4B" w:rsidRPr="00C54565" w:rsidRDefault="00061C4B" w:rsidP="008E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41,650</w:t>
            </w:r>
          </w:p>
        </w:tc>
        <w:tc>
          <w:tcPr>
            <w:tcW w:w="270" w:type="dxa"/>
          </w:tcPr>
          <w:p w14:paraId="675136EB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31B4CE4E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445,484</w:t>
            </w:r>
          </w:p>
        </w:tc>
      </w:tr>
      <w:tr w:rsidR="00061C4B" w:rsidRPr="00C54565" w14:paraId="7166EE25" w14:textId="77777777" w:rsidTr="003710CF">
        <w:trPr>
          <w:cantSplit/>
        </w:trPr>
        <w:tc>
          <w:tcPr>
            <w:tcW w:w="2880" w:type="dxa"/>
          </w:tcPr>
          <w:p w14:paraId="4D7CA4E6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41CEDBCE" w14:textId="77777777" w:rsidR="00061C4B" w:rsidRPr="00C54565" w:rsidRDefault="00061C4B" w:rsidP="009C74C0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11,536</w:t>
            </w:r>
          </w:p>
        </w:tc>
        <w:tc>
          <w:tcPr>
            <w:tcW w:w="270" w:type="dxa"/>
          </w:tcPr>
          <w:p w14:paraId="37D3444E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F02F57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4,267</w:t>
            </w:r>
          </w:p>
        </w:tc>
        <w:tc>
          <w:tcPr>
            <w:tcW w:w="270" w:type="dxa"/>
          </w:tcPr>
          <w:p w14:paraId="1F54EFA1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79B0DB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829256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349961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ECD131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220C0E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356B52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0631AE7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0C0243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BF7F02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9,576</w:t>
            </w:r>
          </w:p>
        </w:tc>
        <w:tc>
          <w:tcPr>
            <w:tcW w:w="270" w:type="dxa"/>
          </w:tcPr>
          <w:p w14:paraId="4578522F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33F5A27A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25,379</w:t>
            </w:r>
          </w:p>
        </w:tc>
      </w:tr>
      <w:tr w:rsidR="00061C4B" w:rsidRPr="00C54565" w14:paraId="17F8F9AE" w14:textId="77777777" w:rsidTr="003710CF">
        <w:trPr>
          <w:cantSplit/>
        </w:trPr>
        <w:tc>
          <w:tcPr>
            <w:tcW w:w="2880" w:type="dxa"/>
          </w:tcPr>
          <w:p w14:paraId="14CAFAC1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</w:tcPr>
          <w:p w14:paraId="4A027496" w14:textId="77777777" w:rsidR="00061C4B" w:rsidRPr="00C54565" w:rsidRDefault="00061C4B" w:rsidP="009C74C0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21,346</w:t>
            </w:r>
          </w:p>
        </w:tc>
        <w:tc>
          <w:tcPr>
            <w:tcW w:w="270" w:type="dxa"/>
          </w:tcPr>
          <w:p w14:paraId="5B3F7A5A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45C30F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9,545</w:t>
            </w:r>
          </w:p>
        </w:tc>
        <w:tc>
          <w:tcPr>
            <w:tcW w:w="270" w:type="dxa"/>
          </w:tcPr>
          <w:p w14:paraId="6858F3A8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8872BC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A6760F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0BD62B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241CB7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6E844E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D6666D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C241F05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C6B7DD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888A34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(30,891)</w:t>
            </w:r>
          </w:p>
        </w:tc>
        <w:tc>
          <w:tcPr>
            <w:tcW w:w="270" w:type="dxa"/>
          </w:tcPr>
          <w:p w14:paraId="0B2ABC78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018CF754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061C4B" w:rsidRPr="00C54565" w14:paraId="4CA2F364" w14:textId="77777777" w:rsidTr="003710CF">
        <w:trPr>
          <w:cantSplit/>
        </w:trPr>
        <w:tc>
          <w:tcPr>
            <w:tcW w:w="2880" w:type="dxa"/>
          </w:tcPr>
          <w:p w14:paraId="458F497A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25029451" w14:textId="77777777" w:rsidR="00061C4B" w:rsidRPr="00C54565" w:rsidRDefault="00061C4B" w:rsidP="008E5B9C">
            <w:pPr>
              <w:pStyle w:val="acctfourfigures"/>
              <w:tabs>
                <w:tab w:val="clear" w:pos="765"/>
                <w:tab w:val="decimal" w:pos="886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619</w:t>
            </w:r>
            <w:r w:rsidRPr="00C545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F00B20D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BB99A2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018789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B968A2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F01532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6A133A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707FC6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E29164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F08796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B8E72AA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D1B042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63BF47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ADBE76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2670B380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(619)</w:t>
            </w:r>
          </w:p>
        </w:tc>
      </w:tr>
      <w:tr w:rsidR="00061C4B" w:rsidRPr="00C54565" w14:paraId="16DCA869" w14:textId="77777777" w:rsidTr="003710CF">
        <w:trPr>
          <w:cantSplit/>
        </w:trPr>
        <w:tc>
          <w:tcPr>
            <w:tcW w:w="2880" w:type="dxa"/>
          </w:tcPr>
          <w:p w14:paraId="22601E85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1170" w:type="dxa"/>
          </w:tcPr>
          <w:p w14:paraId="5C7F89F7" w14:textId="77777777" w:rsidR="00061C4B" w:rsidRPr="00C54565" w:rsidRDefault="00061C4B" w:rsidP="009C74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16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DCA4AB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A60917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B79073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2D3E22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B5543A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6CFF8D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948CD4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EB7B3B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E35497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930C348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(15,870)</w:t>
            </w:r>
          </w:p>
        </w:tc>
        <w:tc>
          <w:tcPr>
            <w:tcW w:w="270" w:type="dxa"/>
          </w:tcPr>
          <w:p w14:paraId="2EC04AE5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060455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E0F09B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5F7B4396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(15,870)</w:t>
            </w:r>
          </w:p>
        </w:tc>
      </w:tr>
      <w:tr w:rsidR="00061C4B" w:rsidRPr="00C54565" w14:paraId="352C54A4" w14:textId="77777777" w:rsidTr="003710CF">
        <w:trPr>
          <w:cantSplit/>
        </w:trPr>
        <w:tc>
          <w:tcPr>
            <w:tcW w:w="2880" w:type="dxa"/>
          </w:tcPr>
          <w:p w14:paraId="2A359299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1170" w:type="dxa"/>
          </w:tcPr>
          <w:p w14:paraId="6445B1E0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C5C45A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0A92B4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6AACD59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948D86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061E61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C83AC5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834EA4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6CB076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CBA7243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7BE548C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BE6164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AB0DB3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3953BB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344E269E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</w:tr>
      <w:tr w:rsidR="00061C4B" w:rsidRPr="00C54565" w14:paraId="0E74AD57" w14:textId="77777777" w:rsidTr="003710CF">
        <w:trPr>
          <w:cantSplit/>
        </w:trPr>
        <w:tc>
          <w:tcPr>
            <w:tcW w:w="2880" w:type="dxa"/>
          </w:tcPr>
          <w:p w14:paraId="00B7D7DF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</w:t>
            </w:r>
            <w:r w:rsidRPr="00C54565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E133A5" w14:textId="77777777" w:rsidR="00061C4B" w:rsidRPr="00C54565" w:rsidRDefault="00061C4B" w:rsidP="009C74C0">
            <w:pPr>
              <w:pStyle w:val="acctfourfigures"/>
              <w:tabs>
                <w:tab w:val="clear" w:pos="765"/>
                <w:tab w:val="decimal" w:pos="886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Pr="00C54565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5870C2D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EAC10D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FCCF60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AC6830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25AE30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983C7C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551ABE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EFBF9F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970404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081CB58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62CA29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F23C8B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097C6F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0CF7834C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(17)</w:t>
            </w:r>
          </w:p>
        </w:tc>
      </w:tr>
      <w:tr w:rsidR="00061C4B" w:rsidRPr="00C54565" w14:paraId="7CB2DAD6" w14:textId="77777777" w:rsidTr="003710CF">
        <w:trPr>
          <w:cantSplit/>
        </w:trPr>
        <w:tc>
          <w:tcPr>
            <w:tcW w:w="2880" w:type="dxa"/>
          </w:tcPr>
          <w:p w14:paraId="2D2A94F5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 31 ธันวาคม 25</w:t>
            </w: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61 </w:t>
            </w: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55A1573D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 มกราคม 25</w:t>
            </w: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99CB001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B18DEF7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123,577</w:t>
            </w:r>
          </w:p>
        </w:tc>
        <w:tc>
          <w:tcPr>
            <w:tcW w:w="270" w:type="dxa"/>
            <w:shd w:val="clear" w:color="auto" w:fill="auto"/>
          </w:tcPr>
          <w:p w14:paraId="042EAA50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4866DA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D9E7DFB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81,707</w:t>
            </w:r>
          </w:p>
        </w:tc>
        <w:tc>
          <w:tcPr>
            <w:tcW w:w="270" w:type="dxa"/>
            <w:shd w:val="clear" w:color="auto" w:fill="auto"/>
          </w:tcPr>
          <w:p w14:paraId="3453D648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F5068AB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ACC19CD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51,063</w:t>
            </w:r>
          </w:p>
        </w:tc>
        <w:tc>
          <w:tcPr>
            <w:tcW w:w="270" w:type="dxa"/>
            <w:shd w:val="clear" w:color="auto" w:fill="auto"/>
          </w:tcPr>
          <w:p w14:paraId="2306915C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E033FA0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DACC8B8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131,998</w:t>
            </w:r>
          </w:p>
        </w:tc>
        <w:tc>
          <w:tcPr>
            <w:tcW w:w="270" w:type="dxa"/>
            <w:shd w:val="clear" w:color="auto" w:fill="auto"/>
          </w:tcPr>
          <w:p w14:paraId="189D34C1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1FD97F8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8BBE659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45,677</w:t>
            </w:r>
          </w:p>
        </w:tc>
        <w:tc>
          <w:tcPr>
            <w:tcW w:w="236" w:type="dxa"/>
            <w:shd w:val="clear" w:color="auto" w:fill="auto"/>
          </w:tcPr>
          <w:p w14:paraId="3B80DBB2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5978FCB3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11835258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FAC259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FFEBC01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A7F4CF3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20,335</w:t>
            </w:r>
          </w:p>
        </w:tc>
        <w:tc>
          <w:tcPr>
            <w:tcW w:w="270" w:type="dxa"/>
            <w:shd w:val="clear" w:color="auto" w:fill="auto"/>
          </w:tcPr>
          <w:p w14:paraId="60B7F744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0C95E89D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115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E097AA4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115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454,357</w:t>
            </w:r>
          </w:p>
        </w:tc>
      </w:tr>
      <w:tr w:rsidR="00061C4B" w:rsidRPr="00C54565" w14:paraId="18C12656" w14:textId="77777777" w:rsidTr="003710CF">
        <w:trPr>
          <w:cantSplit/>
        </w:trPr>
        <w:tc>
          <w:tcPr>
            <w:tcW w:w="2880" w:type="dxa"/>
          </w:tcPr>
          <w:p w14:paraId="74824E48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46021AD0" w14:textId="29C99451" w:rsidR="00061C4B" w:rsidRPr="00C54565" w:rsidRDefault="000D53B4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="00DA031D" w:rsidRPr="00C5456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3,846</w:t>
            </w:r>
          </w:p>
        </w:tc>
        <w:tc>
          <w:tcPr>
            <w:tcW w:w="270" w:type="dxa"/>
            <w:shd w:val="clear" w:color="auto" w:fill="auto"/>
          </w:tcPr>
          <w:p w14:paraId="59CB84BD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B02511" w14:textId="1A7AD92A" w:rsidR="00061C4B" w:rsidRPr="00C54565" w:rsidRDefault="00DA031D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6,770</w:t>
            </w:r>
          </w:p>
        </w:tc>
        <w:tc>
          <w:tcPr>
            <w:tcW w:w="270" w:type="dxa"/>
            <w:shd w:val="clear" w:color="auto" w:fill="auto"/>
          </w:tcPr>
          <w:p w14:paraId="538AF848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63CCC8" w14:textId="0C627C2B" w:rsidR="00061C4B" w:rsidRPr="00C54565" w:rsidRDefault="00DA031D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B3DA57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ECC1298" w14:textId="06F40B44" w:rsidR="00061C4B" w:rsidRPr="00C54565" w:rsidRDefault="00DA031D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F24CFF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80D589" w14:textId="017368E5" w:rsidR="00061C4B" w:rsidRPr="00C54565" w:rsidRDefault="00DA031D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8CCF32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CF596B1" w14:textId="1C9CA37B" w:rsidR="00061C4B" w:rsidRPr="00C54565" w:rsidRDefault="00DA031D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A2E2DC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E5F49B" w14:textId="60A27DD0" w:rsidR="00061C4B" w:rsidRPr="00C54565" w:rsidRDefault="00DA031D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57,109</w:t>
            </w:r>
          </w:p>
        </w:tc>
        <w:tc>
          <w:tcPr>
            <w:tcW w:w="270" w:type="dxa"/>
            <w:shd w:val="clear" w:color="auto" w:fill="auto"/>
          </w:tcPr>
          <w:p w14:paraId="1BE59A41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525B6F14" w14:textId="1200715C" w:rsidR="00061C4B" w:rsidRPr="00C54565" w:rsidRDefault="00DA031D" w:rsidP="00061C4B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77,725</w:t>
            </w:r>
          </w:p>
        </w:tc>
      </w:tr>
      <w:tr w:rsidR="00061C4B" w:rsidRPr="00C54565" w14:paraId="22082329" w14:textId="77777777" w:rsidTr="003710CF">
        <w:trPr>
          <w:cantSplit/>
        </w:trPr>
        <w:tc>
          <w:tcPr>
            <w:tcW w:w="2880" w:type="dxa"/>
          </w:tcPr>
          <w:p w14:paraId="44E88370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2707437E" w14:textId="45DED50C" w:rsidR="00061C4B" w:rsidRPr="00C54565" w:rsidRDefault="00DA031D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8,289</w:t>
            </w:r>
          </w:p>
        </w:tc>
        <w:tc>
          <w:tcPr>
            <w:tcW w:w="270" w:type="dxa"/>
            <w:shd w:val="clear" w:color="auto" w:fill="auto"/>
          </w:tcPr>
          <w:p w14:paraId="5CB51083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476654" w14:textId="7BDA2A59" w:rsidR="00061C4B" w:rsidRPr="00C54565" w:rsidRDefault="00DA031D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9,791</w:t>
            </w:r>
          </w:p>
        </w:tc>
        <w:tc>
          <w:tcPr>
            <w:tcW w:w="270" w:type="dxa"/>
            <w:shd w:val="clear" w:color="auto" w:fill="auto"/>
          </w:tcPr>
          <w:p w14:paraId="332D7E35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4F7AFC" w14:textId="39424088" w:rsidR="00061C4B" w:rsidRPr="00C54565" w:rsidRDefault="00DA031D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2E1D8B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3302B0C" w14:textId="5B60F1F0" w:rsidR="00061C4B" w:rsidRPr="00C54565" w:rsidRDefault="00DA031D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F04520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98A755" w14:textId="438BD01D" w:rsidR="00061C4B" w:rsidRPr="00C54565" w:rsidRDefault="00DA031D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581F06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7AB1D65" w14:textId="40386752" w:rsidR="00061C4B" w:rsidRPr="00C54565" w:rsidRDefault="00DA031D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93866F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990286" w14:textId="73532898" w:rsidR="00061C4B" w:rsidRPr="00C54565" w:rsidRDefault="00DA031D" w:rsidP="00061C4B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(18,080)</w:t>
            </w:r>
          </w:p>
        </w:tc>
        <w:tc>
          <w:tcPr>
            <w:tcW w:w="270" w:type="dxa"/>
            <w:shd w:val="clear" w:color="auto" w:fill="auto"/>
          </w:tcPr>
          <w:p w14:paraId="0102C359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620CD9B0" w14:textId="360988D9" w:rsidR="00061C4B" w:rsidRPr="00C54565" w:rsidRDefault="00DA031D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061C4B" w:rsidRPr="00C54565" w14:paraId="3670626E" w14:textId="77777777" w:rsidTr="003710CF">
        <w:trPr>
          <w:cantSplit/>
        </w:trPr>
        <w:tc>
          <w:tcPr>
            <w:tcW w:w="2880" w:type="dxa"/>
          </w:tcPr>
          <w:p w14:paraId="2D39A241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17126099" w14:textId="3BDD361B" w:rsidR="00061C4B" w:rsidRPr="00C54565" w:rsidRDefault="00DA031D" w:rsidP="008E5B9C">
            <w:pPr>
              <w:pStyle w:val="acctfourfigures"/>
              <w:tabs>
                <w:tab w:val="clear" w:pos="765"/>
                <w:tab w:val="decimal" w:pos="886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(7,</w:t>
            </w:r>
            <w:r w:rsidR="00CD48D8" w:rsidRPr="00C54565">
              <w:rPr>
                <w:rFonts w:asciiTheme="majorBidi" w:hAnsiTheme="majorBidi" w:cstheme="majorBidi"/>
                <w:sz w:val="28"/>
                <w:szCs w:val="28"/>
              </w:rPr>
              <w:t>628</w:t>
            </w:r>
            <w:r w:rsidRPr="00C545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107DE9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BB338E" w14:textId="7B978AAB" w:rsidR="00061C4B" w:rsidRPr="00C54565" w:rsidRDefault="00DA031D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B5953E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2B5060" w14:textId="3DB2831D" w:rsidR="00061C4B" w:rsidRPr="00C54565" w:rsidRDefault="00DA031D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B75F72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CD579D3" w14:textId="312E73E8" w:rsidR="00061C4B" w:rsidRPr="00C54565" w:rsidRDefault="00DA031D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AF4C39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0C05DE" w14:textId="65BBC7D8" w:rsidR="00061C4B" w:rsidRPr="00C54565" w:rsidRDefault="00DA031D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49E35A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9A3B509" w14:textId="4EE09320" w:rsidR="00061C4B" w:rsidRPr="00C54565" w:rsidRDefault="00DA031D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64DCBC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74D032" w14:textId="58493F76" w:rsidR="00061C4B" w:rsidRPr="00C54565" w:rsidRDefault="00DA031D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63D4F9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5CEE20E2" w14:textId="4BD1C747" w:rsidR="00061C4B" w:rsidRPr="00C54565" w:rsidRDefault="00DA031D" w:rsidP="00061C4B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(7,</w:t>
            </w:r>
            <w:r w:rsidR="00292F16"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628</w:t>
            </w: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061C4B" w:rsidRPr="00C54565" w14:paraId="46057F02" w14:textId="77777777" w:rsidTr="003710CF">
        <w:trPr>
          <w:cantSplit/>
        </w:trPr>
        <w:tc>
          <w:tcPr>
            <w:tcW w:w="2880" w:type="dxa"/>
          </w:tcPr>
          <w:p w14:paraId="107CF81F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1170" w:type="dxa"/>
            <w:shd w:val="clear" w:color="auto" w:fill="auto"/>
          </w:tcPr>
          <w:p w14:paraId="25476ECB" w14:textId="7A3A76C5" w:rsidR="00061C4B" w:rsidRPr="00C54565" w:rsidRDefault="00DA031D" w:rsidP="009C74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16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7217B2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03D91C" w14:textId="7FAFC983" w:rsidR="00061C4B" w:rsidRPr="00C54565" w:rsidRDefault="00DA031D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ACF205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CD848E" w14:textId="045CC3FC" w:rsidR="00061C4B" w:rsidRPr="00C54565" w:rsidRDefault="00DA031D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631427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608EA77" w14:textId="5E215E73" w:rsidR="00061C4B" w:rsidRPr="00C54565" w:rsidRDefault="00DA031D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17D050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9F7B48" w14:textId="6FEE9091" w:rsidR="00061C4B" w:rsidRPr="00C54565" w:rsidRDefault="00DA031D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495A7D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D21455F" w14:textId="18790067" w:rsidR="00061C4B" w:rsidRPr="00C54565" w:rsidRDefault="00DA031D" w:rsidP="009C74C0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6F5729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6F66EF" w14:textId="13633E92" w:rsidR="00061C4B" w:rsidRPr="00C54565" w:rsidRDefault="00DA031D" w:rsidP="00DA031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(880)</w:t>
            </w:r>
          </w:p>
        </w:tc>
        <w:tc>
          <w:tcPr>
            <w:tcW w:w="270" w:type="dxa"/>
            <w:shd w:val="clear" w:color="auto" w:fill="auto"/>
          </w:tcPr>
          <w:p w14:paraId="2ECCAAA7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7CBBA713" w14:textId="1B3282DF" w:rsidR="00061C4B" w:rsidRPr="00C54565" w:rsidRDefault="00DA031D" w:rsidP="008E5B9C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(880)</w:t>
            </w:r>
          </w:p>
        </w:tc>
      </w:tr>
      <w:tr w:rsidR="00061C4B" w:rsidRPr="00C54565" w14:paraId="3BAFE022" w14:textId="77777777" w:rsidTr="003710CF">
        <w:trPr>
          <w:cantSplit/>
        </w:trPr>
        <w:tc>
          <w:tcPr>
            <w:tcW w:w="2880" w:type="dxa"/>
          </w:tcPr>
          <w:p w14:paraId="5BE65A59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1170" w:type="dxa"/>
            <w:shd w:val="clear" w:color="auto" w:fill="auto"/>
          </w:tcPr>
          <w:p w14:paraId="2F24F461" w14:textId="7498CBB9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7C0043B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6F20DA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4C27BC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9D1749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7932A01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3BF4414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BA37353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8C42F8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7F1FBD6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9570F1E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BEBCB97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EE2397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D8397D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0B223DF7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</w:tr>
      <w:tr w:rsidR="00061C4B" w:rsidRPr="00C54565" w14:paraId="5848DBFE" w14:textId="77777777" w:rsidTr="003710CF">
        <w:trPr>
          <w:cantSplit/>
        </w:trPr>
        <w:tc>
          <w:tcPr>
            <w:tcW w:w="2880" w:type="dxa"/>
          </w:tcPr>
          <w:p w14:paraId="6536430E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</w:t>
            </w:r>
            <w:r w:rsidRPr="00C54565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B74D98" w14:textId="7720EBCA" w:rsidR="00061C4B" w:rsidRPr="00C54565" w:rsidRDefault="00DA031D" w:rsidP="008E5B9C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="00292F16" w:rsidRPr="00C54565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C28B46F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9ED5AD" w14:textId="15D2AF7D" w:rsidR="00061C4B" w:rsidRPr="00C54565" w:rsidRDefault="00DA031D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780F09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E5A729" w14:textId="75D742DB" w:rsidR="00061C4B" w:rsidRPr="00C54565" w:rsidRDefault="00DA031D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4A9008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8846F54" w14:textId="41315372" w:rsidR="00061C4B" w:rsidRPr="00C54565" w:rsidRDefault="00DA031D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AFBCFC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FF1F6BA" w14:textId="2E2D087B" w:rsidR="00061C4B" w:rsidRPr="00C54565" w:rsidRDefault="00DA031D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92F5B2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0E86303" w14:textId="751137B9" w:rsidR="00061C4B" w:rsidRPr="00C54565" w:rsidRDefault="00DA031D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2B5085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BCBD68" w14:textId="61642813" w:rsidR="00061C4B" w:rsidRPr="00C54565" w:rsidRDefault="00DA031D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BB1660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59562150" w14:textId="0EF347A8" w:rsidR="00061C4B" w:rsidRPr="00C54565" w:rsidRDefault="00DA031D" w:rsidP="00DA031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(</w:t>
            </w:r>
            <w:r w:rsidR="00292F16"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336</w:t>
            </w: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061C4B" w:rsidRPr="00C54565" w14:paraId="4947CDFE" w14:textId="77777777" w:rsidTr="003710CF">
        <w:trPr>
          <w:cantSplit/>
        </w:trPr>
        <w:tc>
          <w:tcPr>
            <w:tcW w:w="2880" w:type="dxa"/>
          </w:tcPr>
          <w:p w14:paraId="7E2C889F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ณ</w:t>
            </w:r>
            <w:r w:rsidRPr="00C5456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C5456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5456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31 </w:t>
            </w:r>
            <w:r w:rsidRPr="00C54565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C5456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5456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822471" w14:textId="13034E23" w:rsidR="00061C4B" w:rsidRPr="00C54565" w:rsidRDefault="00DA031D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137,74</w:t>
            </w:r>
            <w:r w:rsidR="00292F16"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4BCAD16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48FB02" w14:textId="6E2E96F7" w:rsidR="00061C4B" w:rsidRPr="00C54565" w:rsidRDefault="00DA031D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98,268</w:t>
            </w:r>
          </w:p>
        </w:tc>
        <w:tc>
          <w:tcPr>
            <w:tcW w:w="270" w:type="dxa"/>
            <w:shd w:val="clear" w:color="auto" w:fill="auto"/>
          </w:tcPr>
          <w:p w14:paraId="3BD269A6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2BCAB1" w14:textId="51E98730" w:rsidR="00061C4B" w:rsidRPr="00C54565" w:rsidRDefault="00DA031D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51,063</w:t>
            </w:r>
          </w:p>
        </w:tc>
        <w:tc>
          <w:tcPr>
            <w:tcW w:w="270" w:type="dxa"/>
            <w:shd w:val="clear" w:color="auto" w:fill="auto"/>
          </w:tcPr>
          <w:p w14:paraId="350BA36C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A8925C7" w14:textId="45770123" w:rsidR="00061C4B" w:rsidRPr="00C54565" w:rsidRDefault="00DA031D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131,998</w:t>
            </w:r>
          </w:p>
        </w:tc>
        <w:tc>
          <w:tcPr>
            <w:tcW w:w="270" w:type="dxa"/>
            <w:shd w:val="clear" w:color="auto" w:fill="auto"/>
          </w:tcPr>
          <w:p w14:paraId="1A7AF7F8" w14:textId="77777777" w:rsidR="00061C4B" w:rsidRPr="00C54565" w:rsidRDefault="00061C4B" w:rsidP="00061C4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87B32A" w14:textId="1FC3262F" w:rsidR="00061C4B" w:rsidRPr="00C54565" w:rsidRDefault="00DA031D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45,677</w:t>
            </w:r>
          </w:p>
        </w:tc>
        <w:tc>
          <w:tcPr>
            <w:tcW w:w="236" w:type="dxa"/>
            <w:shd w:val="clear" w:color="auto" w:fill="auto"/>
          </w:tcPr>
          <w:p w14:paraId="42F15CCD" w14:textId="77777777" w:rsidR="00061C4B" w:rsidRPr="00C54565" w:rsidRDefault="00061C4B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081F8C4" w14:textId="309398E9" w:rsidR="00061C4B" w:rsidRPr="00C54565" w:rsidRDefault="00DA031D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315E4E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FBADC7" w14:textId="2B73E8CF" w:rsidR="00061C4B" w:rsidRPr="00C54565" w:rsidRDefault="00DA031D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58,48</w:t>
            </w:r>
            <w:r w:rsidR="00292F16"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F468429" w14:textId="77777777" w:rsidR="00061C4B" w:rsidRPr="00C54565" w:rsidRDefault="00061C4B" w:rsidP="00061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1F48DCB5" w14:textId="01E7E3BA" w:rsidR="00061C4B" w:rsidRPr="00C54565" w:rsidRDefault="00DA031D" w:rsidP="0006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115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523,</w:t>
            </w:r>
            <w:r w:rsidR="00292F16"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238</w:t>
            </w:r>
          </w:p>
        </w:tc>
      </w:tr>
    </w:tbl>
    <w:p w14:paraId="62B652A0" w14:textId="77777777" w:rsidR="00626409" w:rsidRPr="00C54565" w:rsidRDefault="00626409" w:rsidP="00626409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C54565">
        <w:rPr>
          <w:rFonts w:asciiTheme="majorBidi" w:hAnsiTheme="majorBidi" w:cstheme="majorBidi"/>
        </w:rPr>
        <w:br w:type="page"/>
      </w:r>
    </w:p>
    <w:tbl>
      <w:tblPr>
        <w:tblW w:w="14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080"/>
        <w:gridCol w:w="270"/>
        <w:gridCol w:w="1170"/>
        <w:gridCol w:w="270"/>
        <w:gridCol w:w="1265"/>
      </w:tblGrid>
      <w:tr w:rsidR="00626409" w:rsidRPr="00C54565" w14:paraId="787DE68E" w14:textId="77777777" w:rsidTr="003710CF">
        <w:trPr>
          <w:cantSplit/>
        </w:trPr>
        <w:tc>
          <w:tcPr>
            <w:tcW w:w="2880" w:type="dxa"/>
          </w:tcPr>
          <w:p w14:paraId="078CBDAA" w14:textId="77777777" w:rsidR="00626409" w:rsidRPr="00C54565" w:rsidRDefault="00626409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5" w:type="dxa"/>
            <w:gridSpan w:val="15"/>
            <w:tcBorders>
              <w:bottom w:val="single" w:sz="4" w:space="0" w:color="auto"/>
            </w:tcBorders>
          </w:tcPr>
          <w:p w14:paraId="3D54C7B3" w14:textId="77777777" w:rsidR="00626409" w:rsidRPr="00C54565" w:rsidRDefault="00626409" w:rsidP="001E74FC">
            <w:pPr>
              <w:pStyle w:val="acctfourfigures"/>
              <w:tabs>
                <w:tab w:val="clear" w:pos="765"/>
                <w:tab w:val="left" w:pos="2880"/>
                <w:tab w:val="center" w:pos="565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710CF" w:rsidRPr="00C54565" w14:paraId="496E2481" w14:textId="77777777" w:rsidTr="003710CF">
        <w:trPr>
          <w:cantSplit/>
        </w:trPr>
        <w:tc>
          <w:tcPr>
            <w:tcW w:w="2880" w:type="dxa"/>
          </w:tcPr>
          <w:p w14:paraId="1102CF33" w14:textId="77777777" w:rsidR="003710CF" w:rsidRPr="00C54565" w:rsidRDefault="003710CF" w:rsidP="0037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D38383" w14:textId="77777777" w:rsidR="003710CF" w:rsidRPr="00C54565" w:rsidRDefault="003710CF" w:rsidP="0037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6903F7" w14:textId="77777777" w:rsidR="003710CF" w:rsidRPr="00C54565" w:rsidRDefault="003710CF" w:rsidP="0037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CA1097" w14:textId="77777777" w:rsidR="003710CF" w:rsidRPr="00C54565" w:rsidRDefault="003710CF" w:rsidP="0037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EB6657" w14:textId="77777777" w:rsidR="003710CF" w:rsidRPr="00C54565" w:rsidRDefault="003710CF" w:rsidP="0037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C2109D" w14:textId="1CC8EDD0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โปรแกรมที่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043E5D" w14:textId="77777777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D93BD9" w14:textId="77777777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D9A0F1" w14:textId="77777777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FFFE5D" w14:textId="77777777" w:rsidR="003710CF" w:rsidRPr="00C54565" w:rsidRDefault="003710CF" w:rsidP="0037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CE1433" w14:textId="77777777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E996E9" w14:textId="77777777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4F2CD5" w14:textId="77777777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77A618" w14:textId="77777777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A2BC1D5" w14:textId="77777777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BB7E8E3" w14:textId="77777777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10CF" w:rsidRPr="00C54565" w14:paraId="5CB51F36" w14:textId="77777777" w:rsidTr="003710CF">
        <w:trPr>
          <w:cantSplit/>
        </w:trPr>
        <w:tc>
          <w:tcPr>
            <w:tcW w:w="2880" w:type="dxa"/>
          </w:tcPr>
          <w:p w14:paraId="217B531D" w14:textId="77777777" w:rsidR="003710CF" w:rsidRPr="00C54565" w:rsidRDefault="003710CF" w:rsidP="0037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3048BE" w14:textId="77777777" w:rsidR="003710CF" w:rsidRPr="00C54565" w:rsidRDefault="003710CF" w:rsidP="0037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70" w:type="dxa"/>
          </w:tcPr>
          <w:p w14:paraId="3E636642" w14:textId="77777777" w:rsidR="003710CF" w:rsidRPr="00C54565" w:rsidRDefault="003710CF" w:rsidP="0037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56C587" w14:textId="77777777" w:rsidR="003710CF" w:rsidRPr="00C54565" w:rsidRDefault="003710CF" w:rsidP="0037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โปรแกรมการ</w:t>
            </w:r>
          </w:p>
        </w:tc>
        <w:tc>
          <w:tcPr>
            <w:tcW w:w="270" w:type="dxa"/>
          </w:tcPr>
          <w:p w14:paraId="49E46D76" w14:textId="77777777" w:rsidR="003710CF" w:rsidRPr="00C54565" w:rsidRDefault="003710CF" w:rsidP="0037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482228" w14:textId="44B31CB0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พัฒนา</w:t>
            </w:r>
          </w:p>
        </w:tc>
        <w:tc>
          <w:tcPr>
            <w:tcW w:w="270" w:type="dxa"/>
          </w:tcPr>
          <w:p w14:paraId="79532DA6" w14:textId="77777777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070B2056" w14:textId="77777777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ความสัมพันธ์</w:t>
            </w:r>
          </w:p>
        </w:tc>
        <w:tc>
          <w:tcPr>
            <w:tcW w:w="270" w:type="dxa"/>
          </w:tcPr>
          <w:p w14:paraId="50E42D6D" w14:textId="77777777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5CAF928D" w14:textId="77777777" w:rsidR="003710CF" w:rsidRPr="00C54565" w:rsidRDefault="003710CF" w:rsidP="0037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มูลค่าแบรนด์</w:t>
            </w:r>
          </w:p>
        </w:tc>
        <w:tc>
          <w:tcPr>
            <w:tcW w:w="270" w:type="dxa"/>
          </w:tcPr>
          <w:p w14:paraId="569610E6" w14:textId="77777777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13340D" w14:textId="77777777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สิทธิการใช้</w:t>
            </w:r>
          </w:p>
        </w:tc>
        <w:tc>
          <w:tcPr>
            <w:tcW w:w="270" w:type="dxa"/>
          </w:tcPr>
          <w:p w14:paraId="39C0B129" w14:textId="77777777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5954F3" w14:textId="77777777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โปรแกรม</w:t>
            </w:r>
          </w:p>
        </w:tc>
        <w:tc>
          <w:tcPr>
            <w:tcW w:w="270" w:type="dxa"/>
          </w:tcPr>
          <w:p w14:paraId="6E1CCD0F" w14:textId="77777777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1F3B008" w14:textId="77777777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10CF" w:rsidRPr="00C54565" w14:paraId="300D71A9" w14:textId="77777777" w:rsidTr="003710CF">
        <w:trPr>
          <w:cantSplit/>
        </w:trPr>
        <w:tc>
          <w:tcPr>
            <w:tcW w:w="2880" w:type="dxa"/>
          </w:tcPr>
          <w:p w14:paraId="2B7B4192" w14:textId="77777777" w:rsidR="003710CF" w:rsidRPr="00C54565" w:rsidRDefault="003710CF" w:rsidP="0037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8F478B" w14:textId="77777777" w:rsidR="003710CF" w:rsidRPr="00C54565" w:rsidRDefault="003710CF" w:rsidP="0037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3DB8809B" w14:textId="77777777" w:rsidR="003710CF" w:rsidRPr="00C54565" w:rsidRDefault="003710CF" w:rsidP="0037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2A7D5E" w14:textId="77777777" w:rsidR="003710CF" w:rsidRPr="00C54565" w:rsidRDefault="003710CF" w:rsidP="0037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บริหารงาน</w:t>
            </w:r>
          </w:p>
        </w:tc>
        <w:tc>
          <w:tcPr>
            <w:tcW w:w="270" w:type="dxa"/>
          </w:tcPr>
          <w:p w14:paraId="7B186ECA" w14:textId="77777777" w:rsidR="003710CF" w:rsidRPr="00C54565" w:rsidRDefault="003710CF" w:rsidP="0037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5F2DF2" w14:textId="5AC2F9C0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เกิดขึ้นภายใน</w:t>
            </w:r>
          </w:p>
        </w:tc>
        <w:tc>
          <w:tcPr>
            <w:tcW w:w="270" w:type="dxa"/>
          </w:tcPr>
          <w:p w14:paraId="257292C7" w14:textId="77777777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3775AB7E" w14:textId="77777777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กับลูกค้า</w:t>
            </w:r>
          </w:p>
        </w:tc>
        <w:tc>
          <w:tcPr>
            <w:tcW w:w="270" w:type="dxa"/>
          </w:tcPr>
          <w:p w14:paraId="3840DA63" w14:textId="77777777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2B06EB19" w14:textId="77777777" w:rsidR="003710CF" w:rsidRPr="00C54565" w:rsidRDefault="003710CF" w:rsidP="0037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“</w:t>
            </w: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ออฟฟิศเมท</w:t>
            </w:r>
            <w:r w:rsidRPr="00C54565">
              <w:rPr>
                <w:rFonts w:asciiTheme="majorBidi" w:hAnsiTheme="majorBidi" w:cstheme="majorBidi"/>
                <w:sz w:val="28"/>
                <w:szCs w:val="28"/>
              </w:rPr>
              <w:t>”</w:t>
            </w:r>
          </w:p>
        </w:tc>
        <w:tc>
          <w:tcPr>
            <w:tcW w:w="270" w:type="dxa"/>
          </w:tcPr>
          <w:p w14:paraId="4375DD79" w14:textId="77777777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BE3810" w14:textId="77777777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งานระบบ</w:t>
            </w:r>
          </w:p>
        </w:tc>
        <w:tc>
          <w:tcPr>
            <w:tcW w:w="270" w:type="dxa"/>
          </w:tcPr>
          <w:p w14:paraId="6B796DC4" w14:textId="77777777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74DBA2" w14:textId="77777777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ระหว่างติดตั้ง</w:t>
            </w:r>
          </w:p>
        </w:tc>
        <w:tc>
          <w:tcPr>
            <w:tcW w:w="270" w:type="dxa"/>
          </w:tcPr>
          <w:p w14:paraId="1A1AB131" w14:textId="77777777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D0C6864" w14:textId="77777777" w:rsidR="003710CF" w:rsidRPr="00C54565" w:rsidRDefault="003710CF" w:rsidP="003710CF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26409" w:rsidRPr="00C54565" w14:paraId="2461D200" w14:textId="77777777" w:rsidTr="003710CF">
        <w:trPr>
          <w:cantSplit/>
        </w:trPr>
        <w:tc>
          <w:tcPr>
            <w:tcW w:w="2880" w:type="dxa"/>
          </w:tcPr>
          <w:p w14:paraId="0ECE361E" w14:textId="77777777" w:rsidR="00626409" w:rsidRPr="00C54565" w:rsidRDefault="00626409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5" w:type="dxa"/>
            <w:gridSpan w:val="15"/>
          </w:tcPr>
          <w:p w14:paraId="17FEC896" w14:textId="77777777" w:rsidR="00626409" w:rsidRPr="00C54565" w:rsidRDefault="00626409" w:rsidP="001E74FC">
            <w:pPr>
              <w:pStyle w:val="acctfourfigures"/>
              <w:tabs>
                <w:tab w:val="clear" w:pos="765"/>
              </w:tabs>
              <w:spacing w:line="340" w:lineRule="exact"/>
              <w:ind w:left="-81" w:right="-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 พันบาท )</w:t>
            </w:r>
          </w:p>
        </w:tc>
      </w:tr>
      <w:tr w:rsidR="00626409" w:rsidRPr="00C54565" w14:paraId="3B5062D8" w14:textId="77777777" w:rsidTr="003710CF">
        <w:trPr>
          <w:cantSplit/>
        </w:trPr>
        <w:tc>
          <w:tcPr>
            <w:tcW w:w="2880" w:type="dxa"/>
          </w:tcPr>
          <w:p w14:paraId="57C2039E" w14:textId="77777777" w:rsidR="00626409" w:rsidRPr="00C54565" w:rsidRDefault="00626409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ค่าตัดจำหน่ายสะสม   </w:t>
            </w:r>
          </w:p>
        </w:tc>
        <w:tc>
          <w:tcPr>
            <w:tcW w:w="1170" w:type="dxa"/>
            <w:vAlign w:val="bottom"/>
          </w:tcPr>
          <w:p w14:paraId="4911B863" w14:textId="77777777" w:rsidR="00626409" w:rsidRPr="00C54565" w:rsidRDefault="00626409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DB8EB2" w14:textId="77777777" w:rsidR="00626409" w:rsidRPr="00C54565" w:rsidRDefault="00626409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FE2F9C" w14:textId="77777777" w:rsidR="00626409" w:rsidRPr="00C54565" w:rsidRDefault="00626409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75518E" w14:textId="77777777" w:rsidR="00626409" w:rsidRPr="00C54565" w:rsidRDefault="00626409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C6A548" w14:textId="77777777" w:rsidR="00626409" w:rsidRPr="00C54565" w:rsidRDefault="00626409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BF75D4" w14:textId="77777777" w:rsidR="00626409" w:rsidRPr="00C54565" w:rsidRDefault="00626409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18021C" w14:textId="77777777" w:rsidR="00626409" w:rsidRPr="00C54565" w:rsidRDefault="00626409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15B994" w14:textId="77777777" w:rsidR="00626409" w:rsidRPr="00C54565" w:rsidRDefault="00626409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7D083A" w14:textId="77777777" w:rsidR="00626409" w:rsidRPr="00C54565" w:rsidRDefault="00626409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40" w:lineRule="exact"/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43B19261" w14:textId="77777777" w:rsidR="00626409" w:rsidRPr="00C54565" w:rsidRDefault="00626409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497DA4" w14:textId="77777777" w:rsidR="00626409" w:rsidRPr="00C54565" w:rsidRDefault="00626409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65AD5C" w14:textId="77777777" w:rsidR="00626409" w:rsidRPr="00C54565" w:rsidRDefault="00626409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B85F6A" w14:textId="77777777" w:rsidR="00626409" w:rsidRPr="00C54565" w:rsidRDefault="00626409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3139CE" w14:textId="77777777" w:rsidR="00626409" w:rsidRPr="00C54565" w:rsidRDefault="00626409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1A835494" w14:textId="77777777" w:rsidR="00626409" w:rsidRPr="00C54565" w:rsidRDefault="00626409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115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E74FC" w:rsidRPr="00C54565" w14:paraId="7E81F77A" w14:textId="77777777" w:rsidTr="003710CF">
        <w:trPr>
          <w:cantSplit/>
        </w:trPr>
        <w:tc>
          <w:tcPr>
            <w:tcW w:w="2880" w:type="dxa"/>
          </w:tcPr>
          <w:p w14:paraId="15ECD156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ณ วันที่ 1 มกราคม 25</w:t>
            </w:r>
            <w:r w:rsidRPr="00C54565">
              <w:rPr>
                <w:rFonts w:asciiTheme="majorBidi" w:hAnsiTheme="majorBidi" w:cstheme="majorBidi"/>
                <w:bCs/>
                <w:sz w:val="28"/>
                <w:szCs w:val="28"/>
              </w:rPr>
              <w:t>61</w:t>
            </w:r>
          </w:p>
        </w:tc>
        <w:tc>
          <w:tcPr>
            <w:tcW w:w="1170" w:type="dxa"/>
          </w:tcPr>
          <w:p w14:paraId="3927940E" w14:textId="77777777" w:rsidR="001E74FC" w:rsidRPr="00C54565" w:rsidRDefault="001E74FC" w:rsidP="001F54F9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38,906</w:t>
            </w:r>
          </w:p>
        </w:tc>
        <w:tc>
          <w:tcPr>
            <w:tcW w:w="270" w:type="dxa"/>
          </w:tcPr>
          <w:p w14:paraId="3E679F53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57FC82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115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56,365</w:t>
            </w:r>
          </w:p>
        </w:tc>
        <w:tc>
          <w:tcPr>
            <w:tcW w:w="270" w:type="dxa"/>
          </w:tcPr>
          <w:p w14:paraId="527EDA65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8D465B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1019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49,252</w:t>
            </w:r>
          </w:p>
        </w:tc>
        <w:tc>
          <w:tcPr>
            <w:tcW w:w="270" w:type="dxa"/>
          </w:tcPr>
          <w:p w14:paraId="31D0FFF4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F806E3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1019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35,205</w:t>
            </w:r>
          </w:p>
        </w:tc>
        <w:tc>
          <w:tcPr>
            <w:tcW w:w="270" w:type="dxa"/>
          </w:tcPr>
          <w:p w14:paraId="7B2D04BC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1B8B13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13,178</w:t>
            </w:r>
          </w:p>
        </w:tc>
        <w:tc>
          <w:tcPr>
            <w:tcW w:w="270" w:type="dxa"/>
          </w:tcPr>
          <w:p w14:paraId="00B3053D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DCA483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1,440</w:t>
            </w:r>
          </w:p>
        </w:tc>
        <w:tc>
          <w:tcPr>
            <w:tcW w:w="270" w:type="dxa"/>
          </w:tcPr>
          <w:p w14:paraId="21A02E01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11977C" w14:textId="77777777" w:rsidR="001E74FC" w:rsidRPr="00C54565" w:rsidRDefault="001E74FC" w:rsidP="008E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ED2F96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0476887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194,346</w:t>
            </w:r>
          </w:p>
        </w:tc>
      </w:tr>
      <w:tr w:rsidR="001E74FC" w:rsidRPr="00C54565" w14:paraId="2BAFCDE6" w14:textId="77777777" w:rsidTr="003710CF">
        <w:trPr>
          <w:cantSplit/>
        </w:trPr>
        <w:tc>
          <w:tcPr>
            <w:tcW w:w="2880" w:type="dxa"/>
          </w:tcPr>
          <w:p w14:paraId="5B000E03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2C266B53" w14:textId="77777777" w:rsidR="001E74FC" w:rsidRPr="00C54565" w:rsidRDefault="001E74FC" w:rsidP="001F54F9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13</w:t>
            </w: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090</w:t>
            </w:r>
          </w:p>
        </w:tc>
        <w:tc>
          <w:tcPr>
            <w:tcW w:w="270" w:type="dxa"/>
          </w:tcPr>
          <w:p w14:paraId="58F007A6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624380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115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</w:t>
            </w:r>
            <w:r w:rsidRPr="00C545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868</w:t>
            </w:r>
          </w:p>
        </w:tc>
        <w:tc>
          <w:tcPr>
            <w:tcW w:w="270" w:type="dxa"/>
          </w:tcPr>
          <w:p w14:paraId="53C430F5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970E55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1019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1,663</w:t>
            </w:r>
          </w:p>
        </w:tc>
        <w:tc>
          <w:tcPr>
            <w:tcW w:w="270" w:type="dxa"/>
          </w:tcPr>
          <w:p w14:paraId="460D98DD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AE22CA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1019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7,003</w:t>
            </w:r>
          </w:p>
        </w:tc>
        <w:tc>
          <w:tcPr>
            <w:tcW w:w="270" w:type="dxa"/>
          </w:tcPr>
          <w:p w14:paraId="3D796451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0A5575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7D6822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10B94A" w14:textId="77777777" w:rsidR="001E74FC" w:rsidRPr="00C54565" w:rsidRDefault="001E74FC" w:rsidP="008E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A13D07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AEF3CF" w14:textId="77777777" w:rsidR="001E74FC" w:rsidRPr="00C54565" w:rsidRDefault="001E74FC" w:rsidP="008E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CC23DE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A88C30E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26,624</w:t>
            </w:r>
          </w:p>
        </w:tc>
      </w:tr>
      <w:tr w:rsidR="001E74FC" w:rsidRPr="00C54565" w14:paraId="3F9742F3" w14:textId="77777777" w:rsidTr="003710CF">
        <w:trPr>
          <w:cantSplit/>
        </w:trPr>
        <w:tc>
          <w:tcPr>
            <w:tcW w:w="2880" w:type="dxa"/>
          </w:tcPr>
          <w:p w14:paraId="127AB3EB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0854FD2A" w14:textId="77777777" w:rsidR="001E74FC" w:rsidRPr="00C54565" w:rsidRDefault="001E74FC" w:rsidP="001F54F9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(545)</w:t>
            </w:r>
          </w:p>
        </w:tc>
        <w:tc>
          <w:tcPr>
            <w:tcW w:w="270" w:type="dxa"/>
          </w:tcPr>
          <w:p w14:paraId="3F80EFFA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831ABE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A5CB75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7B1895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6AADC6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994DC3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48FA99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C2815F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E9DF6B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2CF7C5" w14:textId="77777777" w:rsidR="001E74FC" w:rsidRPr="00C54565" w:rsidRDefault="001E74FC" w:rsidP="008E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2A09A0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BFF66D" w14:textId="77777777" w:rsidR="001E74FC" w:rsidRPr="00C54565" w:rsidRDefault="001E74FC" w:rsidP="008E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5D6906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492D235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(545)</w:t>
            </w:r>
          </w:p>
        </w:tc>
      </w:tr>
      <w:tr w:rsidR="001E74FC" w:rsidRPr="00C54565" w14:paraId="29225870" w14:textId="77777777" w:rsidTr="003710CF">
        <w:trPr>
          <w:cantSplit/>
        </w:trPr>
        <w:tc>
          <w:tcPr>
            <w:tcW w:w="2880" w:type="dxa"/>
          </w:tcPr>
          <w:p w14:paraId="28F03C52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1170" w:type="dxa"/>
          </w:tcPr>
          <w:p w14:paraId="2346D9AD" w14:textId="77777777" w:rsidR="001E74FC" w:rsidRPr="00C54565" w:rsidRDefault="001E74FC" w:rsidP="001F5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960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198B0D" w14:textId="77777777" w:rsidR="001E74FC" w:rsidRPr="00C54565" w:rsidRDefault="001E74FC" w:rsidP="001E74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F85D52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20E656" w14:textId="77777777" w:rsidR="001E74FC" w:rsidRPr="00C54565" w:rsidRDefault="001E74FC" w:rsidP="001E74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313906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657579" w14:textId="77777777" w:rsidR="001E74FC" w:rsidRPr="00C54565" w:rsidRDefault="001E74FC" w:rsidP="001E74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5851B7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439A25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7D596A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DC231B" w14:textId="77777777" w:rsidR="001E74FC" w:rsidRPr="00C54565" w:rsidRDefault="001E74FC" w:rsidP="001E74F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3B965A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(1,440)</w:t>
            </w:r>
          </w:p>
        </w:tc>
        <w:tc>
          <w:tcPr>
            <w:tcW w:w="270" w:type="dxa"/>
          </w:tcPr>
          <w:p w14:paraId="6B03E8D6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085A66" w14:textId="77777777" w:rsidR="001E74FC" w:rsidRPr="00C54565" w:rsidRDefault="001E74FC" w:rsidP="008E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80A9E3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202311A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(1,440)</w:t>
            </w:r>
          </w:p>
        </w:tc>
      </w:tr>
      <w:tr w:rsidR="001E74FC" w:rsidRPr="00C54565" w14:paraId="707D9AA8" w14:textId="77777777" w:rsidTr="003710CF">
        <w:trPr>
          <w:cantSplit/>
        </w:trPr>
        <w:tc>
          <w:tcPr>
            <w:tcW w:w="2880" w:type="dxa"/>
          </w:tcPr>
          <w:p w14:paraId="25A777B0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1170" w:type="dxa"/>
          </w:tcPr>
          <w:p w14:paraId="24A771DB" w14:textId="77777777" w:rsidR="001E74FC" w:rsidRPr="00C54565" w:rsidRDefault="001E74FC" w:rsidP="001F54F9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6C7AD02" w14:textId="77777777" w:rsidR="001E74FC" w:rsidRPr="00C54565" w:rsidRDefault="001E74FC" w:rsidP="001E74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450662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12C393" w14:textId="77777777" w:rsidR="001E74FC" w:rsidRPr="00C54565" w:rsidRDefault="001E74FC" w:rsidP="001E74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E5E6DA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D5E3D5" w14:textId="77777777" w:rsidR="001E74FC" w:rsidRPr="00C54565" w:rsidRDefault="001E74FC" w:rsidP="001E74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92236B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658CD2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D84308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907594" w14:textId="77777777" w:rsidR="001E74FC" w:rsidRPr="00C54565" w:rsidRDefault="001E74FC" w:rsidP="001E74F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FB8948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CE52D1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4BF697" w14:textId="77777777" w:rsidR="001E74FC" w:rsidRPr="00C54565" w:rsidRDefault="001E74FC" w:rsidP="008E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3FD073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02CC490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74FC" w:rsidRPr="00C54565" w14:paraId="4528C1C9" w14:textId="77777777" w:rsidTr="003710CF">
        <w:trPr>
          <w:cantSplit/>
        </w:trPr>
        <w:tc>
          <w:tcPr>
            <w:tcW w:w="2880" w:type="dxa"/>
          </w:tcPr>
          <w:p w14:paraId="1DA310C6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170" w:type="dxa"/>
          </w:tcPr>
          <w:p w14:paraId="13C74B95" w14:textId="77777777" w:rsidR="001E74FC" w:rsidRPr="00C54565" w:rsidRDefault="001E74FC" w:rsidP="001F54F9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70" w:type="dxa"/>
          </w:tcPr>
          <w:p w14:paraId="5FAB49D3" w14:textId="77777777" w:rsidR="001E74FC" w:rsidRPr="00C54565" w:rsidRDefault="001E74FC" w:rsidP="001E74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3C146B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E834E0" w14:textId="77777777" w:rsidR="001E74FC" w:rsidRPr="00C54565" w:rsidRDefault="001E74FC" w:rsidP="001E74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412D5A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757D1B" w14:textId="77777777" w:rsidR="001E74FC" w:rsidRPr="00C54565" w:rsidRDefault="001E74FC" w:rsidP="001E74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4D637A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EE2407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E8D8D0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D28D37" w14:textId="77777777" w:rsidR="001E74FC" w:rsidRPr="00C54565" w:rsidRDefault="001E74FC" w:rsidP="001E74F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802ECE" w14:textId="77777777" w:rsidR="001E74FC" w:rsidRPr="00C54565" w:rsidRDefault="001E74FC" w:rsidP="008E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9054AC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0D4165" w14:textId="77777777" w:rsidR="001E74FC" w:rsidRPr="00C54565" w:rsidRDefault="001E74FC" w:rsidP="008E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92A3B9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79FB67D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1E74FC" w:rsidRPr="00C54565" w14:paraId="7B576A15" w14:textId="77777777" w:rsidTr="003710CF">
        <w:trPr>
          <w:cantSplit/>
        </w:trPr>
        <w:tc>
          <w:tcPr>
            <w:tcW w:w="2880" w:type="dxa"/>
          </w:tcPr>
          <w:p w14:paraId="479F16E8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ณ วันที่ 31 ธันวาคม </w:t>
            </w: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2561 </w:t>
            </w: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3D3EA8C9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2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 มกราคม 25</w:t>
            </w: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DDED14" w14:textId="77777777" w:rsidR="001E74FC" w:rsidRPr="00C54565" w:rsidRDefault="001E74FC" w:rsidP="001F54F9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51</w:t>
            </w: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449</w:t>
            </w:r>
          </w:p>
        </w:tc>
        <w:tc>
          <w:tcPr>
            <w:tcW w:w="270" w:type="dxa"/>
            <w:vAlign w:val="bottom"/>
          </w:tcPr>
          <w:p w14:paraId="07DCEBBD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4C7279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1152"/>
              </w:tabs>
              <w:spacing w:line="34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61,233</w:t>
            </w:r>
          </w:p>
        </w:tc>
        <w:tc>
          <w:tcPr>
            <w:tcW w:w="270" w:type="dxa"/>
            <w:vAlign w:val="bottom"/>
          </w:tcPr>
          <w:p w14:paraId="2CD06A5E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8D6CE4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1019"/>
              </w:tabs>
              <w:spacing w:line="34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50,915</w:t>
            </w:r>
          </w:p>
        </w:tc>
        <w:tc>
          <w:tcPr>
            <w:tcW w:w="270" w:type="dxa"/>
            <w:vAlign w:val="bottom"/>
          </w:tcPr>
          <w:p w14:paraId="16975161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19B4F4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1019"/>
              </w:tabs>
              <w:spacing w:line="34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42,208</w:t>
            </w:r>
          </w:p>
        </w:tc>
        <w:tc>
          <w:tcPr>
            <w:tcW w:w="270" w:type="dxa"/>
            <w:vAlign w:val="bottom"/>
          </w:tcPr>
          <w:p w14:paraId="633FCFC0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11F429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13,178</w:t>
            </w:r>
          </w:p>
        </w:tc>
        <w:tc>
          <w:tcPr>
            <w:tcW w:w="270" w:type="dxa"/>
            <w:vAlign w:val="bottom"/>
          </w:tcPr>
          <w:p w14:paraId="25D08297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B2EAF73" w14:textId="77777777" w:rsidR="001E74FC" w:rsidRPr="00C54565" w:rsidRDefault="001E74FC" w:rsidP="008E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90DAB63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74E248" w14:textId="77777777" w:rsidR="001E74FC" w:rsidRPr="00C54565" w:rsidRDefault="001E74FC" w:rsidP="008E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19E4E2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B6E8E57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218,983</w:t>
            </w:r>
          </w:p>
        </w:tc>
      </w:tr>
      <w:tr w:rsidR="001E74FC" w:rsidRPr="00C54565" w14:paraId="6F14CCBB" w14:textId="77777777" w:rsidTr="003710CF">
        <w:trPr>
          <w:cantSplit/>
        </w:trPr>
        <w:tc>
          <w:tcPr>
            <w:tcW w:w="2880" w:type="dxa"/>
          </w:tcPr>
          <w:p w14:paraId="638D9699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shd w:val="clear" w:color="auto" w:fill="auto"/>
          </w:tcPr>
          <w:p w14:paraId="49D745DF" w14:textId="70E6411B" w:rsidR="001E74FC" w:rsidRPr="00C54565" w:rsidRDefault="004349E9" w:rsidP="001F54F9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</w:t>
            </w:r>
            <w:r w:rsidR="00B37EC2"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801</w:t>
            </w:r>
          </w:p>
        </w:tc>
        <w:tc>
          <w:tcPr>
            <w:tcW w:w="270" w:type="dxa"/>
            <w:shd w:val="clear" w:color="auto" w:fill="auto"/>
          </w:tcPr>
          <w:p w14:paraId="62A05121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B554604" w14:textId="06453FAC" w:rsidR="001E74FC" w:rsidRPr="00C54565" w:rsidRDefault="004349E9" w:rsidP="001E74FC">
            <w:pPr>
              <w:pStyle w:val="acctfourfigures"/>
              <w:tabs>
                <w:tab w:val="clear" w:pos="765"/>
                <w:tab w:val="decimal" w:pos="115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7,64</w:t>
            </w:r>
            <w:r w:rsidR="00B37EC2" w:rsidRPr="00C545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16BD7ED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477C16" w14:textId="522CD550" w:rsidR="001E74FC" w:rsidRPr="00C54565" w:rsidRDefault="004349E9" w:rsidP="001E74FC">
            <w:pPr>
              <w:pStyle w:val="acctfourfigures"/>
              <w:tabs>
                <w:tab w:val="clear" w:pos="765"/>
                <w:tab w:val="decimal" w:pos="1019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14:paraId="1E701B6E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DD910B8" w14:textId="069CF627" w:rsidR="001E74FC" w:rsidRPr="00C54565" w:rsidRDefault="004349E9" w:rsidP="001E74FC">
            <w:pPr>
              <w:pStyle w:val="acctfourfigures"/>
              <w:tabs>
                <w:tab w:val="clear" w:pos="765"/>
                <w:tab w:val="decimal" w:pos="1019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7,003</w:t>
            </w:r>
          </w:p>
        </w:tc>
        <w:tc>
          <w:tcPr>
            <w:tcW w:w="270" w:type="dxa"/>
            <w:shd w:val="clear" w:color="auto" w:fill="auto"/>
          </w:tcPr>
          <w:p w14:paraId="1B6340CE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B9F022" w14:textId="57E3620B" w:rsidR="001E74FC" w:rsidRPr="00C54565" w:rsidRDefault="004349E9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3E2542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285E2B" w14:textId="6E5B419B" w:rsidR="001E74FC" w:rsidRPr="00C54565" w:rsidRDefault="004349E9" w:rsidP="008E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B187F1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B8E6BE" w14:textId="13518434" w:rsidR="001E74FC" w:rsidRPr="00C54565" w:rsidRDefault="004349E9" w:rsidP="008E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78D7B8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3AF89FBC" w14:textId="2EBA7938" w:rsidR="001E74FC" w:rsidRPr="00C54565" w:rsidRDefault="004349E9" w:rsidP="001E74FC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28,5</w:t>
            </w:r>
            <w:r w:rsidR="00292F16"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B37EC2"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1E74FC" w:rsidRPr="00C54565" w14:paraId="3BE567D1" w14:textId="77777777" w:rsidTr="003710CF">
        <w:trPr>
          <w:cantSplit/>
        </w:trPr>
        <w:tc>
          <w:tcPr>
            <w:tcW w:w="2880" w:type="dxa"/>
          </w:tcPr>
          <w:p w14:paraId="0BFF0F2F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52F62B41" w14:textId="09A71DBC" w:rsidR="001E74FC" w:rsidRPr="00C54565" w:rsidRDefault="004349E9" w:rsidP="001F54F9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</w:t>
            </w:r>
            <w:r w:rsidR="00292F16"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B37EC2"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</w:t>
            </w: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E64AC2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CECEC4" w14:textId="01205ADE" w:rsidR="001E74FC" w:rsidRPr="00C54565" w:rsidRDefault="004349E9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DF0A53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C9BD2D0" w14:textId="1D003582" w:rsidR="001E74FC" w:rsidRPr="00C54565" w:rsidRDefault="004349E9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F36C66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5926232" w14:textId="4E9BE7D8" w:rsidR="001E74FC" w:rsidRPr="00C54565" w:rsidRDefault="004349E9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CDC32C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C552DC" w14:textId="493536D5" w:rsidR="001E74FC" w:rsidRPr="00C54565" w:rsidRDefault="004349E9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08C6FE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C6EEE3" w14:textId="3DF0B81E" w:rsidR="001E74FC" w:rsidRPr="00C54565" w:rsidRDefault="004349E9" w:rsidP="008E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C77AE5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C2638F" w14:textId="3949760A" w:rsidR="001E74FC" w:rsidRPr="00C54565" w:rsidRDefault="004349E9" w:rsidP="008E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72198E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344AFD55" w14:textId="1D83DE68" w:rsidR="001E74FC" w:rsidRPr="00C54565" w:rsidRDefault="004349E9" w:rsidP="001E74FC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</w:t>
            </w:r>
            <w:r w:rsidR="00292F16"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B37EC2"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</w:t>
            </w: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1E74FC" w:rsidRPr="00C54565" w14:paraId="2FBF9BEC" w14:textId="77777777" w:rsidTr="003710CF">
        <w:trPr>
          <w:cantSplit/>
        </w:trPr>
        <w:tc>
          <w:tcPr>
            <w:tcW w:w="2880" w:type="dxa"/>
          </w:tcPr>
          <w:p w14:paraId="5D33A0A8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1170" w:type="dxa"/>
            <w:shd w:val="clear" w:color="auto" w:fill="auto"/>
          </w:tcPr>
          <w:p w14:paraId="20A738DB" w14:textId="77777777" w:rsidR="001E74FC" w:rsidRPr="00C54565" w:rsidRDefault="001E74FC" w:rsidP="001F54F9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3CEBA5" w14:textId="77777777" w:rsidR="001E74FC" w:rsidRPr="00C54565" w:rsidRDefault="001E74FC" w:rsidP="001E74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E28FABA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27669F" w14:textId="77777777" w:rsidR="001E74FC" w:rsidRPr="00C54565" w:rsidRDefault="001E74FC" w:rsidP="001E74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98AC50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176F00" w14:textId="77777777" w:rsidR="001E74FC" w:rsidRPr="00C54565" w:rsidRDefault="001E74FC" w:rsidP="001E74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50A293D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DD0BFD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21A215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53C9CE" w14:textId="77777777" w:rsidR="001E74FC" w:rsidRPr="00C54565" w:rsidRDefault="001E74FC" w:rsidP="001E74F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71DD4C" w14:textId="77777777" w:rsidR="001E74FC" w:rsidRPr="00C54565" w:rsidRDefault="001E74FC" w:rsidP="008E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5437105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53A06F" w14:textId="77777777" w:rsidR="001E74FC" w:rsidRPr="00C54565" w:rsidRDefault="001E74FC" w:rsidP="008E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3EB770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271019EF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74FC" w:rsidRPr="00C54565" w14:paraId="166758F2" w14:textId="77777777" w:rsidTr="003710CF">
        <w:trPr>
          <w:cantSplit/>
        </w:trPr>
        <w:tc>
          <w:tcPr>
            <w:tcW w:w="2880" w:type="dxa"/>
          </w:tcPr>
          <w:p w14:paraId="64CD8C1E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853D81" w14:textId="202417F8" w:rsidR="001E74FC" w:rsidRPr="00C54565" w:rsidRDefault="004349E9" w:rsidP="001F54F9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92F16" w:rsidRPr="00C5456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37EC2" w:rsidRPr="00C5456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545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955933" w14:textId="77777777" w:rsidR="001E74FC" w:rsidRPr="00C54565" w:rsidRDefault="001E74FC" w:rsidP="001E74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8BE37A" w14:textId="514AB79C" w:rsidR="001E74FC" w:rsidRPr="00C54565" w:rsidRDefault="004349E9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A29303" w14:textId="77777777" w:rsidR="001E74FC" w:rsidRPr="00C54565" w:rsidRDefault="001E74FC" w:rsidP="001E74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EED62C" w14:textId="2C116EBB" w:rsidR="001E74FC" w:rsidRPr="00C54565" w:rsidRDefault="004349E9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9B2808" w14:textId="77777777" w:rsidR="001E74FC" w:rsidRPr="00C54565" w:rsidRDefault="001E74FC" w:rsidP="001E74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25B90C7" w14:textId="4E1A33B7" w:rsidR="001E74FC" w:rsidRPr="00C54565" w:rsidRDefault="004349E9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CDDBE9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7A6DA2" w14:textId="1985665E" w:rsidR="001E74FC" w:rsidRPr="00C54565" w:rsidRDefault="004349E9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CCC096" w14:textId="77777777" w:rsidR="001E74FC" w:rsidRPr="00C54565" w:rsidRDefault="001E74FC" w:rsidP="001E74F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050112" w14:textId="56D42473" w:rsidR="001E74FC" w:rsidRPr="00C54565" w:rsidRDefault="004349E9" w:rsidP="008E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0713CA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8EF6C9" w14:textId="52422B7C" w:rsidR="001E74FC" w:rsidRPr="00C54565" w:rsidRDefault="004349E9" w:rsidP="008E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9E6506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79964F26" w14:textId="53152C74" w:rsidR="001E74FC" w:rsidRPr="00C54565" w:rsidRDefault="004349E9" w:rsidP="001E74FC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92F16" w:rsidRPr="00C5456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37EC2" w:rsidRPr="00C5456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545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E74FC" w:rsidRPr="00C54565" w14:paraId="40B76FE0" w14:textId="77777777" w:rsidTr="003710CF">
        <w:trPr>
          <w:cantSplit/>
        </w:trPr>
        <w:tc>
          <w:tcPr>
            <w:tcW w:w="2880" w:type="dxa"/>
            <w:vAlign w:val="center"/>
          </w:tcPr>
          <w:p w14:paraId="15CC045F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 31 ธันวาคม 25</w:t>
            </w: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D07CCA" w14:textId="6EC37AAC" w:rsidR="001E74FC" w:rsidRPr="00C54565" w:rsidRDefault="004349E9" w:rsidP="001F54F9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62,93</w:t>
            </w:r>
            <w:r w:rsidR="00B37EC2"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5027C7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12C154" w14:textId="3D7E5E75" w:rsidR="001E74FC" w:rsidRPr="00C54565" w:rsidRDefault="004349E9" w:rsidP="001E74FC">
            <w:pPr>
              <w:pStyle w:val="acctfourfigures"/>
              <w:tabs>
                <w:tab w:val="clear" w:pos="765"/>
                <w:tab w:val="decimal" w:pos="1152"/>
              </w:tabs>
              <w:spacing w:line="34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68,87</w:t>
            </w:r>
            <w:r w:rsidR="00B37EC2"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8F8AA8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C73264" w14:textId="5CBF6EE4" w:rsidR="001E74FC" w:rsidRPr="00C54565" w:rsidRDefault="004349E9" w:rsidP="001E74FC">
            <w:pPr>
              <w:pStyle w:val="acctfourfigures"/>
              <w:tabs>
                <w:tab w:val="clear" w:pos="765"/>
                <w:tab w:val="decimal" w:pos="1019"/>
              </w:tabs>
              <w:spacing w:line="34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51,063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E4D443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FCF13" w14:textId="1FDC0CCA" w:rsidR="001E74FC" w:rsidRPr="00C54565" w:rsidRDefault="004349E9" w:rsidP="001E74FC">
            <w:pPr>
              <w:pStyle w:val="acctfourfigures"/>
              <w:tabs>
                <w:tab w:val="clear" w:pos="765"/>
                <w:tab w:val="decimal" w:pos="1019"/>
              </w:tabs>
              <w:spacing w:line="34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49,211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A809B5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893D9F" w14:textId="67F99F25" w:rsidR="001E74FC" w:rsidRPr="00C54565" w:rsidRDefault="004349E9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13,178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0DC092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A189A3" w14:textId="2387298B" w:rsidR="001E74FC" w:rsidRPr="00C54565" w:rsidRDefault="004349E9" w:rsidP="008E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2A21EF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4A0FE" w14:textId="4F8B0352" w:rsidR="001E74FC" w:rsidRPr="00C54565" w:rsidRDefault="004349E9" w:rsidP="008E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8121F0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FFE315" w14:textId="7BAB9089" w:rsidR="001E74FC" w:rsidRPr="00C54565" w:rsidRDefault="004349E9" w:rsidP="001E74FC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245,</w:t>
            </w:r>
            <w:r w:rsidR="00292F16"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260</w:t>
            </w:r>
          </w:p>
        </w:tc>
      </w:tr>
      <w:tr w:rsidR="00867F4F" w:rsidRPr="00C54565" w14:paraId="1B753F37" w14:textId="77777777" w:rsidTr="003710CF">
        <w:trPr>
          <w:cantSplit/>
        </w:trPr>
        <w:tc>
          <w:tcPr>
            <w:tcW w:w="2880" w:type="dxa"/>
            <w:vAlign w:val="center"/>
          </w:tcPr>
          <w:p w14:paraId="584BB6A5" w14:textId="77777777" w:rsidR="00867F4F" w:rsidRPr="00C54565" w:rsidRDefault="00867F4F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AAC2B6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0FCBA1B" w14:textId="77777777" w:rsidR="00867F4F" w:rsidRPr="00C54565" w:rsidRDefault="00867F4F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7C4632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1152"/>
              </w:tabs>
              <w:spacing w:line="34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C9DC256" w14:textId="77777777" w:rsidR="00867F4F" w:rsidRPr="00C54565" w:rsidRDefault="00867F4F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350C5F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1019"/>
              </w:tabs>
              <w:spacing w:line="34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D287C04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2A87AF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1019"/>
              </w:tabs>
              <w:spacing w:line="34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BA42383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F31163" w14:textId="77777777" w:rsidR="00867F4F" w:rsidRPr="00C54565" w:rsidRDefault="00867F4F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1EED0AB" w14:textId="77777777" w:rsidR="00867F4F" w:rsidRPr="00C54565" w:rsidRDefault="00867F4F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C7F176" w14:textId="77777777" w:rsidR="00867F4F" w:rsidRPr="00C54565" w:rsidRDefault="00867F4F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E86FE54" w14:textId="77777777" w:rsidR="00867F4F" w:rsidRPr="00C54565" w:rsidRDefault="00867F4F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7BAC6" w14:textId="77777777" w:rsidR="00867F4F" w:rsidRPr="00C54565" w:rsidRDefault="00867F4F" w:rsidP="008E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610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E252B1A" w14:textId="77777777" w:rsidR="00867F4F" w:rsidRPr="00C54565" w:rsidRDefault="00867F4F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F350F3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67F4F" w:rsidRPr="00C54565" w14:paraId="3BB1B90D" w14:textId="77777777" w:rsidTr="003710CF">
        <w:trPr>
          <w:cantSplit/>
        </w:trPr>
        <w:tc>
          <w:tcPr>
            <w:tcW w:w="2880" w:type="dxa"/>
            <w:vAlign w:val="center"/>
          </w:tcPr>
          <w:p w14:paraId="7C06D8A6" w14:textId="77777777" w:rsidR="00867F4F" w:rsidRPr="00C54565" w:rsidRDefault="00867F4F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DB256EF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DBDE7C4" w14:textId="77777777" w:rsidR="00867F4F" w:rsidRPr="00C54565" w:rsidRDefault="00867F4F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97114FB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1152"/>
              </w:tabs>
              <w:spacing w:line="34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23EC5AA" w14:textId="77777777" w:rsidR="00867F4F" w:rsidRPr="00C54565" w:rsidRDefault="00867F4F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D31D47D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1019"/>
              </w:tabs>
              <w:spacing w:line="34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BB18F0E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5CA0F83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1019"/>
              </w:tabs>
              <w:spacing w:line="34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3C1DF26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F9A5E04" w14:textId="77777777" w:rsidR="00867F4F" w:rsidRPr="00C54565" w:rsidRDefault="00867F4F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015958C" w14:textId="77777777" w:rsidR="00867F4F" w:rsidRPr="00C54565" w:rsidRDefault="00867F4F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16EA62" w14:textId="77777777" w:rsidR="00867F4F" w:rsidRPr="00C54565" w:rsidRDefault="00867F4F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52A993A" w14:textId="77777777" w:rsidR="00867F4F" w:rsidRPr="00C54565" w:rsidRDefault="00867F4F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E452801" w14:textId="77777777" w:rsidR="00867F4F" w:rsidRPr="00C54565" w:rsidRDefault="00867F4F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E1C715A" w14:textId="77777777" w:rsidR="00867F4F" w:rsidRPr="00C54565" w:rsidRDefault="00867F4F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4354C01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67F4F" w:rsidRPr="00C54565" w14:paraId="2F04BFE1" w14:textId="77777777" w:rsidTr="003710CF">
        <w:trPr>
          <w:cantSplit/>
        </w:trPr>
        <w:tc>
          <w:tcPr>
            <w:tcW w:w="2880" w:type="dxa"/>
            <w:vAlign w:val="center"/>
          </w:tcPr>
          <w:p w14:paraId="2C14F6C6" w14:textId="77777777" w:rsidR="00867F4F" w:rsidRPr="00C54565" w:rsidRDefault="00867F4F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B4BD59C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74E86AE" w14:textId="77777777" w:rsidR="00867F4F" w:rsidRPr="00C54565" w:rsidRDefault="00867F4F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A91A637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1152"/>
              </w:tabs>
              <w:spacing w:line="34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A26020" w14:textId="77777777" w:rsidR="00867F4F" w:rsidRPr="00C54565" w:rsidRDefault="00867F4F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04E84CB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1019"/>
              </w:tabs>
              <w:spacing w:line="34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F491911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253794C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1019"/>
              </w:tabs>
              <w:spacing w:line="34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7610B7D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027AB3" w14:textId="77777777" w:rsidR="00867F4F" w:rsidRPr="00C54565" w:rsidRDefault="00867F4F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729F905" w14:textId="77777777" w:rsidR="00867F4F" w:rsidRPr="00C54565" w:rsidRDefault="00867F4F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432668" w14:textId="77777777" w:rsidR="00867F4F" w:rsidRPr="00C54565" w:rsidRDefault="00867F4F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B254BB5" w14:textId="77777777" w:rsidR="00867F4F" w:rsidRPr="00C54565" w:rsidRDefault="00867F4F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0D6361F" w14:textId="77777777" w:rsidR="00867F4F" w:rsidRPr="00C54565" w:rsidRDefault="00867F4F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4E71528" w14:textId="77777777" w:rsidR="00867F4F" w:rsidRPr="00C54565" w:rsidRDefault="00867F4F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0238DD3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67F4F" w:rsidRPr="00C54565" w14:paraId="4B072F0B" w14:textId="77777777" w:rsidTr="003710CF">
        <w:trPr>
          <w:cantSplit/>
        </w:trPr>
        <w:tc>
          <w:tcPr>
            <w:tcW w:w="2880" w:type="dxa"/>
            <w:vAlign w:val="center"/>
          </w:tcPr>
          <w:p w14:paraId="6441E79D" w14:textId="77777777" w:rsidR="00867F4F" w:rsidRPr="00C54565" w:rsidRDefault="00867F4F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F5F59CF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80549FF" w14:textId="77777777" w:rsidR="00867F4F" w:rsidRPr="00C54565" w:rsidRDefault="00867F4F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DF46F6A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1152"/>
              </w:tabs>
              <w:spacing w:line="34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562FCB1" w14:textId="77777777" w:rsidR="00867F4F" w:rsidRPr="00C54565" w:rsidRDefault="00867F4F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184DB36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1019"/>
              </w:tabs>
              <w:spacing w:line="34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0DA4FFA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23B0DDA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1019"/>
              </w:tabs>
              <w:spacing w:line="34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E8F35F2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7153EE8" w14:textId="77777777" w:rsidR="00867F4F" w:rsidRPr="00C54565" w:rsidRDefault="00867F4F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51B3AC1" w14:textId="77777777" w:rsidR="00867F4F" w:rsidRPr="00C54565" w:rsidRDefault="00867F4F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0A9A3F5" w14:textId="77777777" w:rsidR="00867F4F" w:rsidRPr="00C54565" w:rsidRDefault="00867F4F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7039712" w14:textId="77777777" w:rsidR="00867F4F" w:rsidRPr="00C54565" w:rsidRDefault="00867F4F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FC72F56" w14:textId="77777777" w:rsidR="00867F4F" w:rsidRPr="00C54565" w:rsidRDefault="00867F4F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76FB227" w14:textId="77777777" w:rsidR="00867F4F" w:rsidRPr="00C54565" w:rsidRDefault="00867F4F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3122AF7" w14:textId="77777777" w:rsidR="00867F4F" w:rsidRPr="00C54565" w:rsidRDefault="00867F4F" w:rsidP="001E74FC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C17ECC" w:rsidRPr="00C54565" w14:paraId="57E67A47" w14:textId="77777777" w:rsidTr="003710CF">
        <w:trPr>
          <w:cantSplit/>
        </w:trPr>
        <w:tc>
          <w:tcPr>
            <w:tcW w:w="2880" w:type="dxa"/>
            <w:vAlign w:val="center"/>
          </w:tcPr>
          <w:p w14:paraId="3DEBD0B7" w14:textId="77777777" w:rsidR="00C17ECC" w:rsidRPr="00C54565" w:rsidRDefault="00C17EC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AB2CC35" w14:textId="77777777" w:rsidR="00C17ECC" w:rsidRPr="00C54565" w:rsidRDefault="00C17ECC" w:rsidP="001E74F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850CAEB" w14:textId="77777777" w:rsidR="00C17ECC" w:rsidRPr="00C54565" w:rsidRDefault="00C17EC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E858605" w14:textId="77777777" w:rsidR="00C17ECC" w:rsidRPr="00C54565" w:rsidRDefault="00C17ECC" w:rsidP="001E74FC">
            <w:pPr>
              <w:pStyle w:val="acctfourfigures"/>
              <w:tabs>
                <w:tab w:val="clear" w:pos="765"/>
                <w:tab w:val="decimal" w:pos="1152"/>
              </w:tabs>
              <w:spacing w:line="34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3732FD4" w14:textId="77777777" w:rsidR="00C17ECC" w:rsidRPr="00C54565" w:rsidRDefault="00C17EC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4FEB2D5" w14:textId="77777777" w:rsidR="00C17ECC" w:rsidRPr="00C54565" w:rsidRDefault="00C17ECC" w:rsidP="001E74FC">
            <w:pPr>
              <w:pStyle w:val="acctfourfigures"/>
              <w:tabs>
                <w:tab w:val="clear" w:pos="765"/>
                <w:tab w:val="decimal" w:pos="1019"/>
              </w:tabs>
              <w:spacing w:line="34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A1F4E8D" w14:textId="77777777" w:rsidR="00C17ECC" w:rsidRPr="00C54565" w:rsidRDefault="00C17ECC" w:rsidP="001E74FC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E154166" w14:textId="77777777" w:rsidR="00C17ECC" w:rsidRPr="00C54565" w:rsidRDefault="00C17ECC" w:rsidP="001E74FC">
            <w:pPr>
              <w:pStyle w:val="acctfourfigures"/>
              <w:tabs>
                <w:tab w:val="clear" w:pos="765"/>
                <w:tab w:val="decimal" w:pos="1019"/>
              </w:tabs>
              <w:spacing w:line="34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07ADF83" w14:textId="77777777" w:rsidR="00C17ECC" w:rsidRPr="00C54565" w:rsidRDefault="00C17ECC" w:rsidP="001E74FC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4DD8F4A" w14:textId="77777777" w:rsidR="00C17ECC" w:rsidRPr="00C54565" w:rsidRDefault="00C17EC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2CED689" w14:textId="77777777" w:rsidR="00C17ECC" w:rsidRPr="00C54565" w:rsidRDefault="00C17EC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0918A4" w14:textId="77777777" w:rsidR="00C17ECC" w:rsidRPr="00C54565" w:rsidRDefault="00C17EC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C03215F" w14:textId="77777777" w:rsidR="00C17ECC" w:rsidRPr="00C54565" w:rsidRDefault="00C17EC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F241288" w14:textId="77777777" w:rsidR="00C17ECC" w:rsidRPr="00C54565" w:rsidRDefault="00C17EC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5E796C9" w14:textId="77777777" w:rsidR="00C17ECC" w:rsidRPr="00C54565" w:rsidRDefault="00C17EC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5090A3BD" w14:textId="77777777" w:rsidR="00C17ECC" w:rsidRPr="00C54565" w:rsidRDefault="00C17ECC" w:rsidP="001E74FC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left="-115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26409" w:rsidRPr="00C54565" w14:paraId="6D3C6673" w14:textId="77777777" w:rsidTr="003710CF">
        <w:trPr>
          <w:cantSplit/>
        </w:trPr>
        <w:tc>
          <w:tcPr>
            <w:tcW w:w="2880" w:type="dxa"/>
          </w:tcPr>
          <w:p w14:paraId="6DA48AF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5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5C741AFE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26409" w:rsidRPr="00C54565" w14:paraId="6C09241C" w14:textId="77777777" w:rsidTr="003710CF">
        <w:trPr>
          <w:cantSplit/>
        </w:trPr>
        <w:tc>
          <w:tcPr>
            <w:tcW w:w="2880" w:type="dxa"/>
          </w:tcPr>
          <w:p w14:paraId="4133445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6D25D8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F5BEC2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47F464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1B898F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1D02C65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โปรแกรมที่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A43E62D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9E20AC3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FC3C072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3BA949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7E2D054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5EE2D5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A30E7B0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1350A67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ADCE57C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675CBE9B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C54565" w14:paraId="2D9A4DDB" w14:textId="77777777" w:rsidTr="003710CF">
        <w:trPr>
          <w:cantSplit/>
        </w:trPr>
        <w:tc>
          <w:tcPr>
            <w:tcW w:w="2880" w:type="dxa"/>
          </w:tcPr>
          <w:p w14:paraId="35BB444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C37263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70" w:type="dxa"/>
            <w:shd w:val="clear" w:color="auto" w:fill="auto"/>
          </w:tcPr>
          <w:p w14:paraId="1AC2F92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DE3FD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โปรแกรมการ</w:t>
            </w:r>
          </w:p>
        </w:tc>
        <w:tc>
          <w:tcPr>
            <w:tcW w:w="270" w:type="dxa"/>
            <w:shd w:val="clear" w:color="auto" w:fill="auto"/>
          </w:tcPr>
          <w:p w14:paraId="1D43E4B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A8F5A6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พัฒนา</w:t>
            </w:r>
          </w:p>
        </w:tc>
        <w:tc>
          <w:tcPr>
            <w:tcW w:w="270" w:type="dxa"/>
            <w:shd w:val="clear" w:color="auto" w:fill="auto"/>
          </w:tcPr>
          <w:p w14:paraId="7CE4C69B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FA41853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ความสัมพันธ์</w:t>
            </w:r>
          </w:p>
        </w:tc>
        <w:tc>
          <w:tcPr>
            <w:tcW w:w="270" w:type="dxa"/>
            <w:shd w:val="clear" w:color="auto" w:fill="auto"/>
          </w:tcPr>
          <w:p w14:paraId="05461746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CF79A4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มูลค่าแบรนด์</w:t>
            </w:r>
          </w:p>
        </w:tc>
        <w:tc>
          <w:tcPr>
            <w:tcW w:w="270" w:type="dxa"/>
            <w:shd w:val="clear" w:color="auto" w:fill="auto"/>
          </w:tcPr>
          <w:p w14:paraId="71E6FC1F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631930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สิทธิการใช้</w:t>
            </w:r>
          </w:p>
        </w:tc>
        <w:tc>
          <w:tcPr>
            <w:tcW w:w="270" w:type="dxa"/>
            <w:shd w:val="clear" w:color="auto" w:fill="auto"/>
          </w:tcPr>
          <w:p w14:paraId="05CA1DE2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E9199B" w14:textId="77777777" w:rsidR="00626409" w:rsidRPr="00C54565" w:rsidRDefault="001E4DC3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โปรแกรม</w:t>
            </w:r>
          </w:p>
        </w:tc>
        <w:tc>
          <w:tcPr>
            <w:tcW w:w="270" w:type="dxa"/>
            <w:shd w:val="clear" w:color="auto" w:fill="auto"/>
          </w:tcPr>
          <w:p w14:paraId="4A88131E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61524E7F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09" w:rsidRPr="00C54565" w14:paraId="46D117B3" w14:textId="77777777" w:rsidTr="003710CF">
        <w:trPr>
          <w:cantSplit/>
        </w:trPr>
        <w:tc>
          <w:tcPr>
            <w:tcW w:w="2880" w:type="dxa"/>
          </w:tcPr>
          <w:p w14:paraId="13A99DB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D14DA3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70" w:type="dxa"/>
            <w:shd w:val="clear" w:color="auto" w:fill="auto"/>
          </w:tcPr>
          <w:p w14:paraId="54051EB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773F8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บริหารงาน</w:t>
            </w:r>
          </w:p>
        </w:tc>
        <w:tc>
          <w:tcPr>
            <w:tcW w:w="270" w:type="dxa"/>
            <w:shd w:val="clear" w:color="auto" w:fill="auto"/>
          </w:tcPr>
          <w:p w14:paraId="70CDB02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EACCC3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เกิดขึ้นภายใน</w:t>
            </w:r>
          </w:p>
        </w:tc>
        <w:tc>
          <w:tcPr>
            <w:tcW w:w="270" w:type="dxa"/>
            <w:shd w:val="clear" w:color="auto" w:fill="auto"/>
          </w:tcPr>
          <w:p w14:paraId="53BE2889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125E57D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กับลูกค้า</w:t>
            </w:r>
          </w:p>
        </w:tc>
        <w:tc>
          <w:tcPr>
            <w:tcW w:w="270" w:type="dxa"/>
            <w:shd w:val="clear" w:color="auto" w:fill="auto"/>
          </w:tcPr>
          <w:p w14:paraId="65E1BE74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054646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</w:rPr>
              <w:t>“</w:t>
            </w: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ออฟฟิศเมท</w:t>
            </w:r>
            <w:r w:rsidRPr="00C54565">
              <w:rPr>
                <w:rFonts w:asciiTheme="majorBidi" w:hAnsiTheme="majorBidi" w:cstheme="majorBidi"/>
                <w:sz w:val="28"/>
                <w:szCs w:val="28"/>
              </w:rPr>
              <w:t>”</w:t>
            </w:r>
          </w:p>
        </w:tc>
        <w:tc>
          <w:tcPr>
            <w:tcW w:w="270" w:type="dxa"/>
            <w:shd w:val="clear" w:color="auto" w:fill="auto"/>
          </w:tcPr>
          <w:p w14:paraId="609B707E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3785C3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งานระบบ</w:t>
            </w:r>
          </w:p>
        </w:tc>
        <w:tc>
          <w:tcPr>
            <w:tcW w:w="270" w:type="dxa"/>
            <w:shd w:val="clear" w:color="auto" w:fill="auto"/>
          </w:tcPr>
          <w:p w14:paraId="5B136A92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EC4FFD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ระหว่างติดตั้ง</w:t>
            </w:r>
          </w:p>
        </w:tc>
        <w:tc>
          <w:tcPr>
            <w:tcW w:w="270" w:type="dxa"/>
            <w:shd w:val="clear" w:color="auto" w:fill="auto"/>
          </w:tcPr>
          <w:p w14:paraId="0EC5546F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4344F0A7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26409" w:rsidRPr="00C54565" w14:paraId="7CEC319A" w14:textId="77777777" w:rsidTr="003710CF">
        <w:trPr>
          <w:cantSplit/>
        </w:trPr>
        <w:tc>
          <w:tcPr>
            <w:tcW w:w="2880" w:type="dxa"/>
          </w:tcPr>
          <w:p w14:paraId="5E87107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5" w:type="dxa"/>
            <w:gridSpan w:val="15"/>
            <w:shd w:val="clear" w:color="auto" w:fill="auto"/>
          </w:tcPr>
          <w:p w14:paraId="7E903272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 พันบาท )</w:t>
            </w:r>
          </w:p>
        </w:tc>
      </w:tr>
      <w:tr w:rsidR="00626409" w:rsidRPr="00C54565" w14:paraId="7468A76F" w14:textId="77777777" w:rsidTr="003710CF">
        <w:trPr>
          <w:cantSplit/>
        </w:trPr>
        <w:tc>
          <w:tcPr>
            <w:tcW w:w="2880" w:type="dxa"/>
          </w:tcPr>
          <w:p w14:paraId="0C37DA4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</w:tcPr>
          <w:p w14:paraId="55BCCC73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07"/>
                <w:tab w:val="decimal" w:pos="1062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FC33A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55E894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C852F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241929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E619BB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375DA9F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1019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50EEBD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E38E7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6DE5CB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97329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7BC1F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CCD9A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C79D7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3DF17D82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115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E74FC" w:rsidRPr="00C54565" w14:paraId="53B39858" w14:textId="77777777" w:rsidTr="003710CF">
        <w:trPr>
          <w:cantSplit/>
        </w:trPr>
        <w:tc>
          <w:tcPr>
            <w:tcW w:w="2880" w:type="dxa"/>
          </w:tcPr>
          <w:p w14:paraId="2FDB103C" w14:textId="19DAA3F1" w:rsidR="001E74FC" w:rsidRPr="00C54565" w:rsidRDefault="004A76DA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25" w:hanging="162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ณ วันที่ </w:t>
            </w: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3</w:t>
            </w: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1 ธันวาคม 25</w:t>
            </w: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61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E15C6A7" w14:textId="77777777" w:rsidR="001E74FC" w:rsidRPr="00C54565" w:rsidRDefault="001E74FC" w:rsidP="001F54F9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72,128</w:t>
            </w:r>
          </w:p>
        </w:tc>
        <w:tc>
          <w:tcPr>
            <w:tcW w:w="270" w:type="dxa"/>
            <w:shd w:val="clear" w:color="auto" w:fill="auto"/>
          </w:tcPr>
          <w:p w14:paraId="5472DA1F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B84202A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20,474</w:t>
            </w:r>
          </w:p>
        </w:tc>
        <w:tc>
          <w:tcPr>
            <w:tcW w:w="270" w:type="dxa"/>
            <w:shd w:val="clear" w:color="auto" w:fill="auto"/>
          </w:tcPr>
          <w:p w14:paraId="26D2C9E5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9163B82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14:paraId="34F5AA24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F0FED0D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1019"/>
              </w:tabs>
              <w:spacing w:line="36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89,790</w:t>
            </w:r>
          </w:p>
        </w:tc>
        <w:tc>
          <w:tcPr>
            <w:tcW w:w="270" w:type="dxa"/>
            <w:shd w:val="clear" w:color="auto" w:fill="auto"/>
          </w:tcPr>
          <w:p w14:paraId="5105F1C6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B3C46DC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32,499</w:t>
            </w:r>
          </w:p>
        </w:tc>
        <w:tc>
          <w:tcPr>
            <w:tcW w:w="270" w:type="dxa"/>
            <w:shd w:val="clear" w:color="auto" w:fill="auto"/>
          </w:tcPr>
          <w:p w14:paraId="72771C64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F3257BC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5CB271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C2C7519" w14:textId="77777777" w:rsidR="001E74FC" w:rsidRPr="00C54565" w:rsidRDefault="001E74FC" w:rsidP="00051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20,335</w:t>
            </w:r>
          </w:p>
        </w:tc>
        <w:tc>
          <w:tcPr>
            <w:tcW w:w="270" w:type="dxa"/>
            <w:shd w:val="clear" w:color="auto" w:fill="auto"/>
          </w:tcPr>
          <w:p w14:paraId="6095181F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shd w:val="clear" w:color="auto" w:fill="auto"/>
          </w:tcPr>
          <w:p w14:paraId="5B8335CB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115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235,374</w:t>
            </w:r>
          </w:p>
        </w:tc>
      </w:tr>
      <w:tr w:rsidR="003D1620" w:rsidRPr="00C54565" w14:paraId="62CC0653" w14:textId="77777777" w:rsidTr="003710CF">
        <w:trPr>
          <w:cantSplit/>
        </w:trPr>
        <w:tc>
          <w:tcPr>
            <w:tcW w:w="2880" w:type="dxa"/>
          </w:tcPr>
          <w:p w14:paraId="59397CB1" w14:textId="77777777" w:rsidR="003D1620" w:rsidRPr="00C54565" w:rsidRDefault="003D1620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71823F" w14:textId="77777777" w:rsidR="003D1620" w:rsidRPr="00C54565" w:rsidRDefault="003D1620" w:rsidP="001F54F9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9E6C99" w14:textId="77777777" w:rsidR="003D1620" w:rsidRPr="00C54565" w:rsidRDefault="003D1620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B90EE3" w14:textId="77777777" w:rsidR="003D1620" w:rsidRPr="00C54565" w:rsidRDefault="003D1620" w:rsidP="001E74F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7CE41E" w14:textId="77777777" w:rsidR="003D1620" w:rsidRPr="00C54565" w:rsidRDefault="003D1620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4841F1" w14:textId="77777777" w:rsidR="003D1620" w:rsidRPr="00C54565" w:rsidRDefault="003D1620" w:rsidP="001E74F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169BBC" w14:textId="77777777" w:rsidR="003D1620" w:rsidRPr="00C54565" w:rsidRDefault="003D1620" w:rsidP="001E74FC">
            <w:pPr>
              <w:pStyle w:val="acctfourfigures"/>
              <w:tabs>
                <w:tab w:val="clear" w:pos="765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7614553" w14:textId="77777777" w:rsidR="003D1620" w:rsidRPr="00C54565" w:rsidRDefault="003D1620" w:rsidP="001E74FC">
            <w:pPr>
              <w:pStyle w:val="acctfourfigures"/>
              <w:tabs>
                <w:tab w:val="clear" w:pos="765"/>
                <w:tab w:val="decimal" w:pos="1019"/>
              </w:tabs>
              <w:spacing w:line="36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AD6CAD" w14:textId="77777777" w:rsidR="003D1620" w:rsidRPr="00C54565" w:rsidRDefault="003D1620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2EF56D" w14:textId="77777777" w:rsidR="003D1620" w:rsidRPr="00C54565" w:rsidRDefault="003D1620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D8A2280" w14:textId="77777777" w:rsidR="003D1620" w:rsidRPr="00C54565" w:rsidRDefault="003D1620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75A626A" w14:textId="77777777" w:rsidR="003D1620" w:rsidRPr="00C54565" w:rsidRDefault="003D1620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7E5526" w14:textId="77777777" w:rsidR="003D1620" w:rsidRPr="00C54565" w:rsidRDefault="003D1620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6956812" w14:textId="77777777" w:rsidR="003D1620" w:rsidRPr="00C54565" w:rsidRDefault="003D1620" w:rsidP="00051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CC66F80" w14:textId="77777777" w:rsidR="003D1620" w:rsidRPr="00C54565" w:rsidRDefault="003D1620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43B0702B" w14:textId="77777777" w:rsidR="003D1620" w:rsidRPr="00C54565" w:rsidRDefault="003D1620" w:rsidP="001E74FC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115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1E74FC" w:rsidRPr="00C54565" w14:paraId="7E50601B" w14:textId="77777777" w:rsidTr="003710CF">
        <w:trPr>
          <w:cantSplit/>
        </w:trPr>
        <w:tc>
          <w:tcPr>
            <w:tcW w:w="2880" w:type="dxa"/>
          </w:tcPr>
          <w:p w14:paraId="2BE83B84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5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ณ วันที่ </w:t>
            </w: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3</w:t>
            </w:r>
            <w:r w:rsidRPr="00C5456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1 ธันวาคม 25</w:t>
            </w:r>
            <w:r w:rsidRPr="00C54565">
              <w:rPr>
                <w:rFonts w:asciiTheme="majorBidi" w:hAnsiTheme="majorBidi" w:cstheme="majorBidi"/>
                <w:b/>
                <w:sz w:val="28"/>
                <w:szCs w:val="28"/>
              </w:rPr>
              <w:t>62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73FFEBD" w14:textId="3E176983" w:rsidR="001E74FC" w:rsidRPr="00C54565" w:rsidRDefault="00310D68" w:rsidP="001F54F9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74,81</w:t>
            </w:r>
            <w:r w:rsidR="001B4C54"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D1C4C96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1B2EB9D" w14:textId="275D6CC9" w:rsidR="001E74FC" w:rsidRPr="00C54565" w:rsidRDefault="00310D68" w:rsidP="001E74F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29,39</w:t>
            </w:r>
            <w:r w:rsidR="001B4C54"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805A6B3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BD8F181" w14:textId="58ADF2B3" w:rsidR="001E74FC" w:rsidRPr="00C54565" w:rsidRDefault="00310D68" w:rsidP="00310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B5AF7D" w14:textId="77777777" w:rsidR="001E74FC" w:rsidRPr="00C54565" w:rsidRDefault="001E74FC" w:rsidP="00310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11A2F25" w14:textId="639EFB2A" w:rsidR="001E74FC" w:rsidRPr="00C54565" w:rsidRDefault="00310D68" w:rsidP="001E74FC">
            <w:pPr>
              <w:pStyle w:val="acctfourfigures"/>
              <w:tabs>
                <w:tab w:val="clear" w:pos="765"/>
                <w:tab w:val="decimal" w:pos="1019"/>
              </w:tabs>
              <w:spacing w:line="36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82,787</w:t>
            </w:r>
          </w:p>
        </w:tc>
        <w:tc>
          <w:tcPr>
            <w:tcW w:w="270" w:type="dxa"/>
            <w:shd w:val="clear" w:color="auto" w:fill="auto"/>
          </w:tcPr>
          <w:p w14:paraId="348F651A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C2654EF" w14:textId="16F87692" w:rsidR="001E74FC" w:rsidRPr="00C54565" w:rsidRDefault="00310D68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32,499</w:t>
            </w:r>
          </w:p>
        </w:tc>
        <w:tc>
          <w:tcPr>
            <w:tcW w:w="270" w:type="dxa"/>
            <w:shd w:val="clear" w:color="auto" w:fill="auto"/>
          </w:tcPr>
          <w:p w14:paraId="65954165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9FAA12D" w14:textId="54E9780F" w:rsidR="001E74FC" w:rsidRPr="00C54565" w:rsidRDefault="00310D68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 w:line="340" w:lineRule="exact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05FAE4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376B180" w14:textId="663E0290" w:rsidR="001E74FC" w:rsidRPr="00C54565" w:rsidRDefault="00310D68" w:rsidP="00051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58,484</w:t>
            </w:r>
          </w:p>
        </w:tc>
        <w:tc>
          <w:tcPr>
            <w:tcW w:w="270" w:type="dxa"/>
            <w:shd w:val="clear" w:color="auto" w:fill="auto"/>
          </w:tcPr>
          <w:p w14:paraId="2B846FF1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shd w:val="clear" w:color="auto" w:fill="auto"/>
          </w:tcPr>
          <w:p w14:paraId="12C72E85" w14:textId="547EE243" w:rsidR="001E74FC" w:rsidRPr="00C54565" w:rsidRDefault="00310D68" w:rsidP="001E74FC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115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277,978</w:t>
            </w:r>
          </w:p>
        </w:tc>
      </w:tr>
    </w:tbl>
    <w:p w14:paraId="6C83EA0F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/>
        <w:ind w:left="540" w:right="54"/>
        <w:jc w:val="thaiDistribute"/>
        <w:rPr>
          <w:rFonts w:asciiTheme="majorBidi" w:hAnsiTheme="majorBidi" w:cstheme="majorBidi"/>
          <w:sz w:val="28"/>
          <w:szCs w:val="28"/>
        </w:rPr>
      </w:pPr>
    </w:p>
    <w:p w14:paraId="1BB74434" w14:textId="51BACF01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/>
        <w:ind w:left="540" w:right="54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54565">
        <w:rPr>
          <w:rFonts w:asciiTheme="majorBidi" w:hAnsiTheme="majorBidi" w:cstheme="majorBidi"/>
          <w:sz w:val="28"/>
          <w:szCs w:val="28"/>
          <w:cs/>
        </w:rPr>
        <w:t xml:space="preserve">ราคาทรัพย์สินไม่มีตัวตนของกลุ่มบริษัทก่อนหักค่าตัดจำหน่ายสะสมของสินทรัพย์ไม่มีตัวตน ซึ่งได้คิดค่าตัดจำหน่ายเต็มจำนวนแล้ว แต่ยังคงใช้งานจนถึง ณ วันที่ </w:t>
      </w:r>
      <w:r w:rsidRPr="00C54565">
        <w:rPr>
          <w:rFonts w:asciiTheme="majorBidi" w:hAnsiTheme="majorBidi" w:cstheme="majorBidi"/>
          <w:sz w:val="28"/>
          <w:szCs w:val="28"/>
        </w:rPr>
        <w:t>31</w:t>
      </w:r>
      <w:r w:rsidRPr="00C5456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C54565">
        <w:rPr>
          <w:rFonts w:asciiTheme="majorBidi" w:hAnsiTheme="majorBidi" w:cstheme="majorBidi"/>
          <w:sz w:val="28"/>
          <w:szCs w:val="28"/>
        </w:rPr>
        <w:t>256</w:t>
      </w:r>
      <w:r w:rsidR="001E74FC" w:rsidRPr="00C54565">
        <w:rPr>
          <w:rFonts w:asciiTheme="majorBidi" w:hAnsiTheme="majorBidi" w:cstheme="majorBidi"/>
          <w:sz w:val="28"/>
          <w:szCs w:val="28"/>
        </w:rPr>
        <w:t>2</w:t>
      </w:r>
      <w:r w:rsidRPr="00C54565">
        <w:rPr>
          <w:rFonts w:asciiTheme="majorBidi" w:hAnsiTheme="majorBidi" w:cstheme="majorBidi"/>
          <w:sz w:val="28"/>
          <w:szCs w:val="28"/>
        </w:rPr>
        <w:t xml:space="preserve"> </w:t>
      </w:r>
      <w:r w:rsidRPr="00C54565">
        <w:rPr>
          <w:rFonts w:asciiTheme="majorBidi" w:hAnsiTheme="majorBidi" w:cstheme="majorBidi"/>
          <w:sz w:val="28"/>
          <w:szCs w:val="28"/>
          <w:cs/>
        </w:rPr>
        <w:t>มีจำนวน</w:t>
      </w:r>
      <w:r w:rsidRPr="00C54565">
        <w:rPr>
          <w:rFonts w:asciiTheme="majorBidi" w:hAnsiTheme="majorBidi" w:cstheme="majorBidi"/>
          <w:sz w:val="28"/>
          <w:szCs w:val="28"/>
        </w:rPr>
        <w:t xml:space="preserve"> </w:t>
      </w:r>
      <w:r w:rsidR="00292F16" w:rsidRPr="00C54565">
        <w:rPr>
          <w:rFonts w:asciiTheme="majorBidi" w:hAnsiTheme="majorBidi" w:cstheme="majorBidi"/>
          <w:sz w:val="28"/>
          <w:szCs w:val="28"/>
        </w:rPr>
        <w:t>71.8</w:t>
      </w:r>
      <w:r w:rsidRPr="00C54565">
        <w:rPr>
          <w:rFonts w:asciiTheme="majorBidi" w:hAnsiTheme="majorBidi" w:cstheme="majorBidi"/>
          <w:sz w:val="28"/>
          <w:szCs w:val="28"/>
        </w:rPr>
        <w:t xml:space="preserve"> </w:t>
      </w:r>
      <w:r w:rsidRPr="00C54565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C5456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C54565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1E74FC" w:rsidRPr="00C54565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C5456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E74FC" w:rsidRPr="00C54565">
        <w:rPr>
          <w:rFonts w:asciiTheme="majorBidi" w:hAnsiTheme="majorBidi" w:cstheme="majorBidi"/>
          <w:i/>
          <w:iCs/>
          <w:sz w:val="28"/>
          <w:szCs w:val="28"/>
        </w:rPr>
        <w:t>75.6</w:t>
      </w:r>
      <w:r w:rsidRPr="00C5456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C54565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60C03104" w14:textId="77777777" w:rsidR="00626409" w:rsidRPr="00C54565" w:rsidRDefault="00626409" w:rsidP="00626409">
      <w:pPr>
        <w:spacing w:before="160"/>
        <w:rPr>
          <w:rFonts w:asciiTheme="majorBidi" w:hAnsiTheme="majorBidi" w:cstheme="majorBidi"/>
        </w:rPr>
      </w:pPr>
    </w:p>
    <w:p w14:paraId="48255426" w14:textId="77777777" w:rsidR="001E74FC" w:rsidRPr="00C54565" w:rsidRDefault="001E74FC" w:rsidP="00626409">
      <w:pPr>
        <w:spacing w:before="160"/>
        <w:rPr>
          <w:rFonts w:asciiTheme="majorBidi" w:hAnsiTheme="majorBidi" w:cstheme="majorBidi"/>
        </w:rPr>
      </w:pPr>
    </w:p>
    <w:p w14:paraId="5B1A0CA5" w14:textId="77777777" w:rsidR="001E74FC" w:rsidRPr="00C54565" w:rsidRDefault="001E74FC" w:rsidP="00626409">
      <w:pPr>
        <w:spacing w:before="160"/>
        <w:rPr>
          <w:rFonts w:asciiTheme="majorBidi" w:hAnsiTheme="majorBidi" w:cstheme="majorBidi"/>
        </w:rPr>
      </w:pPr>
    </w:p>
    <w:p w14:paraId="116403CA" w14:textId="77777777" w:rsidR="001E74FC" w:rsidRPr="00C54565" w:rsidRDefault="001E74FC" w:rsidP="00626409">
      <w:pPr>
        <w:spacing w:before="160"/>
        <w:rPr>
          <w:rFonts w:asciiTheme="majorBidi" w:hAnsiTheme="majorBidi" w:cstheme="majorBidi"/>
        </w:rPr>
        <w:sectPr w:rsidR="001E74FC" w:rsidRPr="00C54565" w:rsidSect="005559E7">
          <w:head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440"/>
        <w:gridCol w:w="270"/>
        <w:gridCol w:w="1350"/>
        <w:gridCol w:w="270"/>
        <w:gridCol w:w="1440"/>
        <w:gridCol w:w="270"/>
        <w:gridCol w:w="1350"/>
      </w:tblGrid>
      <w:tr w:rsidR="0033768B" w:rsidRPr="00C54565" w14:paraId="32E4D0A5" w14:textId="77777777" w:rsidTr="006B44E4">
        <w:trPr>
          <w:tblHeader/>
        </w:trPr>
        <w:tc>
          <w:tcPr>
            <w:tcW w:w="2790" w:type="dxa"/>
          </w:tcPr>
          <w:p w14:paraId="44F21ACC" w14:textId="77777777" w:rsidR="0033768B" w:rsidRPr="00C54565" w:rsidRDefault="0033768B" w:rsidP="00EF6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  <w:vAlign w:val="bottom"/>
          </w:tcPr>
          <w:p w14:paraId="16FAE9B7" w14:textId="77777777" w:rsidR="0033768B" w:rsidRPr="00C54565" w:rsidRDefault="0033768B" w:rsidP="00EF6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C54565" w14:paraId="5B2EDF6E" w14:textId="77777777" w:rsidTr="006B44E4">
        <w:trPr>
          <w:tblHeader/>
        </w:trPr>
        <w:tc>
          <w:tcPr>
            <w:tcW w:w="2790" w:type="dxa"/>
          </w:tcPr>
          <w:p w14:paraId="0F25288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8F992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2F45C0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7AEB4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โปรแกรมการบริหารงาน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DA0FD3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1F6C45" w14:textId="77777777" w:rsidR="00626409" w:rsidRPr="00C54565" w:rsidRDefault="00626409" w:rsidP="001E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</w:t>
            </w:r>
            <w:r w:rsidR="001E4DC3" w:rsidRPr="00C5456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489508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E262F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FB927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26409" w:rsidRPr="00C54565" w14:paraId="0769BAAA" w14:textId="77777777" w:rsidTr="006B44E4">
        <w:trPr>
          <w:tblHeader/>
        </w:trPr>
        <w:tc>
          <w:tcPr>
            <w:tcW w:w="2790" w:type="dxa"/>
          </w:tcPr>
          <w:p w14:paraId="303E771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676ACDE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409" w:rsidRPr="00C54565" w14:paraId="3611D30D" w14:textId="77777777" w:rsidTr="006B44E4">
        <w:tc>
          <w:tcPr>
            <w:tcW w:w="2790" w:type="dxa"/>
          </w:tcPr>
          <w:p w14:paraId="7E2AB18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</w:tcPr>
          <w:p w14:paraId="46E92A2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24D1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53628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8083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5F4B9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E4C3F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3FA7B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74FC" w:rsidRPr="00C54565" w14:paraId="49F21805" w14:textId="77777777" w:rsidTr="006B44E4">
        <w:tc>
          <w:tcPr>
            <w:tcW w:w="2790" w:type="dxa"/>
            <w:shd w:val="clear" w:color="auto" w:fill="auto"/>
          </w:tcPr>
          <w:p w14:paraId="64DA5CB5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0" w:type="dxa"/>
            <w:vAlign w:val="bottom"/>
          </w:tcPr>
          <w:p w14:paraId="2823746E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40,360</w:t>
            </w:r>
          </w:p>
        </w:tc>
        <w:tc>
          <w:tcPr>
            <w:tcW w:w="270" w:type="dxa"/>
          </w:tcPr>
          <w:p w14:paraId="73367048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7E6F93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13,334</w:t>
            </w:r>
          </w:p>
        </w:tc>
        <w:tc>
          <w:tcPr>
            <w:tcW w:w="270" w:type="dxa"/>
          </w:tcPr>
          <w:p w14:paraId="2F8AFFCB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83DABA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41,188</w:t>
            </w:r>
          </w:p>
        </w:tc>
        <w:tc>
          <w:tcPr>
            <w:tcW w:w="270" w:type="dxa"/>
          </w:tcPr>
          <w:p w14:paraId="176ACC18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2462E0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94,882</w:t>
            </w:r>
          </w:p>
        </w:tc>
      </w:tr>
      <w:tr w:rsidR="001E74FC" w:rsidRPr="00C54565" w14:paraId="373BCF75" w14:textId="77777777" w:rsidTr="006B44E4">
        <w:tc>
          <w:tcPr>
            <w:tcW w:w="2790" w:type="dxa"/>
            <w:shd w:val="clear" w:color="auto" w:fill="auto"/>
          </w:tcPr>
          <w:p w14:paraId="67906057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8CCD25B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8,450</w:t>
            </w:r>
          </w:p>
        </w:tc>
        <w:tc>
          <w:tcPr>
            <w:tcW w:w="270" w:type="dxa"/>
          </w:tcPr>
          <w:p w14:paraId="54AEC459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FAF7B9F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1,620</w:t>
            </w:r>
          </w:p>
        </w:tc>
        <w:tc>
          <w:tcPr>
            <w:tcW w:w="270" w:type="dxa"/>
          </w:tcPr>
          <w:p w14:paraId="1A26752E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6A2733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6,634</w:t>
            </w:r>
          </w:p>
        </w:tc>
        <w:tc>
          <w:tcPr>
            <w:tcW w:w="270" w:type="dxa"/>
          </w:tcPr>
          <w:p w14:paraId="136E9FEE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FA1D1E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16,704</w:t>
            </w:r>
          </w:p>
        </w:tc>
      </w:tr>
      <w:tr w:rsidR="001E74FC" w:rsidRPr="00C54565" w14:paraId="2364B955" w14:textId="77777777" w:rsidTr="006B44E4">
        <w:tc>
          <w:tcPr>
            <w:tcW w:w="2790" w:type="dxa"/>
            <w:shd w:val="clear" w:color="auto" w:fill="auto"/>
          </w:tcPr>
          <w:p w14:paraId="0C9280E4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440" w:type="dxa"/>
            <w:vAlign w:val="bottom"/>
          </w:tcPr>
          <w:p w14:paraId="6B6765F2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20,115</w:t>
            </w:r>
          </w:p>
        </w:tc>
        <w:tc>
          <w:tcPr>
            <w:tcW w:w="270" w:type="dxa"/>
          </w:tcPr>
          <w:p w14:paraId="78BEDAD0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DD5EF7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9,333</w:t>
            </w:r>
          </w:p>
        </w:tc>
        <w:tc>
          <w:tcPr>
            <w:tcW w:w="270" w:type="dxa"/>
          </w:tcPr>
          <w:p w14:paraId="6390F7E1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825DE3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(29,448)</w:t>
            </w:r>
          </w:p>
        </w:tc>
        <w:tc>
          <w:tcPr>
            <w:tcW w:w="270" w:type="dxa"/>
          </w:tcPr>
          <w:p w14:paraId="63589D90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A17DD2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74FC" w:rsidRPr="00C54565" w14:paraId="2B978087" w14:textId="77777777" w:rsidTr="006B44E4">
        <w:tc>
          <w:tcPr>
            <w:tcW w:w="2790" w:type="dxa"/>
            <w:shd w:val="clear" w:color="auto" w:fill="auto"/>
          </w:tcPr>
          <w:p w14:paraId="6A26B5C3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6A17E968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(152)</w:t>
            </w:r>
          </w:p>
        </w:tc>
        <w:tc>
          <w:tcPr>
            <w:tcW w:w="270" w:type="dxa"/>
          </w:tcPr>
          <w:p w14:paraId="32622661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672AC8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E128CD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E71AE9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003FB4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F9894F6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(152)</w:t>
            </w:r>
          </w:p>
        </w:tc>
      </w:tr>
      <w:tr w:rsidR="001E74FC" w:rsidRPr="00C54565" w14:paraId="3B89AC71" w14:textId="77777777" w:rsidTr="006B44E4">
        <w:tc>
          <w:tcPr>
            <w:tcW w:w="2790" w:type="dxa"/>
            <w:shd w:val="clear" w:color="auto" w:fill="auto"/>
          </w:tcPr>
          <w:p w14:paraId="6E2A88BE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  <w:p w14:paraId="70CCC8B9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3D4A07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68,773</w:t>
            </w:r>
          </w:p>
        </w:tc>
        <w:tc>
          <w:tcPr>
            <w:tcW w:w="270" w:type="dxa"/>
          </w:tcPr>
          <w:p w14:paraId="794DF33D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E795F60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24,287</w:t>
            </w:r>
          </w:p>
        </w:tc>
        <w:tc>
          <w:tcPr>
            <w:tcW w:w="270" w:type="dxa"/>
          </w:tcPr>
          <w:p w14:paraId="514CB539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24CA93" w14:textId="77777777" w:rsidR="001E74FC" w:rsidRPr="00C54565" w:rsidRDefault="001E74FC" w:rsidP="00064965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6D13343" w14:textId="297C1829" w:rsidR="00064965" w:rsidRPr="00C54565" w:rsidRDefault="00064965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18,374</w:t>
            </w:r>
          </w:p>
        </w:tc>
        <w:tc>
          <w:tcPr>
            <w:tcW w:w="270" w:type="dxa"/>
          </w:tcPr>
          <w:p w14:paraId="22A845DE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C8D15CA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111,434</w:t>
            </w:r>
          </w:p>
        </w:tc>
      </w:tr>
      <w:tr w:rsidR="001E74FC" w:rsidRPr="00C54565" w14:paraId="2E0B2B00" w14:textId="77777777" w:rsidTr="006B44E4">
        <w:tc>
          <w:tcPr>
            <w:tcW w:w="2790" w:type="dxa"/>
          </w:tcPr>
          <w:p w14:paraId="2BA93E86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05B7F" w14:textId="695301F1" w:rsidR="001E74FC" w:rsidRPr="00C54565" w:rsidRDefault="00035AAA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4,80</w:t>
            </w:r>
            <w:r w:rsidR="00292F16"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252CF2F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E312D1" w14:textId="41706561" w:rsidR="001E74FC" w:rsidRPr="00C54565" w:rsidRDefault="00035AAA" w:rsidP="001E74FC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1B55C67A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ABF509" w14:textId="42244196" w:rsidR="001E74FC" w:rsidRPr="00C54565" w:rsidRDefault="00035AAA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54,174</w:t>
            </w:r>
          </w:p>
        </w:tc>
        <w:tc>
          <w:tcPr>
            <w:tcW w:w="270" w:type="dxa"/>
            <w:shd w:val="clear" w:color="auto" w:fill="auto"/>
          </w:tcPr>
          <w:p w14:paraId="13E43563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E0C5A5" w14:textId="496A490E" w:rsidR="001E74FC" w:rsidRPr="00C54565" w:rsidRDefault="00035AAA" w:rsidP="001E74FC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59,07</w:t>
            </w:r>
            <w:r w:rsidR="00D57E9F" w:rsidRPr="00C5456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E74FC" w:rsidRPr="00C54565" w14:paraId="1A4155CB" w14:textId="77777777" w:rsidTr="006B44E4">
        <w:tc>
          <w:tcPr>
            <w:tcW w:w="2790" w:type="dxa"/>
          </w:tcPr>
          <w:p w14:paraId="7D7D7397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C86AD4" w14:textId="00495A93" w:rsidR="001E74FC" w:rsidRPr="00C54565" w:rsidRDefault="00035AAA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12,745</w:t>
            </w:r>
          </w:p>
        </w:tc>
        <w:tc>
          <w:tcPr>
            <w:tcW w:w="270" w:type="dxa"/>
            <w:shd w:val="clear" w:color="auto" w:fill="auto"/>
          </w:tcPr>
          <w:p w14:paraId="33B73456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5FA19C" w14:textId="31B02000" w:rsidR="001E74FC" w:rsidRPr="00C54565" w:rsidRDefault="00035AAA" w:rsidP="001E74FC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4,214</w:t>
            </w:r>
          </w:p>
        </w:tc>
        <w:tc>
          <w:tcPr>
            <w:tcW w:w="270" w:type="dxa"/>
          </w:tcPr>
          <w:p w14:paraId="6DC79365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6E6C99" w14:textId="43FB9E38" w:rsidR="001E74FC" w:rsidRPr="00C54565" w:rsidRDefault="00035AAA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(16,959)</w:t>
            </w:r>
          </w:p>
        </w:tc>
        <w:tc>
          <w:tcPr>
            <w:tcW w:w="270" w:type="dxa"/>
            <w:shd w:val="clear" w:color="auto" w:fill="auto"/>
          </w:tcPr>
          <w:p w14:paraId="5348FA6E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BC276D" w14:textId="06123DCA" w:rsidR="001E74FC" w:rsidRPr="00C54565" w:rsidRDefault="00035AAA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74FC" w:rsidRPr="00C54565" w14:paraId="454E77E3" w14:textId="77777777" w:rsidTr="006B44E4">
        <w:tc>
          <w:tcPr>
            <w:tcW w:w="2790" w:type="dxa"/>
          </w:tcPr>
          <w:p w14:paraId="57851460" w14:textId="01B1F2C5" w:rsidR="001E74FC" w:rsidRPr="00C54565" w:rsidRDefault="00292F16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6B9998" w14:textId="19245AD3" w:rsidR="001E74FC" w:rsidRPr="00C54565" w:rsidRDefault="00035AAA" w:rsidP="008E5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F01337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1E0B42" w14:textId="4CC861B6" w:rsidR="001E74FC" w:rsidRPr="00C54565" w:rsidRDefault="00035AAA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A2BA7F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D9539B" w14:textId="6B822558" w:rsidR="001E74FC" w:rsidRPr="00C54565" w:rsidRDefault="00292F16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(88</w:t>
            </w:r>
            <w:r w:rsidR="00D57E9F" w:rsidRPr="00C5456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669475D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E37D66" w14:textId="3ABD3274" w:rsidR="001E74FC" w:rsidRPr="00C54565" w:rsidRDefault="00292F16" w:rsidP="00292F1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(88</w:t>
            </w:r>
            <w:r w:rsidR="00D57E9F" w:rsidRPr="00C5456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E74FC" w:rsidRPr="00C54565" w14:paraId="240AD8DE" w14:textId="77777777" w:rsidTr="006B44E4">
        <w:tc>
          <w:tcPr>
            <w:tcW w:w="2790" w:type="dxa"/>
            <w:shd w:val="clear" w:color="auto" w:fill="auto"/>
          </w:tcPr>
          <w:p w14:paraId="6E5A2464" w14:textId="3A2CC6C6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303DF" w14:textId="029D9342" w:rsidR="001E74FC" w:rsidRPr="00C54565" w:rsidRDefault="00035AAA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86,32</w:t>
            </w:r>
            <w:r w:rsidR="00292F16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7283916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2C7E0" w14:textId="5EFEEC81" w:rsidR="001E74FC" w:rsidRPr="00C54565" w:rsidRDefault="00035AAA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28,601</w:t>
            </w:r>
          </w:p>
        </w:tc>
        <w:tc>
          <w:tcPr>
            <w:tcW w:w="270" w:type="dxa"/>
          </w:tcPr>
          <w:p w14:paraId="4A5AAFC5" w14:textId="77777777" w:rsidR="001E74FC" w:rsidRPr="00C54565" w:rsidRDefault="001E74FC" w:rsidP="008E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15F8C7" w14:textId="6DFAE064" w:rsidR="001E74FC" w:rsidRPr="00C54565" w:rsidRDefault="00035AAA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54,70</w:t>
            </w:r>
            <w:r w:rsidR="00D57E9F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9F5A676" w14:textId="77777777" w:rsidR="001E74FC" w:rsidRPr="00C54565" w:rsidRDefault="001E74FC" w:rsidP="008E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FD13C" w14:textId="52B32405" w:rsidR="001E74FC" w:rsidRPr="00C54565" w:rsidRDefault="00035AAA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169,63</w:t>
            </w:r>
            <w:r w:rsidR="00292F16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</w:tr>
      <w:tr w:rsidR="001E74FC" w:rsidRPr="00C54565" w14:paraId="3633C8A1" w14:textId="77777777" w:rsidTr="006B44E4">
        <w:tc>
          <w:tcPr>
            <w:tcW w:w="2790" w:type="dxa"/>
            <w:shd w:val="clear" w:color="auto" w:fill="auto"/>
          </w:tcPr>
          <w:p w14:paraId="4F2E8FF8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4855F655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702"/>
                <w:tab w:val="center" w:pos="5490"/>
                <w:tab w:val="center" w:pos="6030"/>
              </w:tabs>
              <w:spacing w:line="360" w:lineRule="exac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24D80188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0DBF9267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096044A6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3655DE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888FD04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7A5F5459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1E74FC" w:rsidRPr="00C54565" w14:paraId="05C8DFA6" w14:textId="77777777" w:rsidTr="006B44E4">
        <w:tc>
          <w:tcPr>
            <w:tcW w:w="2790" w:type="dxa"/>
            <w:shd w:val="clear" w:color="auto" w:fill="auto"/>
          </w:tcPr>
          <w:p w14:paraId="7BA48A59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725C6B92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702"/>
                <w:tab w:val="center" w:pos="5490"/>
                <w:tab w:val="center" w:pos="603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7A7F7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B13862B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0F1EDA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1F5527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2AFB3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EB73DF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74FC" w:rsidRPr="00C54565" w14:paraId="2B9F4DA1" w14:textId="77777777" w:rsidTr="006B44E4">
        <w:tc>
          <w:tcPr>
            <w:tcW w:w="2790" w:type="dxa"/>
            <w:shd w:val="clear" w:color="auto" w:fill="auto"/>
          </w:tcPr>
          <w:p w14:paraId="0638882C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0" w:type="dxa"/>
            <w:vAlign w:val="bottom"/>
          </w:tcPr>
          <w:p w14:paraId="41CCC18C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18,053</w:t>
            </w:r>
          </w:p>
        </w:tc>
        <w:tc>
          <w:tcPr>
            <w:tcW w:w="270" w:type="dxa"/>
          </w:tcPr>
          <w:p w14:paraId="6729EF39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CB55F7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4,082</w:t>
            </w:r>
          </w:p>
        </w:tc>
        <w:tc>
          <w:tcPr>
            <w:tcW w:w="270" w:type="dxa"/>
          </w:tcPr>
          <w:p w14:paraId="69ADD306" w14:textId="77777777" w:rsidR="001E74FC" w:rsidRPr="00C54565" w:rsidRDefault="001E74FC" w:rsidP="001E74FC">
            <w:pPr>
              <w:tabs>
                <w:tab w:val="clear" w:pos="454"/>
                <w:tab w:val="clear" w:pos="680"/>
                <w:tab w:val="clear" w:pos="907"/>
                <w:tab w:val="left" w:pos="54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857568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F5E3A9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2B8BCF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22,135</w:t>
            </w:r>
          </w:p>
        </w:tc>
      </w:tr>
      <w:tr w:rsidR="001E74FC" w:rsidRPr="00C54565" w14:paraId="39AE2351" w14:textId="77777777" w:rsidTr="006B44E4">
        <w:tc>
          <w:tcPr>
            <w:tcW w:w="2790" w:type="dxa"/>
            <w:shd w:val="clear" w:color="auto" w:fill="auto"/>
          </w:tcPr>
          <w:p w14:paraId="1971F3A1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439C2EAC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7,100</w:t>
            </w:r>
          </w:p>
        </w:tc>
        <w:tc>
          <w:tcPr>
            <w:tcW w:w="270" w:type="dxa"/>
          </w:tcPr>
          <w:p w14:paraId="59B74563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EDDD0D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3,677</w:t>
            </w:r>
          </w:p>
        </w:tc>
        <w:tc>
          <w:tcPr>
            <w:tcW w:w="270" w:type="dxa"/>
          </w:tcPr>
          <w:p w14:paraId="4E461FC0" w14:textId="77777777" w:rsidR="001E74FC" w:rsidRPr="00C54565" w:rsidRDefault="001E74FC" w:rsidP="001E74FC">
            <w:pPr>
              <w:tabs>
                <w:tab w:val="clear" w:pos="454"/>
                <w:tab w:val="clear" w:pos="680"/>
                <w:tab w:val="clear" w:pos="907"/>
                <w:tab w:val="left" w:pos="54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3CF565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9F0C12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49EC310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10,777</w:t>
            </w:r>
          </w:p>
        </w:tc>
      </w:tr>
      <w:tr w:rsidR="001E74FC" w:rsidRPr="00C54565" w14:paraId="0A65D8D8" w14:textId="77777777" w:rsidTr="006B44E4">
        <w:tc>
          <w:tcPr>
            <w:tcW w:w="2790" w:type="dxa"/>
            <w:shd w:val="clear" w:color="auto" w:fill="auto"/>
          </w:tcPr>
          <w:p w14:paraId="688DA07B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1C528885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(94)</w:t>
            </w:r>
          </w:p>
        </w:tc>
        <w:tc>
          <w:tcPr>
            <w:tcW w:w="270" w:type="dxa"/>
          </w:tcPr>
          <w:p w14:paraId="254C1722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202B65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2DBCCD" w14:textId="77777777" w:rsidR="001E74FC" w:rsidRPr="00C54565" w:rsidRDefault="001E74FC" w:rsidP="001E74FC">
            <w:pPr>
              <w:tabs>
                <w:tab w:val="clear" w:pos="454"/>
                <w:tab w:val="clear" w:pos="680"/>
                <w:tab w:val="clear" w:pos="907"/>
                <w:tab w:val="left" w:pos="54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B0C8BB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1199FA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4D092D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(94)</w:t>
            </w:r>
          </w:p>
        </w:tc>
      </w:tr>
      <w:tr w:rsidR="001E74FC" w:rsidRPr="00C54565" w14:paraId="5D1B307A" w14:textId="77777777" w:rsidTr="006B44E4">
        <w:tc>
          <w:tcPr>
            <w:tcW w:w="2790" w:type="dxa"/>
            <w:shd w:val="clear" w:color="auto" w:fill="auto"/>
          </w:tcPr>
          <w:p w14:paraId="003C939D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  <w:p w14:paraId="2EF7A9E7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3DE1C7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25,059</w:t>
            </w:r>
          </w:p>
        </w:tc>
        <w:tc>
          <w:tcPr>
            <w:tcW w:w="270" w:type="dxa"/>
          </w:tcPr>
          <w:p w14:paraId="570B75DE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DB5B91C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7,759</w:t>
            </w:r>
          </w:p>
        </w:tc>
        <w:tc>
          <w:tcPr>
            <w:tcW w:w="270" w:type="dxa"/>
          </w:tcPr>
          <w:p w14:paraId="6F8B63DA" w14:textId="77777777" w:rsidR="001E74FC" w:rsidRPr="00C54565" w:rsidRDefault="001E74FC" w:rsidP="001E74FC">
            <w:pPr>
              <w:tabs>
                <w:tab w:val="clear" w:pos="454"/>
                <w:tab w:val="clear" w:pos="680"/>
                <w:tab w:val="clear" w:pos="907"/>
                <w:tab w:val="left" w:pos="54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8285A0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74D2677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C966D2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A33A0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32,818</w:t>
            </w:r>
          </w:p>
        </w:tc>
      </w:tr>
      <w:tr w:rsidR="001E74FC" w:rsidRPr="00C54565" w14:paraId="10FD563D" w14:textId="77777777" w:rsidTr="006B44E4">
        <w:tc>
          <w:tcPr>
            <w:tcW w:w="2790" w:type="dxa"/>
          </w:tcPr>
          <w:p w14:paraId="771FB0BA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CBCBCE" w14:textId="3DBBC93B" w:rsidR="001E74FC" w:rsidRPr="00C54565" w:rsidRDefault="00973017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8,27</w:t>
            </w:r>
            <w:r w:rsidR="00A76014"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656579B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6BB0DE" w14:textId="27676ED7" w:rsidR="001E74FC" w:rsidRPr="00C54565" w:rsidRDefault="00973017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4,784</w:t>
            </w:r>
          </w:p>
        </w:tc>
        <w:tc>
          <w:tcPr>
            <w:tcW w:w="270" w:type="dxa"/>
          </w:tcPr>
          <w:p w14:paraId="336D3381" w14:textId="77777777" w:rsidR="001E74FC" w:rsidRPr="00C54565" w:rsidRDefault="001E74FC" w:rsidP="001E74FC">
            <w:pPr>
              <w:tabs>
                <w:tab w:val="clear" w:pos="454"/>
                <w:tab w:val="clear" w:pos="680"/>
                <w:tab w:val="clear" w:pos="907"/>
                <w:tab w:val="left" w:pos="54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F5DA344" w14:textId="188D4A1F" w:rsidR="001E74FC" w:rsidRPr="00C54565" w:rsidRDefault="00973017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4D6BE0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305A1A" w14:textId="12279757" w:rsidR="001E74FC" w:rsidRPr="00C54565" w:rsidRDefault="00973017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13,05</w:t>
            </w:r>
            <w:r w:rsidR="00A76014"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1E74FC" w:rsidRPr="00C54565" w14:paraId="761D0CA0" w14:textId="77777777" w:rsidTr="006B44E4">
        <w:tc>
          <w:tcPr>
            <w:tcW w:w="2790" w:type="dxa"/>
          </w:tcPr>
          <w:p w14:paraId="1214494E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CF64D" w14:textId="3DC3C537" w:rsidR="001E74FC" w:rsidRPr="00C54565" w:rsidRDefault="00973017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33,33</w:t>
            </w:r>
            <w:r w:rsidR="00A76014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691ADF5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B5C82" w14:textId="0182F8BE" w:rsidR="001E74FC" w:rsidRPr="00C54565" w:rsidRDefault="00973017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12,543</w:t>
            </w:r>
          </w:p>
        </w:tc>
        <w:tc>
          <w:tcPr>
            <w:tcW w:w="270" w:type="dxa"/>
          </w:tcPr>
          <w:p w14:paraId="4DA8AC29" w14:textId="77777777" w:rsidR="001E74FC" w:rsidRPr="00C54565" w:rsidRDefault="001E74FC" w:rsidP="001E74FC">
            <w:pPr>
              <w:tabs>
                <w:tab w:val="clear" w:pos="454"/>
                <w:tab w:val="clear" w:pos="680"/>
                <w:tab w:val="clear" w:pos="907"/>
                <w:tab w:val="left" w:pos="54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17EEE" w14:textId="5272E6AD" w:rsidR="001E74FC" w:rsidRPr="00C54565" w:rsidRDefault="00973017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CF48BB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5E05D" w14:textId="6A390D1A" w:rsidR="001E74FC" w:rsidRPr="00C54565" w:rsidRDefault="00973017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45,87</w:t>
            </w:r>
            <w:r w:rsidR="00A76014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1E74FC" w:rsidRPr="00C54565" w14:paraId="62C1F87B" w14:textId="77777777" w:rsidTr="004A76DA">
        <w:tc>
          <w:tcPr>
            <w:tcW w:w="2790" w:type="dxa"/>
            <w:shd w:val="clear" w:color="auto" w:fill="auto"/>
          </w:tcPr>
          <w:p w14:paraId="537A42D8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6347E4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FC9AD20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703806A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C62298B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E07476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9E0D132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64E98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1E74FC" w:rsidRPr="00C54565" w14:paraId="7ABA0C08" w14:textId="77777777" w:rsidTr="004A76DA">
        <w:tc>
          <w:tcPr>
            <w:tcW w:w="2790" w:type="dxa"/>
            <w:shd w:val="clear" w:color="auto" w:fill="auto"/>
          </w:tcPr>
          <w:p w14:paraId="466669AA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61F07692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101BABE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6606F5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center" w:pos="5490"/>
                <w:tab w:val="center" w:pos="603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25A91D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AD59BA5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C0E82D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97DB04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74FC" w:rsidRPr="00C54565" w14:paraId="7B860112" w14:textId="77777777" w:rsidTr="004A76DA">
        <w:tc>
          <w:tcPr>
            <w:tcW w:w="2790" w:type="dxa"/>
            <w:shd w:val="clear" w:color="auto" w:fill="auto"/>
          </w:tcPr>
          <w:p w14:paraId="13AEABCF" w14:textId="009864CC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01D4E7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43,714</w:t>
            </w:r>
          </w:p>
        </w:tc>
        <w:tc>
          <w:tcPr>
            <w:tcW w:w="270" w:type="dxa"/>
            <w:shd w:val="clear" w:color="auto" w:fill="auto"/>
          </w:tcPr>
          <w:p w14:paraId="74517E4D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674EC0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16,528</w:t>
            </w:r>
          </w:p>
        </w:tc>
        <w:tc>
          <w:tcPr>
            <w:tcW w:w="270" w:type="dxa"/>
          </w:tcPr>
          <w:p w14:paraId="1745027B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4A44E07F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18,374</w:t>
            </w:r>
          </w:p>
        </w:tc>
        <w:tc>
          <w:tcPr>
            <w:tcW w:w="270" w:type="dxa"/>
            <w:shd w:val="clear" w:color="auto" w:fill="auto"/>
          </w:tcPr>
          <w:p w14:paraId="4F654C51" w14:textId="77777777" w:rsidR="001E74FC" w:rsidRPr="00C54565" w:rsidRDefault="001E74FC" w:rsidP="008E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center" w:pos="5490"/>
                <w:tab w:val="center" w:pos="603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2D93A4" w14:textId="77777777" w:rsidR="001E74FC" w:rsidRPr="00C54565" w:rsidRDefault="001E74FC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78,616</w:t>
            </w:r>
          </w:p>
        </w:tc>
      </w:tr>
      <w:tr w:rsidR="001E74FC" w:rsidRPr="00C54565" w14:paraId="20313741" w14:textId="77777777" w:rsidTr="004A76DA">
        <w:tc>
          <w:tcPr>
            <w:tcW w:w="2790" w:type="dxa"/>
            <w:shd w:val="clear" w:color="auto" w:fill="auto"/>
          </w:tcPr>
          <w:p w14:paraId="5EE4118A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81BAAA" w14:textId="5CB56C86" w:rsidR="001E74FC" w:rsidRPr="00C54565" w:rsidRDefault="00973017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52,991</w:t>
            </w:r>
          </w:p>
        </w:tc>
        <w:tc>
          <w:tcPr>
            <w:tcW w:w="270" w:type="dxa"/>
            <w:shd w:val="clear" w:color="auto" w:fill="auto"/>
          </w:tcPr>
          <w:p w14:paraId="01E2FC4E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F5E937" w14:textId="3DECA620" w:rsidR="001E74FC" w:rsidRPr="00C54565" w:rsidRDefault="00973017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16,058</w:t>
            </w:r>
          </w:p>
        </w:tc>
        <w:tc>
          <w:tcPr>
            <w:tcW w:w="270" w:type="dxa"/>
          </w:tcPr>
          <w:p w14:paraId="2400DB9F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90"/>
                <w:tab w:val="center" w:pos="60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FF617E3" w14:textId="473F1CB4" w:rsidR="001E74FC" w:rsidRPr="00C54565" w:rsidRDefault="00973017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54,709</w:t>
            </w:r>
          </w:p>
        </w:tc>
        <w:tc>
          <w:tcPr>
            <w:tcW w:w="270" w:type="dxa"/>
            <w:shd w:val="clear" w:color="auto" w:fill="auto"/>
          </w:tcPr>
          <w:p w14:paraId="2EFF30FD" w14:textId="77777777" w:rsidR="001E74FC" w:rsidRPr="00C54565" w:rsidRDefault="001E74FC" w:rsidP="008E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center" w:pos="5490"/>
                <w:tab w:val="center" w:pos="6030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07255E" w14:textId="4197DCFA" w:rsidR="001E74FC" w:rsidRPr="00C54565" w:rsidRDefault="00973017" w:rsidP="008E5B9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123,758</w:t>
            </w:r>
          </w:p>
        </w:tc>
      </w:tr>
    </w:tbl>
    <w:p w14:paraId="1B21839E" w14:textId="77777777" w:rsidR="00626409" w:rsidRPr="00C54565" w:rsidRDefault="00626409" w:rsidP="00626409">
      <w:pPr>
        <w:tabs>
          <w:tab w:val="center" w:pos="549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C3176B" w14:textId="79E8BFAC" w:rsidR="00626409" w:rsidRPr="00C54565" w:rsidRDefault="00626409" w:rsidP="00626409">
      <w:pPr>
        <w:tabs>
          <w:tab w:val="center" w:pos="549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ราคาทรัพย์สินไม่มีตัวตนของบริษัทก่อนหักค่าตัดจำหน่ายสะสมของสินทรัพย์ไม่มีตัวตน ซึ่งได้คิดค่าตัดจำหน่ายเต็มจำนวนแล้วแต่ยังคงใช้งานจนถึง ณ วันที่ </w:t>
      </w:r>
      <w:r w:rsidRPr="00C54565">
        <w:rPr>
          <w:rFonts w:asciiTheme="majorBidi" w:hAnsiTheme="majorBidi" w:cstheme="majorBidi"/>
          <w:sz w:val="30"/>
          <w:szCs w:val="30"/>
        </w:rPr>
        <w:t>31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C54565">
        <w:rPr>
          <w:rFonts w:asciiTheme="majorBidi" w:hAnsiTheme="majorBidi" w:cstheme="majorBidi"/>
          <w:sz w:val="30"/>
          <w:szCs w:val="30"/>
        </w:rPr>
        <w:t>256</w:t>
      </w:r>
      <w:r w:rsidR="001E74FC" w:rsidRPr="00C54565">
        <w:rPr>
          <w:rFonts w:asciiTheme="majorBidi" w:hAnsiTheme="majorBidi" w:cstheme="majorBidi"/>
          <w:sz w:val="30"/>
          <w:szCs w:val="30"/>
        </w:rPr>
        <w:t>2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มีจำนวน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="00A76014" w:rsidRPr="00C54565">
        <w:rPr>
          <w:rFonts w:asciiTheme="majorBidi" w:hAnsiTheme="majorBidi" w:cstheme="majorBidi"/>
          <w:sz w:val="30"/>
          <w:szCs w:val="30"/>
        </w:rPr>
        <w:t>10.9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(25</w:t>
      </w:r>
      <w:r w:rsidRPr="00C54565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1E74FC" w:rsidRPr="00C5456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E74FC" w:rsidRPr="00C54565">
        <w:rPr>
          <w:rFonts w:asciiTheme="majorBidi" w:hAnsiTheme="majorBidi" w:cstheme="majorBidi"/>
          <w:i/>
          <w:iCs/>
          <w:sz w:val="30"/>
          <w:szCs w:val="30"/>
        </w:rPr>
        <w:t>10.4</w:t>
      </w: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2A66479A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54565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30D5AFCB" w14:textId="77777777" w:rsidR="00626409" w:rsidRPr="00C54565" w:rsidRDefault="00626409" w:rsidP="00892412">
      <w:pPr>
        <w:pStyle w:val="Heading1"/>
        <w:keepLines/>
        <w:numPr>
          <w:ilvl w:val="0"/>
          <w:numId w:val="1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54565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เจ้าหนี้การค้า </w:t>
      </w:r>
    </w:p>
    <w:p w14:paraId="10C5D837" w14:textId="77777777" w:rsidR="00626409" w:rsidRPr="00C54565" w:rsidRDefault="00626409" w:rsidP="005D71B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2"/>
        <w:gridCol w:w="899"/>
        <w:gridCol w:w="1173"/>
        <w:gridCol w:w="271"/>
        <w:gridCol w:w="1212"/>
        <w:gridCol w:w="271"/>
        <w:gridCol w:w="1124"/>
        <w:gridCol w:w="271"/>
        <w:gridCol w:w="1162"/>
      </w:tblGrid>
      <w:tr w:rsidR="00626409" w:rsidRPr="00C54565" w14:paraId="23EBB804" w14:textId="77777777" w:rsidTr="006B44E4">
        <w:tc>
          <w:tcPr>
            <w:tcW w:w="1588" w:type="pct"/>
          </w:tcPr>
          <w:p w14:paraId="110464D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</w:tcPr>
          <w:p w14:paraId="709C473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36641584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89A4664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pct"/>
            <w:gridSpan w:val="3"/>
            <w:tcBorders>
              <w:bottom w:val="single" w:sz="4" w:space="0" w:color="auto"/>
            </w:tcBorders>
          </w:tcPr>
          <w:p w14:paraId="118B3137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C54565" w14:paraId="617F119B" w14:textId="77777777" w:rsidTr="006B44E4">
        <w:trPr>
          <w:trHeight w:val="425"/>
        </w:trPr>
        <w:tc>
          <w:tcPr>
            <w:tcW w:w="1588" w:type="pct"/>
          </w:tcPr>
          <w:p w14:paraId="24FF2B4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</w:tcPr>
          <w:p w14:paraId="6C2CE52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0" w:right="-106" w:firstLine="1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115F6A73" w14:textId="77777777" w:rsidR="00626409" w:rsidRPr="00C54565" w:rsidRDefault="001E74FC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148385A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14AA791D" w14:textId="77777777" w:rsidR="00626409" w:rsidRPr="00C54565" w:rsidRDefault="001E74FC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6AF4F82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52E17105" w14:textId="77777777" w:rsidR="00626409" w:rsidRPr="00C54565" w:rsidRDefault="001E74FC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2DB9C02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4A0CA0BB" w14:textId="77777777" w:rsidR="00626409" w:rsidRPr="00C54565" w:rsidRDefault="001E74FC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626409" w:rsidRPr="00C54565" w14:paraId="6734032A" w14:textId="77777777" w:rsidTr="006B44E4">
        <w:tc>
          <w:tcPr>
            <w:tcW w:w="1588" w:type="pct"/>
          </w:tcPr>
          <w:p w14:paraId="62D341D2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</w:tcPr>
          <w:p w14:paraId="5D90FF50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32" w:type="pct"/>
            <w:gridSpan w:val="7"/>
          </w:tcPr>
          <w:p w14:paraId="1E9F7ABA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74FC" w:rsidRPr="00C54565" w14:paraId="5D955017" w14:textId="77777777" w:rsidTr="006B44E4">
        <w:tc>
          <w:tcPr>
            <w:tcW w:w="1588" w:type="pct"/>
          </w:tcPr>
          <w:p w14:paraId="516A5B0B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0" w:type="pct"/>
          </w:tcPr>
          <w:p w14:paraId="78338757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27" w:type="pct"/>
            <w:shd w:val="clear" w:color="auto" w:fill="auto"/>
          </w:tcPr>
          <w:p w14:paraId="6BDC0658" w14:textId="6D985DF5" w:rsidR="001E74FC" w:rsidRPr="00C54565" w:rsidRDefault="005804AE" w:rsidP="00D01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90,404</w:t>
            </w:r>
          </w:p>
        </w:tc>
        <w:tc>
          <w:tcPr>
            <w:tcW w:w="145" w:type="pct"/>
            <w:shd w:val="clear" w:color="auto" w:fill="auto"/>
          </w:tcPr>
          <w:p w14:paraId="72EC53FA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6F5EA151" w14:textId="77777777" w:rsidR="001E74FC" w:rsidRPr="00C54565" w:rsidRDefault="001E74FC" w:rsidP="008E2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55,605</w:t>
            </w:r>
          </w:p>
        </w:tc>
        <w:tc>
          <w:tcPr>
            <w:tcW w:w="145" w:type="pct"/>
            <w:shd w:val="clear" w:color="auto" w:fill="auto"/>
          </w:tcPr>
          <w:p w14:paraId="1C5F983D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1A6020B9" w14:textId="785F7773" w:rsidR="001E74FC" w:rsidRPr="00C54565" w:rsidRDefault="005804AE" w:rsidP="008E2682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29,322</w:t>
            </w:r>
          </w:p>
        </w:tc>
        <w:tc>
          <w:tcPr>
            <w:tcW w:w="145" w:type="pct"/>
          </w:tcPr>
          <w:p w14:paraId="74D41466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071F79EE" w14:textId="77777777" w:rsidR="001E74FC" w:rsidRPr="00C54565" w:rsidRDefault="001E74FC" w:rsidP="008E268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7,973</w:t>
            </w:r>
          </w:p>
        </w:tc>
      </w:tr>
      <w:tr w:rsidR="001E74FC" w:rsidRPr="00C54565" w14:paraId="48840351" w14:textId="77777777" w:rsidTr="006B44E4">
        <w:tc>
          <w:tcPr>
            <w:tcW w:w="1588" w:type="pct"/>
          </w:tcPr>
          <w:p w14:paraId="442E57C6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0" w:type="pct"/>
          </w:tcPr>
          <w:p w14:paraId="40EA2377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715F7294" w14:textId="0EBFFE55" w:rsidR="001E74FC" w:rsidRPr="00C54565" w:rsidRDefault="00293769" w:rsidP="004F0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2,202,88</w:t>
            </w:r>
            <w:r w:rsidR="00214510" w:rsidRPr="00C5456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75BB9C9C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</w:tcPr>
          <w:p w14:paraId="39740ED3" w14:textId="374DC18E" w:rsidR="001E74FC" w:rsidRPr="00C54565" w:rsidRDefault="000645CA" w:rsidP="004F0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2,1</w:t>
            </w:r>
            <w:r w:rsidR="00BE4CC7" w:rsidRPr="00C54565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4CC7" w:rsidRPr="00C54565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145" w:type="pct"/>
            <w:shd w:val="clear" w:color="auto" w:fill="auto"/>
          </w:tcPr>
          <w:p w14:paraId="34697BC3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4DBDA9C7" w14:textId="6A441E5D" w:rsidR="001E74FC" w:rsidRPr="00C54565" w:rsidRDefault="005804AE" w:rsidP="004F048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699,204</w:t>
            </w:r>
          </w:p>
        </w:tc>
        <w:tc>
          <w:tcPr>
            <w:tcW w:w="145" w:type="pct"/>
          </w:tcPr>
          <w:p w14:paraId="00270B24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74E3215E" w14:textId="77777777" w:rsidR="001E74FC" w:rsidRPr="00C54565" w:rsidRDefault="001E74FC" w:rsidP="004F0488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599,019</w:t>
            </w:r>
          </w:p>
        </w:tc>
      </w:tr>
      <w:tr w:rsidR="001E74FC" w:rsidRPr="00C54565" w14:paraId="2B201694" w14:textId="77777777" w:rsidTr="006B44E4">
        <w:tc>
          <w:tcPr>
            <w:tcW w:w="1588" w:type="pct"/>
          </w:tcPr>
          <w:p w14:paraId="0B801F82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0" w:type="pct"/>
          </w:tcPr>
          <w:p w14:paraId="4D4572FA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58B5DC" w14:textId="0FFA4A33" w:rsidR="001E74FC" w:rsidRPr="00C54565" w:rsidRDefault="00293769" w:rsidP="004F0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2,293,29</w:t>
            </w:r>
            <w:r w:rsidR="00214510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14:paraId="7245BF57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A67B6" w14:textId="35E9ECF5" w:rsidR="001E74FC" w:rsidRPr="00C54565" w:rsidRDefault="000645CA" w:rsidP="004F0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</w:t>
            </w:r>
            <w:r w:rsidR="0019184B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4102F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</w:t>
            </w:r>
          </w:p>
        </w:tc>
        <w:tc>
          <w:tcPr>
            <w:tcW w:w="145" w:type="pct"/>
            <w:shd w:val="clear" w:color="auto" w:fill="auto"/>
          </w:tcPr>
          <w:p w14:paraId="07F99BBE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D88DC9" w14:textId="67402073" w:rsidR="001E74FC" w:rsidRPr="00C54565" w:rsidRDefault="005804AE" w:rsidP="004F0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728,526</w:t>
            </w:r>
          </w:p>
        </w:tc>
        <w:tc>
          <w:tcPr>
            <w:tcW w:w="145" w:type="pct"/>
          </w:tcPr>
          <w:p w14:paraId="47C40F9E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4797F1B2" w14:textId="77777777" w:rsidR="001E74FC" w:rsidRPr="00C54565" w:rsidRDefault="001E74FC" w:rsidP="004F0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606,992</w:t>
            </w:r>
          </w:p>
        </w:tc>
      </w:tr>
    </w:tbl>
    <w:p w14:paraId="090EE83D" w14:textId="77777777" w:rsidR="00632198" w:rsidRPr="00C54565" w:rsidRDefault="00632198" w:rsidP="005D71B4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BF00FAE" w14:textId="77777777" w:rsidR="00626409" w:rsidRPr="00C54565" w:rsidRDefault="00626409" w:rsidP="00892412">
      <w:pPr>
        <w:pStyle w:val="Heading1"/>
        <w:keepLines/>
        <w:numPr>
          <w:ilvl w:val="0"/>
          <w:numId w:val="1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54565">
        <w:rPr>
          <w:rFonts w:asciiTheme="majorBidi" w:hAnsiTheme="majorBidi" w:cstheme="majorBidi"/>
          <w:szCs w:val="30"/>
          <w:u w:val="none"/>
          <w:cs/>
          <w:lang w:val="th-TH"/>
        </w:rPr>
        <w:t>เจ้าหนี้อื่น</w:t>
      </w:r>
    </w:p>
    <w:p w14:paraId="63963D6E" w14:textId="77777777" w:rsidR="00626409" w:rsidRPr="00C54565" w:rsidRDefault="00626409" w:rsidP="005D71B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2970"/>
        <w:gridCol w:w="889"/>
        <w:gridCol w:w="1205"/>
        <w:gridCol w:w="269"/>
        <w:gridCol w:w="1205"/>
        <w:gridCol w:w="269"/>
        <w:gridCol w:w="1100"/>
        <w:gridCol w:w="269"/>
        <w:gridCol w:w="1144"/>
      </w:tblGrid>
      <w:tr w:rsidR="00626409" w:rsidRPr="00C54565" w14:paraId="136805F1" w14:textId="77777777" w:rsidTr="006B44E4">
        <w:tc>
          <w:tcPr>
            <w:tcW w:w="2970" w:type="dxa"/>
            <w:vMerge w:val="restart"/>
            <w:shd w:val="clear" w:color="auto" w:fill="auto"/>
          </w:tcPr>
          <w:p w14:paraId="15BFA02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736F7697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25862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389947F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13" w:type="dxa"/>
            <w:gridSpan w:val="3"/>
            <w:shd w:val="clear" w:color="auto" w:fill="auto"/>
          </w:tcPr>
          <w:p w14:paraId="6B6B6E0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C54565" w14:paraId="4A2A1A4D" w14:textId="77777777" w:rsidTr="006B44E4">
        <w:tc>
          <w:tcPr>
            <w:tcW w:w="2970" w:type="dxa"/>
            <w:vMerge/>
            <w:shd w:val="clear" w:color="auto" w:fill="auto"/>
          </w:tcPr>
          <w:p w14:paraId="18B89F7B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7DCAFC9C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6F49DF16" w14:textId="77777777" w:rsidR="00626409" w:rsidRPr="00C54565" w:rsidRDefault="001E74FC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</w:tcPr>
          <w:p w14:paraId="000036E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2347ACD1" w14:textId="77777777" w:rsidR="00626409" w:rsidRPr="00C54565" w:rsidRDefault="001E74FC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9" w:type="dxa"/>
            <w:shd w:val="clear" w:color="auto" w:fill="auto"/>
          </w:tcPr>
          <w:p w14:paraId="0FBD806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73F4CD8E" w14:textId="77777777" w:rsidR="00626409" w:rsidRPr="00C54565" w:rsidRDefault="001E74FC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</w:tcPr>
          <w:p w14:paraId="117EB96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459A43DC" w14:textId="77777777" w:rsidR="00626409" w:rsidRPr="00C54565" w:rsidRDefault="001E74FC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626409" w:rsidRPr="00C54565" w14:paraId="65C3ACAE" w14:textId="77777777" w:rsidTr="006B44E4">
        <w:tc>
          <w:tcPr>
            <w:tcW w:w="2970" w:type="dxa"/>
            <w:shd w:val="clear" w:color="auto" w:fill="auto"/>
          </w:tcPr>
          <w:p w14:paraId="4C3FCB79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466DB015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61" w:type="dxa"/>
            <w:gridSpan w:val="7"/>
            <w:shd w:val="clear" w:color="auto" w:fill="auto"/>
          </w:tcPr>
          <w:p w14:paraId="7908E84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74FC" w:rsidRPr="00C54565" w14:paraId="59B9B257" w14:textId="77777777" w:rsidTr="006B44E4">
        <w:tc>
          <w:tcPr>
            <w:tcW w:w="2970" w:type="dxa"/>
            <w:shd w:val="clear" w:color="auto" w:fill="auto"/>
          </w:tcPr>
          <w:p w14:paraId="1EC474BE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89" w:type="dxa"/>
            <w:shd w:val="clear" w:color="auto" w:fill="auto"/>
          </w:tcPr>
          <w:p w14:paraId="71BF5538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52806" w14:textId="786ECE60" w:rsidR="001E74FC" w:rsidRPr="00C54565" w:rsidRDefault="005804AE" w:rsidP="001E74FC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131,847</w:t>
            </w:r>
          </w:p>
        </w:tc>
        <w:tc>
          <w:tcPr>
            <w:tcW w:w="269" w:type="dxa"/>
            <w:shd w:val="clear" w:color="auto" w:fill="auto"/>
          </w:tcPr>
          <w:p w14:paraId="164D5090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86ABF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142,929</w:t>
            </w:r>
          </w:p>
        </w:tc>
        <w:tc>
          <w:tcPr>
            <w:tcW w:w="269" w:type="dxa"/>
            <w:shd w:val="clear" w:color="auto" w:fill="auto"/>
          </w:tcPr>
          <w:p w14:paraId="56C3F156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E42D0" w14:textId="06568B59" w:rsidR="001E74FC" w:rsidRPr="00C54565" w:rsidRDefault="005804AE" w:rsidP="001E74F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96,413</w:t>
            </w:r>
          </w:p>
        </w:tc>
        <w:tc>
          <w:tcPr>
            <w:tcW w:w="269" w:type="dxa"/>
            <w:shd w:val="clear" w:color="auto" w:fill="auto"/>
          </w:tcPr>
          <w:p w14:paraId="5C2605D8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B18F8" w14:textId="1951319B" w:rsidR="001E74FC" w:rsidRPr="00C54565" w:rsidRDefault="001E74FC" w:rsidP="001E74F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D0187D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0187D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</w:p>
        </w:tc>
      </w:tr>
      <w:tr w:rsidR="001E74FC" w:rsidRPr="00C54565" w14:paraId="4C70BC14" w14:textId="77777777" w:rsidTr="006B44E4">
        <w:tc>
          <w:tcPr>
            <w:tcW w:w="2970" w:type="dxa"/>
            <w:shd w:val="clear" w:color="auto" w:fill="auto"/>
          </w:tcPr>
          <w:p w14:paraId="43FBA20D" w14:textId="77777777" w:rsidR="001E74FC" w:rsidRPr="00C54565" w:rsidRDefault="001E74FC" w:rsidP="005D7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889" w:type="dxa"/>
            <w:shd w:val="clear" w:color="auto" w:fill="auto"/>
          </w:tcPr>
          <w:p w14:paraId="27849C86" w14:textId="77777777" w:rsidR="001E74FC" w:rsidRPr="00C54565" w:rsidRDefault="001E74FC" w:rsidP="005D7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8"/>
                <w:szCs w:val="8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58551" w14:textId="77777777" w:rsidR="001E74FC" w:rsidRPr="00C54565" w:rsidRDefault="001E74FC" w:rsidP="005D71B4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right="11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69" w:type="dxa"/>
            <w:shd w:val="clear" w:color="auto" w:fill="auto"/>
          </w:tcPr>
          <w:p w14:paraId="28883697" w14:textId="77777777" w:rsidR="001E74FC" w:rsidRPr="00C54565" w:rsidRDefault="001E74FC" w:rsidP="005D7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8"/>
                <w:szCs w:val="8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CA3013F" w14:textId="77777777" w:rsidR="001E74FC" w:rsidRPr="00C54565" w:rsidRDefault="001E74FC" w:rsidP="005D71B4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right="11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69" w:type="dxa"/>
            <w:shd w:val="clear" w:color="auto" w:fill="auto"/>
          </w:tcPr>
          <w:p w14:paraId="64737ED0" w14:textId="77777777" w:rsidR="001E74FC" w:rsidRPr="00C54565" w:rsidRDefault="001E74FC" w:rsidP="005D7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8"/>
                <w:szCs w:val="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3DD4E2DB" w14:textId="77777777" w:rsidR="001E74FC" w:rsidRPr="00C54565" w:rsidRDefault="001E74FC" w:rsidP="005D71B4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69" w:type="dxa"/>
            <w:shd w:val="clear" w:color="auto" w:fill="auto"/>
          </w:tcPr>
          <w:p w14:paraId="2B0FB79D" w14:textId="77777777" w:rsidR="001E74FC" w:rsidRPr="00C54565" w:rsidRDefault="001E74FC" w:rsidP="005D7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8"/>
                <w:szCs w:val="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503C387" w14:textId="77777777" w:rsidR="001E74FC" w:rsidRPr="00C54565" w:rsidRDefault="001E74FC" w:rsidP="005D71B4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1E74FC" w:rsidRPr="00C54565" w14:paraId="5113BE9D" w14:textId="77777777" w:rsidTr="006B44E4">
        <w:tc>
          <w:tcPr>
            <w:tcW w:w="2970" w:type="dxa"/>
            <w:shd w:val="clear" w:color="auto" w:fill="auto"/>
          </w:tcPr>
          <w:p w14:paraId="1BEC2149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889" w:type="dxa"/>
            <w:shd w:val="clear" w:color="auto" w:fill="auto"/>
          </w:tcPr>
          <w:p w14:paraId="4CC5B513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7C085A6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FD412CA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5E18EEC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934CEC6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09ED5002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0231A8A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DBE1AB8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74FC" w:rsidRPr="00C54565" w14:paraId="0C489BE9" w14:textId="77777777" w:rsidTr="006B44E4">
        <w:tc>
          <w:tcPr>
            <w:tcW w:w="2970" w:type="dxa"/>
            <w:shd w:val="clear" w:color="auto" w:fill="auto"/>
          </w:tcPr>
          <w:p w14:paraId="7D846898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89" w:type="dxa"/>
            <w:shd w:val="clear" w:color="auto" w:fill="auto"/>
          </w:tcPr>
          <w:p w14:paraId="5BAD8E12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C30364F" w14:textId="65DE82F8" w:rsidR="001E74FC" w:rsidRPr="00C54565" w:rsidRDefault="008A798A" w:rsidP="001E74FC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260,</w:t>
            </w:r>
            <w:r w:rsidR="00F0040C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860</w:t>
            </w:r>
          </w:p>
        </w:tc>
        <w:tc>
          <w:tcPr>
            <w:tcW w:w="269" w:type="dxa"/>
            <w:shd w:val="clear" w:color="auto" w:fill="auto"/>
          </w:tcPr>
          <w:p w14:paraId="50A05282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18A2EF4" w14:textId="3D3652EC" w:rsidR="001E74FC" w:rsidRPr="00C54565" w:rsidRDefault="001E74FC" w:rsidP="001E74FC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87D" w:rsidRPr="00C54565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87D" w:rsidRPr="00C54565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269" w:type="dxa"/>
            <w:shd w:val="clear" w:color="auto" w:fill="auto"/>
          </w:tcPr>
          <w:p w14:paraId="1D38056F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09352F0C" w14:textId="11381AE4" w:rsidR="001E74FC" w:rsidRPr="00C54565" w:rsidRDefault="00F0040C" w:rsidP="001E74F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83,514</w:t>
            </w:r>
          </w:p>
        </w:tc>
        <w:tc>
          <w:tcPr>
            <w:tcW w:w="269" w:type="dxa"/>
            <w:shd w:val="clear" w:color="auto" w:fill="auto"/>
          </w:tcPr>
          <w:p w14:paraId="585A89EB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469DCCE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98,503</w:t>
            </w:r>
          </w:p>
        </w:tc>
      </w:tr>
      <w:tr w:rsidR="001E74FC" w:rsidRPr="00C54565" w14:paraId="46E2A1C0" w14:textId="77777777" w:rsidTr="006B44E4">
        <w:tc>
          <w:tcPr>
            <w:tcW w:w="2970" w:type="dxa"/>
            <w:shd w:val="clear" w:color="auto" w:fill="auto"/>
          </w:tcPr>
          <w:p w14:paraId="589201A6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เจ้าหนี้ค่าวัสดุสิ้นเปลือง</w:t>
            </w:r>
          </w:p>
        </w:tc>
        <w:tc>
          <w:tcPr>
            <w:tcW w:w="889" w:type="dxa"/>
            <w:shd w:val="clear" w:color="auto" w:fill="auto"/>
          </w:tcPr>
          <w:p w14:paraId="74562C7F" w14:textId="77777777" w:rsidR="001E74FC" w:rsidRPr="00C54565" w:rsidRDefault="001E74FC" w:rsidP="001E7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8F5F342" w14:textId="4A2EE28C" w:rsidR="001E74FC" w:rsidRPr="00C54565" w:rsidRDefault="005804AE" w:rsidP="001E74FC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71,18</w:t>
            </w:r>
            <w:r w:rsidR="008D2E79"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7E81ECD6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967C0FB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66,836</w:t>
            </w:r>
          </w:p>
        </w:tc>
        <w:tc>
          <w:tcPr>
            <w:tcW w:w="269" w:type="dxa"/>
            <w:shd w:val="clear" w:color="auto" w:fill="auto"/>
          </w:tcPr>
          <w:p w14:paraId="7C63451B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075F1A8B" w14:textId="1124C6BA" w:rsidR="001E74FC" w:rsidRPr="00C54565" w:rsidRDefault="005804AE" w:rsidP="001E74F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8,914</w:t>
            </w:r>
          </w:p>
        </w:tc>
        <w:tc>
          <w:tcPr>
            <w:tcW w:w="269" w:type="dxa"/>
            <w:shd w:val="clear" w:color="auto" w:fill="auto"/>
          </w:tcPr>
          <w:p w14:paraId="6689F22D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51CA494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15,482</w:t>
            </w:r>
          </w:p>
        </w:tc>
      </w:tr>
      <w:tr w:rsidR="0069463B" w:rsidRPr="00C54565" w14:paraId="4B85FBCD" w14:textId="77777777" w:rsidTr="006B44E4">
        <w:tc>
          <w:tcPr>
            <w:tcW w:w="2970" w:type="dxa"/>
            <w:shd w:val="clear" w:color="auto" w:fill="auto"/>
          </w:tcPr>
          <w:p w14:paraId="32458702" w14:textId="7D38DB02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889" w:type="dxa"/>
            <w:shd w:val="clear" w:color="auto" w:fill="auto"/>
          </w:tcPr>
          <w:p w14:paraId="30592B33" w14:textId="77777777" w:rsidR="0069463B" w:rsidRPr="00C54565" w:rsidRDefault="0069463B" w:rsidP="00694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7DB0457" w14:textId="0936C7B4" w:rsidR="0069463B" w:rsidRPr="00C54565" w:rsidRDefault="0069463B" w:rsidP="0069463B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27,949</w:t>
            </w:r>
          </w:p>
        </w:tc>
        <w:tc>
          <w:tcPr>
            <w:tcW w:w="269" w:type="dxa"/>
            <w:shd w:val="clear" w:color="auto" w:fill="auto"/>
          </w:tcPr>
          <w:p w14:paraId="58425C04" w14:textId="77777777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4D0DA33" w14:textId="368079B2" w:rsidR="0069463B" w:rsidRPr="00C54565" w:rsidRDefault="00BE4CC7" w:rsidP="0069463B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28,651</w:t>
            </w:r>
          </w:p>
        </w:tc>
        <w:tc>
          <w:tcPr>
            <w:tcW w:w="269" w:type="dxa"/>
            <w:shd w:val="clear" w:color="auto" w:fill="auto"/>
          </w:tcPr>
          <w:p w14:paraId="5B4F9AB6" w14:textId="77777777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7EF1D33" w14:textId="00972223" w:rsidR="0069463B" w:rsidRPr="00C54565" w:rsidRDefault="0069463B" w:rsidP="0069463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  <w:tc>
          <w:tcPr>
            <w:tcW w:w="269" w:type="dxa"/>
            <w:shd w:val="clear" w:color="auto" w:fill="auto"/>
          </w:tcPr>
          <w:p w14:paraId="4B3FE247" w14:textId="77777777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CD892D6" w14:textId="41054A64" w:rsidR="0069463B" w:rsidRPr="00C54565" w:rsidRDefault="0069463B" w:rsidP="0069463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6,033</w:t>
            </w:r>
          </w:p>
        </w:tc>
      </w:tr>
      <w:tr w:rsidR="0069463B" w:rsidRPr="00C54565" w14:paraId="1745E623" w14:textId="77777777" w:rsidTr="006B44E4">
        <w:tc>
          <w:tcPr>
            <w:tcW w:w="2970" w:type="dxa"/>
            <w:shd w:val="clear" w:color="auto" w:fill="auto"/>
          </w:tcPr>
          <w:p w14:paraId="7F64105F" w14:textId="77777777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เงินมัดจำและเงินรับล่วงหน้า</w:t>
            </w:r>
            <w:r w:rsidRPr="00C54565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89" w:type="dxa"/>
            <w:shd w:val="clear" w:color="auto" w:fill="auto"/>
          </w:tcPr>
          <w:p w14:paraId="3CD5139C" w14:textId="77777777" w:rsidR="0069463B" w:rsidRPr="00C54565" w:rsidRDefault="0069463B" w:rsidP="00694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55E0E54" w14:textId="0B4A8C9C" w:rsidR="0069463B" w:rsidRPr="00C54565" w:rsidRDefault="0069463B" w:rsidP="0069463B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20,492</w:t>
            </w:r>
          </w:p>
        </w:tc>
        <w:tc>
          <w:tcPr>
            <w:tcW w:w="269" w:type="dxa"/>
            <w:shd w:val="clear" w:color="auto" w:fill="auto"/>
          </w:tcPr>
          <w:p w14:paraId="1458915F" w14:textId="77777777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4CDAFB9" w14:textId="77777777" w:rsidR="0069463B" w:rsidRPr="00C54565" w:rsidRDefault="0069463B" w:rsidP="0069463B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39,058</w:t>
            </w:r>
          </w:p>
        </w:tc>
        <w:tc>
          <w:tcPr>
            <w:tcW w:w="269" w:type="dxa"/>
            <w:shd w:val="clear" w:color="auto" w:fill="auto"/>
          </w:tcPr>
          <w:p w14:paraId="01DB0741" w14:textId="77777777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AB2012F" w14:textId="6D523E4F" w:rsidR="0069463B" w:rsidRPr="00C54565" w:rsidRDefault="0069463B" w:rsidP="0069463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4,366</w:t>
            </w:r>
          </w:p>
        </w:tc>
        <w:tc>
          <w:tcPr>
            <w:tcW w:w="269" w:type="dxa"/>
            <w:shd w:val="clear" w:color="auto" w:fill="auto"/>
          </w:tcPr>
          <w:p w14:paraId="29E4473D" w14:textId="77777777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58DAD80" w14:textId="77777777" w:rsidR="0069463B" w:rsidRPr="00C54565" w:rsidRDefault="0069463B" w:rsidP="0069463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4,781</w:t>
            </w:r>
          </w:p>
        </w:tc>
      </w:tr>
      <w:tr w:rsidR="0069463B" w:rsidRPr="00C54565" w14:paraId="10313646" w14:textId="77777777" w:rsidTr="006B44E4">
        <w:tc>
          <w:tcPr>
            <w:tcW w:w="2970" w:type="dxa"/>
            <w:shd w:val="clear" w:color="auto" w:fill="auto"/>
          </w:tcPr>
          <w:p w14:paraId="6F9A8FFF" w14:textId="77777777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ภาษีโรงเรือนค้างจ่าย</w:t>
            </w:r>
          </w:p>
        </w:tc>
        <w:tc>
          <w:tcPr>
            <w:tcW w:w="889" w:type="dxa"/>
            <w:shd w:val="clear" w:color="auto" w:fill="auto"/>
          </w:tcPr>
          <w:p w14:paraId="17932E30" w14:textId="77777777" w:rsidR="0069463B" w:rsidRPr="00C54565" w:rsidRDefault="0069463B" w:rsidP="00694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45FA75B" w14:textId="70C7A714" w:rsidR="0069463B" w:rsidRPr="00C54565" w:rsidRDefault="0069463B" w:rsidP="0069463B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14,549</w:t>
            </w:r>
          </w:p>
        </w:tc>
        <w:tc>
          <w:tcPr>
            <w:tcW w:w="269" w:type="dxa"/>
            <w:shd w:val="clear" w:color="auto" w:fill="auto"/>
          </w:tcPr>
          <w:p w14:paraId="64A3FF36" w14:textId="77777777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2829A74" w14:textId="77777777" w:rsidR="0069463B" w:rsidRPr="00C54565" w:rsidRDefault="0069463B" w:rsidP="0069463B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21,729</w:t>
            </w:r>
          </w:p>
        </w:tc>
        <w:tc>
          <w:tcPr>
            <w:tcW w:w="269" w:type="dxa"/>
            <w:shd w:val="clear" w:color="auto" w:fill="auto"/>
          </w:tcPr>
          <w:p w14:paraId="676C13D4" w14:textId="77777777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384194FE" w14:textId="67236924" w:rsidR="0069463B" w:rsidRPr="00C54565" w:rsidRDefault="0069463B" w:rsidP="0069463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269" w:type="dxa"/>
            <w:shd w:val="clear" w:color="auto" w:fill="auto"/>
          </w:tcPr>
          <w:p w14:paraId="46FDB11C" w14:textId="77777777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D805B0A" w14:textId="77777777" w:rsidR="0069463B" w:rsidRPr="00C54565" w:rsidRDefault="0069463B" w:rsidP="0069463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</w:tr>
      <w:tr w:rsidR="0069463B" w:rsidRPr="00C54565" w14:paraId="6C9409FF" w14:textId="77777777" w:rsidTr="006B44E4">
        <w:tc>
          <w:tcPr>
            <w:tcW w:w="2970" w:type="dxa"/>
            <w:shd w:val="clear" w:color="auto" w:fill="auto"/>
          </w:tcPr>
          <w:p w14:paraId="3FB0BCAE" w14:textId="77777777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ภาษีหัก ณ ที่จ่ายค้างจ่าย</w:t>
            </w:r>
          </w:p>
        </w:tc>
        <w:tc>
          <w:tcPr>
            <w:tcW w:w="889" w:type="dxa"/>
            <w:shd w:val="clear" w:color="auto" w:fill="auto"/>
          </w:tcPr>
          <w:p w14:paraId="7A432531" w14:textId="77777777" w:rsidR="0069463B" w:rsidRPr="00C54565" w:rsidRDefault="0069463B" w:rsidP="00694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CF6BBAA" w14:textId="5BF4D5D6" w:rsidR="0069463B" w:rsidRPr="00C54565" w:rsidRDefault="0069463B" w:rsidP="0069463B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11,424</w:t>
            </w:r>
          </w:p>
        </w:tc>
        <w:tc>
          <w:tcPr>
            <w:tcW w:w="269" w:type="dxa"/>
            <w:shd w:val="clear" w:color="auto" w:fill="auto"/>
          </w:tcPr>
          <w:p w14:paraId="208A5422" w14:textId="77777777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5CA5B10" w14:textId="77777777" w:rsidR="0069463B" w:rsidRPr="00C54565" w:rsidRDefault="0069463B" w:rsidP="0069463B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7,216</w:t>
            </w:r>
          </w:p>
        </w:tc>
        <w:tc>
          <w:tcPr>
            <w:tcW w:w="269" w:type="dxa"/>
            <w:shd w:val="clear" w:color="auto" w:fill="auto"/>
          </w:tcPr>
          <w:p w14:paraId="6F147649" w14:textId="77777777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F0AC9EC" w14:textId="61A7A245" w:rsidR="0069463B" w:rsidRPr="00C54565" w:rsidRDefault="0069463B" w:rsidP="0069463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4,484</w:t>
            </w:r>
          </w:p>
        </w:tc>
        <w:tc>
          <w:tcPr>
            <w:tcW w:w="269" w:type="dxa"/>
            <w:shd w:val="clear" w:color="auto" w:fill="auto"/>
          </w:tcPr>
          <w:p w14:paraId="5BF1693B" w14:textId="77777777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75ED812" w14:textId="77777777" w:rsidR="0069463B" w:rsidRPr="00C54565" w:rsidRDefault="0069463B" w:rsidP="0069463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1,621</w:t>
            </w:r>
          </w:p>
        </w:tc>
      </w:tr>
      <w:tr w:rsidR="0069463B" w:rsidRPr="00C54565" w14:paraId="6A8402D3" w14:textId="77777777" w:rsidTr="006B44E4">
        <w:tc>
          <w:tcPr>
            <w:tcW w:w="2970" w:type="dxa"/>
            <w:shd w:val="clear" w:color="auto" w:fill="auto"/>
          </w:tcPr>
          <w:p w14:paraId="06506537" w14:textId="77777777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89" w:type="dxa"/>
            <w:shd w:val="clear" w:color="auto" w:fill="auto"/>
          </w:tcPr>
          <w:p w14:paraId="55479FE8" w14:textId="77777777" w:rsidR="0069463B" w:rsidRPr="00C54565" w:rsidRDefault="0069463B" w:rsidP="00694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E7893" w14:textId="321086B9" w:rsidR="0069463B" w:rsidRPr="00C54565" w:rsidRDefault="00214510" w:rsidP="0069463B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50,326</w:t>
            </w:r>
          </w:p>
        </w:tc>
        <w:tc>
          <w:tcPr>
            <w:tcW w:w="269" w:type="dxa"/>
            <w:shd w:val="clear" w:color="auto" w:fill="auto"/>
          </w:tcPr>
          <w:p w14:paraId="06F46B75" w14:textId="77777777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B28FD" w14:textId="7EADBDD0" w:rsidR="0069463B" w:rsidRPr="00C54565" w:rsidRDefault="0069463B" w:rsidP="0069463B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33,04</w:t>
            </w:r>
            <w:r w:rsidR="00214510" w:rsidRPr="00C5456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31F068AC" w14:textId="77777777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C6480" w14:textId="67297B78" w:rsidR="0069463B" w:rsidRPr="00C54565" w:rsidRDefault="00F0040C" w:rsidP="0069463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69463B" w:rsidRPr="00C545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269" w:type="dxa"/>
            <w:shd w:val="clear" w:color="auto" w:fill="auto"/>
          </w:tcPr>
          <w:p w14:paraId="7DD8706B" w14:textId="77777777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DA4B1" w14:textId="77777777" w:rsidR="0069463B" w:rsidRPr="00C54565" w:rsidRDefault="0069463B" w:rsidP="0069463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23,973</w:t>
            </w:r>
          </w:p>
        </w:tc>
      </w:tr>
      <w:tr w:rsidR="0069463B" w:rsidRPr="00C54565" w14:paraId="260C8B5C" w14:textId="77777777" w:rsidTr="006B44E4">
        <w:tc>
          <w:tcPr>
            <w:tcW w:w="2970" w:type="dxa"/>
            <w:shd w:val="clear" w:color="auto" w:fill="auto"/>
          </w:tcPr>
          <w:p w14:paraId="656D417A" w14:textId="77777777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9" w:type="dxa"/>
            <w:shd w:val="clear" w:color="auto" w:fill="auto"/>
          </w:tcPr>
          <w:p w14:paraId="2B75C395" w14:textId="77777777" w:rsidR="0069463B" w:rsidRPr="00C54565" w:rsidRDefault="0069463B" w:rsidP="00694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DCF1EF" w14:textId="2FF5E77F" w:rsidR="0069463B" w:rsidRPr="00C54565" w:rsidRDefault="0069463B" w:rsidP="0069463B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0040C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14510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6,781</w:t>
            </w:r>
          </w:p>
        </w:tc>
        <w:tc>
          <w:tcPr>
            <w:tcW w:w="269" w:type="dxa"/>
            <w:shd w:val="clear" w:color="auto" w:fill="auto"/>
          </w:tcPr>
          <w:p w14:paraId="3A3A509D" w14:textId="77777777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37B5D" w14:textId="45CF5D6E" w:rsidR="0069463B" w:rsidRPr="00C54565" w:rsidRDefault="0069463B" w:rsidP="0069463B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BE4CC7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E4CC7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  <w:r w:rsidR="00214510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541080F1" w14:textId="77777777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F7572" w14:textId="1A01253C" w:rsidR="0069463B" w:rsidRPr="00C54565" w:rsidRDefault="0069463B" w:rsidP="0069463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113,910</w:t>
            </w:r>
          </w:p>
        </w:tc>
        <w:tc>
          <w:tcPr>
            <w:tcW w:w="269" w:type="dxa"/>
            <w:shd w:val="clear" w:color="auto" w:fill="auto"/>
          </w:tcPr>
          <w:p w14:paraId="6FB94C5C" w14:textId="77777777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35D3C" w14:textId="77777777" w:rsidR="0069463B" w:rsidRPr="00C54565" w:rsidRDefault="0069463B" w:rsidP="0069463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151,109</w:t>
            </w:r>
          </w:p>
        </w:tc>
      </w:tr>
      <w:tr w:rsidR="0069463B" w:rsidRPr="00C54565" w14:paraId="5D1D28F2" w14:textId="77777777" w:rsidTr="006B44E4">
        <w:tc>
          <w:tcPr>
            <w:tcW w:w="2970" w:type="dxa"/>
            <w:shd w:val="clear" w:color="auto" w:fill="auto"/>
            <w:vAlign w:val="bottom"/>
          </w:tcPr>
          <w:p w14:paraId="4A4B039D" w14:textId="77777777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9" w:type="dxa"/>
            <w:shd w:val="clear" w:color="auto" w:fill="auto"/>
          </w:tcPr>
          <w:p w14:paraId="3AD68AE8" w14:textId="77777777" w:rsidR="0069463B" w:rsidRPr="00C54565" w:rsidRDefault="0069463B" w:rsidP="00694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9BBD32" w14:textId="6A400979" w:rsidR="0069463B" w:rsidRPr="00C54565" w:rsidRDefault="0069463B" w:rsidP="0069463B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0040C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214510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8,628</w:t>
            </w:r>
          </w:p>
        </w:tc>
        <w:tc>
          <w:tcPr>
            <w:tcW w:w="269" w:type="dxa"/>
            <w:shd w:val="clear" w:color="auto" w:fill="auto"/>
          </w:tcPr>
          <w:p w14:paraId="18B61BFB" w14:textId="77777777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5C267B" w14:textId="1BD5FA08" w:rsidR="0069463B" w:rsidRPr="00C54565" w:rsidRDefault="00BE4CC7" w:rsidP="0069463B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</w:t>
            </w:r>
            <w:r w:rsidR="0069463B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="00214510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733CFC4B" w14:textId="77777777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A7D19F" w14:textId="1DFD4EAD" w:rsidR="0069463B" w:rsidRPr="00C54565" w:rsidRDefault="0069463B" w:rsidP="0069463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210,323</w:t>
            </w:r>
          </w:p>
        </w:tc>
        <w:tc>
          <w:tcPr>
            <w:tcW w:w="269" w:type="dxa"/>
            <w:shd w:val="clear" w:color="auto" w:fill="auto"/>
          </w:tcPr>
          <w:p w14:paraId="1221645B" w14:textId="77777777" w:rsidR="0069463B" w:rsidRPr="00C54565" w:rsidRDefault="0069463B" w:rsidP="0069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13B540" w14:textId="6B91067C" w:rsidR="0069463B" w:rsidRPr="00C54565" w:rsidRDefault="0069463B" w:rsidP="0069463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318,247</w:t>
            </w:r>
          </w:p>
        </w:tc>
      </w:tr>
    </w:tbl>
    <w:p w14:paraId="42B8BDCE" w14:textId="42634095" w:rsidR="00626409" w:rsidRPr="00C54565" w:rsidRDefault="00626409" w:rsidP="005D71B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B16A25" w14:textId="5541FB5C" w:rsidR="0030308A" w:rsidRPr="00C54565" w:rsidRDefault="0030308A" w:rsidP="005D71B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54E43E" w14:textId="56C506F9" w:rsidR="0030308A" w:rsidRPr="00C54565" w:rsidRDefault="0030308A" w:rsidP="005D71B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A9603D" w14:textId="7FDDDF92" w:rsidR="0030308A" w:rsidRPr="00C54565" w:rsidRDefault="0030308A" w:rsidP="005D71B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DD6D4F4" w14:textId="77777777" w:rsidR="0030308A" w:rsidRPr="00C54565" w:rsidRDefault="0030308A" w:rsidP="005D71B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177F550" w14:textId="77777777" w:rsidR="00626409" w:rsidRPr="00C54565" w:rsidRDefault="00626409" w:rsidP="00892412">
      <w:pPr>
        <w:pStyle w:val="Heading1"/>
        <w:keepLines/>
        <w:numPr>
          <w:ilvl w:val="0"/>
          <w:numId w:val="1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C54565">
        <w:rPr>
          <w:rFonts w:asciiTheme="majorBidi" w:hAnsiTheme="majorBidi" w:cstheme="majorBidi" w:hint="cs"/>
          <w:szCs w:val="30"/>
          <w:u w:val="none"/>
          <w:cs/>
          <w:lang w:val="th-TH"/>
        </w:rPr>
        <w:lastRenderedPageBreak/>
        <w:t>ประมาณการหนี้สินสำหรับผลประโยชน์พนักงาน</w:t>
      </w:r>
      <w:r w:rsidRPr="00C54565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7AC17CDF" w14:textId="77777777" w:rsidR="005D71B4" w:rsidRPr="00C54565" w:rsidRDefault="005D71B4" w:rsidP="005D71B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C560C8B" w14:textId="3330E3EB" w:rsidR="005D71B4" w:rsidRPr="00C54565" w:rsidRDefault="00E57277" w:rsidP="005D7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cs="Angsana New"/>
          <w:b/>
          <w:bCs/>
          <w:i/>
          <w:iCs/>
          <w:sz w:val="30"/>
          <w:szCs w:val="30"/>
        </w:rPr>
      </w:pPr>
      <w:r w:rsidRPr="00C54565">
        <w:rPr>
          <w:rFonts w:cs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2F5621A" w14:textId="77777777" w:rsidR="005D71B4" w:rsidRPr="00C54565" w:rsidRDefault="005D71B4" w:rsidP="005D71B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0D90F4C" w14:textId="555287EE" w:rsidR="00E57277" w:rsidRPr="00C54565" w:rsidRDefault="00626409" w:rsidP="005D7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cs="Angsana New"/>
          <w:sz w:val="30"/>
          <w:szCs w:val="30"/>
        </w:rPr>
      </w:pPr>
      <w:r w:rsidRPr="00C54565">
        <w:rPr>
          <w:rFonts w:cs="Angsana New"/>
          <w:sz w:val="30"/>
          <w:szCs w:val="30"/>
          <w:cs/>
        </w:rPr>
        <w:t>กลุ่มบริษัทและบริษัทจัดการโครงการ</w:t>
      </w:r>
      <w:r w:rsidRPr="00C54565">
        <w:rPr>
          <w:rFonts w:cs="Angsana New" w:hint="cs"/>
          <w:sz w:val="30"/>
          <w:szCs w:val="30"/>
          <w:cs/>
        </w:rPr>
        <w:t>ผลประโยชน์ที่กำหนดไว้</w:t>
      </w:r>
      <w:r w:rsidRPr="00C54565">
        <w:rPr>
          <w:rFonts w:cs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C54565">
        <w:rPr>
          <w:rFonts w:ascii="Angsana New" w:hAnsi="Angsana New" w:cs="Angsana New"/>
          <w:sz w:val="30"/>
          <w:szCs w:val="30"/>
        </w:rPr>
        <w:t xml:space="preserve">2541 </w:t>
      </w:r>
      <w:r w:rsidRPr="00C54565">
        <w:rPr>
          <w:rFonts w:cs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E57277" w:rsidRPr="00C54565">
        <w:rPr>
          <w:rFonts w:cs="Angsana New"/>
          <w:sz w:val="30"/>
          <w:szCs w:val="30"/>
        </w:rPr>
        <w:t xml:space="preserve"> </w:t>
      </w:r>
      <w:r w:rsidR="00E57277" w:rsidRPr="00C54565">
        <w:rPr>
          <w:rFonts w:asciiTheme="majorBidi" w:hAnsiTheme="majorBidi" w:cstheme="majorBidi"/>
          <w:sz w:val="30"/>
          <w:szCs w:val="30"/>
          <w:cs/>
          <w:lang w:eastAsia="ja-JP"/>
        </w:rPr>
        <w:t>โครงการผลประโยชน์</w:t>
      </w:r>
      <w:r w:rsidR="00E57277" w:rsidRPr="00C54565">
        <w:rPr>
          <w:rFonts w:asciiTheme="majorBidi" w:hAnsiTheme="majorBidi" w:cstheme="majorBidi" w:hint="cs"/>
          <w:sz w:val="30"/>
          <w:szCs w:val="30"/>
          <w:cs/>
          <w:lang w:eastAsia="ja-JP"/>
        </w:rPr>
        <w:t>ที่กำหนดไว้</w:t>
      </w:r>
      <w:r w:rsidR="00E57277" w:rsidRPr="00C54565">
        <w:rPr>
          <w:rFonts w:asciiTheme="majorBidi" w:hAnsiTheme="majorBidi" w:cstheme="majorBidi"/>
          <w:sz w:val="30"/>
          <w:szCs w:val="30"/>
          <w:cs/>
          <w:lang w:eastAsia="ja-JP"/>
        </w:rPr>
        <w:t>มีความเสี่ยงจากการประมาณการตามหลักคณิตศาสตร์ประกันภัย ได้แ</w:t>
      </w:r>
      <w:r w:rsidR="00E57277" w:rsidRPr="00C54565">
        <w:rPr>
          <w:rFonts w:cs="Angsana New"/>
          <w:sz w:val="30"/>
          <w:szCs w:val="30"/>
          <w:cs/>
        </w:rPr>
        <w:t>ก่ ความเสี่ยงจากอัตราดอกเบี้ย และความเสี่ยง</w:t>
      </w:r>
      <w:r w:rsidR="005634C8" w:rsidRPr="00C54565">
        <w:rPr>
          <w:rFonts w:cs="Angsana New" w:hint="cs"/>
          <w:sz w:val="30"/>
          <w:szCs w:val="30"/>
          <w:cs/>
        </w:rPr>
        <w:t>ของการเปลี่ยนแปลงอัตราเงินเดือน</w:t>
      </w:r>
    </w:p>
    <w:p w14:paraId="6A3805CD" w14:textId="77777777" w:rsidR="0030308A" w:rsidRPr="00C54565" w:rsidRDefault="0030308A" w:rsidP="005D7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tbl>
      <w:tblPr>
        <w:tblW w:w="94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170"/>
        <w:gridCol w:w="270"/>
        <w:gridCol w:w="1170"/>
        <w:gridCol w:w="270"/>
        <w:gridCol w:w="1098"/>
        <w:gridCol w:w="270"/>
        <w:gridCol w:w="1080"/>
      </w:tblGrid>
      <w:tr w:rsidR="00626409" w:rsidRPr="00C54565" w14:paraId="52C6A128" w14:textId="77777777" w:rsidTr="00500F13">
        <w:tc>
          <w:tcPr>
            <w:tcW w:w="4158" w:type="dxa"/>
          </w:tcPr>
          <w:p w14:paraId="56ABCD1C" w14:textId="60E0CC08" w:rsidR="00626409" w:rsidRPr="00C54565" w:rsidRDefault="009577FB" w:rsidP="0095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4D8B9E0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3ABA3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7457438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C54565" w14:paraId="121DADAF" w14:textId="77777777" w:rsidTr="00500F13">
        <w:tc>
          <w:tcPr>
            <w:tcW w:w="4158" w:type="dxa"/>
          </w:tcPr>
          <w:p w14:paraId="292152F9" w14:textId="40BB97CB" w:rsidR="00626409" w:rsidRPr="00C54565" w:rsidRDefault="00D32ACC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78F352" w14:textId="77777777" w:rsidR="00626409" w:rsidRPr="00C54565" w:rsidRDefault="001E74FC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1B7AF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49180B" w14:textId="77777777" w:rsidR="00626409" w:rsidRPr="00C54565" w:rsidRDefault="001E74FC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D2C2E5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2F9DA56" w14:textId="77777777" w:rsidR="00626409" w:rsidRPr="00C54565" w:rsidRDefault="001E74FC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63A15E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683749" w14:textId="77777777" w:rsidR="00626409" w:rsidRPr="00C54565" w:rsidRDefault="001E74FC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626409" w:rsidRPr="00C54565" w14:paraId="5B92F652" w14:textId="77777777" w:rsidTr="00500F13">
        <w:tc>
          <w:tcPr>
            <w:tcW w:w="4158" w:type="dxa"/>
          </w:tcPr>
          <w:p w14:paraId="179CD4F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28" w:type="dxa"/>
            <w:gridSpan w:val="7"/>
          </w:tcPr>
          <w:p w14:paraId="76A2B8A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74FC" w:rsidRPr="00C54565" w14:paraId="52BE703C" w14:textId="77777777" w:rsidTr="00500F13">
        <w:tc>
          <w:tcPr>
            <w:tcW w:w="4158" w:type="dxa"/>
          </w:tcPr>
          <w:p w14:paraId="30009A35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170" w:type="dxa"/>
            <w:shd w:val="clear" w:color="auto" w:fill="auto"/>
          </w:tcPr>
          <w:p w14:paraId="2228A4BE" w14:textId="5B6C06BF" w:rsidR="001E74FC" w:rsidRPr="00C54565" w:rsidRDefault="00E16A1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84,822</w:t>
            </w:r>
          </w:p>
        </w:tc>
        <w:tc>
          <w:tcPr>
            <w:tcW w:w="270" w:type="dxa"/>
            <w:shd w:val="clear" w:color="auto" w:fill="auto"/>
          </w:tcPr>
          <w:p w14:paraId="0C44DD6D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EF4E40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64,453</w:t>
            </w:r>
          </w:p>
        </w:tc>
        <w:tc>
          <w:tcPr>
            <w:tcW w:w="270" w:type="dxa"/>
            <w:shd w:val="clear" w:color="auto" w:fill="auto"/>
          </w:tcPr>
          <w:p w14:paraId="1F99DB2C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C79EC5E" w14:textId="27426C8F" w:rsidR="001E74FC" w:rsidRPr="00C54565" w:rsidRDefault="00E16A1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31,801</w:t>
            </w:r>
          </w:p>
        </w:tc>
        <w:tc>
          <w:tcPr>
            <w:tcW w:w="270" w:type="dxa"/>
          </w:tcPr>
          <w:p w14:paraId="1C6DB3A2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910D77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26,712</w:t>
            </w:r>
          </w:p>
        </w:tc>
      </w:tr>
      <w:tr w:rsidR="001E74FC" w:rsidRPr="00C54565" w14:paraId="65E76597" w14:textId="77777777" w:rsidTr="00500F13">
        <w:tc>
          <w:tcPr>
            <w:tcW w:w="4158" w:type="dxa"/>
          </w:tcPr>
          <w:p w14:paraId="6EE49E1D" w14:textId="77777777" w:rsidR="001E74FC" w:rsidRPr="00C54565" w:rsidRDefault="001E74FC" w:rsidP="001E74FC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92A317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234" w:right="-108" w:hanging="2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877A34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234" w:right="-108" w:hanging="23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767F65B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234" w:right="-108" w:hanging="2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62D640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234" w:right="-108" w:hanging="23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4CC2433F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234" w:right="-108" w:hanging="2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9A943D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234" w:right="-108" w:hanging="23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C35C585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234" w:right="-108" w:hanging="2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74FC" w:rsidRPr="00C54565" w14:paraId="0FA73434" w14:textId="77777777" w:rsidTr="00500F13">
        <w:tc>
          <w:tcPr>
            <w:tcW w:w="4158" w:type="dxa"/>
          </w:tcPr>
          <w:p w14:paraId="79314FCF" w14:textId="77777777" w:rsidR="001E74FC" w:rsidRPr="00C54565" w:rsidRDefault="001E74FC" w:rsidP="001E74FC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70" w:type="dxa"/>
            <w:shd w:val="clear" w:color="auto" w:fill="auto"/>
          </w:tcPr>
          <w:p w14:paraId="73CF9EFF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13A4EE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AB27E3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25F8D2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4FC76375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3F712C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E56D84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74FC" w:rsidRPr="00C54565" w14:paraId="0EFB8E3F" w14:textId="77777777" w:rsidTr="00500F13">
        <w:tc>
          <w:tcPr>
            <w:tcW w:w="4158" w:type="dxa"/>
          </w:tcPr>
          <w:p w14:paraId="1C8A5ACD" w14:textId="77777777" w:rsidR="001E74FC" w:rsidRPr="00C54565" w:rsidRDefault="001E74FC" w:rsidP="001E74FC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</w:tcPr>
          <w:p w14:paraId="02CA2EE3" w14:textId="166D23BA" w:rsidR="001E74FC" w:rsidRPr="00C54565" w:rsidRDefault="00E16A1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E55AFA" w:rsidRPr="00C54565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294F95" w:rsidRPr="00C5456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17567B9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18F2F6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7,334</w:t>
            </w:r>
          </w:p>
        </w:tc>
        <w:tc>
          <w:tcPr>
            <w:tcW w:w="270" w:type="dxa"/>
            <w:shd w:val="clear" w:color="auto" w:fill="auto"/>
          </w:tcPr>
          <w:p w14:paraId="482D8E2D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6B420C7" w14:textId="4DF988A3" w:rsidR="001E74FC" w:rsidRPr="00C54565" w:rsidRDefault="00E16A1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5,492</w:t>
            </w:r>
          </w:p>
        </w:tc>
        <w:tc>
          <w:tcPr>
            <w:tcW w:w="270" w:type="dxa"/>
          </w:tcPr>
          <w:p w14:paraId="175A3043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A3621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3,541</w:t>
            </w:r>
          </w:p>
        </w:tc>
      </w:tr>
      <w:tr w:rsidR="00B42FF3" w:rsidRPr="00C54565" w14:paraId="6BAAAD3D" w14:textId="77777777" w:rsidTr="00500F13">
        <w:tc>
          <w:tcPr>
            <w:tcW w:w="4158" w:type="dxa"/>
          </w:tcPr>
          <w:p w14:paraId="76D1A95A" w14:textId="50FA3482" w:rsidR="00B42FF3" w:rsidRPr="00C54565" w:rsidRDefault="001242D1" w:rsidP="001E74FC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70" w:type="dxa"/>
            <w:shd w:val="clear" w:color="auto" w:fill="auto"/>
          </w:tcPr>
          <w:p w14:paraId="645ADE73" w14:textId="6F0DB933" w:rsidR="00B42FF3" w:rsidRPr="00C54565" w:rsidRDefault="001242D1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24,025</w:t>
            </w:r>
          </w:p>
        </w:tc>
        <w:tc>
          <w:tcPr>
            <w:tcW w:w="270" w:type="dxa"/>
            <w:shd w:val="clear" w:color="auto" w:fill="auto"/>
          </w:tcPr>
          <w:p w14:paraId="0D14CC41" w14:textId="77777777" w:rsidR="00B42FF3" w:rsidRPr="00C54565" w:rsidRDefault="00B42FF3" w:rsidP="001E74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EC915B" w14:textId="38F7FCF1" w:rsidR="00B42FF3" w:rsidRPr="00C54565" w:rsidRDefault="001242D1" w:rsidP="0012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9155A9" w14:textId="77777777" w:rsidR="00B42FF3" w:rsidRPr="00C54565" w:rsidRDefault="00B42FF3" w:rsidP="001E74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18FE2C7" w14:textId="6AD5A825" w:rsidR="00B42FF3" w:rsidRPr="00C54565" w:rsidRDefault="001242D1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9,382</w:t>
            </w:r>
          </w:p>
        </w:tc>
        <w:tc>
          <w:tcPr>
            <w:tcW w:w="270" w:type="dxa"/>
          </w:tcPr>
          <w:p w14:paraId="77FBB07A" w14:textId="77777777" w:rsidR="00B42FF3" w:rsidRPr="00C54565" w:rsidRDefault="00B42FF3" w:rsidP="001E74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AE1D67" w14:textId="1CAF8291" w:rsidR="00B42FF3" w:rsidRPr="00C54565" w:rsidRDefault="001242D1" w:rsidP="0012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74FC" w:rsidRPr="00C54565" w14:paraId="1075F60B" w14:textId="77777777" w:rsidTr="00500F13">
        <w:tc>
          <w:tcPr>
            <w:tcW w:w="4158" w:type="dxa"/>
          </w:tcPr>
          <w:p w14:paraId="638CBCE8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380F10" w14:textId="58CF558C" w:rsidR="001E74FC" w:rsidRPr="00C54565" w:rsidRDefault="00E16A1C" w:rsidP="00655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3,53</w:t>
            </w:r>
            <w:r w:rsidR="001242D1" w:rsidRPr="00C5456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6A6992D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4F2E50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2,328</w:t>
            </w:r>
          </w:p>
        </w:tc>
        <w:tc>
          <w:tcPr>
            <w:tcW w:w="270" w:type="dxa"/>
            <w:shd w:val="clear" w:color="auto" w:fill="auto"/>
          </w:tcPr>
          <w:p w14:paraId="18B07A2C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454BABEC" w14:textId="1B5CE37A" w:rsidR="001E74FC" w:rsidRPr="00C54565" w:rsidRDefault="00E16A1C" w:rsidP="00FB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1,35</w:t>
            </w:r>
            <w:r w:rsidR="00740D6B" w:rsidRPr="00C5456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30F5095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93216B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</w:tr>
      <w:tr w:rsidR="001E74FC" w:rsidRPr="00C54565" w14:paraId="15163A27" w14:textId="77777777" w:rsidTr="006E51C6">
        <w:tc>
          <w:tcPr>
            <w:tcW w:w="4158" w:type="dxa"/>
          </w:tcPr>
          <w:p w14:paraId="186CCB41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E4C7D" w14:textId="48EC2E21" w:rsidR="001E74FC" w:rsidRPr="00C54565" w:rsidRDefault="001242D1" w:rsidP="0050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</w:t>
            </w:r>
            <w:r w:rsidR="00E55AFA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294F95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F892303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10E7F" w14:textId="77777777" w:rsidR="001E74FC" w:rsidRPr="00C54565" w:rsidRDefault="001E74FC" w:rsidP="0050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9,662</w:t>
            </w:r>
          </w:p>
        </w:tc>
        <w:tc>
          <w:tcPr>
            <w:tcW w:w="270" w:type="dxa"/>
            <w:shd w:val="clear" w:color="auto" w:fill="auto"/>
          </w:tcPr>
          <w:p w14:paraId="2865E0E6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1AB53" w14:textId="7D16B80D" w:rsidR="001E74FC" w:rsidRPr="00C54565" w:rsidRDefault="001242D1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16,23</w:t>
            </w:r>
            <w:r w:rsidR="00740D6B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EC66BD8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23E507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4,455</w:t>
            </w:r>
          </w:p>
        </w:tc>
      </w:tr>
      <w:tr w:rsidR="001E74FC" w:rsidRPr="00C54565" w14:paraId="53A5B4D2" w14:textId="77777777" w:rsidTr="006E51C6">
        <w:tc>
          <w:tcPr>
            <w:tcW w:w="4158" w:type="dxa"/>
          </w:tcPr>
          <w:p w14:paraId="10C1A058" w14:textId="77777777" w:rsidR="001E74FC" w:rsidRPr="00C54565" w:rsidRDefault="001E74FC" w:rsidP="001E74FC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F310FF4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3E087D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D87F33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948E90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82DE548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C1D31F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CD2F8B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74FC" w:rsidRPr="00C54565" w14:paraId="24F5FACD" w14:textId="77777777" w:rsidTr="00E57277">
        <w:tc>
          <w:tcPr>
            <w:tcW w:w="4158" w:type="dxa"/>
          </w:tcPr>
          <w:p w14:paraId="1716C784" w14:textId="4118DCE9" w:rsidR="001E74FC" w:rsidRPr="00C54565" w:rsidRDefault="005634C8" w:rsidP="001E74FC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(กำไร) </w:t>
            </w:r>
            <w:r w:rsidR="001E74FC"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ข</w:t>
            </w:r>
            <w:r w:rsidR="001E74FC" w:rsidRPr="00C54565">
              <w:rPr>
                <w:rFonts w:ascii="Angsana New" w:hAnsi="Angsana New" w:cs="Angsana New"/>
                <w:sz w:val="30"/>
                <w:szCs w:val="30"/>
                <w:cs/>
              </w:rPr>
              <w:t>าดทุนจากการประมาณตามหลักคณิตศาสตร</w:t>
            </w:r>
            <w:r w:rsidR="001E74FC"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์</w:t>
            </w:r>
            <w:r w:rsidR="001E74FC" w:rsidRPr="00C54565">
              <w:rPr>
                <w:rFonts w:ascii="Angsana New" w:hAnsi="Angsana New" w:cs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1170" w:type="dxa"/>
            <w:shd w:val="clear" w:color="auto" w:fill="auto"/>
          </w:tcPr>
          <w:p w14:paraId="5FF0C3A8" w14:textId="0F9B98D8" w:rsidR="00E16A1C" w:rsidRPr="00C54565" w:rsidRDefault="00E16A1C" w:rsidP="0050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8EE06B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897440" w14:textId="60148E15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3D6FDA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6F8C54D" w14:textId="62B1F518" w:rsidR="00E16A1C" w:rsidRPr="00C54565" w:rsidDel="006A7EC4" w:rsidRDefault="00E16A1C" w:rsidP="00920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60346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B52916" w14:textId="3985F26C" w:rsidR="001E74FC" w:rsidRPr="00C54565" w:rsidDel="006A7EC4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7277" w:rsidRPr="00C54565" w14:paraId="02ECCCC1" w14:textId="77777777" w:rsidTr="00E57277">
        <w:tc>
          <w:tcPr>
            <w:tcW w:w="4158" w:type="dxa"/>
          </w:tcPr>
          <w:p w14:paraId="42B8934B" w14:textId="50E50D60" w:rsidR="00E57277" w:rsidRPr="00C54565" w:rsidRDefault="00E57277" w:rsidP="00E572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340"/>
                <w:tab w:val="left" w:pos="525"/>
              </w:tabs>
              <w:ind w:hanging="85"/>
              <w:rPr>
                <w:rFonts w:ascii="Angsana New" w:hAnsi="Angsana New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170" w:type="dxa"/>
            <w:shd w:val="clear" w:color="auto" w:fill="auto"/>
          </w:tcPr>
          <w:p w14:paraId="3DF77C96" w14:textId="6F56DA4F" w:rsidR="00E57277" w:rsidRPr="00C54565" w:rsidRDefault="00E57277" w:rsidP="00655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(10,010)</w:t>
            </w:r>
          </w:p>
        </w:tc>
        <w:tc>
          <w:tcPr>
            <w:tcW w:w="270" w:type="dxa"/>
            <w:shd w:val="clear" w:color="auto" w:fill="auto"/>
          </w:tcPr>
          <w:p w14:paraId="5A736640" w14:textId="77777777" w:rsidR="00E57277" w:rsidRPr="00C54565" w:rsidRDefault="00E57277" w:rsidP="00E572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268456" w14:textId="1BB8941D" w:rsidR="00E57277" w:rsidRPr="00C54565" w:rsidRDefault="00E57277" w:rsidP="00FC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2,238</w:t>
            </w:r>
          </w:p>
        </w:tc>
        <w:tc>
          <w:tcPr>
            <w:tcW w:w="270" w:type="dxa"/>
            <w:shd w:val="clear" w:color="auto" w:fill="auto"/>
          </w:tcPr>
          <w:p w14:paraId="18AF9DFA" w14:textId="77777777" w:rsidR="00E57277" w:rsidRPr="00C54565" w:rsidRDefault="00E57277" w:rsidP="00E5727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244C4548" w14:textId="1316E6B8" w:rsidR="00E57277" w:rsidRPr="00C54565" w:rsidRDefault="00E57277" w:rsidP="006555C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(10,306)</w:t>
            </w:r>
          </w:p>
        </w:tc>
        <w:tc>
          <w:tcPr>
            <w:tcW w:w="270" w:type="dxa"/>
          </w:tcPr>
          <w:p w14:paraId="1D0A9D3F" w14:textId="77777777" w:rsidR="00E57277" w:rsidRPr="00C54565" w:rsidRDefault="00E57277" w:rsidP="00E5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3F354E" w14:textId="709DCD93" w:rsidR="00E57277" w:rsidRPr="00C54565" w:rsidRDefault="00E57277" w:rsidP="00FC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6,547</w:t>
            </w:r>
          </w:p>
        </w:tc>
      </w:tr>
      <w:tr w:rsidR="00E57277" w:rsidRPr="00C54565" w14:paraId="1EE33E8D" w14:textId="77777777" w:rsidTr="00E57277">
        <w:tc>
          <w:tcPr>
            <w:tcW w:w="4158" w:type="dxa"/>
          </w:tcPr>
          <w:p w14:paraId="04F4245A" w14:textId="50EC5913" w:rsidR="00E57277" w:rsidRPr="00C54565" w:rsidRDefault="00E57277" w:rsidP="00E57277">
            <w:pPr>
              <w:pStyle w:val="ListParagraph"/>
              <w:numPr>
                <w:ilvl w:val="0"/>
                <w:numId w:val="12"/>
              </w:numPr>
              <w:ind w:hanging="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70" w:type="dxa"/>
            <w:shd w:val="clear" w:color="auto" w:fill="auto"/>
          </w:tcPr>
          <w:p w14:paraId="252337F6" w14:textId="7201FF15" w:rsidR="00E57277" w:rsidRPr="00C54565" w:rsidRDefault="00E57277" w:rsidP="00E5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33,035</w:t>
            </w:r>
          </w:p>
        </w:tc>
        <w:tc>
          <w:tcPr>
            <w:tcW w:w="270" w:type="dxa"/>
            <w:shd w:val="clear" w:color="auto" w:fill="auto"/>
          </w:tcPr>
          <w:p w14:paraId="532692BC" w14:textId="77777777" w:rsidR="00E57277" w:rsidRPr="00C54565" w:rsidRDefault="00E57277" w:rsidP="00E572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D8233F" w14:textId="70E46B19" w:rsidR="00E57277" w:rsidRPr="00C54565" w:rsidRDefault="00E57277" w:rsidP="00FC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(2,669)</w:t>
            </w:r>
          </w:p>
        </w:tc>
        <w:tc>
          <w:tcPr>
            <w:tcW w:w="270" w:type="dxa"/>
            <w:shd w:val="clear" w:color="auto" w:fill="auto"/>
          </w:tcPr>
          <w:p w14:paraId="43CCDF69" w14:textId="77777777" w:rsidR="00E57277" w:rsidRPr="00C54565" w:rsidRDefault="00E57277" w:rsidP="00E5727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25A3897A" w14:textId="6BE27BB9" w:rsidR="00E57277" w:rsidRPr="00C54565" w:rsidRDefault="00E57277" w:rsidP="006555C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10,88</w:t>
            </w:r>
            <w:r w:rsidR="00740D6B" w:rsidRPr="00C5456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DDDC7FE" w14:textId="77777777" w:rsidR="00E57277" w:rsidRPr="00C54565" w:rsidRDefault="00E57277" w:rsidP="00E5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4E175F" w14:textId="05E43F08" w:rsidR="00E57277" w:rsidRPr="00C54565" w:rsidRDefault="00E57277" w:rsidP="00655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(1,361)</w:t>
            </w:r>
          </w:p>
        </w:tc>
      </w:tr>
      <w:tr w:rsidR="00E57277" w:rsidRPr="00C54565" w14:paraId="68E34047" w14:textId="77777777" w:rsidTr="00E57277">
        <w:tc>
          <w:tcPr>
            <w:tcW w:w="4158" w:type="dxa"/>
          </w:tcPr>
          <w:p w14:paraId="134A482E" w14:textId="32399994" w:rsidR="00E57277" w:rsidRPr="00C54565" w:rsidRDefault="00E57277" w:rsidP="00E57277">
            <w:pPr>
              <w:pStyle w:val="ListParagraph"/>
              <w:numPr>
                <w:ilvl w:val="0"/>
                <w:numId w:val="12"/>
              </w:numPr>
              <w:ind w:hanging="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BFBE5A" w14:textId="51A3C888" w:rsidR="00E57277" w:rsidRPr="00C54565" w:rsidRDefault="00E57277" w:rsidP="00655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F65648" w14:textId="77777777" w:rsidR="00E57277" w:rsidRPr="00C54565" w:rsidRDefault="00E57277" w:rsidP="00E572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58C03E" w14:textId="2052CC4E" w:rsidR="00E57277" w:rsidRPr="00C54565" w:rsidRDefault="00E57277" w:rsidP="00FC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15,058</w:t>
            </w:r>
          </w:p>
        </w:tc>
        <w:tc>
          <w:tcPr>
            <w:tcW w:w="270" w:type="dxa"/>
            <w:shd w:val="clear" w:color="auto" w:fill="auto"/>
          </w:tcPr>
          <w:p w14:paraId="6DD3CF91" w14:textId="77777777" w:rsidR="00E57277" w:rsidRPr="00C54565" w:rsidRDefault="00E57277" w:rsidP="00E5727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1CEE94E" w14:textId="2374A13B" w:rsidR="00E57277" w:rsidRPr="00C54565" w:rsidRDefault="00E57277" w:rsidP="00655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D94A73" w14:textId="77777777" w:rsidR="00E57277" w:rsidRPr="00C54565" w:rsidRDefault="00E57277" w:rsidP="00E5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09F406" w14:textId="4C5A268E" w:rsidR="00E57277" w:rsidRPr="00C54565" w:rsidRDefault="00E57277" w:rsidP="00FC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</w:tr>
      <w:tr w:rsidR="00E57277" w:rsidRPr="00C54565" w14:paraId="34E7CACF" w14:textId="77777777" w:rsidTr="00E57277">
        <w:tc>
          <w:tcPr>
            <w:tcW w:w="4158" w:type="dxa"/>
          </w:tcPr>
          <w:p w14:paraId="0BA3463B" w14:textId="77777777" w:rsidR="00E57277" w:rsidRPr="00C54565" w:rsidRDefault="00E57277" w:rsidP="00E57277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A06A9" w14:textId="7199F1EE" w:rsidR="00E57277" w:rsidRPr="00C54565" w:rsidRDefault="00E57277" w:rsidP="00E5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23,025</w:t>
            </w:r>
          </w:p>
        </w:tc>
        <w:tc>
          <w:tcPr>
            <w:tcW w:w="270" w:type="dxa"/>
            <w:shd w:val="clear" w:color="auto" w:fill="auto"/>
          </w:tcPr>
          <w:p w14:paraId="0E6E4C97" w14:textId="77777777" w:rsidR="00E57277" w:rsidRPr="00C54565" w:rsidRDefault="00E57277" w:rsidP="00E572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CE7C1" w14:textId="77777777" w:rsidR="00E57277" w:rsidRPr="00C54565" w:rsidRDefault="00E57277" w:rsidP="00E5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14,627</w:t>
            </w:r>
          </w:p>
        </w:tc>
        <w:tc>
          <w:tcPr>
            <w:tcW w:w="270" w:type="dxa"/>
            <w:shd w:val="clear" w:color="auto" w:fill="auto"/>
          </w:tcPr>
          <w:p w14:paraId="2AD39D5C" w14:textId="77777777" w:rsidR="00E57277" w:rsidRPr="00C54565" w:rsidRDefault="00E57277" w:rsidP="00E5727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8A419" w14:textId="2F843DFC" w:rsidR="00E57277" w:rsidRPr="00C54565" w:rsidRDefault="00E57277" w:rsidP="00E5727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740D6B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4CC061B" w14:textId="77777777" w:rsidR="00E57277" w:rsidRPr="00C54565" w:rsidRDefault="00E57277" w:rsidP="00E5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132E67" w14:textId="77777777" w:rsidR="00E57277" w:rsidRPr="00C54565" w:rsidRDefault="00E57277" w:rsidP="00E5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6,023</w:t>
            </w:r>
          </w:p>
        </w:tc>
      </w:tr>
      <w:tr w:rsidR="00E57277" w:rsidRPr="00C54565" w14:paraId="2B72FD8B" w14:textId="77777777" w:rsidTr="00E57277">
        <w:tc>
          <w:tcPr>
            <w:tcW w:w="4158" w:type="dxa"/>
          </w:tcPr>
          <w:p w14:paraId="3B5C332E" w14:textId="5F434872" w:rsidR="00E57277" w:rsidRPr="00C54565" w:rsidRDefault="00E57277" w:rsidP="00E57277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B243D3B" w14:textId="77777777" w:rsidR="00E57277" w:rsidRPr="00C54565" w:rsidRDefault="00E57277" w:rsidP="00E5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4DF241" w14:textId="77777777" w:rsidR="00E57277" w:rsidRPr="00C54565" w:rsidRDefault="00E57277" w:rsidP="00E572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15357B9" w14:textId="77777777" w:rsidR="00E57277" w:rsidRPr="00C54565" w:rsidRDefault="00E57277" w:rsidP="00E5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58F8D8" w14:textId="77777777" w:rsidR="00E57277" w:rsidRPr="00C54565" w:rsidRDefault="00E57277" w:rsidP="00E5727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714F6FDA" w14:textId="77777777" w:rsidR="00E57277" w:rsidRPr="00C54565" w:rsidRDefault="00E57277" w:rsidP="00E5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82ED78" w14:textId="77777777" w:rsidR="00E57277" w:rsidRPr="00C54565" w:rsidRDefault="00E57277" w:rsidP="00E5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DCBE08" w14:textId="77777777" w:rsidR="00E57277" w:rsidRPr="00C54565" w:rsidRDefault="00E57277" w:rsidP="00E5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7277" w:rsidRPr="00C54565" w14:paraId="6F1359DA" w14:textId="77777777" w:rsidTr="00500F13">
        <w:tc>
          <w:tcPr>
            <w:tcW w:w="4158" w:type="dxa"/>
          </w:tcPr>
          <w:p w14:paraId="75757FA8" w14:textId="77777777" w:rsidR="00E57277" w:rsidRPr="00C54565" w:rsidRDefault="00E57277" w:rsidP="00E5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  <w:shd w:val="clear" w:color="auto" w:fill="auto"/>
          </w:tcPr>
          <w:p w14:paraId="37AF38C8" w14:textId="0470C79C" w:rsidR="00E57277" w:rsidRPr="00C54565" w:rsidRDefault="00E57277" w:rsidP="00E5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(2,373)</w:t>
            </w:r>
          </w:p>
        </w:tc>
        <w:tc>
          <w:tcPr>
            <w:tcW w:w="270" w:type="dxa"/>
            <w:shd w:val="clear" w:color="auto" w:fill="auto"/>
          </w:tcPr>
          <w:p w14:paraId="58222819" w14:textId="77777777" w:rsidR="00E57277" w:rsidRPr="00C54565" w:rsidRDefault="00E57277" w:rsidP="00E572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691FF3" w14:textId="77777777" w:rsidR="00E57277" w:rsidRPr="00C54565" w:rsidRDefault="00E57277" w:rsidP="00E5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(3,920)</w:t>
            </w:r>
          </w:p>
        </w:tc>
        <w:tc>
          <w:tcPr>
            <w:tcW w:w="270" w:type="dxa"/>
            <w:shd w:val="clear" w:color="auto" w:fill="auto"/>
          </w:tcPr>
          <w:p w14:paraId="28FB7117" w14:textId="77777777" w:rsidR="00E57277" w:rsidRPr="00C54565" w:rsidRDefault="00E57277" w:rsidP="00E572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12E4197" w14:textId="38288214" w:rsidR="00E57277" w:rsidRPr="00C54565" w:rsidRDefault="00E57277" w:rsidP="00E5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972D92" w14:textId="77777777" w:rsidR="00E57277" w:rsidRPr="00C54565" w:rsidRDefault="00E57277" w:rsidP="00E572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C3393" w14:textId="77777777" w:rsidR="00E57277" w:rsidRPr="00C54565" w:rsidRDefault="00E57277" w:rsidP="00E5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(5,389)</w:t>
            </w:r>
          </w:p>
        </w:tc>
      </w:tr>
      <w:tr w:rsidR="00E57277" w:rsidRPr="00C54565" w14:paraId="0144DA31" w14:textId="77777777" w:rsidTr="00500F13">
        <w:tc>
          <w:tcPr>
            <w:tcW w:w="4158" w:type="dxa"/>
          </w:tcPr>
          <w:p w14:paraId="5A533AD4" w14:textId="77777777" w:rsidR="00E57277" w:rsidRPr="00C54565" w:rsidRDefault="00E57277" w:rsidP="00E5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4B055" w14:textId="07EB2585" w:rsidR="00E57277" w:rsidRPr="00C54565" w:rsidRDefault="00E57277" w:rsidP="00E5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(2,373)</w:t>
            </w:r>
          </w:p>
        </w:tc>
        <w:tc>
          <w:tcPr>
            <w:tcW w:w="270" w:type="dxa"/>
            <w:shd w:val="clear" w:color="auto" w:fill="auto"/>
          </w:tcPr>
          <w:p w14:paraId="3CED7423" w14:textId="77777777" w:rsidR="00E57277" w:rsidRPr="00C54565" w:rsidRDefault="00E57277" w:rsidP="00E572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D3296" w14:textId="77777777" w:rsidR="00E57277" w:rsidRPr="00C54565" w:rsidRDefault="00E57277" w:rsidP="00E5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(3,920)</w:t>
            </w:r>
          </w:p>
        </w:tc>
        <w:tc>
          <w:tcPr>
            <w:tcW w:w="270" w:type="dxa"/>
            <w:shd w:val="clear" w:color="auto" w:fill="auto"/>
          </w:tcPr>
          <w:p w14:paraId="4FDA9675" w14:textId="77777777" w:rsidR="00E57277" w:rsidRPr="00C54565" w:rsidRDefault="00E57277" w:rsidP="00E572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AEAFC" w14:textId="469109D2" w:rsidR="00E57277" w:rsidRPr="00C54565" w:rsidRDefault="00E57277" w:rsidP="00E5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A58F46" w14:textId="77777777" w:rsidR="00E57277" w:rsidRPr="00C54565" w:rsidRDefault="00E57277" w:rsidP="00E572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766671" w14:textId="77777777" w:rsidR="00E57277" w:rsidRPr="00C54565" w:rsidRDefault="00E57277" w:rsidP="00E5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(5,389)</w:t>
            </w:r>
          </w:p>
        </w:tc>
      </w:tr>
      <w:tr w:rsidR="00E57277" w:rsidRPr="00C54565" w14:paraId="104C9E8F" w14:textId="77777777" w:rsidTr="00500F13">
        <w:tc>
          <w:tcPr>
            <w:tcW w:w="4158" w:type="dxa"/>
          </w:tcPr>
          <w:p w14:paraId="497334CF" w14:textId="77777777" w:rsidR="00E57277" w:rsidRPr="00C54565" w:rsidRDefault="00E57277" w:rsidP="00E5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3BDCD14" w14:textId="7F42EA29" w:rsidR="00E57277" w:rsidRPr="00C54565" w:rsidRDefault="00E57277" w:rsidP="00E5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146,891</w:t>
            </w:r>
          </w:p>
        </w:tc>
        <w:tc>
          <w:tcPr>
            <w:tcW w:w="270" w:type="dxa"/>
            <w:shd w:val="clear" w:color="auto" w:fill="auto"/>
          </w:tcPr>
          <w:p w14:paraId="03716271" w14:textId="77777777" w:rsidR="00E57277" w:rsidRPr="00C54565" w:rsidRDefault="00E57277" w:rsidP="00E572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FDA4B4A" w14:textId="77777777" w:rsidR="00E57277" w:rsidRPr="00C54565" w:rsidRDefault="00E57277" w:rsidP="00E5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84,822</w:t>
            </w:r>
          </w:p>
        </w:tc>
        <w:tc>
          <w:tcPr>
            <w:tcW w:w="270" w:type="dxa"/>
            <w:shd w:val="clear" w:color="auto" w:fill="auto"/>
          </w:tcPr>
          <w:p w14:paraId="64871F3C" w14:textId="77777777" w:rsidR="00E57277" w:rsidRPr="00C54565" w:rsidRDefault="00E57277" w:rsidP="00E572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</w:tcPr>
          <w:p w14:paraId="2EC63A55" w14:textId="0D5467A7" w:rsidR="00E57277" w:rsidRPr="00C54565" w:rsidRDefault="00E57277" w:rsidP="00E5727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48,612</w:t>
            </w:r>
          </w:p>
        </w:tc>
        <w:tc>
          <w:tcPr>
            <w:tcW w:w="270" w:type="dxa"/>
          </w:tcPr>
          <w:p w14:paraId="05B89A30" w14:textId="77777777" w:rsidR="00E57277" w:rsidRPr="00C54565" w:rsidRDefault="00E57277" w:rsidP="00E572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FFC59C" w14:textId="77777777" w:rsidR="00E57277" w:rsidRPr="00C54565" w:rsidRDefault="00E57277" w:rsidP="00E57277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31,801</w:t>
            </w:r>
          </w:p>
        </w:tc>
      </w:tr>
    </w:tbl>
    <w:p w14:paraId="666B7FDB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Theme="majorBidi" w:hAnsiTheme="majorBidi" w:cstheme="majorBidi"/>
          <w:sz w:val="30"/>
          <w:szCs w:val="30"/>
          <w:lang w:eastAsia="ja-JP"/>
        </w:rPr>
      </w:pPr>
    </w:p>
    <w:p w14:paraId="268EE8FA" w14:textId="77777777" w:rsidR="009A7B30" w:rsidRPr="00C54565" w:rsidRDefault="009A7B30" w:rsidP="009A7B3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C54565">
        <w:rPr>
          <w:rFonts w:asciiTheme="majorBidi" w:hAnsiTheme="majorBidi" w:cstheme="majorBidi"/>
          <w:sz w:val="30"/>
          <w:szCs w:val="30"/>
          <w:cs/>
          <w:lang w:eastAsia="ja-JP"/>
        </w:rPr>
        <w:lastRenderedPageBreak/>
        <w:t>เมื่อวันที่</w:t>
      </w:r>
      <w:r w:rsidRPr="00C54565">
        <w:rPr>
          <w:rFonts w:asciiTheme="majorBidi" w:hAnsiTheme="majorBidi" w:cstheme="majorBidi"/>
          <w:sz w:val="30"/>
          <w:szCs w:val="30"/>
          <w:lang w:eastAsia="ja-JP"/>
        </w:rPr>
        <w:t xml:space="preserve"> 5 </w:t>
      </w:r>
      <w:r w:rsidRPr="00C54565">
        <w:rPr>
          <w:rFonts w:asciiTheme="majorBidi" w:hAnsiTheme="majorBidi" w:cstheme="majorBidi"/>
          <w:sz w:val="30"/>
          <w:szCs w:val="30"/>
          <w:cs/>
          <w:lang w:eastAsia="ja-JP"/>
        </w:rPr>
        <w:t>เมษายน</w:t>
      </w:r>
      <w:r w:rsidRPr="00C54565">
        <w:rPr>
          <w:rFonts w:asciiTheme="majorBidi" w:hAnsiTheme="majorBidi" w:cstheme="majorBidi"/>
          <w:sz w:val="30"/>
          <w:szCs w:val="30"/>
          <w:rtl/>
          <w:lang w:eastAsia="ja-JP" w:bidi="ar-SA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lang w:eastAsia="ja-JP"/>
        </w:rPr>
        <w:t xml:space="preserve">2562 </w:t>
      </w:r>
      <w:r w:rsidRPr="00C54565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C54565">
        <w:rPr>
          <w:rFonts w:asciiTheme="majorBidi" w:hAnsiTheme="majorBidi" w:cstheme="majorBidi"/>
          <w:sz w:val="30"/>
          <w:szCs w:val="30"/>
          <w:lang w:eastAsia="ja-JP"/>
        </w:rPr>
        <w:t>20</w:t>
      </w:r>
      <w:r w:rsidRPr="00C54565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C54565">
        <w:rPr>
          <w:rFonts w:asciiTheme="majorBidi" w:hAnsiTheme="majorBidi" w:cstheme="majorBidi"/>
          <w:sz w:val="30"/>
          <w:szCs w:val="30"/>
          <w:lang w:eastAsia="ja-JP"/>
        </w:rPr>
        <w:t>400</w:t>
      </w:r>
      <w:r w:rsidRPr="00C54565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วัน</w:t>
      </w:r>
      <w:r w:rsidRPr="00C54565">
        <w:rPr>
          <w:rFonts w:asciiTheme="majorBidi" w:hAnsiTheme="majorBidi" w:cstheme="majorBidi"/>
          <w:sz w:val="30"/>
          <w:szCs w:val="30"/>
          <w:rtl/>
          <w:lang w:eastAsia="ja-JP" w:bidi="ar-SA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กลุ่มบริษัทจึงแก้ไขโครงการผลประโยชน์เมื่อเกษียณแก่พนักงานในปี </w:t>
      </w:r>
      <w:r w:rsidRPr="00C54565">
        <w:rPr>
          <w:rFonts w:asciiTheme="majorBidi" w:hAnsiTheme="majorBidi" w:cstheme="majorBidi"/>
          <w:sz w:val="30"/>
          <w:szCs w:val="30"/>
          <w:lang w:eastAsia="ja-JP"/>
        </w:rPr>
        <w:t>2562</w:t>
      </w:r>
      <w:r w:rsidRPr="00C54565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33F0D392" w14:textId="77777777" w:rsidR="0030308A" w:rsidRPr="00C54565" w:rsidRDefault="0030308A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170"/>
        <w:gridCol w:w="270"/>
        <w:gridCol w:w="1170"/>
        <w:gridCol w:w="270"/>
        <w:gridCol w:w="1080"/>
        <w:gridCol w:w="270"/>
        <w:gridCol w:w="1080"/>
      </w:tblGrid>
      <w:tr w:rsidR="00396F61" w:rsidRPr="00C54565" w14:paraId="6BB34D10" w14:textId="77777777" w:rsidTr="00500F13">
        <w:tc>
          <w:tcPr>
            <w:tcW w:w="4158" w:type="dxa"/>
            <w:vMerge w:val="restart"/>
          </w:tcPr>
          <w:p w14:paraId="3B829661" w14:textId="3F26D560" w:rsidR="00396F61" w:rsidRPr="00C54565" w:rsidRDefault="00396F61" w:rsidP="0039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</w:t>
            </w: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BCFC7FB" w14:textId="77777777" w:rsidR="00396F61" w:rsidRPr="00C54565" w:rsidRDefault="00396F61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379944" w14:textId="77777777" w:rsidR="00396F61" w:rsidRPr="00C54565" w:rsidRDefault="00396F61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8FF7835" w14:textId="77777777" w:rsidR="00396F61" w:rsidRPr="00C54565" w:rsidRDefault="00396F61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6F61" w:rsidRPr="00C54565" w14:paraId="052723A1" w14:textId="77777777" w:rsidTr="00500F13">
        <w:tc>
          <w:tcPr>
            <w:tcW w:w="4158" w:type="dxa"/>
            <w:vMerge/>
          </w:tcPr>
          <w:p w14:paraId="58A04769" w14:textId="77777777" w:rsidR="00396F61" w:rsidRPr="00C54565" w:rsidRDefault="00396F61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E076DE" w14:textId="77777777" w:rsidR="00396F61" w:rsidRPr="00C54565" w:rsidRDefault="00396F61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93CCF75" w14:textId="77777777" w:rsidR="00396F61" w:rsidRPr="00C54565" w:rsidRDefault="00396F61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EF86CE" w14:textId="77777777" w:rsidR="00396F61" w:rsidRPr="00C54565" w:rsidRDefault="00396F61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C137BBB" w14:textId="77777777" w:rsidR="00396F61" w:rsidRPr="00C54565" w:rsidRDefault="00396F61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7E882E" w14:textId="77777777" w:rsidR="00396F61" w:rsidRPr="00C54565" w:rsidRDefault="00396F61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3B1EFC" w14:textId="77777777" w:rsidR="00396F61" w:rsidRPr="00C54565" w:rsidRDefault="00396F61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206DF4" w14:textId="77777777" w:rsidR="00396F61" w:rsidRPr="00C54565" w:rsidRDefault="00396F61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626409" w:rsidRPr="00C54565" w14:paraId="13EBCBFE" w14:textId="77777777" w:rsidTr="00500F13">
        <w:tc>
          <w:tcPr>
            <w:tcW w:w="4158" w:type="dxa"/>
          </w:tcPr>
          <w:p w14:paraId="498E7FE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7ACC8A8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1E74FC" w:rsidRPr="00C54565" w14:paraId="3EB8B0E4" w14:textId="77777777" w:rsidTr="00500F13">
        <w:tc>
          <w:tcPr>
            <w:tcW w:w="4158" w:type="dxa"/>
          </w:tcPr>
          <w:p w14:paraId="57FD8C7D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  <w:shd w:val="clear" w:color="auto" w:fill="auto"/>
          </w:tcPr>
          <w:p w14:paraId="3503809C" w14:textId="553E38B2" w:rsidR="001E74FC" w:rsidRPr="00C54565" w:rsidRDefault="00506114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1.5</w:t>
            </w:r>
          </w:p>
        </w:tc>
        <w:tc>
          <w:tcPr>
            <w:tcW w:w="270" w:type="dxa"/>
            <w:shd w:val="clear" w:color="auto" w:fill="auto"/>
          </w:tcPr>
          <w:p w14:paraId="6269BB69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4783B7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3.3</w:t>
            </w:r>
          </w:p>
        </w:tc>
        <w:tc>
          <w:tcPr>
            <w:tcW w:w="270" w:type="dxa"/>
            <w:shd w:val="clear" w:color="auto" w:fill="auto"/>
          </w:tcPr>
          <w:p w14:paraId="0B94AB6C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180FA97" w14:textId="27C782C7" w:rsidR="001E74FC" w:rsidRPr="00C54565" w:rsidRDefault="00506114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1.5</w:t>
            </w:r>
          </w:p>
        </w:tc>
        <w:tc>
          <w:tcPr>
            <w:tcW w:w="270" w:type="dxa"/>
          </w:tcPr>
          <w:p w14:paraId="2C1A6114" w14:textId="77777777" w:rsidR="001E74FC" w:rsidRPr="00C54565" w:rsidRDefault="001E74FC" w:rsidP="001E74FC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0AF72A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3.3</w:t>
            </w:r>
          </w:p>
        </w:tc>
      </w:tr>
      <w:tr w:rsidR="006834F8" w:rsidRPr="00C54565" w14:paraId="1962251E" w14:textId="77777777" w:rsidTr="00500F13">
        <w:tc>
          <w:tcPr>
            <w:tcW w:w="4158" w:type="dxa"/>
          </w:tcPr>
          <w:p w14:paraId="4E67023B" w14:textId="77777777" w:rsidR="006834F8" w:rsidRPr="00C54565" w:rsidRDefault="006834F8" w:rsidP="00683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shd w:val="clear" w:color="auto" w:fill="auto"/>
          </w:tcPr>
          <w:p w14:paraId="60CD5E62" w14:textId="51F12E49" w:rsidR="006834F8" w:rsidRPr="00C54565" w:rsidRDefault="006834F8" w:rsidP="00683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5.0 </w:t>
            </w:r>
            <w:r w:rsidR="002255A5"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 8.0</w:t>
            </w:r>
          </w:p>
        </w:tc>
        <w:tc>
          <w:tcPr>
            <w:tcW w:w="270" w:type="dxa"/>
            <w:shd w:val="clear" w:color="auto" w:fill="auto"/>
          </w:tcPr>
          <w:p w14:paraId="41AAC459" w14:textId="77777777" w:rsidR="006834F8" w:rsidRPr="00C54565" w:rsidRDefault="006834F8" w:rsidP="006834F8">
            <w:pPr>
              <w:pStyle w:val="acctfourfigures"/>
              <w:tabs>
                <w:tab w:val="clear" w:pos="765"/>
                <w:tab w:val="decimal" w:pos="70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3B4FA4" w14:textId="4CAABDD7" w:rsidR="006834F8" w:rsidRPr="00C54565" w:rsidRDefault="006834F8" w:rsidP="00683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5.0 </w:t>
            </w:r>
            <w:r w:rsidR="002255A5"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 8.0</w:t>
            </w:r>
          </w:p>
        </w:tc>
        <w:tc>
          <w:tcPr>
            <w:tcW w:w="270" w:type="dxa"/>
            <w:shd w:val="clear" w:color="auto" w:fill="auto"/>
          </w:tcPr>
          <w:p w14:paraId="316B2118" w14:textId="77777777" w:rsidR="006834F8" w:rsidRPr="00C54565" w:rsidRDefault="006834F8" w:rsidP="006834F8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5E15960" w14:textId="43A02CB9" w:rsidR="006834F8" w:rsidRPr="00C54565" w:rsidRDefault="006834F8" w:rsidP="00683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5.0 </w:t>
            </w:r>
            <w:r w:rsidR="002255A5"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 8.0</w:t>
            </w:r>
          </w:p>
        </w:tc>
        <w:tc>
          <w:tcPr>
            <w:tcW w:w="270" w:type="dxa"/>
          </w:tcPr>
          <w:p w14:paraId="612EB8E6" w14:textId="77777777" w:rsidR="006834F8" w:rsidRPr="00C54565" w:rsidRDefault="006834F8" w:rsidP="006834F8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87847AA" w14:textId="04F1FEA7" w:rsidR="006834F8" w:rsidRPr="00C54565" w:rsidRDefault="006834F8" w:rsidP="00683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5.0 </w:t>
            </w:r>
            <w:r w:rsidR="002255A5"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 8.0</w:t>
            </w:r>
          </w:p>
        </w:tc>
      </w:tr>
    </w:tbl>
    <w:p w14:paraId="1AE0EFFB" w14:textId="77777777" w:rsidR="0030308A" w:rsidRPr="00C54565" w:rsidRDefault="0030308A" w:rsidP="00751C3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F8A847D" w14:textId="38F14496" w:rsidR="00746752" w:rsidRPr="00C54565" w:rsidRDefault="00626409" w:rsidP="00751C3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0099E3C" w14:textId="4FDABEA3" w:rsidR="00626409" w:rsidRPr="00C54565" w:rsidRDefault="00E05A9F" w:rsidP="005D71B4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  <w:r w:rsidRPr="00C54565">
        <w:rPr>
          <w:rFonts w:asciiTheme="majorBidi" w:hAnsiTheme="majorBidi" w:cstheme="majorBidi"/>
          <w:sz w:val="28"/>
          <w:szCs w:val="28"/>
        </w:rPr>
        <w:br/>
      </w:r>
      <w:r w:rsidR="00ED34F2" w:rsidRPr="00C54565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ณ </w:t>
      </w:r>
      <w:r w:rsidR="00626409" w:rsidRPr="00C54565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วันที่ </w:t>
      </w:r>
      <w:r w:rsidR="00626409" w:rsidRPr="00C54565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="00626409" w:rsidRPr="00C54565">
        <w:rPr>
          <w:rFonts w:ascii="Angsana New" w:hAnsi="Angsana New" w:cs="Angsana New" w:hint="cs"/>
          <w:spacing w:val="-6"/>
          <w:sz w:val="30"/>
          <w:szCs w:val="30"/>
          <w:cs/>
        </w:rPr>
        <w:t>ธันวาคม</w:t>
      </w:r>
      <w:r w:rsidR="00ED34F2" w:rsidRPr="00C54565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626409" w:rsidRPr="00C54565">
        <w:rPr>
          <w:rFonts w:ascii="Angsana New" w:hAnsi="Angsana New" w:cs="Angsana New"/>
          <w:spacing w:val="-6"/>
          <w:sz w:val="30"/>
          <w:szCs w:val="30"/>
        </w:rPr>
        <w:t>256</w:t>
      </w:r>
      <w:r w:rsidR="00500F13" w:rsidRPr="00C54565">
        <w:rPr>
          <w:rFonts w:ascii="Angsana New" w:hAnsi="Angsana New" w:cs="Angsana New"/>
          <w:spacing w:val="-6"/>
          <w:sz w:val="30"/>
          <w:szCs w:val="30"/>
        </w:rPr>
        <w:t>2</w:t>
      </w:r>
      <w:r w:rsidR="00626409" w:rsidRPr="00C54565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ระยะเวลาถัวเฉลี่ยถ่วงน้ำหนักของภาระผูกพันผลประโยชน์ที่กำหนดไว้เป็น</w:t>
      </w:r>
      <w:r w:rsidR="00626409" w:rsidRPr="00C54565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500F13" w:rsidRPr="00C54565">
        <w:rPr>
          <w:rFonts w:ascii="Angsana New" w:hAnsi="Angsana New" w:cs="Angsana New"/>
          <w:spacing w:val="-6"/>
          <w:sz w:val="30"/>
          <w:szCs w:val="30"/>
        </w:rPr>
        <w:t xml:space="preserve">9 </w:t>
      </w:r>
      <w:r w:rsidR="00626409" w:rsidRPr="00C54565">
        <w:rPr>
          <w:rFonts w:ascii="Angsana New" w:hAnsi="Angsana New" w:cs="Angsana New" w:hint="cs"/>
          <w:spacing w:val="-6"/>
          <w:sz w:val="30"/>
          <w:szCs w:val="30"/>
          <w:cs/>
        </w:rPr>
        <w:t>ปี</w:t>
      </w:r>
      <w:r w:rsidR="00626409" w:rsidRPr="00C54565">
        <w:rPr>
          <w:rFonts w:ascii="Angsana New" w:hAnsi="Angsana New" w:cs="Angsana New"/>
          <w:spacing w:val="-6"/>
          <w:sz w:val="30"/>
          <w:szCs w:val="30"/>
        </w:rPr>
        <w:t xml:space="preserve"> (</w:t>
      </w:r>
      <w:r w:rsidR="00626409" w:rsidRPr="00C54565">
        <w:rPr>
          <w:rFonts w:ascii="Angsana New" w:hAnsi="Angsana New" w:cs="Angsana New"/>
          <w:i/>
          <w:iCs/>
          <w:spacing w:val="-6"/>
          <w:sz w:val="30"/>
          <w:szCs w:val="30"/>
        </w:rPr>
        <w:t>256</w:t>
      </w:r>
      <w:r w:rsidR="00500F13" w:rsidRPr="00C54565">
        <w:rPr>
          <w:rFonts w:ascii="Angsana New" w:hAnsi="Angsana New" w:cs="Angsana New"/>
          <w:i/>
          <w:iCs/>
          <w:spacing w:val="-6"/>
          <w:sz w:val="30"/>
          <w:szCs w:val="30"/>
        </w:rPr>
        <w:t>1</w:t>
      </w:r>
      <w:r w:rsidR="000E0A6E" w:rsidRPr="00C54565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: </w:t>
      </w:r>
      <w:r w:rsidR="00500F13" w:rsidRPr="00C54565">
        <w:rPr>
          <w:rFonts w:ascii="Angsana New" w:hAnsi="Angsana New" w:cs="Angsana New"/>
          <w:i/>
          <w:iCs/>
          <w:spacing w:val="-6"/>
          <w:sz w:val="30"/>
          <w:szCs w:val="30"/>
        </w:rPr>
        <w:t>16</w:t>
      </w:r>
      <w:r w:rsidR="00751C33" w:rsidRPr="00C54565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="00626409" w:rsidRPr="00C54565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ปี</w:t>
      </w:r>
      <w:r w:rsidR="00626409" w:rsidRPr="00C54565">
        <w:rPr>
          <w:rFonts w:ascii="Angsana New" w:hAnsi="Angsana New" w:cs="Angsana New" w:hint="cs"/>
          <w:spacing w:val="-6"/>
          <w:sz w:val="30"/>
          <w:szCs w:val="30"/>
          <w:cs/>
        </w:rPr>
        <w:t>)</w:t>
      </w:r>
    </w:p>
    <w:p w14:paraId="0C0809CA" w14:textId="77777777" w:rsidR="00626409" w:rsidRPr="00C54565" w:rsidRDefault="00626409" w:rsidP="005D71B4">
      <w:pPr>
        <w:spacing w:line="240" w:lineRule="auto"/>
        <w:ind w:firstLine="540"/>
        <w:rPr>
          <w:rFonts w:asciiTheme="majorBidi" w:eastAsia="Calibri" w:hAnsiTheme="majorBidi" w:cstheme="majorBidi"/>
          <w:sz w:val="28"/>
          <w:szCs w:val="28"/>
        </w:rPr>
      </w:pPr>
    </w:p>
    <w:p w14:paraId="2B6C4162" w14:textId="77777777" w:rsidR="00626409" w:rsidRPr="00C54565" w:rsidRDefault="00626409" w:rsidP="00626409">
      <w:pPr>
        <w:spacing w:line="276" w:lineRule="auto"/>
        <w:ind w:firstLine="540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  <w:r w:rsidRPr="00C54565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C54565"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73151A2B" w14:textId="77777777" w:rsidR="00626409" w:rsidRPr="00C54565" w:rsidRDefault="00626409" w:rsidP="005D71B4">
      <w:pPr>
        <w:spacing w:line="240" w:lineRule="auto"/>
        <w:ind w:firstLine="540"/>
        <w:rPr>
          <w:rFonts w:asciiTheme="majorBidi" w:eastAsia="Calibri" w:hAnsiTheme="majorBidi" w:cstheme="majorBidi"/>
          <w:sz w:val="28"/>
          <w:szCs w:val="28"/>
        </w:rPr>
      </w:pPr>
    </w:p>
    <w:p w14:paraId="0B99DBE2" w14:textId="533BEC3D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C54565">
        <w:rPr>
          <w:rFonts w:ascii="Angsana New" w:hAnsi="Angsana New" w:cs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โดยถือว่าข้อสมมติอื่นๆ คงที่</w:t>
      </w:r>
    </w:p>
    <w:p w14:paraId="2895351C" w14:textId="77777777" w:rsidR="00626409" w:rsidRPr="00C54565" w:rsidRDefault="00626409" w:rsidP="005D7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4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48"/>
      </w:tblGrid>
      <w:tr w:rsidR="004A60E7" w:rsidRPr="00C54565" w14:paraId="17A9D46E" w14:textId="77777777" w:rsidTr="00131F8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F233C00" w14:textId="77777777" w:rsidR="004A60E7" w:rsidRPr="00C54565" w:rsidRDefault="004A60E7" w:rsidP="00560A78">
            <w:pPr>
              <w:spacing w:line="240" w:lineRule="auto"/>
              <w:ind w:right="-28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09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8D681" w14:textId="4AF36CC5" w:rsidR="004A60E7" w:rsidRPr="00C54565" w:rsidRDefault="004A60E7" w:rsidP="00560A78">
            <w:pPr>
              <w:spacing w:line="240" w:lineRule="auto"/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60E7" w:rsidRPr="00C54565" w14:paraId="7C910D5A" w14:textId="77777777" w:rsidTr="004A60E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42C7A75" w14:textId="13D146DF" w:rsidR="004A60E7" w:rsidRPr="00C54565" w:rsidRDefault="004A60E7" w:rsidP="004A60E7">
            <w:pPr>
              <w:spacing w:line="240" w:lineRule="auto"/>
              <w:ind w:right="-28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628F67" w14:textId="1324D99F" w:rsidR="004A60E7" w:rsidRPr="00C54565" w:rsidRDefault="004A60E7" w:rsidP="004A60E7">
            <w:pPr>
              <w:spacing w:line="240" w:lineRule="auto"/>
              <w:ind w:left="-105"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เพิ่มขึ้นร้อยละ </w:t>
            </w:r>
            <w:r w:rsidRPr="00C5456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244567" w14:textId="77777777" w:rsidR="004A60E7" w:rsidRPr="00C54565" w:rsidRDefault="004A60E7" w:rsidP="004A60E7">
            <w:pPr>
              <w:spacing w:line="240" w:lineRule="auto"/>
              <w:ind w:left="-105"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731DF" w14:textId="07BD721F" w:rsidR="004A60E7" w:rsidRPr="00C54565" w:rsidRDefault="004A60E7" w:rsidP="004A60E7">
            <w:pPr>
              <w:spacing w:line="240" w:lineRule="auto"/>
              <w:ind w:left="-105"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ลดลงร้อยละ </w:t>
            </w:r>
            <w:r w:rsidRPr="00C5456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4A60E7" w:rsidRPr="00C54565" w14:paraId="052EFE8A" w14:textId="77777777" w:rsidTr="004A60E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94730F6" w14:textId="5E9884EB" w:rsidR="004A60E7" w:rsidRPr="00C54565" w:rsidRDefault="004A60E7" w:rsidP="004A60E7">
            <w:pPr>
              <w:spacing w:line="240" w:lineRule="auto"/>
              <w:ind w:right="-28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545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545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2E45A0" w14:textId="11B4DA7B" w:rsidR="004A60E7" w:rsidRPr="00C54565" w:rsidRDefault="004A60E7" w:rsidP="004A60E7">
            <w:pPr>
              <w:spacing w:line="240" w:lineRule="auto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1F96B" w14:textId="77777777" w:rsidR="004A60E7" w:rsidRPr="00C54565" w:rsidRDefault="004A60E7" w:rsidP="004A60E7">
            <w:pPr>
              <w:spacing w:line="240" w:lineRule="auto"/>
              <w:ind w:left="-127" w:right="-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6619" w14:textId="51436B3C" w:rsidR="004A60E7" w:rsidRPr="00C54565" w:rsidRDefault="004A60E7" w:rsidP="004A60E7">
            <w:pPr>
              <w:spacing w:line="240" w:lineRule="auto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B99F6" w14:textId="77777777" w:rsidR="004A60E7" w:rsidRPr="00C54565" w:rsidRDefault="004A60E7" w:rsidP="004A60E7">
            <w:pPr>
              <w:spacing w:line="240" w:lineRule="auto"/>
              <w:ind w:left="-127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FE33C8" w14:textId="3EB1A997" w:rsidR="004A60E7" w:rsidRPr="00C54565" w:rsidRDefault="004A60E7" w:rsidP="004A60E7">
            <w:pPr>
              <w:spacing w:line="240" w:lineRule="auto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154915" w14:textId="77777777" w:rsidR="004A60E7" w:rsidRPr="00C54565" w:rsidRDefault="004A60E7" w:rsidP="004A60E7">
            <w:pPr>
              <w:spacing w:line="240" w:lineRule="auto"/>
              <w:ind w:left="-127" w:right="-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1AB21" w14:textId="35DC7C2A" w:rsidR="004A60E7" w:rsidRPr="00C54565" w:rsidRDefault="004A60E7" w:rsidP="004A60E7">
            <w:pPr>
              <w:spacing w:line="240" w:lineRule="auto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A60E7" w:rsidRPr="00C54565" w14:paraId="543CAB00" w14:textId="77777777" w:rsidTr="004A60E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6E796D2" w14:textId="77777777" w:rsidR="004A60E7" w:rsidRPr="00C54565" w:rsidRDefault="004A60E7" w:rsidP="004A60E7">
            <w:pPr>
              <w:spacing w:line="240" w:lineRule="auto"/>
              <w:ind w:left="262" w:right="-28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1FA50" w14:textId="77777777" w:rsidR="004A60E7" w:rsidRPr="00C54565" w:rsidRDefault="004A60E7" w:rsidP="004A60E7">
            <w:pPr>
              <w:spacing w:line="240" w:lineRule="auto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5456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A60E7" w:rsidRPr="00C54565" w14:paraId="157925D4" w14:textId="77777777" w:rsidTr="004A6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319D92E8" w14:textId="4514F2F5" w:rsidR="004A60E7" w:rsidRPr="00C54565" w:rsidRDefault="004A60E7" w:rsidP="004A60E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</w:tcPr>
          <w:p w14:paraId="0519965E" w14:textId="0CAFEDA8" w:rsidR="004A60E7" w:rsidRPr="00C54565" w:rsidRDefault="004A60E7" w:rsidP="004A60E7">
            <w:pPr>
              <w:pStyle w:val="numbernegative"/>
              <w:tabs>
                <w:tab w:val="decimal" w:pos="942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C54565">
              <w:rPr>
                <w:rFonts w:eastAsia="MS Mincho"/>
                <w:sz w:val="30"/>
                <w:szCs w:val="30"/>
                <w:lang w:val="en-US"/>
              </w:rPr>
              <w:t>(19,705)</w:t>
            </w:r>
          </w:p>
        </w:tc>
        <w:tc>
          <w:tcPr>
            <w:tcW w:w="270" w:type="dxa"/>
            <w:shd w:val="clear" w:color="auto" w:fill="auto"/>
          </w:tcPr>
          <w:p w14:paraId="41AA3D96" w14:textId="77777777" w:rsidR="004A60E7" w:rsidRPr="00C54565" w:rsidRDefault="004A60E7" w:rsidP="004A60E7">
            <w:pPr>
              <w:tabs>
                <w:tab w:val="decimal" w:pos="942"/>
              </w:tabs>
              <w:spacing w:line="240" w:lineRule="auto"/>
              <w:ind w:left="-108" w:right="-6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096821" w14:textId="701ADCEC" w:rsidR="004A60E7" w:rsidRPr="00C54565" w:rsidRDefault="004A60E7" w:rsidP="004A60E7">
            <w:pPr>
              <w:pStyle w:val="numbernegative"/>
              <w:tabs>
                <w:tab w:val="decimal" w:pos="942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C54565">
              <w:rPr>
                <w:rFonts w:eastAsia="MS Mincho"/>
                <w:sz w:val="30"/>
                <w:szCs w:val="30"/>
                <w:lang w:val="en-US"/>
              </w:rPr>
              <w:t>(10,750)</w:t>
            </w:r>
          </w:p>
        </w:tc>
        <w:tc>
          <w:tcPr>
            <w:tcW w:w="270" w:type="dxa"/>
            <w:shd w:val="clear" w:color="auto" w:fill="auto"/>
          </w:tcPr>
          <w:p w14:paraId="72EC7C26" w14:textId="77777777" w:rsidR="004A60E7" w:rsidRPr="00C54565" w:rsidRDefault="004A60E7" w:rsidP="004A60E7">
            <w:pPr>
              <w:pStyle w:val="numbernegative"/>
              <w:tabs>
                <w:tab w:val="decimal" w:pos="942"/>
                <w:tab w:val="decimal" w:pos="972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63A68D" w14:textId="21AA335B" w:rsidR="004A60E7" w:rsidRPr="00C54565" w:rsidRDefault="00104031" w:rsidP="000470F3">
            <w:pPr>
              <w:pStyle w:val="numbernegative"/>
              <w:tabs>
                <w:tab w:val="decimal" w:pos="870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C54565">
              <w:rPr>
                <w:rFonts w:eastAsia="MS Mincho"/>
                <w:sz w:val="30"/>
                <w:szCs w:val="30"/>
                <w:lang w:val="en-US"/>
              </w:rPr>
              <w:t>23,855</w:t>
            </w:r>
          </w:p>
        </w:tc>
        <w:tc>
          <w:tcPr>
            <w:tcW w:w="270" w:type="dxa"/>
            <w:shd w:val="clear" w:color="auto" w:fill="auto"/>
          </w:tcPr>
          <w:p w14:paraId="0AF96D08" w14:textId="77777777" w:rsidR="004A60E7" w:rsidRPr="00C54565" w:rsidRDefault="004A60E7" w:rsidP="004A60E7">
            <w:pPr>
              <w:tabs>
                <w:tab w:val="decimal" w:pos="942"/>
              </w:tabs>
              <w:spacing w:line="240" w:lineRule="auto"/>
              <w:ind w:left="-108" w:right="-68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048" w:type="dxa"/>
            <w:shd w:val="clear" w:color="auto" w:fill="auto"/>
          </w:tcPr>
          <w:p w14:paraId="1DD87E7C" w14:textId="7142D591" w:rsidR="004A60E7" w:rsidRPr="00C54565" w:rsidRDefault="00104031" w:rsidP="000470F3">
            <w:pPr>
              <w:pStyle w:val="numbernegative"/>
              <w:tabs>
                <w:tab w:val="decimal" w:pos="840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C54565">
              <w:rPr>
                <w:rFonts w:eastAsia="MS Mincho"/>
                <w:sz w:val="30"/>
                <w:szCs w:val="30"/>
                <w:lang w:val="en-US"/>
              </w:rPr>
              <w:t>12,897</w:t>
            </w:r>
          </w:p>
        </w:tc>
      </w:tr>
      <w:tr w:rsidR="004A60E7" w:rsidRPr="00C54565" w14:paraId="2BCE10C2" w14:textId="77777777" w:rsidTr="004A6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63ACF421" w14:textId="2AC1816F" w:rsidR="004A60E7" w:rsidRPr="00C54565" w:rsidRDefault="004A60E7" w:rsidP="004A60E7">
            <w:pPr>
              <w:ind w:left="26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  <w:shd w:val="clear" w:color="auto" w:fill="auto"/>
          </w:tcPr>
          <w:p w14:paraId="7D1E8614" w14:textId="60F26417" w:rsidR="004A60E7" w:rsidRPr="00C54565" w:rsidRDefault="004A60E7" w:rsidP="000470F3">
            <w:pPr>
              <w:pStyle w:val="numbernegative"/>
              <w:tabs>
                <w:tab w:val="decimal" w:pos="870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C54565">
              <w:rPr>
                <w:rFonts w:eastAsia="MS Mincho"/>
                <w:sz w:val="30"/>
                <w:szCs w:val="30"/>
                <w:lang w:val="en-US"/>
              </w:rPr>
              <w:t>22,525</w:t>
            </w:r>
          </w:p>
        </w:tc>
        <w:tc>
          <w:tcPr>
            <w:tcW w:w="270" w:type="dxa"/>
            <w:shd w:val="clear" w:color="auto" w:fill="auto"/>
          </w:tcPr>
          <w:p w14:paraId="170AA348" w14:textId="77777777" w:rsidR="004A60E7" w:rsidRPr="00C54565" w:rsidRDefault="004A60E7" w:rsidP="004A60E7">
            <w:pPr>
              <w:tabs>
                <w:tab w:val="decimal" w:pos="942"/>
              </w:tabs>
              <w:spacing w:line="240" w:lineRule="auto"/>
              <w:ind w:left="-108" w:right="-6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26B7EF" w14:textId="425FB126" w:rsidR="004A60E7" w:rsidRPr="00C54565" w:rsidRDefault="004A60E7" w:rsidP="000470F3">
            <w:pPr>
              <w:pStyle w:val="numbernegative"/>
              <w:tabs>
                <w:tab w:val="decimal" w:pos="885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C54565">
              <w:rPr>
                <w:rFonts w:eastAsia="MS Mincho"/>
                <w:sz w:val="30"/>
                <w:szCs w:val="30"/>
                <w:lang w:val="en-US"/>
              </w:rPr>
              <w:t>12,423</w:t>
            </w:r>
          </w:p>
        </w:tc>
        <w:tc>
          <w:tcPr>
            <w:tcW w:w="270" w:type="dxa"/>
            <w:shd w:val="clear" w:color="auto" w:fill="auto"/>
          </w:tcPr>
          <w:p w14:paraId="7E6AF6D4" w14:textId="77777777" w:rsidR="004A60E7" w:rsidRPr="00C54565" w:rsidRDefault="004A60E7" w:rsidP="004A60E7">
            <w:pPr>
              <w:pStyle w:val="numbernegative"/>
              <w:tabs>
                <w:tab w:val="decimal" w:pos="942"/>
                <w:tab w:val="decimal" w:pos="972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8C2D42" w14:textId="0363B6C9" w:rsidR="004A60E7" w:rsidRPr="00C54565" w:rsidRDefault="00104031" w:rsidP="004A60E7">
            <w:pPr>
              <w:pStyle w:val="numbernegative"/>
              <w:tabs>
                <w:tab w:val="decimal" w:pos="942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C54565">
              <w:rPr>
                <w:rFonts w:eastAsia="MS Mincho"/>
                <w:sz w:val="30"/>
                <w:szCs w:val="30"/>
                <w:lang w:val="en-US"/>
              </w:rPr>
              <w:t>(19,125)</w:t>
            </w:r>
          </w:p>
        </w:tc>
        <w:tc>
          <w:tcPr>
            <w:tcW w:w="270" w:type="dxa"/>
            <w:shd w:val="clear" w:color="auto" w:fill="auto"/>
          </w:tcPr>
          <w:p w14:paraId="64B11BC2" w14:textId="77777777" w:rsidR="004A60E7" w:rsidRPr="00C54565" w:rsidRDefault="004A60E7" w:rsidP="004A60E7">
            <w:pPr>
              <w:tabs>
                <w:tab w:val="decimal" w:pos="942"/>
              </w:tabs>
              <w:spacing w:line="240" w:lineRule="auto"/>
              <w:ind w:left="-108" w:right="-6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7982D90F" w14:textId="1927513E" w:rsidR="004A60E7" w:rsidRPr="00C54565" w:rsidRDefault="00104031" w:rsidP="004A60E7">
            <w:pPr>
              <w:pStyle w:val="numbernegative"/>
              <w:tabs>
                <w:tab w:val="decimal" w:pos="942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C54565">
              <w:rPr>
                <w:rFonts w:eastAsia="MS Mincho"/>
                <w:sz w:val="30"/>
                <w:szCs w:val="30"/>
                <w:lang w:val="en-US"/>
              </w:rPr>
              <w:t>(10,605)</w:t>
            </w:r>
          </w:p>
        </w:tc>
      </w:tr>
    </w:tbl>
    <w:p w14:paraId="1B65A324" w14:textId="47275672" w:rsidR="00626409" w:rsidRPr="00C54565" w:rsidRDefault="00626409" w:rsidP="005D71B4">
      <w:p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</w:p>
    <w:p w14:paraId="4B2C3066" w14:textId="77777777" w:rsidR="00AB4D0D" w:rsidRPr="00C54565" w:rsidRDefault="00AB4D0D" w:rsidP="005D71B4">
      <w:p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</w:p>
    <w:p w14:paraId="72C0B221" w14:textId="657EA110" w:rsidR="0030308A" w:rsidRPr="00C54565" w:rsidRDefault="0030308A" w:rsidP="005D71B4">
      <w:p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</w:p>
    <w:p w14:paraId="45F5C425" w14:textId="10D45A92" w:rsidR="0030308A" w:rsidRPr="00C54565" w:rsidRDefault="0030308A" w:rsidP="005D71B4">
      <w:p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</w:p>
    <w:p w14:paraId="3DA35D85" w14:textId="77777777" w:rsidR="002E13BA" w:rsidRPr="00C54565" w:rsidRDefault="002E13BA" w:rsidP="005D71B4">
      <w:p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</w:p>
    <w:tbl>
      <w:tblPr>
        <w:tblW w:w="94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48"/>
      </w:tblGrid>
      <w:tr w:rsidR="004A60E7" w:rsidRPr="00C54565" w14:paraId="3688E38D" w14:textId="77777777" w:rsidTr="00131F8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F607EC3" w14:textId="77777777" w:rsidR="004A60E7" w:rsidRPr="00C54565" w:rsidRDefault="004A60E7" w:rsidP="00131F89">
            <w:pPr>
              <w:spacing w:line="240" w:lineRule="auto"/>
              <w:ind w:right="-28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509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BC246" w14:textId="340556B1" w:rsidR="004A60E7" w:rsidRPr="00C54565" w:rsidRDefault="004A60E7" w:rsidP="00131F89">
            <w:pPr>
              <w:spacing w:line="240" w:lineRule="auto"/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104031" w:rsidRPr="00C545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A60E7" w:rsidRPr="00C54565" w14:paraId="1DB2FA6D" w14:textId="77777777" w:rsidTr="00131F8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C8E7642" w14:textId="77777777" w:rsidR="004A60E7" w:rsidRPr="00C54565" w:rsidRDefault="004A60E7" w:rsidP="00131F89">
            <w:pPr>
              <w:spacing w:line="240" w:lineRule="auto"/>
              <w:ind w:right="-28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B9A3E" w14:textId="77777777" w:rsidR="004A60E7" w:rsidRPr="00C54565" w:rsidRDefault="004A60E7" w:rsidP="00131F89">
            <w:pPr>
              <w:spacing w:line="240" w:lineRule="auto"/>
              <w:ind w:left="-105"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เพิ่มขึ้นร้อยละ </w:t>
            </w:r>
            <w:r w:rsidRPr="00C5456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391551" w14:textId="77777777" w:rsidR="004A60E7" w:rsidRPr="00C54565" w:rsidRDefault="004A60E7" w:rsidP="00131F89">
            <w:pPr>
              <w:spacing w:line="240" w:lineRule="auto"/>
              <w:ind w:left="-105"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F38144" w14:textId="77777777" w:rsidR="004A60E7" w:rsidRPr="00C54565" w:rsidRDefault="004A60E7" w:rsidP="00131F89">
            <w:pPr>
              <w:spacing w:line="240" w:lineRule="auto"/>
              <w:ind w:left="-105"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ลดลงร้อยละ </w:t>
            </w:r>
            <w:r w:rsidRPr="00C5456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4A60E7" w:rsidRPr="00C54565" w14:paraId="3D9EF381" w14:textId="77777777" w:rsidTr="00131F8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63DF093" w14:textId="77777777" w:rsidR="004A60E7" w:rsidRPr="00C54565" w:rsidRDefault="004A60E7" w:rsidP="00131F89">
            <w:pPr>
              <w:spacing w:line="240" w:lineRule="auto"/>
              <w:ind w:right="-28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545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545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433475" w14:textId="77777777" w:rsidR="004A60E7" w:rsidRPr="00C54565" w:rsidRDefault="004A60E7" w:rsidP="00131F89">
            <w:pPr>
              <w:spacing w:line="240" w:lineRule="auto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04C7D" w14:textId="77777777" w:rsidR="004A60E7" w:rsidRPr="00C54565" w:rsidRDefault="004A60E7" w:rsidP="00131F89">
            <w:pPr>
              <w:spacing w:line="240" w:lineRule="auto"/>
              <w:ind w:left="-127" w:right="-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3250A" w14:textId="77777777" w:rsidR="004A60E7" w:rsidRPr="00C54565" w:rsidRDefault="004A60E7" w:rsidP="00131F89">
            <w:pPr>
              <w:spacing w:line="240" w:lineRule="auto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0AB01" w14:textId="77777777" w:rsidR="004A60E7" w:rsidRPr="00C54565" w:rsidRDefault="004A60E7" w:rsidP="00131F89">
            <w:pPr>
              <w:spacing w:line="240" w:lineRule="auto"/>
              <w:ind w:left="-127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5D0BF3" w14:textId="77777777" w:rsidR="004A60E7" w:rsidRPr="00C54565" w:rsidRDefault="004A60E7" w:rsidP="00131F89">
            <w:pPr>
              <w:spacing w:line="240" w:lineRule="auto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A020CC" w14:textId="77777777" w:rsidR="004A60E7" w:rsidRPr="00C54565" w:rsidRDefault="004A60E7" w:rsidP="00131F89">
            <w:pPr>
              <w:spacing w:line="240" w:lineRule="auto"/>
              <w:ind w:left="-127" w:right="-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1722CE" w14:textId="77777777" w:rsidR="004A60E7" w:rsidRPr="00C54565" w:rsidRDefault="004A60E7" w:rsidP="00131F89">
            <w:pPr>
              <w:spacing w:line="240" w:lineRule="auto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A60E7" w:rsidRPr="00C54565" w14:paraId="75746CA0" w14:textId="77777777" w:rsidTr="00131F8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5F07E52" w14:textId="77777777" w:rsidR="004A60E7" w:rsidRPr="00C54565" w:rsidRDefault="004A60E7" w:rsidP="00131F89">
            <w:pPr>
              <w:spacing w:line="240" w:lineRule="auto"/>
              <w:ind w:left="262" w:right="-28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ADD31" w14:textId="77777777" w:rsidR="004A60E7" w:rsidRPr="00C54565" w:rsidRDefault="004A60E7" w:rsidP="00131F89">
            <w:pPr>
              <w:spacing w:line="240" w:lineRule="auto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5456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A60E7" w:rsidRPr="00C54565" w14:paraId="184A0E5A" w14:textId="77777777" w:rsidTr="00131F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0E782F70" w14:textId="77777777" w:rsidR="004A60E7" w:rsidRPr="00C54565" w:rsidRDefault="004A60E7" w:rsidP="00131F8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</w:tcPr>
          <w:p w14:paraId="33C09229" w14:textId="13AEFEBA" w:rsidR="004A60E7" w:rsidRPr="00C54565" w:rsidRDefault="00104031" w:rsidP="00131F89">
            <w:pPr>
              <w:pStyle w:val="numbernegative"/>
              <w:tabs>
                <w:tab w:val="decimal" w:pos="942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C54565">
              <w:rPr>
                <w:rFonts w:eastAsia="MS Mincho"/>
                <w:sz w:val="30"/>
                <w:szCs w:val="30"/>
                <w:lang w:val="en-US"/>
              </w:rPr>
              <w:t>(6,479</w:t>
            </w:r>
            <w:r w:rsidR="004A60E7" w:rsidRPr="00C54565">
              <w:rPr>
                <w:rFonts w:eastAsia="MS Mincho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B40AC1" w14:textId="77777777" w:rsidR="004A60E7" w:rsidRPr="00C54565" w:rsidRDefault="004A60E7" w:rsidP="00131F89">
            <w:pPr>
              <w:tabs>
                <w:tab w:val="decimal" w:pos="942"/>
              </w:tabs>
              <w:spacing w:line="240" w:lineRule="auto"/>
              <w:ind w:left="-108" w:right="-68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shd w:val="clear" w:color="auto" w:fill="auto"/>
          </w:tcPr>
          <w:p w14:paraId="7F0D8279" w14:textId="2306F12C" w:rsidR="004A60E7" w:rsidRPr="00C54565" w:rsidRDefault="00104031" w:rsidP="00131F89">
            <w:pPr>
              <w:pStyle w:val="numbernegative"/>
              <w:tabs>
                <w:tab w:val="decimal" w:pos="942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C54565">
              <w:rPr>
                <w:rFonts w:eastAsia="MS Mincho"/>
                <w:sz w:val="30"/>
                <w:szCs w:val="30"/>
                <w:lang w:val="en-US"/>
              </w:rPr>
              <w:t>(3,978)</w:t>
            </w:r>
          </w:p>
        </w:tc>
        <w:tc>
          <w:tcPr>
            <w:tcW w:w="270" w:type="dxa"/>
            <w:shd w:val="clear" w:color="auto" w:fill="auto"/>
          </w:tcPr>
          <w:p w14:paraId="44535F9B" w14:textId="77777777" w:rsidR="004A60E7" w:rsidRPr="00C54565" w:rsidRDefault="004A60E7" w:rsidP="00131F89">
            <w:pPr>
              <w:pStyle w:val="numbernegative"/>
              <w:tabs>
                <w:tab w:val="decimal" w:pos="942"/>
                <w:tab w:val="decimal" w:pos="972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879CB1" w14:textId="1C4DB45C" w:rsidR="004A60E7" w:rsidRPr="00C54565" w:rsidRDefault="00104031" w:rsidP="000470F3">
            <w:pPr>
              <w:pStyle w:val="numbernegative"/>
              <w:tabs>
                <w:tab w:val="decimal" w:pos="870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C54565">
              <w:rPr>
                <w:rFonts w:eastAsia="MS Mincho"/>
                <w:sz w:val="30"/>
                <w:szCs w:val="30"/>
                <w:lang w:val="en-US"/>
              </w:rPr>
              <w:t>7,800</w:t>
            </w:r>
          </w:p>
        </w:tc>
        <w:tc>
          <w:tcPr>
            <w:tcW w:w="270" w:type="dxa"/>
            <w:shd w:val="clear" w:color="auto" w:fill="auto"/>
          </w:tcPr>
          <w:p w14:paraId="669314E8" w14:textId="77777777" w:rsidR="004A60E7" w:rsidRPr="00C54565" w:rsidRDefault="004A60E7" w:rsidP="00131F89">
            <w:pPr>
              <w:tabs>
                <w:tab w:val="decimal" w:pos="942"/>
              </w:tabs>
              <w:spacing w:line="240" w:lineRule="auto"/>
              <w:ind w:left="-108" w:right="-68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048" w:type="dxa"/>
            <w:shd w:val="clear" w:color="auto" w:fill="auto"/>
          </w:tcPr>
          <w:p w14:paraId="3395E39F" w14:textId="54450FF1" w:rsidR="004A60E7" w:rsidRPr="00C54565" w:rsidRDefault="00104031" w:rsidP="000470F3">
            <w:pPr>
              <w:pStyle w:val="numbernegative"/>
              <w:tabs>
                <w:tab w:val="decimal" w:pos="840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C54565">
              <w:rPr>
                <w:rFonts w:eastAsia="MS Mincho"/>
                <w:sz w:val="30"/>
                <w:szCs w:val="30"/>
                <w:lang w:val="en-US"/>
              </w:rPr>
              <w:t>4,734</w:t>
            </w:r>
          </w:p>
        </w:tc>
      </w:tr>
      <w:tr w:rsidR="004A60E7" w:rsidRPr="00C54565" w14:paraId="462B6AAD" w14:textId="77777777" w:rsidTr="00131F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6C154006" w14:textId="77777777" w:rsidR="004A60E7" w:rsidRPr="00C54565" w:rsidRDefault="004A60E7" w:rsidP="00131F89">
            <w:pPr>
              <w:ind w:left="26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  <w:shd w:val="clear" w:color="auto" w:fill="auto"/>
          </w:tcPr>
          <w:p w14:paraId="06462244" w14:textId="58F7AC92" w:rsidR="004A60E7" w:rsidRPr="00C54565" w:rsidRDefault="00104031" w:rsidP="000470F3">
            <w:pPr>
              <w:pStyle w:val="numbernegative"/>
              <w:tabs>
                <w:tab w:val="decimal" w:pos="870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</w:rPr>
            </w:pPr>
            <w:r w:rsidRPr="00C54565">
              <w:rPr>
                <w:rFonts w:eastAsia="MS Mincho"/>
                <w:sz w:val="30"/>
                <w:szCs w:val="30"/>
                <w:lang w:val="en-US"/>
              </w:rPr>
              <w:t>7,370</w:t>
            </w:r>
          </w:p>
        </w:tc>
        <w:tc>
          <w:tcPr>
            <w:tcW w:w="270" w:type="dxa"/>
            <w:shd w:val="clear" w:color="auto" w:fill="auto"/>
          </w:tcPr>
          <w:p w14:paraId="4B9D3663" w14:textId="77777777" w:rsidR="004A60E7" w:rsidRPr="00C54565" w:rsidRDefault="004A60E7" w:rsidP="00131F89">
            <w:pPr>
              <w:tabs>
                <w:tab w:val="decimal" w:pos="942"/>
              </w:tabs>
              <w:spacing w:line="240" w:lineRule="auto"/>
              <w:ind w:left="-108" w:right="-68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shd w:val="clear" w:color="auto" w:fill="auto"/>
          </w:tcPr>
          <w:p w14:paraId="693C49D5" w14:textId="72595F0D" w:rsidR="004A60E7" w:rsidRPr="00C54565" w:rsidRDefault="00104031" w:rsidP="000470F3">
            <w:pPr>
              <w:pStyle w:val="numbernegative"/>
              <w:tabs>
                <w:tab w:val="decimal" w:pos="870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</w:rPr>
            </w:pPr>
            <w:r w:rsidRPr="00C54565">
              <w:rPr>
                <w:rFonts w:eastAsia="MS Mincho"/>
                <w:sz w:val="30"/>
                <w:szCs w:val="30"/>
                <w:lang w:val="en-US"/>
              </w:rPr>
              <w:t>4,564</w:t>
            </w:r>
          </w:p>
        </w:tc>
        <w:tc>
          <w:tcPr>
            <w:tcW w:w="270" w:type="dxa"/>
            <w:shd w:val="clear" w:color="auto" w:fill="auto"/>
          </w:tcPr>
          <w:p w14:paraId="48E9505D" w14:textId="77777777" w:rsidR="004A60E7" w:rsidRPr="00C54565" w:rsidRDefault="004A60E7" w:rsidP="00131F89">
            <w:pPr>
              <w:pStyle w:val="numbernegative"/>
              <w:tabs>
                <w:tab w:val="decimal" w:pos="942"/>
                <w:tab w:val="decimal" w:pos="972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BCCD69" w14:textId="4E6E2CB6" w:rsidR="004A60E7" w:rsidRPr="00C54565" w:rsidRDefault="00104031" w:rsidP="00131F89">
            <w:pPr>
              <w:pStyle w:val="numbernegative"/>
              <w:tabs>
                <w:tab w:val="decimal" w:pos="942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</w:rPr>
            </w:pPr>
            <w:r w:rsidRPr="00C54565">
              <w:rPr>
                <w:rFonts w:eastAsia="MS Mincho"/>
                <w:sz w:val="30"/>
                <w:szCs w:val="30"/>
                <w:lang w:val="en-US"/>
              </w:rPr>
              <w:t>(6,291)</w:t>
            </w:r>
          </w:p>
        </w:tc>
        <w:tc>
          <w:tcPr>
            <w:tcW w:w="270" w:type="dxa"/>
            <w:shd w:val="clear" w:color="auto" w:fill="auto"/>
          </w:tcPr>
          <w:p w14:paraId="1B2115E1" w14:textId="77777777" w:rsidR="004A60E7" w:rsidRPr="00C54565" w:rsidRDefault="004A60E7" w:rsidP="00131F89">
            <w:pPr>
              <w:tabs>
                <w:tab w:val="decimal" w:pos="942"/>
              </w:tabs>
              <w:spacing w:line="240" w:lineRule="auto"/>
              <w:ind w:left="-108" w:right="-68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048" w:type="dxa"/>
            <w:shd w:val="clear" w:color="auto" w:fill="auto"/>
          </w:tcPr>
          <w:p w14:paraId="5F511F52" w14:textId="41C990DB" w:rsidR="004A60E7" w:rsidRPr="00C54565" w:rsidRDefault="00104031" w:rsidP="00131F89">
            <w:pPr>
              <w:pStyle w:val="numbernegative"/>
              <w:tabs>
                <w:tab w:val="decimal" w:pos="942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</w:rPr>
            </w:pPr>
            <w:r w:rsidRPr="00C54565">
              <w:rPr>
                <w:rFonts w:eastAsia="MS Mincho"/>
                <w:sz w:val="30"/>
                <w:szCs w:val="30"/>
                <w:lang w:val="en-US"/>
              </w:rPr>
              <w:t>(3,928)</w:t>
            </w:r>
          </w:p>
        </w:tc>
      </w:tr>
    </w:tbl>
    <w:p w14:paraId="440EB067" w14:textId="77777777" w:rsidR="0030308A" w:rsidRPr="00C54565" w:rsidRDefault="0030308A" w:rsidP="0030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3B697FD8" w14:textId="4AD0B724" w:rsidR="00626409" w:rsidRPr="00C54565" w:rsidRDefault="00626409" w:rsidP="0023488B">
      <w:pPr>
        <w:pStyle w:val="Heading1"/>
        <w:keepLines/>
        <w:numPr>
          <w:ilvl w:val="0"/>
          <w:numId w:val="1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C54565">
        <w:rPr>
          <w:rFonts w:asciiTheme="majorBidi" w:hAnsiTheme="majorBidi" w:cstheme="majorBidi"/>
          <w:szCs w:val="30"/>
          <w:u w:val="none"/>
          <w:cs/>
          <w:lang w:val="th-TH"/>
        </w:rPr>
        <w:t>ทุนเรือนหุ้น</w:t>
      </w:r>
    </w:p>
    <w:p w14:paraId="6A8EA219" w14:textId="77777777" w:rsidR="00D4397A" w:rsidRPr="00C54565" w:rsidRDefault="00D4397A" w:rsidP="005D7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CFF196" w14:textId="4EA1C153" w:rsidR="00626409" w:rsidRPr="00C54565" w:rsidRDefault="00626409" w:rsidP="00B02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0522B675" w14:textId="7F25D7F5" w:rsidR="00500F13" w:rsidRPr="00C54565" w:rsidRDefault="00500F13" w:rsidP="005D7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3207D5" w14:textId="498BAB71" w:rsidR="00500F13" w:rsidRPr="00C54565" w:rsidRDefault="00500F13" w:rsidP="00500F1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C54565">
        <w:rPr>
          <w:rFonts w:ascii="Angsana New" w:hAnsi="Angsana New" w:cs="Angsana New"/>
          <w:sz w:val="30"/>
          <w:szCs w:val="30"/>
        </w:rPr>
        <w:t>25</w:t>
      </w:r>
      <w:r w:rsidRPr="00C54565">
        <w:rPr>
          <w:rFonts w:ascii="Angsana New" w:hAnsi="Angsana New" w:cs="Angsana New" w:hint="cs"/>
          <w:sz w:val="30"/>
          <w:szCs w:val="30"/>
          <w:cs/>
        </w:rPr>
        <w:t>61</w:t>
      </w:r>
      <w:r w:rsidRPr="00C54565">
        <w:rPr>
          <w:rFonts w:ascii="Angsana New" w:hAnsi="Angsana New" w:cs="Angsana New"/>
          <w:sz w:val="30"/>
          <w:szCs w:val="30"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บริษัทเปลี่ยนแปลงมูลค่าที่ตราไว้ของหุ้นสามัญของบริษัทจากเดิมหุ้นละ </w:t>
      </w:r>
      <w:r w:rsidRPr="00C54565">
        <w:rPr>
          <w:rFonts w:ascii="Angsana New" w:hAnsi="Angsana New" w:cs="Angsana New"/>
          <w:sz w:val="30"/>
          <w:szCs w:val="30"/>
        </w:rPr>
        <w:t xml:space="preserve">1.00 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บาทเป็นหุ้นละ </w:t>
      </w:r>
      <w:r w:rsidRPr="00C54565">
        <w:rPr>
          <w:rFonts w:ascii="Angsana New" w:hAnsi="Angsana New" w:cs="Angsana New"/>
          <w:sz w:val="30"/>
          <w:szCs w:val="30"/>
        </w:rPr>
        <w:t xml:space="preserve">0.50 </w:t>
      </w:r>
      <w:r w:rsidRPr="00C54565">
        <w:rPr>
          <w:rFonts w:ascii="Angsana New" w:hAnsi="Angsana New" w:cs="Angsana New" w:hint="cs"/>
          <w:sz w:val="30"/>
          <w:szCs w:val="30"/>
          <w:cs/>
        </w:rPr>
        <w:t>บาท ทั้งนี้</w:t>
      </w:r>
      <w:r w:rsidRPr="00C54565">
        <w:rPr>
          <w:rFonts w:ascii="Angsana New" w:hAnsi="Angsana New" w:cs="Angsana New"/>
          <w:sz w:val="30"/>
          <w:szCs w:val="30"/>
          <w:cs/>
        </w:rPr>
        <w:t>บริษัทได้ด</w:t>
      </w:r>
      <w:r w:rsidRPr="00C54565">
        <w:rPr>
          <w:rFonts w:ascii="Angsana New" w:hAnsi="Angsana New" w:cs="Angsana New" w:hint="cs"/>
          <w:sz w:val="30"/>
          <w:szCs w:val="30"/>
          <w:cs/>
        </w:rPr>
        <w:t>ำ</w:t>
      </w:r>
      <w:r w:rsidRPr="00C54565">
        <w:rPr>
          <w:rFonts w:ascii="Angsana New" w:hAnsi="Angsana New" w:cs="Angsana New"/>
          <w:sz w:val="30"/>
          <w:szCs w:val="30"/>
          <w:cs/>
        </w:rPr>
        <w:t>เนินการจดทะเบียนเปลี่ยนแปลงมูลค่าที่ตราไว้ของหุ้นของบริษัทตามที่ได้รับอนุมัติจากที่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C54565">
        <w:rPr>
          <w:rFonts w:ascii="Angsana New" w:hAnsi="Angsana New" w:cs="Angsana New"/>
          <w:sz w:val="30"/>
          <w:szCs w:val="30"/>
          <w:cs/>
        </w:rPr>
        <w:t>ประชุมสามัญผู้ถือหุ้น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กับกระทรวงพาณิชย์แล้ว </w:t>
      </w:r>
      <w:r w:rsidRPr="00C54565">
        <w:rPr>
          <w:rFonts w:ascii="Angsana New" w:hAnsi="Angsana New" w:cs="Angsana New"/>
          <w:sz w:val="30"/>
          <w:szCs w:val="30"/>
          <w:cs/>
        </w:rPr>
        <w:t>ส่งผลให้จำนวนหุ้นสามัญที่ช</w:t>
      </w:r>
      <w:r w:rsidRPr="00C54565">
        <w:rPr>
          <w:rFonts w:ascii="Angsana New" w:hAnsi="Angsana New" w:cs="Angsana New" w:hint="cs"/>
          <w:sz w:val="30"/>
          <w:szCs w:val="30"/>
          <w:cs/>
        </w:rPr>
        <w:t>ำ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ระแล้วของบริษัทเพิ่มขึ้น จากเดิม </w:t>
      </w:r>
      <w:r w:rsidRPr="00C54565">
        <w:rPr>
          <w:rFonts w:ascii="Angsana New" w:hAnsi="Angsana New" w:cs="Angsana New"/>
          <w:sz w:val="30"/>
          <w:szCs w:val="30"/>
        </w:rPr>
        <w:t xml:space="preserve">320 </w:t>
      </w:r>
      <w:r w:rsidRPr="00C54565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Pr="00C54565">
        <w:rPr>
          <w:rFonts w:ascii="Angsana New" w:hAnsi="Angsana New" w:cs="Angsana New"/>
          <w:sz w:val="30"/>
          <w:szCs w:val="30"/>
        </w:rPr>
        <w:t>640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Pr="00C54565">
        <w:rPr>
          <w:rFonts w:ascii="Angsana New" w:hAnsi="Angsana New" w:cs="Angsana New"/>
          <w:sz w:val="30"/>
          <w:szCs w:val="30"/>
          <w:cs/>
        </w:rPr>
        <w:t>หุ้น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 โดยมีทุนจดทะเบียนที่ออกและชำระแล้วคงเดิมคือ </w:t>
      </w:r>
      <w:r w:rsidRPr="00C54565">
        <w:rPr>
          <w:rFonts w:ascii="Angsana New" w:hAnsi="Angsana New" w:cs="Angsana New"/>
          <w:sz w:val="30"/>
          <w:szCs w:val="30"/>
        </w:rPr>
        <w:t xml:space="preserve">320 </w:t>
      </w:r>
      <w:r w:rsidRPr="00C54565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0E3CE3B2" w14:textId="77777777" w:rsidR="0030308A" w:rsidRPr="00C54565" w:rsidRDefault="0030308A" w:rsidP="00500F1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B73F80A" w14:textId="2F00D240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7AFF4483" w14:textId="77777777" w:rsidR="00626409" w:rsidRPr="00C54565" w:rsidRDefault="00626409" w:rsidP="00C91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sz w:val="28"/>
          <w:szCs w:val="28"/>
        </w:rPr>
      </w:pPr>
    </w:p>
    <w:p w14:paraId="2DF44E3A" w14:textId="77777777" w:rsidR="00626409" w:rsidRPr="00C54565" w:rsidRDefault="00626409" w:rsidP="0062640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54565">
        <w:rPr>
          <w:rFonts w:ascii="Angsana New" w:hAnsi="Angsana New" w:cs="Angsana New" w:hint="cs"/>
          <w:sz w:val="30"/>
          <w:szCs w:val="30"/>
        </w:rPr>
        <w:t>2535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 มาตรา </w:t>
      </w:r>
      <w:r w:rsidRPr="00C54565">
        <w:rPr>
          <w:rFonts w:ascii="Angsana New" w:hAnsi="Angsana New" w:cs="Angsana New" w:hint="cs"/>
          <w:sz w:val="30"/>
          <w:szCs w:val="30"/>
        </w:rPr>
        <w:t>51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C54565">
        <w:rPr>
          <w:rFonts w:ascii="Angsana New" w:hAnsi="Angsana New" w:cs="Angsana New" w:hint="cs"/>
          <w:sz w:val="30"/>
          <w:szCs w:val="30"/>
        </w:rPr>
        <w:t>“</w:t>
      </w:r>
      <w:r w:rsidRPr="00C54565">
        <w:rPr>
          <w:rFonts w:ascii="Angsana New" w:hAnsi="Angsana New" w:cs="Angsana New" w:hint="cs"/>
          <w:sz w:val="30"/>
          <w:szCs w:val="30"/>
          <w:cs/>
        </w:rPr>
        <w:t>ส่วนเกินมูลค่าหุ้น</w:t>
      </w:r>
      <w:r w:rsidRPr="00C54565">
        <w:rPr>
          <w:rFonts w:ascii="Angsana New" w:hAnsi="Angsana New" w:cs="Angsana New" w:hint="cs"/>
          <w:sz w:val="30"/>
          <w:szCs w:val="30"/>
        </w:rPr>
        <w:t>”</w:t>
      </w:r>
      <w:r w:rsidRPr="00C54565">
        <w:rPr>
          <w:rFonts w:ascii="Angsana New" w:hAnsi="Angsana New" w:cs="Angsana New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27E96A9" w14:textId="4C46AB6F" w:rsidR="00BD1760" w:rsidRPr="00C54565" w:rsidRDefault="00BD1760" w:rsidP="00C9182A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45B5C10B" w14:textId="4E2BAA00" w:rsidR="00626409" w:rsidRPr="00C54565" w:rsidRDefault="006F72EF" w:rsidP="00892412">
      <w:pPr>
        <w:pStyle w:val="Heading1"/>
        <w:keepLines/>
        <w:numPr>
          <w:ilvl w:val="0"/>
          <w:numId w:val="1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54565">
        <w:rPr>
          <w:rFonts w:asciiTheme="majorBidi" w:hAnsiTheme="majorBidi" w:cstheme="majorBidi"/>
          <w:szCs w:val="30"/>
          <w:u w:val="none"/>
          <w:cs/>
          <w:lang w:val="th-TH"/>
        </w:rPr>
        <w:br w:type="column"/>
      </w:r>
      <w:r w:rsidR="00626409" w:rsidRPr="00C54565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สำรอง </w:t>
      </w:r>
    </w:p>
    <w:p w14:paraId="68BBAFDD" w14:textId="77777777" w:rsidR="00626409" w:rsidRPr="00C54565" w:rsidRDefault="00626409" w:rsidP="00C9182A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356AE92" w14:textId="77777777" w:rsidR="00626409" w:rsidRPr="00C54565" w:rsidRDefault="00626409" w:rsidP="00626409">
      <w:pPr>
        <w:ind w:left="540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2F73BF21" w14:textId="77777777" w:rsidR="00626409" w:rsidRPr="00C54565" w:rsidRDefault="00626409" w:rsidP="00C9182A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06780F49" w14:textId="77777777" w:rsidR="00626409" w:rsidRPr="00C54565" w:rsidRDefault="00626409" w:rsidP="00626409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 และ</w:t>
      </w:r>
      <w:r w:rsidRPr="00C54565">
        <w:rPr>
          <w:rFonts w:asciiTheme="majorBidi" w:hAnsiTheme="majorBidi" w:cstheme="majorBidi"/>
          <w:b/>
          <w:bCs/>
          <w:i/>
          <w:iCs/>
          <w:sz w:val="30"/>
          <w:szCs w:val="30"/>
        </w:rPr>
        <w:t>/</w:t>
      </w:r>
      <w:r w:rsidRPr="00C545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หรือ กำไรสะสม</w:t>
      </w:r>
    </w:p>
    <w:p w14:paraId="46EF2322" w14:textId="77777777" w:rsidR="00626409" w:rsidRPr="00C54565" w:rsidRDefault="00626409" w:rsidP="00C91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z w:val="24"/>
          <w:szCs w:val="24"/>
        </w:rPr>
      </w:pPr>
    </w:p>
    <w:p w14:paraId="5F23B15B" w14:textId="6048F03E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C54565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7757E060" w14:textId="77777777" w:rsidR="00626409" w:rsidRPr="00C54565" w:rsidRDefault="00626409" w:rsidP="00C91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sz w:val="24"/>
          <w:szCs w:val="24"/>
        </w:rPr>
      </w:pPr>
    </w:p>
    <w:p w14:paraId="0147A76F" w14:textId="77777777" w:rsidR="00823202" w:rsidRPr="00C54565" w:rsidRDefault="00626409" w:rsidP="002C2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pacing w:val="2"/>
          <w:sz w:val="30"/>
          <w:szCs w:val="30"/>
        </w:rPr>
      </w:pPr>
      <w:r w:rsidRPr="00C54565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54565">
        <w:rPr>
          <w:rFonts w:ascii="Angsana New" w:hAnsi="Angsana New" w:cs="Angsana New" w:hint="cs"/>
          <w:spacing w:val="2"/>
          <w:sz w:val="30"/>
          <w:szCs w:val="30"/>
        </w:rPr>
        <w:t>2535</w:t>
      </w:r>
      <w:r w:rsidRPr="00C54565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มาตรา </w:t>
      </w:r>
      <w:r w:rsidRPr="00C54565">
        <w:rPr>
          <w:rFonts w:ascii="Angsana New" w:hAnsi="Angsana New" w:cs="Angsana New" w:hint="cs"/>
          <w:spacing w:val="2"/>
          <w:sz w:val="30"/>
          <w:szCs w:val="30"/>
        </w:rPr>
        <w:t>116</w:t>
      </w:r>
      <w:r w:rsidRPr="00C54565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บริษัทจะต้องจัดสรรทุนสำรอง (</w:t>
      </w:r>
      <w:r w:rsidRPr="00C54565">
        <w:rPr>
          <w:rFonts w:ascii="Angsana New" w:hAnsi="Angsana New" w:cs="Angsana New" w:hint="cs"/>
          <w:spacing w:val="2"/>
          <w:sz w:val="30"/>
          <w:szCs w:val="30"/>
        </w:rPr>
        <w:t>“</w:t>
      </w:r>
      <w:r w:rsidRPr="00C54565">
        <w:rPr>
          <w:rFonts w:ascii="Angsana New" w:hAnsi="Angsana New" w:cs="Angsana New" w:hint="cs"/>
          <w:spacing w:val="2"/>
          <w:sz w:val="30"/>
          <w:szCs w:val="30"/>
          <w:cs/>
        </w:rPr>
        <w:t>สำรองตามกฎหมาย</w:t>
      </w:r>
      <w:r w:rsidRPr="00C54565">
        <w:rPr>
          <w:rFonts w:ascii="Angsana New" w:hAnsi="Angsana New" w:cs="Angsana New" w:hint="cs"/>
          <w:spacing w:val="2"/>
          <w:sz w:val="30"/>
          <w:szCs w:val="30"/>
        </w:rPr>
        <w:t>”</w:t>
      </w:r>
      <w:r w:rsidRPr="00C54565">
        <w:rPr>
          <w:rFonts w:ascii="Angsana New" w:hAnsi="Angsana New" w:cs="Angsana New" w:hint="cs"/>
          <w:spacing w:val="2"/>
          <w:sz w:val="30"/>
          <w:szCs w:val="30"/>
          <w:cs/>
        </w:rPr>
        <w:t>) อย่างน้อยร้อยละ</w:t>
      </w:r>
      <w:r w:rsidRPr="00C54565">
        <w:rPr>
          <w:rFonts w:ascii="Angsana New" w:hAnsi="Angsana New" w:cs="Angsana New" w:hint="cs"/>
          <w:spacing w:val="2"/>
          <w:sz w:val="30"/>
          <w:szCs w:val="30"/>
        </w:rPr>
        <w:t xml:space="preserve"> 5 </w:t>
      </w:r>
      <w:r w:rsidRPr="00C54565">
        <w:rPr>
          <w:rFonts w:ascii="Angsana New" w:hAnsi="Angsana New" w:cs="Angsana New" w:hint="cs"/>
          <w:spacing w:val="2"/>
          <w:sz w:val="30"/>
          <w:szCs w:val="30"/>
          <w:cs/>
        </w:rPr>
        <w:t>ของกำไรสุทธิประจำปีหลังจากหักขาดทุนสะสมยกมา (ถ้ามี) จนกว่าสำรองดังกล่าวมีจำนวนไม่น้อยกว่าร้อยละ</w:t>
      </w:r>
      <w:r w:rsidRPr="00C54565">
        <w:rPr>
          <w:rFonts w:ascii="Angsana New" w:hAnsi="Angsana New" w:cs="Angsana New" w:hint="cs"/>
          <w:spacing w:val="2"/>
          <w:sz w:val="30"/>
          <w:szCs w:val="30"/>
        </w:rPr>
        <w:t xml:space="preserve"> 10 </w:t>
      </w:r>
      <w:r w:rsidRPr="00C54565">
        <w:rPr>
          <w:rFonts w:ascii="Angsana New" w:hAnsi="Angsana New" w:cs="Angsana New" w:hint="cs"/>
          <w:spacing w:val="2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2D4E025E" w14:textId="77777777" w:rsidR="00C9182A" w:rsidRPr="00C54565" w:rsidRDefault="00C9182A" w:rsidP="00C91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sz w:val="24"/>
          <w:szCs w:val="24"/>
        </w:rPr>
      </w:pPr>
    </w:p>
    <w:p w14:paraId="4EA599AA" w14:textId="2DAF163E" w:rsidR="002D5F19" w:rsidRPr="00C54565" w:rsidRDefault="002D5F19" w:rsidP="002D5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4565">
        <w:rPr>
          <w:rFonts w:ascii="Angsana New" w:hAnsi="Angsana New" w:cs="Angsana New" w:hint="cs"/>
          <w:b/>
          <w:bCs/>
          <w:sz w:val="30"/>
          <w:szCs w:val="30"/>
          <w:cs/>
        </w:rPr>
        <w:t>ผลต่างที่เกิดจากรายการภายใต้การควบคุมเดียวกัน</w:t>
      </w:r>
    </w:p>
    <w:p w14:paraId="4204EF74" w14:textId="77777777" w:rsidR="002D5F19" w:rsidRPr="00C54565" w:rsidRDefault="002D5F19" w:rsidP="00C91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14:paraId="52630B75" w14:textId="77777777" w:rsidR="002D5F19" w:rsidRPr="00C54565" w:rsidRDefault="002D5F19" w:rsidP="002D5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pacing w:val="2"/>
          <w:sz w:val="30"/>
          <w:szCs w:val="30"/>
        </w:rPr>
      </w:pPr>
      <w:r w:rsidRPr="00C54565">
        <w:rPr>
          <w:rFonts w:ascii="Angsana New" w:hAnsi="Angsana New" w:cs="Angsana New" w:hint="cs"/>
          <w:spacing w:val="2"/>
          <w:sz w:val="30"/>
          <w:szCs w:val="30"/>
          <w:cs/>
        </w:rPr>
        <w:t>ผลต่างที่เกิดจากรายการภายใต้การควบคุมเดียวกัน</w:t>
      </w:r>
      <w:r w:rsidRPr="00C54565"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 w:rsidRPr="00C54565">
        <w:rPr>
          <w:rFonts w:ascii="Angsana New" w:hAnsi="Angsana New" w:cs="Angsana New" w:hint="cs"/>
          <w:spacing w:val="2"/>
          <w:sz w:val="30"/>
          <w:szCs w:val="30"/>
          <w:cs/>
        </w:rPr>
        <w:t>เป็นการแสดงถึงผลต่างระหว่างมูลค่าตามบัญชีของกิจการหรือธุรกิจภายใต้การควบคุมเดียวกันกับต้นทุน ณ วันที่เกิดรายการ ซึ่งจะไม่จำหน่ายและจะคงอยู่จนกว่าบริษัทย่อยจะถูกขายหรือจำหน่ายออกไป</w:t>
      </w:r>
    </w:p>
    <w:p w14:paraId="3CBB6AEF" w14:textId="77777777" w:rsidR="0025356A" w:rsidRPr="00C54565" w:rsidRDefault="0025356A" w:rsidP="00C9182A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p w14:paraId="7D022E15" w14:textId="77777777" w:rsidR="00626409" w:rsidRPr="00C54565" w:rsidRDefault="00626409" w:rsidP="00626409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5456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7AEE4F9" w14:textId="77777777" w:rsidR="00626409" w:rsidRPr="00C54565" w:rsidRDefault="00626409" w:rsidP="00C91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14:paraId="6B92FC58" w14:textId="77777777" w:rsidR="00626409" w:rsidRPr="00C54565" w:rsidRDefault="00626409" w:rsidP="00C00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C54565">
        <w:rPr>
          <w:rFonts w:ascii="Angsana New" w:hAnsi="Angsana New" w:cs="Angsana New" w:hint="cs"/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00E7BEA6" w14:textId="77777777" w:rsidR="00626409" w:rsidRPr="00C54565" w:rsidRDefault="00626409" w:rsidP="00C9182A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p w14:paraId="55899163" w14:textId="16257DF3" w:rsidR="004E4C20" w:rsidRPr="00C54565" w:rsidRDefault="00626409" w:rsidP="002D5F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 w:hint="cs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14:paraId="02D6A05B" w14:textId="77777777" w:rsidR="005D71B4" w:rsidRPr="00C54565" w:rsidRDefault="005D71B4" w:rsidP="00C91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  <w:cs/>
          <w:lang w:val="th-TH"/>
        </w:rPr>
      </w:pPr>
    </w:p>
    <w:p w14:paraId="347FBC89" w14:textId="2090D8A9" w:rsidR="00626409" w:rsidRPr="00C54565" w:rsidRDefault="00626409" w:rsidP="00892412">
      <w:pPr>
        <w:pStyle w:val="Heading1"/>
        <w:keepLines/>
        <w:numPr>
          <w:ilvl w:val="0"/>
          <w:numId w:val="17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Cs w:val="30"/>
          <w:u w:val="none"/>
          <w:cs/>
          <w:lang w:val="th-TH"/>
        </w:rPr>
      </w:pPr>
      <w:r w:rsidRPr="00C54565">
        <w:rPr>
          <w:rFonts w:ascii="Angsana New" w:hAnsi="Angsana New" w:cs="Angsana New" w:hint="cs"/>
          <w:szCs w:val="30"/>
          <w:u w:val="none"/>
          <w:cs/>
          <w:lang w:val="th-TH"/>
        </w:rPr>
        <w:t>ส่วนงานดำเนินงาน</w:t>
      </w:r>
      <w:r w:rsidR="00EA6925" w:rsidRPr="00C54565">
        <w:rPr>
          <w:rFonts w:ascii="Angsana New" w:hAnsi="Angsana New" w:cs="Angsana New" w:hint="cs"/>
          <w:szCs w:val="30"/>
          <w:u w:val="none"/>
          <w:cs/>
          <w:lang w:val="th-TH"/>
        </w:rPr>
        <w:t>และการจำแนกรายได้</w:t>
      </w:r>
    </w:p>
    <w:p w14:paraId="23709CD4" w14:textId="77777777" w:rsidR="00626409" w:rsidRPr="00C54565" w:rsidRDefault="00626409" w:rsidP="00626409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323D2850" w14:textId="16E9D5B8" w:rsidR="00626409" w:rsidRPr="00C54565" w:rsidRDefault="00104031" w:rsidP="00626409">
      <w:pPr>
        <w:ind w:left="518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C54565">
        <w:rPr>
          <w:rFonts w:ascii="Angsana New" w:hAnsi="Angsana New" w:cs="Angsana New" w:hint="cs"/>
          <w:spacing w:val="-6"/>
          <w:sz w:val="30"/>
          <w:szCs w:val="30"/>
          <w:cs/>
        </w:rPr>
        <w:t>ผู้บริหารพิจารณาว่า</w:t>
      </w:r>
      <w:r w:rsidR="00626409" w:rsidRPr="00C54565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กลุ่มบริษัทมี </w:t>
      </w:r>
      <w:r w:rsidR="00626409" w:rsidRPr="00C54565">
        <w:rPr>
          <w:rFonts w:ascii="Angsana New" w:hAnsi="Angsana New" w:cs="Angsana New" w:hint="cs"/>
          <w:spacing w:val="-6"/>
          <w:sz w:val="30"/>
          <w:szCs w:val="30"/>
        </w:rPr>
        <w:t xml:space="preserve">2 </w:t>
      </w:r>
      <w:r w:rsidR="00626409" w:rsidRPr="00C54565">
        <w:rPr>
          <w:rFonts w:ascii="Angsana New" w:hAnsi="Angsana New" w:cs="Angsana New" w:hint="cs"/>
          <w:spacing w:val="-6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Pr="00C54565">
        <w:rPr>
          <w:rFonts w:ascii="Angsana New" w:hAnsi="Angsana New" w:cs="Angsana New" w:hint="cs"/>
          <w:spacing w:val="-6"/>
          <w:sz w:val="30"/>
          <w:szCs w:val="30"/>
          <w:cs/>
        </w:rPr>
        <w:t>ที่มีการ</w:t>
      </w:r>
      <w:r w:rsidR="00626409" w:rsidRPr="00C54565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จำหน่ายสินค้าด้วยวิธีที่แตกต่างกัน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Pr="00C54565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3992A71E" w14:textId="77777777" w:rsidR="00BD1760" w:rsidRPr="00C54565" w:rsidRDefault="00BD1760" w:rsidP="00626409">
      <w:pPr>
        <w:ind w:left="518"/>
        <w:jc w:val="thaiDistribute"/>
        <w:rPr>
          <w:rFonts w:ascii="Angsana New" w:hAnsi="Angsana New" w:cs="Angsana New"/>
          <w:sz w:val="24"/>
          <w:szCs w:val="24"/>
        </w:rPr>
      </w:pPr>
    </w:p>
    <w:p w14:paraId="13D0523B" w14:textId="77777777" w:rsidR="00626409" w:rsidRPr="00C54565" w:rsidRDefault="00626409" w:rsidP="00892412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81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C54565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C54565">
        <w:rPr>
          <w:rFonts w:ascii="Angsana New" w:hAnsi="Angsana New" w:hint="cs"/>
          <w:sz w:val="30"/>
          <w:szCs w:val="30"/>
        </w:rPr>
        <w:t>1</w:t>
      </w:r>
      <w:r w:rsidRPr="00C54565">
        <w:rPr>
          <w:rFonts w:ascii="Angsana New" w:hAnsi="Angsana New" w:hint="cs"/>
          <w:sz w:val="30"/>
          <w:szCs w:val="30"/>
          <w:cs/>
        </w:rPr>
        <w:t xml:space="preserve"> </w:t>
      </w:r>
      <w:r w:rsidRPr="00C54565">
        <w:rPr>
          <w:rFonts w:ascii="Angsana New" w:hAnsi="Angsana New" w:hint="cs"/>
          <w:sz w:val="30"/>
          <w:szCs w:val="30"/>
          <w:cs/>
          <w:lang w:eastAsia="ja-JP"/>
        </w:rPr>
        <w:t>ส่วนงานขายผ่านหน้าร้าน</w:t>
      </w:r>
    </w:p>
    <w:p w14:paraId="39EF5C67" w14:textId="1D8BCFDC" w:rsidR="00626409" w:rsidRPr="00C54565" w:rsidRDefault="00626409" w:rsidP="00892412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num" w:pos="1080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C54565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C54565">
        <w:rPr>
          <w:rFonts w:ascii="Angsana New" w:hAnsi="Angsana New" w:hint="cs"/>
          <w:sz w:val="30"/>
          <w:szCs w:val="30"/>
        </w:rPr>
        <w:t>2</w:t>
      </w:r>
      <w:r w:rsidRPr="00C54565">
        <w:rPr>
          <w:rFonts w:ascii="Angsana New" w:hAnsi="Angsana New" w:hint="cs"/>
          <w:sz w:val="30"/>
          <w:szCs w:val="30"/>
          <w:cs/>
        </w:rPr>
        <w:t xml:space="preserve"> </w:t>
      </w:r>
      <w:r w:rsidRPr="00C54565">
        <w:rPr>
          <w:rFonts w:ascii="Angsana New" w:hAnsi="Angsana New" w:hint="cs"/>
          <w:sz w:val="30"/>
          <w:szCs w:val="30"/>
          <w:cs/>
          <w:lang w:eastAsia="ja-JP"/>
        </w:rPr>
        <w:t>ส่วนงานการขายผ่านช่องทางอื่น</w:t>
      </w:r>
      <w:r w:rsidRPr="00C54565">
        <w:rPr>
          <w:rFonts w:ascii="Angsana New" w:hAnsi="Angsana New" w:hint="cs"/>
          <w:sz w:val="30"/>
          <w:szCs w:val="30"/>
          <w:lang w:eastAsia="ja-JP"/>
        </w:rPr>
        <w:t xml:space="preserve"> </w:t>
      </w:r>
      <w:r w:rsidRPr="00C54565">
        <w:rPr>
          <w:rFonts w:ascii="Angsana New" w:hAnsi="Angsana New" w:hint="cs"/>
          <w:sz w:val="30"/>
          <w:szCs w:val="30"/>
          <w:cs/>
          <w:lang w:eastAsia="ja-JP"/>
        </w:rPr>
        <w:t xml:space="preserve">(ขายผ่านระบบ </w:t>
      </w:r>
      <w:r w:rsidRPr="00C54565">
        <w:rPr>
          <w:rFonts w:ascii="Angsana New" w:hAnsi="Angsana New" w:hint="cs"/>
          <w:sz w:val="30"/>
          <w:szCs w:val="30"/>
          <w:lang w:eastAsia="ja-JP"/>
        </w:rPr>
        <w:t xml:space="preserve">Call Center </w:t>
      </w:r>
      <w:r w:rsidRPr="00C54565">
        <w:rPr>
          <w:rFonts w:ascii="Angsana New" w:hAnsi="Angsana New" w:hint="cs"/>
          <w:sz w:val="30"/>
          <w:szCs w:val="30"/>
          <w:cs/>
          <w:lang w:eastAsia="ja-JP"/>
        </w:rPr>
        <w:t>และระบบออนไลน์ ผ่านเว็บไซต์</w:t>
      </w:r>
      <w:r w:rsidRPr="00C54565">
        <w:rPr>
          <w:rFonts w:ascii="Angsana New" w:hAnsi="Angsana New" w:hint="cs"/>
          <w:sz w:val="30"/>
          <w:szCs w:val="30"/>
          <w:lang w:eastAsia="ja-JP"/>
        </w:rPr>
        <w:br/>
      </w:r>
      <w:r w:rsidRPr="00C54565">
        <w:rPr>
          <w:rFonts w:ascii="Angsana New" w:hAnsi="Angsana New" w:hint="cs"/>
          <w:sz w:val="30"/>
          <w:szCs w:val="30"/>
          <w:cs/>
          <w:lang w:eastAsia="ja-JP"/>
        </w:rPr>
        <w:t>(</w:t>
      </w:r>
      <w:r w:rsidRPr="00C54565">
        <w:rPr>
          <w:rFonts w:ascii="Angsana New" w:hAnsi="Angsana New" w:hint="cs"/>
          <w:sz w:val="30"/>
          <w:szCs w:val="30"/>
          <w:lang w:eastAsia="ja-JP"/>
        </w:rPr>
        <w:t>e-Commerce</w:t>
      </w:r>
      <w:r w:rsidRPr="00C54565">
        <w:rPr>
          <w:rFonts w:ascii="Angsana New" w:hAnsi="Angsana New" w:hint="cs"/>
          <w:sz w:val="30"/>
          <w:szCs w:val="30"/>
          <w:cs/>
          <w:lang w:eastAsia="ja-JP"/>
        </w:rPr>
        <w:t>) และงานบริการอื่น)</w:t>
      </w:r>
    </w:p>
    <w:p w14:paraId="7EC699E1" w14:textId="7C259252" w:rsidR="00626409" w:rsidRPr="00C54565" w:rsidRDefault="00B73726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31400468"/>
      <w:r w:rsidRPr="00C54565">
        <w:rPr>
          <w:rFonts w:asciiTheme="majorBidi" w:hAnsiTheme="majorBidi" w:cstheme="majorBidi"/>
          <w:sz w:val="30"/>
          <w:szCs w:val="30"/>
          <w:cs/>
        </w:rPr>
        <w:lastRenderedPageBreak/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bookmarkEnd w:id="2"/>
    </w:p>
    <w:p w14:paraId="486B4934" w14:textId="77777777" w:rsidR="006F72EF" w:rsidRPr="00C54565" w:rsidRDefault="006F72EF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968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332"/>
        <w:gridCol w:w="990"/>
        <w:gridCol w:w="269"/>
        <w:gridCol w:w="972"/>
        <w:gridCol w:w="239"/>
        <w:gridCol w:w="975"/>
        <w:gridCol w:w="241"/>
        <w:gridCol w:w="1006"/>
        <w:gridCol w:w="239"/>
        <w:gridCol w:w="985"/>
        <w:gridCol w:w="239"/>
        <w:gridCol w:w="1057"/>
      </w:tblGrid>
      <w:tr w:rsidR="00626409" w:rsidRPr="00C54565" w14:paraId="0D7E86BF" w14:textId="77777777" w:rsidTr="000470F3">
        <w:trPr>
          <w:trHeight w:val="299"/>
          <w:tblHeader/>
        </w:trPr>
        <w:tc>
          <w:tcPr>
            <w:tcW w:w="1222" w:type="pct"/>
            <w:tcBorders>
              <w:top w:val="nil"/>
              <w:left w:val="nil"/>
              <w:bottom w:val="nil"/>
              <w:right w:val="nil"/>
            </w:tcBorders>
          </w:tcPr>
          <w:p w14:paraId="2657B272" w14:textId="4EC6B097" w:rsidR="00626409" w:rsidRPr="00C54565" w:rsidRDefault="0023488B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54565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  <w:br w:type="page"/>
            </w:r>
          </w:p>
        </w:tc>
        <w:tc>
          <w:tcPr>
            <w:tcW w:w="3778" w:type="pct"/>
            <w:gridSpan w:val="11"/>
            <w:tcBorders>
              <w:top w:val="nil"/>
              <w:left w:val="nil"/>
              <w:bottom w:val="nil"/>
            </w:tcBorders>
          </w:tcPr>
          <w:p w14:paraId="0D6597D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5456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26409" w:rsidRPr="00C54565" w14:paraId="6BF2F024" w14:textId="77777777" w:rsidTr="000470F3">
        <w:trPr>
          <w:trHeight w:val="299"/>
          <w:tblHeader/>
        </w:trPr>
        <w:tc>
          <w:tcPr>
            <w:tcW w:w="1222" w:type="pct"/>
            <w:tcBorders>
              <w:top w:val="nil"/>
              <w:left w:val="nil"/>
              <w:bottom w:val="nil"/>
              <w:right w:val="nil"/>
            </w:tcBorders>
          </w:tcPr>
          <w:p w14:paraId="4A0401F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CD0E0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</w:t>
            </w:r>
            <w:r w:rsidRPr="00C5456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ผ่าน</w:t>
            </w:r>
            <w:r w:rsidRPr="00C545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หน้าร้าน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F97C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D9AF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</w:t>
            </w:r>
            <w:r w:rsidRPr="00C5456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ผ่านช่องทางอื่น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E8CA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E6F93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E74FC" w:rsidRPr="00C54565" w14:paraId="4EBC8FF8" w14:textId="77777777" w:rsidTr="000470F3">
        <w:trPr>
          <w:trHeight w:val="344"/>
          <w:tblHeader/>
        </w:trPr>
        <w:tc>
          <w:tcPr>
            <w:tcW w:w="122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1F39461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03E74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8D397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nil"/>
            </w:tcBorders>
          </w:tcPr>
          <w:p w14:paraId="3D9A0D77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5A035E41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3BD27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C5D55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54964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25" w:type="pct"/>
            <w:tcBorders>
              <w:left w:val="nil"/>
              <w:bottom w:val="nil"/>
              <w:right w:val="nil"/>
            </w:tcBorders>
          </w:tcPr>
          <w:p w14:paraId="52ED4E0E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74D848EC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5" w:type="pct"/>
            <w:tcBorders>
              <w:top w:val="single" w:sz="4" w:space="0" w:color="auto"/>
            </w:tcBorders>
          </w:tcPr>
          <w:p w14:paraId="28727DC5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14:paraId="4B4FC81B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</w:t>
            </w:r>
          </w:p>
        </w:tc>
      </w:tr>
      <w:tr w:rsidR="001E74FC" w:rsidRPr="00C54565" w14:paraId="1C956621" w14:textId="77777777" w:rsidTr="000470F3">
        <w:trPr>
          <w:trHeight w:val="317"/>
          <w:tblHeader/>
        </w:trPr>
        <w:tc>
          <w:tcPr>
            <w:tcW w:w="1222" w:type="pct"/>
            <w:tcBorders>
              <w:top w:val="nil"/>
              <w:left w:val="nil"/>
              <w:bottom w:val="nil"/>
              <w:right w:val="nil"/>
            </w:tcBorders>
          </w:tcPr>
          <w:p w14:paraId="32EC06F8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778" w:type="pct"/>
            <w:gridSpan w:val="11"/>
            <w:tcBorders>
              <w:top w:val="nil"/>
              <w:left w:val="nil"/>
            </w:tcBorders>
            <w:vAlign w:val="bottom"/>
          </w:tcPr>
          <w:p w14:paraId="23D424D3" w14:textId="77777777" w:rsidR="001E74FC" w:rsidRPr="00C54565" w:rsidRDefault="001E74FC" w:rsidP="001E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C5456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C54565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0470F3" w:rsidRPr="00C54565" w14:paraId="001643F8" w14:textId="77777777" w:rsidTr="000470F3">
        <w:trPr>
          <w:trHeight w:val="80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</w:tcBorders>
          </w:tcPr>
          <w:p w14:paraId="70296BB7" w14:textId="5425EE86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firstLine="10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</w:tr>
      <w:tr w:rsidR="000470F3" w:rsidRPr="00C54565" w14:paraId="311343D6" w14:textId="77777777" w:rsidTr="000470F3">
        <w:trPr>
          <w:trHeight w:val="80"/>
        </w:trPr>
        <w:tc>
          <w:tcPr>
            <w:tcW w:w="1222" w:type="pct"/>
            <w:tcBorders>
              <w:top w:val="nil"/>
              <w:left w:val="nil"/>
              <w:bottom w:val="nil"/>
              <w:right w:val="nil"/>
            </w:tcBorders>
          </w:tcPr>
          <w:p w14:paraId="5D6F98D2" w14:textId="348A606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46A22F" w14:textId="3BBC4894" w:rsidR="000470F3" w:rsidRPr="00C54565" w:rsidRDefault="00590C8C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6,156,843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C89C26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1B24AF" w14:textId="227C7EF5" w:rsidR="000470F3" w:rsidRPr="00C54565" w:rsidRDefault="00D45B05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874697"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D573D2"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289,856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5B4756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CC6817" w14:textId="0C472A9C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4,305,108</w:t>
            </w:r>
          </w:p>
        </w:tc>
        <w:tc>
          <w:tcPr>
            <w:tcW w:w="12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C1F686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1B470D" w14:textId="213A4CDC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4,070,768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81856D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6CE8A047" w14:textId="322B89E5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</w:t>
            </w:r>
            <w:r w:rsidR="00590C8C"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461,951</w:t>
            </w:r>
          </w:p>
        </w:tc>
        <w:tc>
          <w:tcPr>
            <w:tcW w:w="125" w:type="pct"/>
            <w:vAlign w:val="bottom"/>
          </w:tcPr>
          <w:p w14:paraId="3359C366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vAlign w:val="bottom"/>
          </w:tcPr>
          <w:p w14:paraId="15A9E06C" w14:textId="6E691733" w:rsidR="000470F3" w:rsidRPr="00C54565" w:rsidRDefault="00D45B05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874697"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360,624</w:t>
            </w:r>
          </w:p>
        </w:tc>
      </w:tr>
      <w:tr w:rsidR="000470F3" w:rsidRPr="00C54565" w14:paraId="38D93369" w14:textId="77777777" w:rsidTr="000470F3">
        <w:trPr>
          <w:cantSplit/>
          <w:trHeight w:val="362"/>
        </w:trPr>
        <w:tc>
          <w:tcPr>
            <w:tcW w:w="1222" w:type="pct"/>
            <w:tcBorders>
              <w:top w:val="nil"/>
              <w:left w:val="nil"/>
              <w:bottom w:val="nil"/>
              <w:right w:val="nil"/>
            </w:tcBorders>
          </w:tcPr>
          <w:p w14:paraId="713A3790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รายได้จากการให้เช่</w:t>
            </w:r>
            <w:r w:rsidRPr="00C5456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า</w:t>
            </w: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และ</w:t>
            </w:r>
          </w:p>
        </w:tc>
        <w:tc>
          <w:tcPr>
            <w:tcW w:w="5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72918A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4636ED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5C2C4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DBA89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A08BC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5E14E0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3A386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B536D3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3905331D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1786C01F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vAlign w:val="bottom"/>
          </w:tcPr>
          <w:p w14:paraId="27851DE9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70F3" w:rsidRPr="00C54565" w14:paraId="650A90AE" w14:textId="77777777" w:rsidTr="000470F3">
        <w:trPr>
          <w:cantSplit/>
          <w:trHeight w:val="362"/>
        </w:trPr>
        <w:tc>
          <w:tcPr>
            <w:tcW w:w="1222" w:type="pct"/>
            <w:tcBorders>
              <w:top w:val="nil"/>
              <w:left w:val="nil"/>
              <w:bottom w:val="nil"/>
              <w:right w:val="nil"/>
            </w:tcBorders>
          </w:tcPr>
          <w:p w14:paraId="7F960CB8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</w:t>
            </w:r>
          </w:p>
        </w:tc>
        <w:tc>
          <w:tcPr>
            <w:tcW w:w="5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72FD48" w14:textId="45BA113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54,504</w:t>
            </w: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B9888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79065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55,337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B3740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8373D0" w14:textId="4A8CC343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417,716</w:t>
            </w:r>
          </w:p>
        </w:tc>
        <w:tc>
          <w:tcPr>
            <w:tcW w:w="1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EA9B6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C178F8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199,732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A915D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0DB7A3BC" w14:textId="622E8A4E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472,220</w:t>
            </w:r>
          </w:p>
        </w:tc>
        <w:tc>
          <w:tcPr>
            <w:tcW w:w="125" w:type="pct"/>
            <w:vAlign w:val="bottom"/>
          </w:tcPr>
          <w:p w14:paraId="59111C04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vAlign w:val="bottom"/>
          </w:tcPr>
          <w:p w14:paraId="006CB28E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255,069</w:t>
            </w:r>
          </w:p>
        </w:tc>
      </w:tr>
      <w:tr w:rsidR="000470F3" w:rsidRPr="00C54565" w14:paraId="731CDE1E" w14:textId="77777777" w:rsidTr="000470F3">
        <w:trPr>
          <w:cantSplit/>
          <w:trHeight w:val="164"/>
        </w:trPr>
        <w:tc>
          <w:tcPr>
            <w:tcW w:w="1222" w:type="pct"/>
            <w:tcBorders>
              <w:top w:val="nil"/>
              <w:left w:val="nil"/>
              <w:bottom w:val="nil"/>
              <w:right w:val="nil"/>
            </w:tcBorders>
          </w:tcPr>
          <w:p w14:paraId="615D4BA9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5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C7FA4" w14:textId="05BF1AF0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15,176</w:t>
            </w: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2989F9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9EF5AA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10,331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435D4B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EB453" w14:textId="139E7C1F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9,270</w:t>
            </w:r>
          </w:p>
        </w:tc>
        <w:tc>
          <w:tcPr>
            <w:tcW w:w="1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8C932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B2C00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14,214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23D59E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49C6CB2A" w14:textId="66FDE59D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24,446</w:t>
            </w:r>
          </w:p>
        </w:tc>
        <w:tc>
          <w:tcPr>
            <w:tcW w:w="125" w:type="pct"/>
            <w:vAlign w:val="bottom"/>
          </w:tcPr>
          <w:p w14:paraId="6A6CF002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vAlign w:val="bottom"/>
          </w:tcPr>
          <w:p w14:paraId="70407030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24,545</w:t>
            </w:r>
          </w:p>
        </w:tc>
      </w:tr>
      <w:tr w:rsidR="000470F3" w:rsidRPr="00C54565" w14:paraId="6FBC821A" w14:textId="77777777" w:rsidTr="000470F3">
        <w:trPr>
          <w:trHeight w:val="155"/>
        </w:trPr>
        <w:tc>
          <w:tcPr>
            <w:tcW w:w="1222" w:type="pct"/>
            <w:tcBorders>
              <w:top w:val="nil"/>
              <w:left w:val="nil"/>
              <w:bottom w:val="nil"/>
              <w:right w:val="nil"/>
            </w:tcBorders>
          </w:tcPr>
          <w:p w14:paraId="35820854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1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8659DA" w14:textId="007B204F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588,770</w:t>
            </w: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1EA25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06123" w14:textId="55AA0B3E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539,048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CB516E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FE15F" w14:textId="4DB9BDAC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408,883</w:t>
            </w:r>
          </w:p>
        </w:tc>
        <w:tc>
          <w:tcPr>
            <w:tcW w:w="1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5CF61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A19C3A" w14:textId="68422032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398,297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F30456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A119D" w14:textId="6587D013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997,653</w:t>
            </w:r>
          </w:p>
        </w:tc>
        <w:tc>
          <w:tcPr>
            <w:tcW w:w="125" w:type="pct"/>
            <w:vAlign w:val="bottom"/>
          </w:tcPr>
          <w:p w14:paraId="4C82861E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vAlign w:val="bottom"/>
          </w:tcPr>
          <w:p w14:paraId="4660196F" w14:textId="2134BCB3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937,345</w:t>
            </w:r>
          </w:p>
        </w:tc>
      </w:tr>
      <w:tr w:rsidR="000470F3" w:rsidRPr="00C54565" w14:paraId="227A1025" w14:textId="77777777" w:rsidTr="000470F3">
        <w:trPr>
          <w:trHeight w:val="127"/>
        </w:trPr>
        <w:tc>
          <w:tcPr>
            <w:tcW w:w="1222" w:type="pct"/>
            <w:tcBorders>
              <w:top w:val="nil"/>
              <w:left w:val="nil"/>
              <w:bottom w:val="nil"/>
              <w:right w:val="nil"/>
            </w:tcBorders>
          </w:tcPr>
          <w:p w14:paraId="2DD803ED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1B64E7" w14:textId="45B6C3D0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590C8C"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,815,293</w:t>
            </w: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FAC889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EC08B6" w14:textId="23E10833" w:rsidR="000470F3" w:rsidRPr="00C54565" w:rsidRDefault="00D45B05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874697"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D573D2"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894,572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16F8E5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574DAC" w14:textId="7CFEC373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5,140,977</w:t>
            </w:r>
          </w:p>
        </w:tc>
        <w:tc>
          <w:tcPr>
            <w:tcW w:w="1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B8936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DBD2A1" w14:textId="53A4D5F3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</w:t>
            </w:r>
            <w:r w:rsidR="00D45B05"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3,011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2C478C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1B6A1" w14:textId="67C1E194" w:rsidR="000470F3" w:rsidRPr="00C54565" w:rsidRDefault="00590C8C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11,956,270</w:t>
            </w:r>
          </w:p>
        </w:tc>
        <w:tc>
          <w:tcPr>
            <w:tcW w:w="125" w:type="pct"/>
            <w:vAlign w:val="bottom"/>
          </w:tcPr>
          <w:p w14:paraId="40880020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vAlign w:val="bottom"/>
          </w:tcPr>
          <w:p w14:paraId="3C79A9F6" w14:textId="726B4866" w:rsidR="000470F3" w:rsidRPr="00C54565" w:rsidRDefault="00D45B05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11,577,583</w:t>
            </w:r>
          </w:p>
        </w:tc>
      </w:tr>
      <w:tr w:rsidR="000470F3" w:rsidRPr="00C54565" w14:paraId="2117C8BD" w14:textId="77777777" w:rsidTr="000470F3">
        <w:trPr>
          <w:trHeight w:val="290"/>
        </w:trPr>
        <w:tc>
          <w:tcPr>
            <w:tcW w:w="1222" w:type="pct"/>
            <w:tcBorders>
              <w:top w:val="nil"/>
              <w:left w:val="nil"/>
              <w:bottom w:val="nil"/>
              <w:right w:val="nil"/>
            </w:tcBorders>
          </w:tcPr>
          <w:p w14:paraId="3FCA23BF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51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CA3B17" w14:textId="5E89C083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D573D2"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210,258</w:t>
            </w: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49BFFE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7368F" w14:textId="333DC886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</w:t>
            </w:r>
            <w:r w:rsidR="00874697"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74697"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914</w:t>
            </w: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D4EA23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7008E" w14:textId="787D888E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D573D2"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425,975</w:t>
            </w: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D1822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A3B44F" w14:textId="6E5B95E4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74697"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286</w:t>
            </w: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,3</w:t>
            </w:r>
            <w:r w:rsidR="00874697"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</w:t>
            </w: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8FA04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C3196" w14:textId="6FE657AA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(636,233)</w:t>
            </w:r>
          </w:p>
        </w:tc>
        <w:tc>
          <w:tcPr>
            <w:tcW w:w="125" w:type="pct"/>
            <w:vAlign w:val="bottom"/>
          </w:tcPr>
          <w:p w14:paraId="3CF721EE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vAlign w:val="bottom"/>
          </w:tcPr>
          <w:p w14:paraId="6FDD8A83" w14:textId="633404D2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74697"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D45B05"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874697"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,2</w:t>
            </w:r>
            <w:r w:rsidR="00874697"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</w:t>
            </w: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0470F3" w:rsidRPr="00C54565" w14:paraId="758F2B93" w14:textId="77777777" w:rsidTr="000470F3">
        <w:trPr>
          <w:trHeight w:val="262"/>
        </w:trPr>
        <w:tc>
          <w:tcPr>
            <w:tcW w:w="12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7CCBF6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A952EA" w14:textId="0EE66B55" w:rsidR="000470F3" w:rsidRPr="00C54565" w:rsidRDefault="00D573D2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6,605,035</w:t>
            </w: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EBDD7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25AAFC" w14:textId="3C7B7512" w:rsidR="000470F3" w:rsidRPr="00C54565" w:rsidRDefault="00D45B05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="00874697" w:rsidRPr="00C545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D573D2" w:rsidRPr="00C545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682,658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D6322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70E42C" w14:textId="536DE3A2" w:rsidR="000470F3" w:rsidRPr="00C54565" w:rsidRDefault="00D573D2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4,715,002</w:t>
            </w:r>
          </w:p>
        </w:tc>
        <w:tc>
          <w:tcPr>
            <w:tcW w:w="1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EE3724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C61AAD" w14:textId="39C48519" w:rsidR="000470F3" w:rsidRPr="00C54565" w:rsidRDefault="00874697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</w:t>
            </w:r>
            <w:r w:rsidR="00D45B05" w:rsidRPr="00C545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396,631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A13F9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DD08FB" w14:textId="77E13A11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11,</w:t>
            </w:r>
            <w:r w:rsidR="00590C8C" w:rsidRPr="00C545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320</w:t>
            </w:r>
            <w:r w:rsidRPr="00C545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590C8C" w:rsidRPr="00C545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037</w:t>
            </w:r>
          </w:p>
        </w:tc>
        <w:tc>
          <w:tcPr>
            <w:tcW w:w="125" w:type="pct"/>
            <w:vAlign w:val="bottom"/>
          </w:tcPr>
          <w:p w14:paraId="2CAE50A3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5853AF" w14:textId="2FBE537B" w:rsidR="000470F3" w:rsidRPr="00C54565" w:rsidRDefault="004530D8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11,079,289</w:t>
            </w:r>
          </w:p>
        </w:tc>
      </w:tr>
      <w:tr w:rsidR="000470F3" w:rsidRPr="00C54565" w14:paraId="29EF05DA" w14:textId="77777777" w:rsidTr="000470F3">
        <w:trPr>
          <w:trHeight w:val="262"/>
        </w:trPr>
        <w:tc>
          <w:tcPr>
            <w:tcW w:w="12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79FCA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5456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กำไรตามส่วนงาน</w:t>
            </w:r>
          </w:p>
        </w:tc>
        <w:tc>
          <w:tcPr>
            <w:tcW w:w="5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9C5C0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F42787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9D122E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CF21AB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4B3E04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02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96EF54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840A0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02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3E07D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4B47F540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229869ED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vAlign w:val="bottom"/>
          </w:tcPr>
          <w:p w14:paraId="4C245C20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470F3" w:rsidRPr="00C54565" w14:paraId="2C0F55AE" w14:textId="77777777" w:rsidTr="000470F3">
        <w:trPr>
          <w:trHeight w:val="262"/>
        </w:trPr>
        <w:tc>
          <w:tcPr>
            <w:tcW w:w="12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047F2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  </w:t>
            </w:r>
            <w:r w:rsidRPr="00C5456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ก่อนหักภาษี</w:t>
            </w:r>
          </w:p>
        </w:tc>
        <w:tc>
          <w:tcPr>
            <w:tcW w:w="51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950141" w14:textId="3537DC9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614,551</w:t>
            </w: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DFB7E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860BA9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522,434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A01AE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9F14ED" w14:textId="5F7CDEFF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02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338,029</w:t>
            </w:r>
          </w:p>
        </w:tc>
        <w:tc>
          <w:tcPr>
            <w:tcW w:w="1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2A216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411111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02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377,337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8824E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EBCEF8" w14:textId="5AA53F5B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952,580</w:t>
            </w:r>
          </w:p>
        </w:tc>
        <w:tc>
          <w:tcPr>
            <w:tcW w:w="125" w:type="pct"/>
            <w:vAlign w:val="bottom"/>
          </w:tcPr>
          <w:p w14:paraId="296FB166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double" w:sz="4" w:space="0" w:color="auto"/>
            </w:tcBorders>
            <w:vAlign w:val="bottom"/>
          </w:tcPr>
          <w:p w14:paraId="3CF55D76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899,771</w:t>
            </w:r>
          </w:p>
        </w:tc>
      </w:tr>
      <w:tr w:rsidR="000470F3" w:rsidRPr="00C54565" w14:paraId="3B3A06B9" w14:textId="77777777" w:rsidTr="000470F3">
        <w:trPr>
          <w:trHeight w:val="262"/>
        </w:trPr>
        <w:tc>
          <w:tcPr>
            <w:tcW w:w="12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56B792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CD4132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AD6E2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26D07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D5F9C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09DB1C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02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27892E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6728A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6" w:right="-102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250740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7D940A79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3362B733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vAlign w:val="bottom"/>
          </w:tcPr>
          <w:p w14:paraId="6D1AE116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6" w:right="-129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470F3" w:rsidRPr="00C54565" w14:paraId="16494DE5" w14:textId="77777777" w:rsidTr="000470F3">
        <w:trPr>
          <w:trHeight w:val="262"/>
        </w:trPr>
        <w:tc>
          <w:tcPr>
            <w:tcW w:w="12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0B941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สินทรัพย์</w:t>
            </w:r>
            <w:r w:rsidRPr="00C5456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  <w:p w14:paraId="4E6FC87B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C5456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 xml:space="preserve">   ณ วันที่ </w:t>
            </w: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31</w:t>
            </w:r>
            <w:r w:rsidRPr="00C5456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 xml:space="preserve"> ธันวาคม </w:t>
            </w:r>
          </w:p>
        </w:tc>
        <w:tc>
          <w:tcPr>
            <w:tcW w:w="51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6AF6AB" w14:textId="348046C3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6,526,804</w:t>
            </w: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85CBBF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E63F1E" w14:textId="128F92C1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6,041,968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04EEB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B0724E" w14:textId="751BD9A0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3,270,309</w:t>
            </w:r>
          </w:p>
        </w:tc>
        <w:tc>
          <w:tcPr>
            <w:tcW w:w="1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DC139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8A8BF6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3,197,232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284E8F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5A96E5" w14:textId="74D78159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9,797,113</w:t>
            </w:r>
          </w:p>
        </w:tc>
        <w:tc>
          <w:tcPr>
            <w:tcW w:w="125" w:type="pct"/>
            <w:vAlign w:val="bottom"/>
          </w:tcPr>
          <w:p w14:paraId="635BABF3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double" w:sz="4" w:space="0" w:color="auto"/>
            </w:tcBorders>
            <w:vAlign w:val="bottom"/>
          </w:tcPr>
          <w:p w14:paraId="4EE08489" w14:textId="1DE54FC5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9,239,200</w:t>
            </w:r>
          </w:p>
        </w:tc>
      </w:tr>
      <w:tr w:rsidR="000470F3" w:rsidRPr="00C54565" w14:paraId="64008D7A" w14:textId="77777777" w:rsidTr="000470F3">
        <w:trPr>
          <w:trHeight w:val="262"/>
        </w:trPr>
        <w:tc>
          <w:tcPr>
            <w:tcW w:w="12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E00AB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C5456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</w:p>
          <w:p w14:paraId="06AC55A0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C5456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 xml:space="preserve">   ณ วันที่ </w:t>
            </w: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31</w:t>
            </w:r>
            <w:r w:rsidRPr="00C5456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51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5D82C4" w14:textId="5BEB42A0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948,824</w:t>
            </w: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E500D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01DB11" w14:textId="6C6AE172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714,205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3DD492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10C41F" w14:textId="25E29231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2,188,484</w:t>
            </w:r>
          </w:p>
        </w:tc>
        <w:tc>
          <w:tcPr>
            <w:tcW w:w="1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0C65C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067CE1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2,268,573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F1AC31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678F38" w14:textId="7166B1D8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3,137,308</w:t>
            </w:r>
          </w:p>
        </w:tc>
        <w:tc>
          <w:tcPr>
            <w:tcW w:w="125" w:type="pct"/>
            <w:vAlign w:val="bottom"/>
          </w:tcPr>
          <w:p w14:paraId="50EE32C1" w14:textId="77777777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double" w:sz="4" w:space="0" w:color="auto"/>
            </w:tcBorders>
            <w:vAlign w:val="bottom"/>
          </w:tcPr>
          <w:p w14:paraId="5D1E0707" w14:textId="4E108D69" w:rsidR="000470F3" w:rsidRPr="00C54565" w:rsidRDefault="000470F3" w:rsidP="000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2,982,778</w:t>
            </w:r>
          </w:p>
        </w:tc>
      </w:tr>
    </w:tbl>
    <w:p w14:paraId="04407DC8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47567275" w14:textId="402D5D3D" w:rsidR="00EA6925" w:rsidRPr="00C54565" w:rsidRDefault="006F72EF" w:rsidP="00EA6925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="Angsana New" w:hAnsi="Angsana New" w:cs="Angsana New"/>
          <w:b/>
          <w:bCs/>
          <w:i/>
          <w:iCs/>
        </w:rPr>
      </w:pPr>
      <w:r w:rsidRPr="00C54565">
        <w:rPr>
          <w:rFonts w:ascii="Angsana New" w:hAnsi="Angsana New" w:cs="Angsana New"/>
          <w:b/>
          <w:bCs/>
          <w:i/>
          <w:iCs/>
          <w:cs/>
        </w:rPr>
        <w:br w:type="column"/>
      </w:r>
      <w:r w:rsidR="00EA6925" w:rsidRPr="00C54565">
        <w:rPr>
          <w:rFonts w:ascii="Angsana New" w:hAnsi="Angsana New" w:cs="Angsana New" w:hint="cs"/>
          <w:b/>
          <w:bCs/>
          <w:i/>
          <w:iCs/>
          <w:cs/>
        </w:rPr>
        <w:lastRenderedPageBreak/>
        <w:t>จังหวะเวลาเวลาในการรับรู้รายได้</w:t>
      </w:r>
    </w:p>
    <w:p w14:paraId="5A71D363" w14:textId="77777777" w:rsidR="00EA6925" w:rsidRPr="00C54565" w:rsidRDefault="00EA6925" w:rsidP="00EA6925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5BC7517C" w14:textId="77777777" w:rsidR="00EA6925" w:rsidRPr="00C54565" w:rsidRDefault="00EA6925" w:rsidP="00EA6925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="Angsana New" w:hAnsi="Angsana New" w:cs="Angsana New"/>
        </w:rPr>
      </w:pPr>
      <w:r w:rsidRPr="00C54565">
        <w:rPr>
          <w:rFonts w:ascii="Angsana New" w:hAnsi="Angsana New" w:cs="Angsana New" w:hint="cs"/>
          <w:cs/>
        </w:rPr>
        <w:t>กลุ่มบริษัทรับรู้รายได้ส่วนใหญ่ ณ เวลาใดเวลาหนึ่ง</w:t>
      </w:r>
    </w:p>
    <w:p w14:paraId="03537E8E" w14:textId="77777777" w:rsidR="00E35800" w:rsidRPr="00C54565" w:rsidRDefault="00E35800" w:rsidP="00E35800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352AC914" w14:textId="067B3859" w:rsidR="00E35800" w:rsidRPr="00C54565" w:rsidRDefault="00E35800" w:rsidP="00E35800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="Angsana New" w:hAnsi="Angsana New" w:cs="Angsana New"/>
          <w:b/>
          <w:bCs/>
          <w:i/>
          <w:iCs/>
        </w:rPr>
      </w:pPr>
      <w:r w:rsidRPr="00C54565">
        <w:rPr>
          <w:rFonts w:ascii="Angsana New" w:hAnsi="Angsana New" w:cs="Angsana New" w:hint="cs"/>
          <w:b/>
          <w:bCs/>
          <w:i/>
          <w:iCs/>
          <w:cs/>
        </w:rPr>
        <w:t>ส่วนงานภูมิศาสตร์</w:t>
      </w:r>
    </w:p>
    <w:p w14:paraId="4570E6A6" w14:textId="77777777" w:rsidR="00E35800" w:rsidRPr="00C54565" w:rsidRDefault="00E35800" w:rsidP="00E35800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174D4BBE" w14:textId="218D741C" w:rsidR="00E35800" w:rsidRPr="00C54565" w:rsidRDefault="00E35800" w:rsidP="00E35800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="Angsana New" w:hAnsi="Angsana New" w:cs="Angsana New"/>
          <w:spacing w:val="-2"/>
        </w:rPr>
      </w:pPr>
      <w:r w:rsidRPr="00C54565">
        <w:rPr>
          <w:rFonts w:ascii="Angsana New" w:hAnsi="Angsana New" w:cs="Angsana New" w:hint="cs"/>
          <w:spacing w:val="-2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4AAC2D3D" w14:textId="77777777" w:rsidR="006F72EF" w:rsidRPr="00C54565" w:rsidRDefault="006F72EF" w:rsidP="00E35800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</w:p>
    <w:p w14:paraId="481D0B25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5456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1D4159A5" w14:textId="77777777" w:rsidR="00626409" w:rsidRPr="00C54565" w:rsidRDefault="00626409" w:rsidP="00626409">
      <w:pPr>
        <w:pStyle w:val="a0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 w:cs="Angsana New"/>
          <w:snapToGrid w:val="0"/>
          <w:color w:val="000000"/>
          <w:sz w:val="28"/>
          <w:szCs w:val="28"/>
          <w:cs/>
          <w:lang w:eastAsia="th-TH"/>
        </w:rPr>
      </w:pPr>
    </w:p>
    <w:p w14:paraId="6F18C231" w14:textId="77777777" w:rsidR="00626409" w:rsidRPr="00C54565" w:rsidRDefault="00626409" w:rsidP="00626409">
      <w:pPr>
        <w:pStyle w:val="a0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 w:cs="Angsana New"/>
          <w:snapToGrid w:val="0"/>
          <w:color w:val="000000"/>
          <w:lang w:val="en-US" w:eastAsia="th-TH"/>
        </w:rPr>
      </w:pPr>
      <w:r w:rsidRPr="00C54565">
        <w:rPr>
          <w:rFonts w:ascii="Angsana New" w:hAnsi="Angsana New" w:cs="Angsana New" w:hint="cs"/>
          <w:snapToGrid w:val="0"/>
          <w:color w:val="000000"/>
          <w:cs/>
          <w:lang w:eastAsia="th-TH"/>
        </w:rPr>
        <w:tab/>
        <w:t>กลุ่มบริษัท</w:t>
      </w:r>
      <w:r w:rsidRPr="00C54565">
        <w:rPr>
          <w:rFonts w:ascii="Angsana New" w:hAnsi="Angsana New" w:cs="Angsana New" w:hint="cs"/>
          <w:snapToGrid w:val="0"/>
          <w:color w:val="000000"/>
          <w:cs/>
          <w:lang w:val="en-US" w:eastAsia="th-TH"/>
        </w:rPr>
        <w:t>มีฐานลูกค้าจำนวนมาก ไม่มีลูกค้ารายใดมีรายได้เป็นสาระสำคัญจากรายได้รวมของกลุ่มบริษัท</w:t>
      </w:r>
    </w:p>
    <w:p w14:paraId="23DEB4EF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31CFF44A" w14:textId="77777777" w:rsidR="00626409" w:rsidRPr="00C54565" w:rsidRDefault="00626409" w:rsidP="00892412">
      <w:pPr>
        <w:pStyle w:val="Heading1"/>
        <w:keepLines/>
        <w:numPr>
          <w:ilvl w:val="0"/>
          <w:numId w:val="17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Cs w:val="30"/>
          <w:u w:val="none"/>
          <w:lang w:val="th-TH"/>
        </w:rPr>
      </w:pPr>
      <w:r w:rsidRPr="00C54565">
        <w:rPr>
          <w:rFonts w:ascii="Angsana New" w:hAnsi="Angsana New" w:cs="Angsana New" w:hint="cs"/>
          <w:szCs w:val="30"/>
          <w:u w:val="none"/>
          <w:cs/>
          <w:lang w:val="th-TH"/>
        </w:rPr>
        <w:t>รายได้จากการลงทุน</w:t>
      </w:r>
    </w:p>
    <w:p w14:paraId="11DB8EF5" w14:textId="77777777" w:rsidR="00626409" w:rsidRPr="00C54565" w:rsidRDefault="00626409" w:rsidP="00626409">
      <w:pPr>
        <w:rPr>
          <w:rFonts w:ascii="Angsana New" w:hAnsi="Angsana New" w:cs="Angsana New"/>
          <w:sz w:val="28"/>
          <w:szCs w:val="28"/>
        </w:rPr>
      </w:pPr>
    </w:p>
    <w:tbl>
      <w:tblPr>
        <w:tblW w:w="9371" w:type="dxa"/>
        <w:tblInd w:w="450" w:type="dxa"/>
        <w:tblLook w:val="01E0" w:firstRow="1" w:lastRow="1" w:firstColumn="1" w:lastColumn="1" w:noHBand="0" w:noVBand="0"/>
      </w:tblPr>
      <w:tblGrid>
        <w:gridCol w:w="3334"/>
        <w:gridCol w:w="809"/>
        <w:gridCol w:w="1080"/>
        <w:gridCol w:w="270"/>
        <w:gridCol w:w="1169"/>
        <w:gridCol w:w="270"/>
        <w:gridCol w:w="1126"/>
        <w:gridCol w:w="250"/>
        <w:gridCol w:w="1063"/>
      </w:tblGrid>
      <w:tr w:rsidR="00626409" w:rsidRPr="00C54565" w14:paraId="7DFFD228" w14:textId="77777777" w:rsidTr="00491965">
        <w:tc>
          <w:tcPr>
            <w:tcW w:w="3334" w:type="dxa"/>
            <w:shd w:val="clear" w:color="auto" w:fill="auto"/>
          </w:tcPr>
          <w:p w14:paraId="2F07F8D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09" w:type="dxa"/>
          </w:tcPr>
          <w:p w14:paraId="5FE20D8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9" w:type="dxa"/>
            <w:gridSpan w:val="3"/>
          </w:tcPr>
          <w:p w14:paraId="7E2E8B9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AE615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tcBorders>
              <w:bottom w:val="single" w:sz="4" w:space="0" w:color="auto"/>
            </w:tcBorders>
          </w:tcPr>
          <w:p w14:paraId="6ED860A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C54565" w14:paraId="43E92C5E" w14:textId="77777777" w:rsidTr="00491965">
        <w:tc>
          <w:tcPr>
            <w:tcW w:w="3334" w:type="dxa"/>
          </w:tcPr>
          <w:p w14:paraId="5A2E486F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09" w:type="dxa"/>
          </w:tcPr>
          <w:p w14:paraId="3C9DA69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70BACCC" w14:textId="77777777" w:rsidR="00626409" w:rsidRPr="00C54565" w:rsidRDefault="0004308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5F0B05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5DAA46E8" w14:textId="77777777" w:rsidR="00626409" w:rsidRPr="00C54565" w:rsidRDefault="0004308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686F26C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0B3024E6" w14:textId="77777777" w:rsidR="00626409" w:rsidRPr="00C54565" w:rsidRDefault="0004308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250" w:type="dxa"/>
            <w:tcBorders>
              <w:top w:val="single" w:sz="4" w:space="0" w:color="auto"/>
            </w:tcBorders>
            <w:shd w:val="clear" w:color="auto" w:fill="auto"/>
          </w:tcPr>
          <w:p w14:paraId="5104354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297D3864" w14:textId="77777777" w:rsidR="00626409" w:rsidRPr="00C54565" w:rsidRDefault="0004308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</w:tr>
      <w:tr w:rsidR="00626409" w:rsidRPr="00C54565" w14:paraId="27121BF3" w14:textId="77777777" w:rsidTr="00491965">
        <w:tc>
          <w:tcPr>
            <w:tcW w:w="3334" w:type="dxa"/>
          </w:tcPr>
          <w:p w14:paraId="6357FC6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14:paraId="417A9E4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8" w:type="dxa"/>
            <w:gridSpan w:val="7"/>
          </w:tcPr>
          <w:p w14:paraId="18163594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308E" w:rsidRPr="00C54565" w14:paraId="063C3C9D" w14:textId="77777777" w:rsidTr="00491965">
        <w:tc>
          <w:tcPr>
            <w:tcW w:w="3334" w:type="dxa"/>
          </w:tcPr>
          <w:p w14:paraId="7CC7010E" w14:textId="77777777" w:rsidR="0004308E" w:rsidRPr="00C54565" w:rsidRDefault="0004308E" w:rsidP="0004308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09" w:type="dxa"/>
          </w:tcPr>
          <w:p w14:paraId="798076BC" w14:textId="7C2353AD" w:rsidR="0004308E" w:rsidRPr="00C54565" w:rsidRDefault="0004308E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EA6925" w:rsidRPr="00C545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05805DA" w14:textId="409F047F" w:rsidR="0004308E" w:rsidRPr="00C54565" w:rsidRDefault="0053273D" w:rsidP="0004308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E56A43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B2A8607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646D6B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1CC68886" w14:textId="231F2CA1" w:rsidR="0004308E" w:rsidRPr="00C54565" w:rsidRDefault="0053273D" w:rsidP="000430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180,000</w:t>
            </w:r>
          </w:p>
        </w:tc>
        <w:tc>
          <w:tcPr>
            <w:tcW w:w="250" w:type="dxa"/>
            <w:shd w:val="clear" w:color="auto" w:fill="auto"/>
          </w:tcPr>
          <w:p w14:paraId="077050D4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7AD987D0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150,003</w:t>
            </w:r>
          </w:p>
        </w:tc>
      </w:tr>
      <w:tr w:rsidR="0004308E" w:rsidRPr="00C54565" w14:paraId="4793C88A" w14:textId="77777777" w:rsidTr="00491965">
        <w:tc>
          <w:tcPr>
            <w:tcW w:w="3334" w:type="dxa"/>
          </w:tcPr>
          <w:p w14:paraId="4FEE04DD" w14:textId="77777777" w:rsidR="0004308E" w:rsidRPr="00C54565" w:rsidRDefault="0004308E" w:rsidP="0004308E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09" w:type="dxa"/>
          </w:tcPr>
          <w:p w14:paraId="793D641B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364723" w14:textId="25D15B58" w:rsidR="0004308E" w:rsidRPr="00C54565" w:rsidRDefault="0053273D" w:rsidP="000430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8,219</w:t>
            </w:r>
          </w:p>
        </w:tc>
        <w:tc>
          <w:tcPr>
            <w:tcW w:w="270" w:type="dxa"/>
            <w:shd w:val="clear" w:color="auto" w:fill="auto"/>
          </w:tcPr>
          <w:p w14:paraId="1453CFC7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6E56B266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8,327</w:t>
            </w:r>
          </w:p>
        </w:tc>
        <w:tc>
          <w:tcPr>
            <w:tcW w:w="270" w:type="dxa"/>
            <w:shd w:val="clear" w:color="auto" w:fill="auto"/>
          </w:tcPr>
          <w:p w14:paraId="0F06DA3C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14EEE7EC" w14:textId="0B4ACF80" w:rsidR="0004308E" w:rsidRPr="00C54565" w:rsidRDefault="0053273D" w:rsidP="000430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7,84</w:t>
            </w:r>
            <w:r w:rsidR="00747EBC"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50" w:type="dxa"/>
            <w:shd w:val="clear" w:color="auto" w:fill="auto"/>
          </w:tcPr>
          <w:p w14:paraId="2C43FE16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4777520E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12,974</w:t>
            </w:r>
          </w:p>
        </w:tc>
      </w:tr>
      <w:tr w:rsidR="0004308E" w:rsidRPr="00C54565" w14:paraId="0BDAA60F" w14:textId="77777777" w:rsidTr="00491965">
        <w:tc>
          <w:tcPr>
            <w:tcW w:w="3334" w:type="dxa"/>
          </w:tcPr>
          <w:p w14:paraId="0B812DBA" w14:textId="77777777" w:rsidR="0004308E" w:rsidRPr="00C54565" w:rsidRDefault="0004308E" w:rsidP="0004308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dxa"/>
          </w:tcPr>
          <w:p w14:paraId="75C3F901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4A3A8" w14:textId="6F1D95AC" w:rsidR="0004308E" w:rsidRPr="00C54565" w:rsidRDefault="0053273D" w:rsidP="000430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8,219</w:t>
            </w:r>
          </w:p>
        </w:tc>
        <w:tc>
          <w:tcPr>
            <w:tcW w:w="270" w:type="dxa"/>
            <w:shd w:val="clear" w:color="auto" w:fill="auto"/>
          </w:tcPr>
          <w:p w14:paraId="50774D74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34ADD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8,327</w:t>
            </w:r>
          </w:p>
        </w:tc>
        <w:tc>
          <w:tcPr>
            <w:tcW w:w="270" w:type="dxa"/>
            <w:shd w:val="clear" w:color="auto" w:fill="auto"/>
          </w:tcPr>
          <w:p w14:paraId="29BBAD18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C3D06" w14:textId="7E4D4620" w:rsidR="0004308E" w:rsidRPr="00C54565" w:rsidRDefault="0053273D" w:rsidP="000430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187,84</w:t>
            </w:r>
            <w:r w:rsidR="00E22753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0" w:type="dxa"/>
            <w:shd w:val="clear" w:color="auto" w:fill="auto"/>
          </w:tcPr>
          <w:p w14:paraId="44EDD7B6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79345C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162,977</w:t>
            </w:r>
          </w:p>
        </w:tc>
      </w:tr>
    </w:tbl>
    <w:p w14:paraId="56BCE1BF" w14:textId="272D4284" w:rsidR="005D71B4" w:rsidRPr="00C54565" w:rsidRDefault="005D71B4" w:rsidP="005D71B4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5E215202" w14:textId="7A98E602" w:rsidR="00626409" w:rsidRPr="00C54565" w:rsidRDefault="00626409" w:rsidP="00892412">
      <w:pPr>
        <w:pStyle w:val="Heading1"/>
        <w:keepLines/>
        <w:numPr>
          <w:ilvl w:val="0"/>
          <w:numId w:val="1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54565">
        <w:rPr>
          <w:rFonts w:asciiTheme="majorBidi" w:hAnsiTheme="majorBidi" w:cstheme="majorBidi"/>
          <w:szCs w:val="30"/>
          <w:u w:val="none"/>
          <w:cs/>
          <w:lang w:val="th-TH"/>
        </w:rPr>
        <w:t>รายได้อื่น</w:t>
      </w:r>
    </w:p>
    <w:p w14:paraId="3F53F849" w14:textId="77777777" w:rsidR="00626409" w:rsidRPr="00C54565" w:rsidRDefault="00626409" w:rsidP="006264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4158"/>
        <w:gridCol w:w="1170"/>
        <w:gridCol w:w="236"/>
        <w:gridCol w:w="1148"/>
        <w:gridCol w:w="270"/>
        <w:gridCol w:w="1080"/>
        <w:gridCol w:w="270"/>
        <w:gridCol w:w="1208"/>
      </w:tblGrid>
      <w:tr w:rsidR="00626409" w:rsidRPr="00C54565" w14:paraId="176F129C" w14:textId="77777777" w:rsidTr="00491965">
        <w:tc>
          <w:tcPr>
            <w:tcW w:w="4158" w:type="dxa"/>
            <w:shd w:val="clear" w:color="auto" w:fill="auto"/>
          </w:tcPr>
          <w:p w14:paraId="1368CF0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tcBorders>
              <w:bottom w:val="single" w:sz="4" w:space="0" w:color="auto"/>
            </w:tcBorders>
          </w:tcPr>
          <w:p w14:paraId="36DB167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F97B52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36FCB31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C54565" w14:paraId="156B225D" w14:textId="77777777" w:rsidTr="00491965">
        <w:tc>
          <w:tcPr>
            <w:tcW w:w="4158" w:type="dxa"/>
          </w:tcPr>
          <w:p w14:paraId="1B29A65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DE3B62" w14:textId="77777777" w:rsidR="00626409" w:rsidRPr="00C54565" w:rsidRDefault="0004308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398DCC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6A5B2871" w14:textId="77777777" w:rsidR="00626409" w:rsidRPr="00C54565" w:rsidRDefault="0004308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462B68F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65C2FD" w14:textId="77777777" w:rsidR="00626409" w:rsidRPr="00C54565" w:rsidRDefault="0004308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CF62AC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0AD48125" w14:textId="77777777" w:rsidR="00626409" w:rsidRPr="00C54565" w:rsidRDefault="0004308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</w:tr>
      <w:tr w:rsidR="00626409" w:rsidRPr="00C54565" w14:paraId="116850A2" w14:textId="77777777" w:rsidTr="00491965">
        <w:tc>
          <w:tcPr>
            <w:tcW w:w="4158" w:type="dxa"/>
          </w:tcPr>
          <w:p w14:paraId="4A120CE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382" w:type="dxa"/>
            <w:gridSpan w:val="7"/>
          </w:tcPr>
          <w:p w14:paraId="318689F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308E" w:rsidRPr="00C54565" w14:paraId="08D22A8D" w14:textId="77777777" w:rsidTr="00491965">
        <w:tc>
          <w:tcPr>
            <w:tcW w:w="4158" w:type="dxa"/>
          </w:tcPr>
          <w:p w14:paraId="69EA0049" w14:textId="77777777" w:rsidR="0004308E" w:rsidRPr="00C54565" w:rsidRDefault="0004308E" w:rsidP="0004308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รายได้จากการโฆษณาประชาสัมพันธ์</w:t>
            </w:r>
          </w:p>
        </w:tc>
        <w:tc>
          <w:tcPr>
            <w:tcW w:w="1170" w:type="dxa"/>
            <w:shd w:val="clear" w:color="auto" w:fill="auto"/>
          </w:tcPr>
          <w:p w14:paraId="5119DB84" w14:textId="2A9ABCDF" w:rsidR="0004308E" w:rsidRPr="00C54565" w:rsidRDefault="00D66523" w:rsidP="0004308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427,096</w:t>
            </w:r>
          </w:p>
        </w:tc>
        <w:tc>
          <w:tcPr>
            <w:tcW w:w="236" w:type="dxa"/>
            <w:shd w:val="clear" w:color="auto" w:fill="auto"/>
          </w:tcPr>
          <w:p w14:paraId="68073F7A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791B1411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377,211</w:t>
            </w:r>
          </w:p>
        </w:tc>
        <w:tc>
          <w:tcPr>
            <w:tcW w:w="270" w:type="dxa"/>
            <w:shd w:val="clear" w:color="auto" w:fill="auto"/>
          </w:tcPr>
          <w:p w14:paraId="1EDDCDD5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2E2F62" w14:textId="38DC9AA7" w:rsidR="0004308E" w:rsidRPr="00C54565" w:rsidRDefault="00D66523" w:rsidP="0004308E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139,129</w:t>
            </w:r>
          </w:p>
        </w:tc>
        <w:tc>
          <w:tcPr>
            <w:tcW w:w="270" w:type="dxa"/>
          </w:tcPr>
          <w:p w14:paraId="0CDC95A0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0564D87F" w14:textId="77777777" w:rsidR="0004308E" w:rsidRPr="00C54565" w:rsidRDefault="0004308E" w:rsidP="00D6125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129,206</w:t>
            </w:r>
          </w:p>
        </w:tc>
      </w:tr>
      <w:tr w:rsidR="000F436B" w:rsidRPr="00C54565" w14:paraId="71FCE565" w14:textId="77777777" w:rsidTr="00491965">
        <w:tc>
          <w:tcPr>
            <w:tcW w:w="4158" w:type="dxa"/>
          </w:tcPr>
          <w:p w14:paraId="6296DABB" w14:textId="3E26E4A1" w:rsidR="000F436B" w:rsidRPr="00C54565" w:rsidRDefault="000F436B" w:rsidP="000F436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รายได้ค่ากระจายสินค้า</w:t>
            </w:r>
          </w:p>
        </w:tc>
        <w:tc>
          <w:tcPr>
            <w:tcW w:w="1170" w:type="dxa"/>
            <w:shd w:val="clear" w:color="auto" w:fill="auto"/>
          </w:tcPr>
          <w:p w14:paraId="50521478" w14:textId="751DCA47" w:rsidR="000F436B" w:rsidRPr="00C54565" w:rsidRDefault="000F436B" w:rsidP="000F43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167,602</w:t>
            </w:r>
          </w:p>
        </w:tc>
        <w:tc>
          <w:tcPr>
            <w:tcW w:w="236" w:type="dxa"/>
            <w:shd w:val="clear" w:color="auto" w:fill="auto"/>
          </w:tcPr>
          <w:p w14:paraId="77E825F1" w14:textId="77777777" w:rsidR="000F436B" w:rsidRPr="00C54565" w:rsidRDefault="000F436B" w:rsidP="000F4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20049367" w14:textId="12E6052D" w:rsidR="000F436B" w:rsidRPr="00C54565" w:rsidRDefault="000F436B" w:rsidP="000F43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160,394</w:t>
            </w:r>
          </w:p>
        </w:tc>
        <w:tc>
          <w:tcPr>
            <w:tcW w:w="270" w:type="dxa"/>
            <w:shd w:val="clear" w:color="auto" w:fill="auto"/>
          </w:tcPr>
          <w:p w14:paraId="6A978BD7" w14:textId="77777777" w:rsidR="000F436B" w:rsidRPr="00C54565" w:rsidRDefault="000F436B" w:rsidP="000F4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DCA480" w14:textId="1D613ABC" w:rsidR="000F436B" w:rsidRPr="00C54565" w:rsidRDefault="000F436B" w:rsidP="000F43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45,764</w:t>
            </w:r>
          </w:p>
        </w:tc>
        <w:tc>
          <w:tcPr>
            <w:tcW w:w="270" w:type="dxa"/>
          </w:tcPr>
          <w:p w14:paraId="759FA3D4" w14:textId="77777777" w:rsidR="000F436B" w:rsidRPr="00C54565" w:rsidRDefault="000F436B" w:rsidP="000F4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085CFA59" w14:textId="3616F84B" w:rsidR="000F436B" w:rsidRPr="00C54565" w:rsidRDefault="000F436B" w:rsidP="000F436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43,071</w:t>
            </w:r>
          </w:p>
        </w:tc>
      </w:tr>
      <w:tr w:rsidR="000F436B" w:rsidRPr="00C54565" w14:paraId="0DA45718" w14:textId="77777777" w:rsidTr="00491965">
        <w:tc>
          <w:tcPr>
            <w:tcW w:w="4158" w:type="dxa"/>
          </w:tcPr>
          <w:p w14:paraId="01B70F5C" w14:textId="77777777" w:rsidR="000F436B" w:rsidRPr="00C54565" w:rsidRDefault="000F436B" w:rsidP="000F436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รายได้จากการส่งเสริมการขาย</w:t>
            </w:r>
          </w:p>
        </w:tc>
        <w:tc>
          <w:tcPr>
            <w:tcW w:w="1170" w:type="dxa"/>
            <w:shd w:val="clear" w:color="auto" w:fill="auto"/>
          </w:tcPr>
          <w:p w14:paraId="66D4EF5F" w14:textId="437C7C4A" w:rsidR="000F436B" w:rsidRPr="00C54565" w:rsidRDefault="000F436B" w:rsidP="000F43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146,613</w:t>
            </w:r>
          </w:p>
        </w:tc>
        <w:tc>
          <w:tcPr>
            <w:tcW w:w="236" w:type="dxa"/>
            <w:shd w:val="clear" w:color="auto" w:fill="auto"/>
          </w:tcPr>
          <w:p w14:paraId="11EFFD23" w14:textId="77777777" w:rsidR="000F436B" w:rsidRPr="00C54565" w:rsidRDefault="000F436B" w:rsidP="000F4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3ECEE83A" w14:textId="144755DA" w:rsidR="000F436B" w:rsidRPr="00C54565" w:rsidRDefault="000F436B" w:rsidP="000F43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177,177</w:t>
            </w:r>
          </w:p>
        </w:tc>
        <w:tc>
          <w:tcPr>
            <w:tcW w:w="270" w:type="dxa"/>
            <w:shd w:val="clear" w:color="auto" w:fill="auto"/>
          </w:tcPr>
          <w:p w14:paraId="22AFE1F9" w14:textId="77777777" w:rsidR="000F436B" w:rsidRPr="00C54565" w:rsidRDefault="000F436B" w:rsidP="000F4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7CCC52" w14:textId="5ED4E3EA" w:rsidR="000F436B" w:rsidRPr="00C54565" w:rsidRDefault="000F436B" w:rsidP="000F43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16,842</w:t>
            </w:r>
          </w:p>
        </w:tc>
        <w:tc>
          <w:tcPr>
            <w:tcW w:w="270" w:type="dxa"/>
          </w:tcPr>
          <w:p w14:paraId="5EB74ED6" w14:textId="77777777" w:rsidR="000F436B" w:rsidRPr="00C54565" w:rsidRDefault="000F436B" w:rsidP="000F4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39585AE8" w14:textId="77777777" w:rsidR="000F436B" w:rsidRPr="00C54565" w:rsidRDefault="000F436B" w:rsidP="000F436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20,551</w:t>
            </w:r>
          </w:p>
        </w:tc>
      </w:tr>
      <w:tr w:rsidR="000F436B" w:rsidRPr="00C54565" w14:paraId="484C242A" w14:textId="77777777" w:rsidTr="00491965">
        <w:tc>
          <w:tcPr>
            <w:tcW w:w="4158" w:type="dxa"/>
          </w:tcPr>
          <w:p w14:paraId="7C4443F7" w14:textId="77777777" w:rsidR="000F436B" w:rsidRPr="00C54565" w:rsidRDefault="000F436B" w:rsidP="000F436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รายได้ค่าบริการด้านคอมพิวเตอร์</w:t>
            </w:r>
          </w:p>
        </w:tc>
        <w:tc>
          <w:tcPr>
            <w:tcW w:w="1170" w:type="dxa"/>
            <w:shd w:val="clear" w:color="auto" w:fill="auto"/>
          </w:tcPr>
          <w:p w14:paraId="61F05AEE" w14:textId="290DF107" w:rsidR="000F436B" w:rsidRPr="00C54565" w:rsidRDefault="000F436B" w:rsidP="000F43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6,555</w:t>
            </w:r>
          </w:p>
        </w:tc>
        <w:tc>
          <w:tcPr>
            <w:tcW w:w="236" w:type="dxa"/>
            <w:shd w:val="clear" w:color="auto" w:fill="auto"/>
          </w:tcPr>
          <w:p w14:paraId="5CDD5492" w14:textId="77777777" w:rsidR="000F436B" w:rsidRPr="00C54565" w:rsidRDefault="000F436B" w:rsidP="000F4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32024566" w14:textId="77777777" w:rsidR="000F436B" w:rsidRPr="00C54565" w:rsidRDefault="000F436B" w:rsidP="000F43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6,972</w:t>
            </w:r>
          </w:p>
        </w:tc>
        <w:tc>
          <w:tcPr>
            <w:tcW w:w="270" w:type="dxa"/>
            <w:shd w:val="clear" w:color="auto" w:fill="auto"/>
          </w:tcPr>
          <w:p w14:paraId="1C2D2429" w14:textId="77777777" w:rsidR="000F436B" w:rsidRPr="00C54565" w:rsidRDefault="000F436B" w:rsidP="000F4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D10506" w14:textId="16472EE3" w:rsidR="000F436B" w:rsidRPr="00C54565" w:rsidRDefault="000F436B" w:rsidP="000F43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1,797</w:t>
            </w:r>
          </w:p>
        </w:tc>
        <w:tc>
          <w:tcPr>
            <w:tcW w:w="270" w:type="dxa"/>
          </w:tcPr>
          <w:p w14:paraId="0FBA7FA3" w14:textId="77777777" w:rsidR="000F436B" w:rsidRPr="00C54565" w:rsidRDefault="000F436B" w:rsidP="000F4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00BF5C7F" w14:textId="77777777" w:rsidR="000F436B" w:rsidRPr="00C54565" w:rsidRDefault="000F436B" w:rsidP="000F436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3,764</w:t>
            </w:r>
          </w:p>
        </w:tc>
      </w:tr>
      <w:tr w:rsidR="000F436B" w:rsidRPr="00C54565" w14:paraId="6DC439CB" w14:textId="77777777" w:rsidTr="00491965">
        <w:tc>
          <w:tcPr>
            <w:tcW w:w="4158" w:type="dxa"/>
          </w:tcPr>
          <w:p w14:paraId="2C1449A9" w14:textId="77777777" w:rsidR="000F436B" w:rsidRPr="00C54565" w:rsidRDefault="000F436B" w:rsidP="000F436B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5A94A4" w14:textId="39CF662F" w:rsidR="000F436B" w:rsidRPr="00C54565" w:rsidRDefault="000F436B" w:rsidP="000F4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28,967</w:t>
            </w:r>
          </w:p>
        </w:tc>
        <w:tc>
          <w:tcPr>
            <w:tcW w:w="236" w:type="dxa"/>
            <w:shd w:val="clear" w:color="auto" w:fill="auto"/>
          </w:tcPr>
          <w:p w14:paraId="2B050C8E" w14:textId="77777777" w:rsidR="000F436B" w:rsidRPr="00C54565" w:rsidRDefault="000F436B" w:rsidP="000F4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7BBF672B" w14:textId="77777777" w:rsidR="000F436B" w:rsidRPr="00C54565" w:rsidRDefault="000F436B" w:rsidP="000F4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23,727</w:t>
            </w:r>
          </w:p>
        </w:tc>
        <w:tc>
          <w:tcPr>
            <w:tcW w:w="270" w:type="dxa"/>
            <w:shd w:val="clear" w:color="auto" w:fill="auto"/>
          </w:tcPr>
          <w:p w14:paraId="78E5D6AD" w14:textId="77777777" w:rsidR="000F436B" w:rsidRPr="00C54565" w:rsidRDefault="000F436B" w:rsidP="000F4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69A701" w14:textId="780660DF" w:rsidR="000F436B" w:rsidRPr="00C54565" w:rsidRDefault="000F436B" w:rsidP="000F43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18,114</w:t>
            </w:r>
          </w:p>
        </w:tc>
        <w:tc>
          <w:tcPr>
            <w:tcW w:w="270" w:type="dxa"/>
          </w:tcPr>
          <w:p w14:paraId="0438AA75" w14:textId="77777777" w:rsidR="000F436B" w:rsidRPr="00C54565" w:rsidRDefault="000F436B" w:rsidP="000F4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CEFFCDC" w14:textId="77777777" w:rsidR="000F436B" w:rsidRPr="00C54565" w:rsidRDefault="000F436B" w:rsidP="000F436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44,688</w:t>
            </w:r>
          </w:p>
        </w:tc>
      </w:tr>
      <w:tr w:rsidR="000F436B" w:rsidRPr="00C54565" w14:paraId="0E19605B" w14:textId="77777777" w:rsidTr="00491965">
        <w:tc>
          <w:tcPr>
            <w:tcW w:w="4158" w:type="dxa"/>
          </w:tcPr>
          <w:p w14:paraId="1BEA1197" w14:textId="77777777" w:rsidR="000F436B" w:rsidRPr="00C54565" w:rsidRDefault="000F436B" w:rsidP="000F4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1969B" w14:textId="47406D9E" w:rsidR="000F436B" w:rsidRPr="00C54565" w:rsidRDefault="000F436B" w:rsidP="000F4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776,833</w:t>
            </w:r>
          </w:p>
        </w:tc>
        <w:tc>
          <w:tcPr>
            <w:tcW w:w="236" w:type="dxa"/>
            <w:shd w:val="clear" w:color="auto" w:fill="auto"/>
          </w:tcPr>
          <w:p w14:paraId="20EBC6D3" w14:textId="77777777" w:rsidR="000F436B" w:rsidRPr="00C54565" w:rsidRDefault="000F436B" w:rsidP="000F4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752B7" w14:textId="727C632D" w:rsidR="000F436B" w:rsidRPr="00C54565" w:rsidRDefault="000F436B" w:rsidP="000F4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745,481</w:t>
            </w:r>
          </w:p>
        </w:tc>
        <w:tc>
          <w:tcPr>
            <w:tcW w:w="270" w:type="dxa"/>
            <w:shd w:val="clear" w:color="auto" w:fill="auto"/>
          </w:tcPr>
          <w:p w14:paraId="356CE397" w14:textId="77777777" w:rsidR="000F436B" w:rsidRPr="00C54565" w:rsidRDefault="000F436B" w:rsidP="000F4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63D8AB" w14:textId="277AB812" w:rsidR="000F436B" w:rsidRPr="00C54565" w:rsidRDefault="000F436B" w:rsidP="000F43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221,646</w:t>
            </w:r>
          </w:p>
        </w:tc>
        <w:tc>
          <w:tcPr>
            <w:tcW w:w="270" w:type="dxa"/>
          </w:tcPr>
          <w:p w14:paraId="6A7BF687" w14:textId="77777777" w:rsidR="000F436B" w:rsidRPr="00C54565" w:rsidRDefault="000F436B" w:rsidP="000F4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30AD9427" w14:textId="77777777" w:rsidR="000F436B" w:rsidRPr="00C54565" w:rsidRDefault="000F436B" w:rsidP="000F436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241,280</w:t>
            </w:r>
          </w:p>
        </w:tc>
      </w:tr>
    </w:tbl>
    <w:p w14:paraId="4BF2240B" w14:textId="77777777" w:rsidR="00626409" w:rsidRPr="00C54565" w:rsidRDefault="00626409" w:rsidP="00892412">
      <w:pPr>
        <w:pStyle w:val="Heading1"/>
        <w:keepLines/>
        <w:numPr>
          <w:ilvl w:val="0"/>
          <w:numId w:val="1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C54565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ค่าใช้จ่ายผลประโยชน์ของพนักงาน</w:t>
      </w:r>
    </w:p>
    <w:p w14:paraId="235D8F0B" w14:textId="77777777" w:rsidR="00626409" w:rsidRPr="00C54565" w:rsidRDefault="00626409" w:rsidP="0062640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60"/>
        <w:gridCol w:w="988"/>
        <w:gridCol w:w="1170"/>
        <w:gridCol w:w="236"/>
        <w:gridCol w:w="1106"/>
        <w:gridCol w:w="270"/>
        <w:gridCol w:w="1080"/>
        <w:gridCol w:w="352"/>
        <w:gridCol w:w="1162"/>
      </w:tblGrid>
      <w:tr w:rsidR="00626409" w:rsidRPr="00C54565" w14:paraId="39124E69" w14:textId="77777777" w:rsidTr="00491965">
        <w:tc>
          <w:tcPr>
            <w:tcW w:w="3160" w:type="dxa"/>
            <w:shd w:val="clear" w:color="auto" w:fill="auto"/>
          </w:tcPr>
          <w:p w14:paraId="574552B1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988" w:type="dxa"/>
          </w:tcPr>
          <w:p w14:paraId="198224E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12" w:type="dxa"/>
            <w:gridSpan w:val="3"/>
            <w:tcBorders>
              <w:bottom w:val="single" w:sz="4" w:space="0" w:color="auto"/>
            </w:tcBorders>
          </w:tcPr>
          <w:p w14:paraId="30CE41C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BF42C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94" w:type="dxa"/>
            <w:gridSpan w:val="3"/>
            <w:tcBorders>
              <w:bottom w:val="single" w:sz="4" w:space="0" w:color="auto"/>
            </w:tcBorders>
          </w:tcPr>
          <w:p w14:paraId="0B72401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C54565" w14:paraId="18E4B42C" w14:textId="77777777" w:rsidTr="00491965">
        <w:tc>
          <w:tcPr>
            <w:tcW w:w="3160" w:type="dxa"/>
          </w:tcPr>
          <w:p w14:paraId="0E56DCA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355AAEB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8" w:right="-1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2EE1625" w14:textId="77777777" w:rsidR="00626409" w:rsidRPr="00C54565" w:rsidRDefault="0004308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2D47DF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1CF0E4DE" w14:textId="77777777" w:rsidR="00626409" w:rsidRPr="00C54565" w:rsidRDefault="0004308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6088C95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A15E14" w14:textId="77777777" w:rsidR="00626409" w:rsidRPr="00C54565" w:rsidRDefault="0004308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352" w:type="dxa"/>
            <w:shd w:val="clear" w:color="auto" w:fill="auto"/>
          </w:tcPr>
          <w:p w14:paraId="1BA3240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shd w:val="clear" w:color="auto" w:fill="auto"/>
          </w:tcPr>
          <w:p w14:paraId="5CAAA0B9" w14:textId="77777777" w:rsidR="00626409" w:rsidRPr="00C54565" w:rsidRDefault="0004308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</w:tr>
      <w:tr w:rsidR="00626409" w:rsidRPr="00C54565" w14:paraId="6200EE07" w14:textId="77777777" w:rsidTr="00491965">
        <w:tc>
          <w:tcPr>
            <w:tcW w:w="3160" w:type="dxa"/>
          </w:tcPr>
          <w:p w14:paraId="18E0C31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01A931A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76" w:type="dxa"/>
            <w:gridSpan w:val="7"/>
          </w:tcPr>
          <w:p w14:paraId="52E2CDE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308E" w:rsidRPr="00C54565" w14:paraId="36ECDAF0" w14:textId="77777777" w:rsidTr="00491965">
        <w:tc>
          <w:tcPr>
            <w:tcW w:w="3160" w:type="dxa"/>
          </w:tcPr>
          <w:p w14:paraId="58B87E2C" w14:textId="77777777" w:rsidR="0004308E" w:rsidRPr="00C54565" w:rsidRDefault="0004308E" w:rsidP="000430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88" w:type="dxa"/>
          </w:tcPr>
          <w:p w14:paraId="38CD52F3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uto"/>
              <w:ind w:left="-82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7F3FC82" w14:textId="0B9B054A" w:rsidR="0004308E" w:rsidRPr="00C54565" w:rsidRDefault="0040149F" w:rsidP="000430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1,060,187</w:t>
            </w:r>
          </w:p>
        </w:tc>
        <w:tc>
          <w:tcPr>
            <w:tcW w:w="236" w:type="dxa"/>
            <w:shd w:val="clear" w:color="auto" w:fill="auto"/>
          </w:tcPr>
          <w:p w14:paraId="262AE4F7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569E941F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1,105,849</w:t>
            </w:r>
          </w:p>
        </w:tc>
        <w:tc>
          <w:tcPr>
            <w:tcW w:w="270" w:type="dxa"/>
            <w:shd w:val="clear" w:color="auto" w:fill="auto"/>
          </w:tcPr>
          <w:p w14:paraId="1CA5528A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5C337B" w14:textId="48291003" w:rsidR="0004308E" w:rsidRPr="00C54565" w:rsidRDefault="0040149F" w:rsidP="000430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353,57</w:t>
            </w:r>
            <w:r w:rsidR="00396F61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352" w:type="dxa"/>
          </w:tcPr>
          <w:p w14:paraId="252FA3C4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2FAA64E1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462,765</w:t>
            </w:r>
          </w:p>
        </w:tc>
      </w:tr>
      <w:tr w:rsidR="0004308E" w:rsidRPr="00C54565" w14:paraId="7BAA6572" w14:textId="77777777" w:rsidTr="00491965">
        <w:tc>
          <w:tcPr>
            <w:tcW w:w="3160" w:type="dxa"/>
          </w:tcPr>
          <w:p w14:paraId="379802CD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988" w:type="dxa"/>
          </w:tcPr>
          <w:p w14:paraId="5DB0559A" w14:textId="4E9DD7BA" w:rsidR="0004308E" w:rsidRPr="00C54565" w:rsidRDefault="001C6233" w:rsidP="0004308E">
            <w:pPr>
              <w:pStyle w:val="acctfourfigures"/>
              <w:tabs>
                <w:tab w:val="clear" w:pos="765"/>
              </w:tabs>
              <w:spacing w:line="240" w:lineRule="auto"/>
              <w:ind w:left="-828" w:right="25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170" w:type="dxa"/>
            <w:shd w:val="clear" w:color="auto" w:fill="auto"/>
          </w:tcPr>
          <w:p w14:paraId="50D0DAB2" w14:textId="08EEF07A" w:rsidR="0004308E" w:rsidRPr="00C54565" w:rsidRDefault="0040149F" w:rsidP="000430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41,</w:t>
            </w:r>
            <w:r w:rsidR="00110FD9" w:rsidRPr="00C54565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  <w:tc>
          <w:tcPr>
            <w:tcW w:w="236" w:type="dxa"/>
            <w:shd w:val="clear" w:color="auto" w:fill="auto"/>
          </w:tcPr>
          <w:p w14:paraId="7762D220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524124F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9,662</w:t>
            </w:r>
          </w:p>
        </w:tc>
        <w:tc>
          <w:tcPr>
            <w:tcW w:w="270" w:type="dxa"/>
            <w:shd w:val="clear" w:color="auto" w:fill="auto"/>
          </w:tcPr>
          <w:p w14:paraId="73DF1DC3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85C377" w14:textId="1676579B" w:rsidR="0004308E" w:rsidRPr="00C54565" w:rsidRDefault="0040149F" w:rsidP="000430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16,23</w:t>
            </w:r>
            <w:r w:rsidR="00E57D5F" w:rsidRPr="00C5456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52" w:type="dxa"/>
          </w:tcPr>
          <w:p w14:paraId="13A88F5D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490A22D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4,455</w:t>
            </w:r>
          </w:p>
        </w:tc>
      </w:tr>
      <w:tr w:rsidR="0004308E" w:rsidRPr="00C54565" w14:paraId="7456957A" w14:textId="77777777" w:rsidTr="00491965">
        <w:tc>
          <w:tcPr>
            <w:tcW w:w="3160" w:type="dxa"/>
          </w:tcPr>
          <w:p w14:paraId="5302C318" w14:textId="77777777" w:rsidR="0004308E" w:rsidRPr="00C54565" w:rsidRDefault="0004308E" w:rsidP="0004308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88" w:type="dxa"/>
          </w:tcPr>
          <w:p w14:paraId="2C035326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uto"/>
              <w:ind w:left="-82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99B412" w14:textId="0AEE3884" w:rsidR="0004308E" w:rsidRPr="00C54565" w:rsidRDefault="0040149F" w:rsidP="000430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11,673</w:t>
            </w:r>
          </w:p>
        </w:tc>
        <w:tc>
          <w:tcPr>
            <w:tcW w:w="236" w:type="dxa"/>
            <w:shd w:val="clear" w:color="auto" w:fill="auto"/>
          </w:tcPr>
          <w:p w14:paraId="219DD329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EBA7D59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11,308</w:t>
            </w:r>
          </w:p>
        </w:tc>
        <w:tc>
          <w:tcPr>
            <w:tcW w:w="270" w:type="dxa"/>
            <w:shd w:val="clear" w:color="auto" w:fill="auto"/>
          </w:tcPr>
          <w:p w14:paraId="136794AE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BF866B" w14:textId="3707F791" w:rsidR="0004308E" w:rsidRPr="00C54565" w:rsidRDefault="0040149F" w:rsidP="000430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5,244</w:t>
            </w:r>
          </w:p>
        </w:tc>
        <w:tc>
          <w:tcPr>
            <w:tcW w:w="352" w:type="dxa"/>
          </w:tcPr>
          <w:p w14:paraId="59947AFB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303ECD4B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6,238</w:t>
            </w:r>
          </w:p>
        </w:tc>
      </w:tr>
      <w:tr w:rsidR="0004308E" w:rsidRPr="00C54565" w14:paraId="73D0C6B1" w14:textId="77777777" w:rsidTr="00491965">
        <w:tc>
          <w:tcPr>
            <w:tcW w:w="3160" w:type="dxa"/>
          </w:tcPr>
          <w:p w14:paraId="38B1645A" w14:textId="77777777" w:rsidR="0004308E" w:rsidRPr="00C54565" w:rsidRDefault="0004308E" w:rsidP="0004308E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88" w:type="dxa"/>
          </w:tcPr>
          <w:p w14:paraId="0863B46E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uto"/>
              <w:ind w:left="-82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0D8A5E" w14:textId="6FC1D2BF" w:rsidR="0004308E" w:rsidRPr="00C54565" w:rsidRDefault="0040149F" w:rsidP="000430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243,205</w:t>
            </w:r>
          </w:p>
        </w:tc>
        <w:tc>
          <w:tcPr>
            <w:tcW w:w="236" w:type="dxa"/>
            <w:shd w:val="clear" w:color="auto" w:fill="auto"/>
          </w:tcPr>
          <w:p w14:paraId="46823102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0B9EF31F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280,999</w:t>
            </w:r>
          </w:p>
        </w:tc>
        <w:tc>
          <w:tcPr>
            <w:tcW w:w="270" w:type="dxa"/>
            <w:shd w:val="clear" w:color="auto" w:fill="auto"/>
          </w:tcPr>
          <w:p w14:paraId="6BE1941F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FC5B61" w14:textId="06DC0CBA" w:rsidR="0004308E" w:rsidRPr="00C54565" w:rsidRDefault="0040149F" w:rsidP="000430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82,6</w:t>
            </w:r>
            <w:r w:rsidR="00E57D5F" w:rsidRPr="00C54565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352" w:type="dxa"/>
          </w:tcPr>
          <w:p w14:paraId="374A644B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3BF652BC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118,589</w:t>
            </w:r>
          </w:p>
        </w:tc>
      </w:tr>
      <w:tr w:rsidR="0004308E" w:rsidRPr="00C54565" w14:paraId="615C136B" w14:textId="77777777" w:rsidTr="00491965">
        <w:tc>
          <w:tcPr>
            <w:tcW w:w="3160" w:type="dxa"/>
          </w:tcPr>
          <w:p w14:paraId="2B6370AF" w14:textId="77777777" w:rsidR="0004308E" w:rsidRPr="00C54565" w:rsidRDefault="0004308E" w:rsidP="0004308E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8" w:type="dxa"/>
          </w:tcPr>
          <w:p w14:paraId="20E6B122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uto"/>
              <w:ind w:left="-82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62ABC" w14:textId="36B96BEF" w:rsidR="0004308E" w:rsidRPr="00C54565" w:rsidRDefault="0040149F" w:rsidP="000430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1,356,4</w:t>
            </w:r>
            <w:r w:rsidR="00D0187D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36" w:type="dxa"/>
            <w:shd w:val="clear" w:color="auto" w:fill="auto"/>
          </w:tcPr>
          <w:p w14:paraId="4C424FC7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B6B33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1,407,818</w:t>
            </w:r>
          </w:p>
        </w:tc>
        <w:tc>
          <w:tcPr>
            <w:tcW w:w="270" w:type="dxa"/>
            <w:shd w:val="clear" w:color="auto" w:fill="auto"/>
          </w:tcPr>
          <w:p w14:paraId="164C3834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4F0F8" w14:textId="506932FF" w:rsidR="0004308E" w:rsidRPr="00C54565" w:rsidRDefault="0040149F" w:rsidP="000430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457,73</w:t>
            </w:r>
            <w:r w:rsidR="00396F61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52" w:type="dxa"/>
          </w:tcPr>
          <w:p w14:paraId="0F6D17EA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673B19DD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592,047</w:t>
            </w:r>
          </w:p>
        </w:tc>
      </w:tr>
    </w:tbl>
    <w:p w14:paraId="1273FB45" w14:textId="77777777" w:rsidR="006F72EF" w:rsidRPr="00C54565" w:rsidRDefault="006F72EF" w:rsidP="00626409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56C639D0" w14:textId="4B979D22" w:rsidR="00626409" w:rsidRPr="00C54565" w:rsidRDefault="00626409" w:rsidP="00626409">
      <w:pPr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0DA4CE43" w14:textId="77777777" w:rsidR="00626409" w:rsidRPr="00C54565" w:rsidRDefault="00626409" w:rsidP="0062640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8990D3" w14:textId="77777777" w:rsidR="00626409" w:rsidRPr="00C54565" w:rsidRDefault="00626409" w:rsidP="0062640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โดยพนักงานจ่ายเงินสะสมในอัตราร้อยละ</w:t>
      </w:r>
      <w:r w:rsidRPr="00C54565">
        <w:rPr>
          <w:rFonts w:asciiTheme="majorBidi" w:hAnsiTheme="majorBidi" w:cstheme="majorBidi"/>
          <w:sz w:val="30"/>
          <w:szCs w:val="30"/>
        </w:rPr>
        <w:t xml:space="preserve"> 3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ถึงอัตราร้อยละ</w:t>
      </w:r>
      <w:r w:rsidRPr="00C54565">
        <w:rPr>
          <w:rFonts w:asciiTheme="majorBidi" w:hAnsiTheme="majorBidi" w:cstheme="majorBidi"/>
          <w:sz w:val="30"/>
          <w:szCs w:val="30"/>
        </w:rPr>
        <w:t xml:space="preserve"> 5 </w:t>
      </w:r>
      <w:r w:rsidRPr="00C54565">
        <w:rPr>
          <w:rFonts w:asciiTheme="majorBidi" w:hAnsiTheme="majorBidi" w:cstheme="majorBidi"/>
          <w:sz w:val="30"/>
          <w:szCs w:val="30"/>
          <w:cs/>
        </w:rPr>
        <w:t>ของเงินเดือนทุกเดือน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และกลุ่มบริษัทจ่ายสมทบในอัตราร้อยละ</w:t>
      </w:r>
      <w:r w:rsidRPr="00C54565">
        <w:rPr>
          <w:rFonts w:asciiTheme="majorBidi" w:hAnsiTheme="majorBidi" w:cstheme="majorBidi"/>
          <w:sz w:val="30"/>
          <w:szCs w:val="30"/>
        </w:rPr>
        <w:t xml:space="preserve"> 3 </w:t>
      </w:r>
      <w:r w:rsidRPr="00C54565">
        <w:rPr>
          <w:rFonts w:asciiTheme="majorBidi" w:hAnsiTheme="majorBidi" w:cstheme="majorBidi"/>
          <w:sz w:val="30"/>
          <w:szCs w:val="30"/>
          <w:cs/>
        </w:rPr>
        <w:t>ถึงอัตราร้อยละ</w:t>
      </w:r>
      <w:r w:rsidRPr="00C54565">
        <w:rPr>
          <w:rFonts w:asciiTheme="majorBidi" w:hAnsiTheme="majorBidi" w:cstheme="majorBidi"/>
          <w:sz w:val="30"/>
          <w:szCs w:val="30"/>
        </w:rPr>
        <w:t xml:space="preserve"> 5 </w:t>
      </w:r>
      <w:r w:rsidRPr="00C54565">
        <w:rPr>
          <w:rFonts w:asciiTheme="majorBidi" w:hAnsiTheme="majorBidi" w:cstheme="majorBidi"/>
          <w:sz w:val="30"/>
          <w:szCs w:val="30"/>
          <w:cs/>
        </w:rPr>
        <w:t>ของเงินเดือนของพนักงานทุกเดือน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7804B01" w14:textId="77777777" w:rsidR="00C9182A" w:rsidRPr="00C54565" w:rsidRDefault="00C9182A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CE95D59" w14:textId="77777777" w:rsidR="00626409" w:rsidRPr="00C54565" w:rsidRDefault="00626409" w:rsidP="00892412">
      <w:pPr>
        <w:pStyle w:val="Heading1"/>
        <w:keepLines/>
        <w:numPr>
          <w:ilvl w:val="0"/>
          <w:numId w:val="1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C54565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ค่าใช้จ่ายตามลักษณะ</w:t>
      </w:r>
    </w:p>
    <w:p w14:paraId="0FAEDE93" w14:textId="77777777" w:rsidR="00626409" w:rsidRPr="00C54565" w:rsidRDefault="00626409" w:rsidP="0062640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25"/>
        <w:gridCol w:w="243"/>
        <w:gridCol w:w="1170"/>
        <w:gridCol w:w="270"/>
        <w:gridCol w:w="1170"/>
        <w:gridCol w:w="270"/>
        <w:gridCol w:w="1170"/>
      </w:tblGrid>
      <w:tr w:rsidR="003E3E48" w:rsidRPr="00C54565" w14:paraId="2D754630" w14:textId="77777777" w:rsidTr="00491965">
        <w:trPr>
          <w:tblHeader/>
        </w:trPr>
        <w:tc>
          <w:tcPr>
            <w:tcW w:w="4050" w:type="dxa"/>
            <w:shd w:val="clear" w:color="auto" w:fill="FFFFFF"/>
          </w:tcPr>
          <w:p w14:paraId="33B3417A" w14:textId="77777777" w:rsidR="003E3E48" w:rsidRPr="00C54565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253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7EE3C79F" w14:textId="77777777" w:rsidR="003E3E48" w:rsidRPr="00C54565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036E2AF5" w14:textId="77777777" w:rsidR="003E3E48" w:rsidRPr="00C54565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3472A6C9" w14:textId="77777777" w:rsidR="003E3E48" w:rsidRPr="00C54565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3E48" w:rsidRPr="00C54565" w14:paraId="79700C8E" w14:textId="77777777" w:rsidTr="00491965">
        <w:trPr>
          <w:tblHeader/>
        </w:trPr>
        <w:tc>
          <w:tcPr>
            <w:tcW w:w="4050" w:type="dxa"/>
            <w:shd w:val="clear" w:color="auto" w:fill="FFFFFF"/>
          </w:tcPr>
          <w:p w14:paraId="071258C3" w14:textId="77777777" w:rsidR="003E3E48" w:rsidRPr="00C54565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FFFFF"/>
          </w:tcPr>
          <w:p w14:paraId="65E3E297" w14:textId="77777777" w:rsidR="003E3E48" w:rsidRPr="00C54565" w:rsidRDefault="0004308E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FFFFFF"/>
          </w:tcPr>
          <w:p w14:paraId="7278AC12" w14:textId="77777777" w:rsidR="003E3E48" w:rsidRPr="00C54565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14:paraId="1A6E19FD" w14:textId="77777777" w:rsidR="003E3E48" w:rsidRPr="00C54565" w:rsidRDefault="0004308E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  <w:tc>
          <w:tcPr>
            <w:tcW w:w="270" w:type="dxa"/>
            <w:shd w:val="clear" w:color="auto" w:fill="FFFFFF"/>
          </w:tcPr>
          <w:p w14:paraId="0CE7C4AC" w14:textId="77777777" w:rsidR="003E3E48" w:rsidRPr="00C54565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14:paraId="3270B215" w14:textId="77777777" w:rsidR="003E3E48" w:rsidRPr="00C54565" w:rsidRDefault="0004308E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FFFFFF"/>
          </w:tcPr>
          <w:p w14:paraId="286CA0EE" w14:textId="77777777" w:rsidR="003E3E48" w:rsidRPr="00C54565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14:paraId="6A668102" w14:textId="77777777" w:rsidR="003E3E48" w:rsidRPr="00C54565" w:rsidRDefault="0004308E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</w:tr>
      <w:tr w:rsidR="003E3E48" w:rsidRPr="00C54565" w14:paraId="0074ED82" w14:textId="77777777" w:rsidTr="00491965">
        <w:trPr>
          <w:tblHeader/>
        </w:trPr>
        <w:tc>
          <w:tcPr>
            <w:tcW w:w="4050" w:type="dxa"/>
          </w:tcPr>
          <w:p w14:paraId="5A9E93D4" w14:textId="77777777" w:rsidR="003E3E48" w:rsidRPr="00C54565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18" w:type="dxa"/>
            <w:gridSpan w:val="7"/>
          </w:tcPr>
          <w:p w14:paraId="109A09C1" w14:textId="77777777" w:rsidR="003E3E48" w:rsidRPr="00C54565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3E48" w:rsidRPr="00C54565" w14:paraId="4DFBE003" w14:textId="77777777" w:rsidTr="00491965">
        <w:tc>
          <w:tcPr>
            <w:tcW w:w="4050" w:type="dxa"/>
          </w:tcPr>
          <w:p w14:paraId="20C85724" w14:textId="77777777" w:rsidR="003E3E48" w:rsidRPr="00C54565" w:rsidRDefault="003E3E48" w:rsidP="004319EE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  <w:r w:rsidRPr="00C5456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125" w:type="dxa"/>
            <w:shd w:val="clear" w:color="auto" w:fill="auto"/>
          </w:tcPr>
          <w:p w14:paraId="40C3BB6C" w14:textId="77777777" w:rsidR="003E3E48" w:rsidRPr="00C54565" w:rsidRDefault="003E3E48" w:rsidP="004319EE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2FF9FE2E" w14:textId="77777777" w:rsidR="003E3E48" w:rsidRPr="00C54565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990813" w14:textId="77777777" w:rsidR="003E3E48" w:rsidRPr="00C54565" w:rsidRDefault="003E3E48" w:rsidP="004319EE">
            <w:pPr>
              <w:pStyle w:val="acctfourfigures"/>
              <w:tabs>
                <w:tab w:val="clear" w:pos="765"/>
              </w:tabs>
              <w:spacing w:line="240" w:lineRule="auto"/>
              <w:ind w:left="34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DD780D2" w14:textId="77777777" w:rsidR="003E3E48" w:rsidRPr="00C54565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75A971" w14:textId="77777777" w:rsidR="003E3E48" w:rsidRPr="00C54565" w:rsidRDefault="003E3E48" w:rsidP="004319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FF233E3" w14:textId="77777777" w:rsidR="003E3E48" w:rsidRPr="00C54565" w:rsidRDefault="003E3E48" w:rsidP="004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BD4B3A" w14:textId="77777777" w:rsidR="003E3E48" w:rsidRPr="00C54565" w:rsidRDefault="003E3E48" w:rsidP="004319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4308E" w:rsidRPr="00C54565" w14:paraId="10FDE3B2" w14:textId="77777777" w:rsidTr="00491965">
        <w:tc>
          <w:tcPr>
            <w:tcW w:w="4050" w:type="dxa"/>
          </w:tcPr>
          <w:p w14:paraId="52CDBB2A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25" w:type="dxa"/>
            <w:shd w:val="clear" w:color="auto" w:fill="auto"/>
          </w:tcPr>
          <w:p w14:paraId="39921F90" w14:textId="1DE5555C" w:rsidR="0004308E" w:rsidRPr="00C54565" w:rsidRDefault="00E16C6D" w:rsidP="00F4501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(234,992)</w:t>
            </w:r>
          </w:p>
        </w:tc>
        <w:tc>
          <w:tcPr>
            <w:tcW w:w="243" w:type="dxa"/>
          </w:tcPr>
          <w:p w14:paraId="35D1A0F8" w14:textId="77777777" w:rsidR="0004308E" w:rsidRPr="00C54565" w:rsidRDefault="0004308E" w:rsidP="00F4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61912C6" w14:textId="77777777" w:rsidR="0004308E" w:rsidRPr="00C54565" w:rsidRDefault="0004308E" w:rsidP="00F4501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(214,206)</w:t>
            </w:r>
          </w:p>
        </w:tc>
        <w:tc>
          <w:tcPr>
            <w:tcW w:w="270" w:type="dxa"/>
          </w:tcPr>
          <w:p w14:paraId="4AF2171D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6D7D90" w14:textId="3DDA22E7" w:rsidR="0004308E" w:rsidRPr="00C54565" w:rsidRDefault="00E16C6D" w:rsidP="00F4501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(78,656)</w:t>
            </w:r>
          </w:p>
        </w:tc>
        <w:tc>
          <w:tcPr>
            <w:tcW w:w="270" w:type="dxa"/>
          </w:tcPr>
          <w:p w14:paraId="3776E8D6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CF2651" w14:textId="77777777" w:rsidR="0004308E" w:rsidRPr="00C54565" w:rsidRDefault="0004308E" w:rsidP="00F4501A">
            <w:pPr>
              <w:pStyle w:val="acctfourfigures"/>
              <w:tabs>
                <w:tab w:val="clear" w:pos="765"/>
                <w:tab w:val="left" w:pos="909"/>
              </w:tabs>
              <w:spacing w:line="240" w:lineRule="auto"/>
              <w:ind w:left="72" w:right="-6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(47,881)</w:t>
            </w:r>
          </w:p>
        </w:tc>
      </w:tr>
      <w:tr w:rsidR="0004308E" w:rsidRPr="00C54565" w14:paraId="71A11254" w14:textId="77777777" w:rsidTr="00491965">
        <w:tc>
          <w:tcPr>
            <w:tcW w:w="4050" w:type="dxa"/>
          </w:tcPr>
          <w:p w14:paraId="7714D736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ซื้อสุทธิ</w:t>
            </w:r>
          </w:p>
        </w:tc>
        <w:tc>
          <w:tcPr>
            <w:tcW w:w="1125" w:type="dxa"/>
            <w:shd w:val="clear" w:color="auto" w:fill="auto"/>
          </w:tcPr>
          <w:p w14:paraId="7591319E" w14:textId="55A7461B" w:rsidR="0004308E" w:rsidRPr="00C54565" w:rsidRDefault="00F27F8B" w:rsidP="00F4501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7,177,738</w:t>
            </w:r>
          </w:p>
        </w:tc>
        <w:tc>
          <w:tcPr>
            <w:tcW w:w="243" w:type="dxa"/>
          </w:tcPr>
          <w:p w14:paraId="5E29761B" w14:textId="77777777" w:rsidR="0004308E" w:rsidRPr="00C54565" w:rsidRDefault="0004308E" w:rsidP="00F4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7A4BF73" w14:textId="01933BFB" w:rsidR="0004308E" w:rsidRPr="00C54565" w:rsidRDefault="00F25A1F" w:rsidP="00F4501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7,060,494</w:t>
            </w:r>
          </w:p>
        </w:tc>
        <w:tc>
          <w:tcPr>
            <w:tcW w:w="270" w:type="dxa"/>
          </w:tcPr>
          <w:p w14:paraId="06519039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168E7D" w14:textId="0DAAFAB9" w:rsidR="0004308E" w:rsidRPr="00C54565" w:rsidRDefault="00E16C6D" w:rsidP="00F4501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3,130,126</w:t>
            </w:r>
          </w:p>
        </w:tc>
        <w:tc>
          <w:tcPr>
            <w:tcW w:w="270" w:type="dxa"/>
          </w:tcPr>
          <w:p w14:paraId="3664F23B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AD8A57" w14:textId="77777777" w:rsidR="0004308E" w:rsidRPr="00C54565" w:rsidRDefault="0004308E" w:rsidP="00F4501A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2,973,476</w:t>
            </w:r>
          </w:p>
        </w:tc>
      </w:tr>
      <w:tr w:rsidR="0004308E" w:rsidRPr="00C54565" w14:paraId="262C68F5" w14:textId="77777777" w:rsidTr="00491965">
        <w:trPr>
          <w:trHeight w:val="389"/>
        </w:trPr>
        <w:tc>
          <w:tcPr>
            <w:tcW w:w="4050" w:type="dxa"/>
          </w:tcPr>
          <w:p w14:paraId="4B4921D7" w14:textId="77777777" w:rsidR="0004308E" w:rsidRPr="00C54565" w:rsidRDefault="0004308E" w:rsidP="000430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4FA422BA" w14:textId="2758BCC3" w:rsidR="0004308E" w:rsidRPr="00C54565" w:rsidRDefault="00E16C6D" w:rsidP="00F4501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36,263</w:t>
            </w:r>
          </w:p>
        </w:tc>
        <w:tc>
          <w:tcPr>
            <w:tcW w:w="243" w:type="dxa"/>
          </w:tcPr>
          <w:p w14:paraId="66D50971" w14:textId="77777777" w:rsidR="0004308E" w:rsidRPr="00C54565" w:rsidRDefault="0004308E" w:rsidP="00F4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D82605" w14:textId="77777777" w:rsidR="0004308E" w:rsidRPr="00C54565" w:rsidRDefault="0004308E" w:rsidP="00F4501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42,045</w:t>
            </w:r>
          </w:p>
        </w:tc>
        <w:tc>
          <w:tcPr>
            <w:tcW w:w="270" w:type="dxa"/>
          </w:tcPr>
          <w:p w14:paraId="20374BDC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342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65F9B0" w14:textId="1A587399" w:rsidR="0004308E" w:rsidRPr="00C54565" w:rsidRDefault="00E16C6D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22,782</w:t>
            </w:r>
          </w:p>
        </w:tc>
        <w:tc>
          <w:tcPr>
            <w:tcW w:w="270" w:type="dxa"/>
          </w:tcPr>
          <w:p w14:paraId="57288258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342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1D46A8" w14:textId="77777777" w:rsidR="0004308E" w:rsidRPr="00C54565" w:rsidRDefault="0004308E" w:rsidP="00F4501A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30,511</w:t>
            </w:r>
          </w:p>
        </w:tc>
      </w:tr>
      <w:tr w:rsidR="0004308E" w:rsidRPr="00C54565" w14:paraId="7243142A" w14:textId="77777777" w:rsidTr="00491965">
        <w:tc>
          <w:tcPr>
            <w:tcW w:w="4050" w:type="dxa"/>
          </w:tcPr>
          <w:p w14:paraId="10C35540" w14:textId="77777777" w:rsidR="0004308E" w:rsidRPr="00C54565" w:rsidRDefault="0004308E" w:rsidP="0004308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AA2E59" w14:textId="04D21961" w:rsidR="0004308E" w:rsidRPr="00C54565" w:rsidRDefault="00F27F8B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6,979,009</w:t>
            </w:r>
          </w:p>
        </w:tc>
        <w:tc>
          <w:tcPr>
            <w:tcW w:w="243" w:type="dxa"/>
          </w:tcPr>
          <w:p w14:paraId="0BC0EBB8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342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1FAE17" w14:textId="3F383022" w:rsidR="0004308E" w:rsidRPr="00C54565" w:rsidRDefault="00F25A1F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6,888,333</w:t>
            </w:r>
          </w:p>
        </w:tc>
        <w:tc>
          <w:tcPr>
            <w:tcW w:w="270" w:type="dxa"/>
          </w:tcPr>
          <w:p w14:paraId="71665D54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342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174977" w14:textId="509A7590" w:rsidR="0004308E" w:rsidRPr="00C54565" w:rsidRDefault="00E16C6D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3,074,252</w:t>
            </w:r>
          </w:p>
        </w:tc>
        <w:tc>
          <w:tcPr>
            <w:tcW w:w="270" w:type="dxa"/>
          </w:tcPr>
          <w:p w14:paraId="3B6A4501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342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E60B0E" w14:textId="77777777" w:rsidR="0004308E" w:rsidRPr="00C54565" w:rsidRDefault="0004308E" w:rsidP="00F4501A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2,956,106 </w:t>
            </w:r>
          </w:p>
        </w:tc>
      </w:tr>
      <w:tr w:rsidR="0004308E" w:rsidRPr="00C54565" w14:paraId="339E6566" w14:textId="77777777" w:rsidTr="00491965">
        <w:trPr>
          <w:trHeight w:val="170"/>
        </w:trPr>
        <w:tc>
          <w:tcPr>
            <w:tcW w:w="4050" w:type="dxa"/>
          </w:tcPr>
          <w:p w14:paraId="126987AC" w14:textId="77777777" w:rsidR="0004308E" w:rsidRPr="00C54565" w:rsidRDefault="0004308E" w:rsidP="0004308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75868110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41229C4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342" w:right="-18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D90DDD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5799B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36" w:right="-18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46EA20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0BE05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342" w:right="-18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68AFA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72EF" w:rsidRPr="00C54565" w14:paraId="3061CA61" w14:textId="77777777" w:rsidTr="00491965">
        <w:trPr>
          <w:trHeight w:val="170"/>
        </w:trPr>
        <w:tc>
          <w:tcPr>
            <w:tcW w:w="4050" w:type="dxa"/>
          </w:tcPr>
          <w:p w14:paraId="598588A8" w14:textId="77777777" w:rsidR="006F72EF" w:rsidRPr="00C54565" w:rsidRDefault="006F72EF" w:rsidP="0004308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72D87084" w14:textId="77777777" w:rsidR="006F72EF" w:rsidRPr="00C54565" w:rsidRDefault="006F72EF" w:rsidP="000430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4616FD6" w14:textId="77777777" w:rsidR="006F72EF" w:rsidRPr="00C54565" w:rsidRDefault="006F72EF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342" w:right="-18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0C568F" w14:textId="77777777" w:rsidR="006F72EF" w:rsidRPr="00C54565" w:rsidRDefault="006F72EF" w:rsidP="000430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1827E" w14:textId="77777777" w:rsidR="006F72EF" w:rsidRPr="00C54565" w:rsidRDefault="006F72EF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36" w:right="-18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D7EDBF" w14:textId="77777777" w:rsidR="006F72EF" w:rsidRPr="00C54565" w:rsidRDefault="006F72EF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C88749" w14:textId="77777777" w:rsidR="006F72EF" w:rsidRPr="00C54565" w:rsidRDefault="006F72EF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342" w:right="-18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FADFA0" w14:textId="77777777" w:rsidR="006F72EF" w:rsidRPr="00C54565" w:rsidRDefault="006F72EF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08E" w:rsidRPr="00C54565" w14:paraId="079A2C70" w14:textId="77777777" w:rsidTr="00491965">
        <w:tc>
          <w:tcPr>
            <w:tcW w:w="4050" w:type="dxa"/>
          </w:tcPr>
          <w:p w14:paraId="5EA4C5F5" w14:textId="77777777" w:rsidR="0004308E" w:rsidRPr="00C54565" w:rsidRDefault="0004308E" w:rsidP="000430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รวมอยู่ใน</w:t>
            </w:r>
            <w:r w:rsidRPr="00C5456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25" w:type="dxa"/>
          </w:tcPr>
          <w:p w14:paraId="724B21EA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7610D03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342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3D016E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6CD4E4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36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301974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D3CD2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342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2341A4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08E" w:rsidRPr="00C54565" w14:paraId="68EDBB89" w14:textId="77777777" w:rsidTr="00491965">
        <w:tc>
          <w:tcPr>
            <w:tcW w:w="4050" w:type="dxa"/>
          </w:tcPr>
          <w:p w14:paraId="40A781E7" w14:textId="79C2BB80" w:rsidR="0004308E" w:rsidRPr="00C54565" w:rsidRDefault="0004308E" w:rsidP="0004308E">
            <w:pPr>
              <w:tabs>
                <w:tab w:val="clear" w:pos="3742"/>
                <w:tab w:val="left" w:pos="37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25" w:type="dxa"/>
            <w:shd w:val="clear" w:color="auto" w:fill="auto"/>
          </w:tcPr>
          <w:p w14:paraId="752F641D" w14:textId="041B4A37" w:rsidR="0004308E" w:rsidRPr="00C54565" w:rsidRDefault="00F03DF9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992,</w:t>
            </w:r>
            <w:r w:rsidR="00082337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243" w:type="dxa"/>
            <w:shd w:val="clear" w:color="auto" w:fill="auto"/>
          </w:tcPr>
          <w:p w14:paraId="3620ADA3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B21EDB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1,004,340</w:t>
            </w:r>
          </w:p>
        </w:tc>
        <w:tc>
          <w:tcPr>
            <w:tcW w:w="270" w:type="dxa"/>
            <w:shd w:val="clear" w:color="auto" w:fill="auto"/>
          </w:tcPr>
          <w:p w14:paraId="32568CD4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36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656F9E" w14:textId="72A0B198" w:rsidR="0004308E" w:rsidRPr="00C54565" w:rsidRDefault="00F03DF9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339,55</w:t>
            </w:r>
            <w:r w:rsidR="00D366B9" w:rsidRPr="00C5456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777C8A0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58A639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435,694</w:t>
            </w:r>
          </w:p>
        </w:tc>
      </w:tr>
      <w:tr w:rsidR="0004308E" w:rsidRPr="00C54565" w14:paraId="6EDFB85C" w14:textId="77777777" w:rsidTr="00491965">
        <w:tc>
          <w:tcPr>
            <w:tcW w:w="4050" w:type="dxa"/>
          </w:tcPr>
          <w:p w14:paraId="03406704" w14:textId="77777777" w:rsidR="0004308E" w:rsidRPr="00C54565" w:rsidRDefault="0004308E" w:rsidP="000430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125" w:type="dxa"/>
            <w:shd w:val="clear" w:color="auto" w:fill="auto"/>
          </w:tcPr>
          <w:p w14:paraId="58BCBBAD" w14:textId="495D944C" w:rsidR="0004308E" w:rsidRPr="00C54565" w:rsidRDefault="00F03DF9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622,8</w:t>
            </w:r>
            <w:r w:rsidR="00082337" w:rsidRPr="00C54565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43" w:type="dxa"/>
            <w:shd w:val="clear" w:color="auto" w:fill="auto"/>
          </w:tcPr>
          <w:p w14:paraId="5B78B0AB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1E7247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553,218</w:t>
            </w:r>
          </w:p>
        </w:tc>
        <w:tc>
          <w:tcPr>
            <w:tcW w:w="270" w:type="dxa"/>
            <w:shd w:val="clear" w:color="auto" w:fill="auto"/>
          </w:tcPr>
          <w:p w14:paraId="6B12E5AE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36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0246E3" w14:textId="15900217" w:rsidR="0004308E" w:rsidRPr="00C54565" w:rsidRDefault="00F03DF9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8,920</w:t>
            </w:r>
          </w:p>
        </w:tc>
        <w:tc>
          <w:tcPr>
            <w:tcW w:w="270" w:type="dxa"/>
          </w:tcPr>
          <w:p w14:paraId="256643EA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482C7E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6,329</w:t>
            </w:r>
          </w:p>
        </w:tc>
      </w:tr>
      <w:tr w:rsidR="0004308E" w:rsidRPr="00C54565" w14:paraId="2C41B6E8" w14:textId="77777777" w:rsidTr="00491965">
        <w:tc>
          <w:tcPr>
            <w:tcW w:w="4050" w:type="dxa"/>
          </w:tcPr>
          <w:p w14:paraId="17B0926B" w14:textId="77777777" w:rsidR="0004308E" w:rsidRPr="00C54565" w:rsidRDefault="0004308E" w:rsidP="000430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25" w:type="dxa"/>
            <w:shd w:val="clear" w:color="auto" w:fill="auto"/>
          </w:tcPr>
          <w:p w14:paraId="6BEDC30C" w14:textId="3BF69D65" w:rsidR="0004308E" w:rsidRPr="00C54565" w:rsidRDefault="00F03DF9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279,33</w:t>
            </w:r>
            <w:r w:rsidR="00201AF2" w:rsidRPr="00C5456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1B609BB2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41CAB6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251,271</w:t>
            </w:r>
          </w:p>
        </w:tc>
        <w:tc>
          <w:tcPr>
            <w:tcW w:w="270" w:type="dxa"/>
            <w:shd w:val="clear" w:color="auto" w:fill="auto"/>
          </w:tcPr>
          <w:p w14:paraId="4B0A9A28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36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C8DBE7" w14:textId="72630CFF" w:rsidR="0004308E" w:rsidRPr="00C54565" w:rsidRDefault="00F03DF9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22,7</w:t>
            </w:r>
            <w:r w:rsidR="000D53B4" w:rsidRPr="00C54565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64A911EB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215EE1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24,915</w:t>
            </w:r>
          </w:p>
        </w:tc>
      </w:tr>
      <w:tr w:rsidR="0004308E" w:rsidRPr="00C54565" w14:paraId="12D6A7AA" w14:textId="77777777" w:rsidTr="00491965">
        <w:tc>
          <w:tcPr>
            <w:tcW w:w="4050" w:type="dxa"/>
          </w:tcPr>
          <w:p w14:paraId="70129B99" w14:textId="77777777" w:rsidR="0004308E" w:rsidRPr="00C54565" w:rsidRDefault="0004308E" w:rsidP="000430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1125" w:type="dxa"/>
            <w:shd w:val="clear" w:color="auto" w:fill="auto"/>
          </w:tcPr>
          <w:p w14:paraId="14E83B10" w14:textId="5B9C579E" w:rsidR="0004308E" w:rsidRPr="00C54565" w:rsidRDefault="00F03DF9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142,062</w:t>
            </w:r>
          </w:p>
        </w:tc>
        <w:tc>
          <w:tcPr>
            <w:tcW w:w="243" w:type="dxa"/>
            <w:shd w:val="clear" w:color="auto" w:fill="auto"/>
          </w:tcPr>
          <w:p w14:paraId="2C2E9FAB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B02835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141,656</w:t>
            </w:r>
          </w:p>
        </w:tc>
        <w:tc>
          <w:tcPr>
            <w:tcW w:w="270" w:type="dxa"/>
            <w:shd w:val="clear" w:color="auto" w:fill="auto"/>
          </w:tcPr>
          <w:p w14:paraId="68033EDC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36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8F744F" w14:textId="185011D3" w:rsidR="0004308E" w:rsidRPr="00C54565" w:rsidRDefault="00F03DF9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68,193</w:t>
            </w:r>
          </w:p>
        </w:tc>
        <w:tc>
          <w:tcPr>
            <w:tcW w:w="270" w:type="dxa"/>
          </w:tcPr>
          <w:p w14:paraId="1D6DD43E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740453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71,188</w:t>
            </w:r>
          </w:p>
        </w:tc>
      </w:tr>
      <w:tr w:rsidR="0004308E" w:rsidRPr="00C54565" w14:paraId="4D382A4F" w14:textId="77777777" w:rsidTr="00491965">
        <w:tc>
          <w:tcPr>
            <w:tcW w:w="4050" w:type="dxa"/>
          </w:tcPr>
          <w:p w14:paraId="4FEAF17C" w14:textId="77777777" w:rsidR="0004308E" w:rsidRPr="00C54565" w:rsidRDefault="0004308E" w:rsidP="000430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25" w:type="dxa"/>
            <w:shd w:val="clear" w:color="auto" w:fill="auto"/>
          </w:tcPr>
          <w:p w14:paraId="033EFBE4" w14:textId="577BF35C" w:rsidR="0004308E" w:rsidRPr="00C54565" w:rsidRDefault="00F03DF9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81,937</w:t>
            </w:r>
          </w:p>
        </w:tc>
        <w:tc>
          <w:tcPr>
            <w:tcW w:w="243" w:type="dxa"/>
            <w:shd w:val="clear" w:color="auto" w:fill="auto"/>
          </w:tcPr>
          <w:p w14:paraId="22520524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9BE91B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79,711</w:t>
            </w:r>
          </w:p>
        </w:tc>
        <w:tc>
          <w:tcPr>
            <w:tcW w:w="270" w:type="dxa"/>
            <w:shd w:val="clear" w:color="auto" w:fill="auto"/>
          </w:tcPr>
          <w:p w14:paraId="5B4A9609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36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6AC051" w14:textId="1AB9B1E4" w:rsidR="0004308E" w:rsidRPr="00C54565" w:rsidRDefault="00F03DF9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4,037</w:t>
            </w:r>
          </w:p>
        </w:tc>
        <w:tc>
          <w:tcPr>
            <w:tcW w:w="270" w:type="dxa"/>
          </w:tcPr>
          <w:p w14:paraId="3560D697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153FA9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5,252</w:t>
            </w:r>
          </w:p>
        </w:tc>
      </w:tr>
      <w:tr w:rsidR="0004308E" w:rsidRPr="00C54565" w14:paraId="60059400" w14:textId="77777777" w:rsidTr="00491965">
        <w:tc>
          <w:tcPr>
            <w:tcW w:w="4050" w:type="dxa"/>
          </w:tcPr>
          <w:p w14:paraId="7EBBF276" w14:textId="77777777" w:rsidR="0004308E" w:rsidRPr="00C54565" w:rsidRDefault="0004308E" w:rsidP="000430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25" w:type="dxa"/>
            <w:shd w:val="clear" w:color="auto" w:fill="auto"/>
          </w:tcPr>
          <w:p w14:paraId="0B5189F0" w14:textId="12ED36DF" w:rsidR="0004308E" w:rsidRPr="00C54565" w:rsidRDefault="00F03DF9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10,504</w:t>
            </w:r>
          </w:p>
        </w:tc>
        <w:tc>
          <w:tcPr>
            <w:tcW w:w="243" w:type="dxa"/>
            <w:shd w:val="clear" w:color="auto" w:fill="auto"/>
          </w:tcPr>
          <w:p w14:paraId="52257369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C957F8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8,729</w:t>
            </w:r>
          </w:p>
        </w:tc>
        <w:tc>
          <w:tcPr>
            <w:tcW w:w="270" w:type="dxa"/>
            <w:shd w:val="clear" w:color="auto" w:fill="auto"/>
          </w:tcPr>
          <w:p w14:paraId="244069E3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36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2AE40F" w14:textId="3899DA86" w:rsidR="0004308E" w:rsidRPr="00C54565" w:rsidRDefault="00F03DF9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4,991</w:t>
            </w:r>
          </w:p>
        </w:tc>
        <w:tc>
          <w:tcPr>
            <w:tcW w:w="270" w:type="dxa"/>
          </w:tcPr>
          <w:p w14:paraId="467C05F1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FCB702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3,989</w:t>
            </w:r>
          </w:p>
        </w:tc>
      </w:tr>
      <w:tr w:rsidR="0004308E" w:rsidRPr="00C54565" w14:paraId="755FBE6D" w14:textId="77777777" w:rsidTr="00491965">
        <w:tc>
          <w:tcPr>
            <w:tcW w:w="4050" w:type="dxa"/>
          </w:tcPr>
          <w:p w14:paraId="510BC0C1" w14:textId="77777777" w:rsidR="0004308E" w:rsidRPr="00C54565" w:rsidRDefault="0004308E" w:rsidP="000430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4AEE9683" w14:textId="31844165" w:rsidR="0004308E" w:rsidRPr="00C54565" w:rsidRDefault="00F03DF9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243,9</w:t>
            </w:r>
            <w:r w:rsidR="00201AF2" w:rsidRPr="00C54565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43" w:type="dxa"/>
            <w:shd w:val="clear" w:color="auto" w:fill="auto"/>
          </w:tcPr>
          <w:p w14:paraId="3E10F6BB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D6474A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240,957</w:t>
            </w:r>
          </w:p>
        </w:tc>
        <w:tc>
          <w:tcPr>
            <w:tcW w:w="270" w:type="dxa"/>
            <w:shd w:val="clear" w:color="auto" w:fill="auto"/>
          </w:tcPr>
          <w:p w14:paraId="5679B62D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36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4EC374" w14:textId="78AB7E4D" w:rsidR="0004308E" w:rsidRPr="00C54565" w:rsidRDefault="00F03DF9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140,022</w:t>
            </w:r>
          </w:p>
        </w:tc>
        <w:tc>
          <w:tcPr>
            <w:tcW w:w="270" w:type="dxa"/>
          </w:tcPr>
          <w:p w14:paraId="66ACEA37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A23F36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135,454</w:t>
            </w:r>
          </w:p>
        </w:tc>
      </w:tr>
      <w:tr w:rsidR="0004308E" w:rsidRPr="00C54565" w14:paraId="367D7630" w14:textId="77777777" w:rsidTr="00491965">
        <w:tc>
          <w:tcPr>
            <w:tcW w:w="4050" w:type="dxa"/>
          </w:tcPr>
          <w:p w14:paraId="75194432" w14:textId="77777777" w:rsidR="0004308E" w:rsidRPr="00C54565" w:rsidRDefault="0004308E" w:rsidP="0004308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5A21E1" w14:textId="353EF9C5" w:rsidR="0004308E" w:rsidRPr="00C54565" w:rsidRDefault="00F03DF9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2,373,027</w:t>
            </w:r>
          </w:p>
        </w:tc>
        <w:tc>
          <w:tcPr>
            <w:tcW w:w="243" w:type="dxa"/>
            <w:shd w:val="clear" w:color="auto" w:fill="auto"/>
          </w:tcPr>
          <w:p w14:paraId="4DD2AE59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75E9B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2,279,882</w:t>
            </w:r>
          </w:p>
        </w:tc>
        <w:tc>
          <w:tcPr>
            <w:tcW w:w="270" w:type="dxa"/>
            <w:shd w:val="clear" w:color="auto" w:fill="auto"/>
          </w:tcPr>
          <w:p w14:paraId="4C7524B8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36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E7A77" w14:textId="32682E01" w:rsidR="0004308E" w:rsidRPr="00C54565" w:rsidRDefault="00F03DF9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588,450</w:t>
            </w:r>
          </w:p>
        </w:tc>
        <w:tc>
          <w:tcPr>
            <w:tcW w:w="270" w:type="dxa"/>
          </w:tcPr>
          <w:p w14:paraId="577CF5FB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F57459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682,821</w:t>
            </w:r>
          </w:p>
        </w:tc>
      </w:tr>
      <w:tr w:rsidR="0004308E" w:rsidRPr="00C54565" w14:paraId="6E5813CB" w14:textId="77777777" w:rsidTr="00491965">
        <w:trPr>
          <w:trHeight w:val="242"/>
        </w:trPr>
        <w:tc>
          <w:tcPr>
            <w:tcW w:w="4050" w:type="dxa"/>
          </w:tcPr>
          <w:p w14:paraId="062BF305" w14:textId="77777777" w:rsidR="0004308E" w:rsidRPr="00C54565" w:rsidRDefault="0004308E" w:rsidP="0004308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5F16C9A7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0842E669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8DFC5A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16B0A2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830993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131442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FD093D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04308E" w:rsidRPr="00C54565" w14:paraId="5915D83E" w14:textId="77777777" w:rsidTr="00491965">
        <w:trPr>
          <w:trHeight w:val="344"/>
        </w:trPr>
        <w:tc>
          <w:tcPr>
            <w:tcW w:w="4050" w:type="dxa"/>
          </w:tcPr>
          <w:p w14:paraId="43FC3A26" w14:textId="466EBCEE" w:rsidR="0004308E" w:rsidRPr="00C54565" w:rsidRDefault="0004308E" w:rsidP="000430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125" w:type="dxa"/>
            <w:shd w:val="clear" w:color="auto" w:fill="auto"/>
          </w:tcPr>
          <w:p w14:paraId="3E4F90C2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D712ADC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85FF3B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9D54F3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D0B1F1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471ED9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7762CB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08E" w:rsidRPr="00C54565" w14:paraId="39C0708C" w14:textId="77777777" w:rsidTr="00491965">
        <w:tc>
          <w:tcPr>
            <w:tcW w:w="4050" w:type="dxa"/>
          </w:tcPr>
          <w:p w14:paraId="36159BD7" w14:textId="07AA252D" w:rsidR="0004308E" w:rsidRPr="00C54565" w:rsidRDefault="0004308E" w:rsidP="0004308E">
            <w:pPr>
              <w:tabs>
                <w:tab w:val="clear" w:pos="3515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25" w:type="dxa"/>
            <w:shd w:val="clear" w:color="auto" w:fill="auto"/>
          </w:tcPr>
          <w:p w14:paraId="76084E5C" w14:textId="1F43EBC9" w:rsidR="0004308E" w:rsidRPr="00C54565" w:rsidRDefault="00F03DF9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364,058</w:t>
            </w:r>
          </w:p>
        </w:tc>
        <w:tc>
          <w:tcPr>
            <w:tcW w:w="243" w:type="dxa"/>
            <w:shd w:val="clear" w:color="auto" w:fill="auto"/>
          </w:tcPr>
          <w:p w14:paraId="37B315A9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52C025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403,478</w:t>
            </w:r>
          </w:p>
        </w:tc>
        <w:tc>
          <w:tcPr>
            <w:tcW w:w="270" w:type="dxa"/>
            <w:shd w:val="clear" w:color="auto" w:fill="auto"/>
          </w:tcPr>
          <w:p w14:paraId="3DA23DC8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2902B1" w14:textId="0FC14E05" w:rsidR="0004308E" w:rsidRPr="00C54565" w:rsidRDefault="00F03DF9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118,174</w:t>
            </w:r>
          </w:p>
        </w:tc>
        <w:tc>
          <w:tcPr>
            <w:tcW w:w="270" w:type="dxa"/>
          </w:tcPr>
          <w:p w14:paraId="0458FC66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D77C17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156,353</w:t>
            </w:r>
          </w:p>
        </w:tc>
      </w:tr>
      <w:tr w:rsidR="0004308E" w:rsidRPr="00C54565" w14:paraId="7C21A5BE" w14:textId="77777777" w:rsidTr="00491965">
        <w:tc>
          <w:tcPr>
            <w:tcW w:w="4050" w:type="dxa"/>
          </w:tcPr>
          <w:p w14:paraId="26AA7DCF" w14:textId="77777777" w:rsidR="0004308E" w:rsidRPr="00C54565" w:rsidRDefault="0004308E" w:rsidP="000430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1125" w:type="dxa"/>
            <w:shd w:val="clear" w:color="auto" w:fill="auto"/>
          </w:tcPr>
          <w:p w14:paraId="75A92498" w14:textId="2619EA39" w:rsidR="0004308E" w:rsidRPr="00C54565" w:rsidRDefault="00F03DF9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198,415</w:t>
            </w:r>
          </w:p>
        </w:tc>
        <w:tc>
          <w:tcPr>
            <w:tcW w:w="243" w:type="dxa"/>
            <w:shd w:val="clear" w:color="auto" w:fill="auto"/>
          </w:tcPr>
          <w:p w14:paraId="74EDD679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49D884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143,890</w:t>
            </w:r>
          </w:p>
        </w:tc>
        <w:tc>
          <w:tcPr>
            <w:tcW w:w="270" w:type="dxa"/>
            <w:shd w:val="clear" w:color="auto" w:fill="auto"/>
          </w:tcPr>
          <w:p w14:paraId="230423D6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DF8116" w14:textId="0F4C8A89" w:rsidR="0004308E" w:rsidRPr="00C54565" w:rsidRDefault="00F03DF9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310,377</w:t>
            </w:r>
          </w:p>
        </w:tc>
        <w:tc>
          <w:tcPr>
            <w:tcW w:w="270" w:type="dxa"/>
          </w:tcPr>
          <w:p w14:paraId="4968199C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AB4FD0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147,990</w:t>
            </w:r>
          </w:p>
        </w:tc>
      </w:tr>
      <w:tr w:rsidR="0004308E" w:rsidRPr="00C54565" w14:paraId="699DF1EB" w14:textId="77777777" w:rsidTr="00491965">
        <w:tc>
          <w:tcPr>
            <w:tcW w:w="4050" w:type="dxa"/>
          </w:tcPr>
          <w:p w14:paraId="31E0594B" w14:textId="77777777" w:rsidR="0004308E" w:rsidRPr="00C54565" w:rsidRDefault="0004308E" w:rsidP="000430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125" w:type="dxa"/>
            <w:shd w:val="clear" w:color="auto" w:fill="auto"/>
          </w:tcPr>
          <w:p w14:paraId="06CE620C" w14:textId="183A6EF0" w:rsidR="0004308E" w:rsidRPr="00C54565" w:rsidRDefault="00F03DF9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42,862</w:t>
            </w:r>
          </w:p>
        </w:tc>
        <w:tc>
          <w:tcPr>
            <w:tcW w:w="243" w:type="dxa"/>
            <w:shd w:val="clear" w:color="auto" w:fill="auto"/>
          </w:tcPr>
          <w:p w14:paraId="36942AFF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423ACC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55,681</w:t>
            </w:r>
          </w:p>
        </w:tc>
        <w:tc>
          <w:tcPr>
            <w:tcW w:w="270" w:type="dxa"/>
            <w:shd w:val="clear" w:color="auto" w:fill="auto"/>
          </w:tcPr>
          <w:p w14:paraId="20D68CDD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E6AB5D" w14:textId="3226AEBE" w:rsidR="0004308E" w:rsidRPr="00C54565" w:rsidRDefault="00F03DF9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14,768</w:t>
            </w:r>
          </w:p>
        </w:tc>
        <w:tc>
          <w:tcPr>
            <w:tcW w:w="270" w:type="dxa"/>
          </w:tcPr>
          <w:p w14:paraId="6948E7A6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BB57B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13,487</w:t>
            </w:r>
          </w:p>
        </w:tc>
      </w:tr>
      <w:tr w:rsidR="0004308E" w:rsidRPr="00C54565" w14:paraId="7B7B5FB7" w14:textId="77777777" w:rsidTr="00491965">
        <w:tc>
          <w:tcPr>
            <w:tcW w:w="4050" w:type="dxa"/>
          </w:tcPr>
          <w:p w14:paraId="6B56B416" w14:textId="77777777" w:rsidR="0004308E" w:rsidRPr="00C54565" w:rsidRDefault="0004308E" w:rsidP="000430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25" w:type="dxa"/>
            <w:shd w:val="clear" w:color="auto" w:fill="auto"/>
          </w:tcPr>
          <w:p w14:paraId="7847A986" w14:textId="6CEB6A1F" w:rsidR="0004308E" w:rsidRPr="00C54565" w:rsidRDefault="00F03DF9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32,412</w:t>
            </w:r>
          </w:p>
        </w:tc>
        <w:tc>
          <w:tcPr>
            <w:tcW w:w="243" w:type="dxa"/>
            <w:shd w:val="clear" w:color="auto" w:fill="auto"/>
          </w:tcPr>
          <w:p w14:paraId="703F6B7E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0BBDAE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35,014</w:t>
            </w:r>
          </w:p>
        </w:tc>
        <w:tc>
          <w:tcPr>
            <w:tcW w:w="270" w:type="dxa"/>
            <w:shd w:val="clear" w:color="auto" w:fill="auto"/>
          </w:tcPr>
          <w:p w14:paraId="79788E41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F64FD9" w14:textId="51A181D8" w:rsidR="0004308E" w:rsidRPr="00C54565" w:rsidRDefault="00F03DF9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18,398</w:t>
            </w:r>
          </w:p>
        </w:tc>
        <w:tc>
          <w:tcPr>
            <w:tcW w:w="270" w:type="dxa"/>
          </w:tcPr>
          <w:p w14:paraId="2461F19B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7E7C82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19,425</w:t>
            </w:r>
          </w:p>
        </w:tc>
      </w:tr>
      <w:tr w:rsidR="0004308E" w:rsidRPr="00C54565" w14:paraId="654BDB4F" w14:textId="77777777" w:rsidTr="00491965">
        <w:tc>
          <w:tcPr>
            <w:tcW w:w="4050" w:type="dxa"/>
          </w:tcPr>
          <w:p w14:paraId="4713DD2D" w14:textId="77777777" w:rsidR="0004308E" w:rsidRPr="00C54565" w:rsidRDefault="0004308E" w:rsidP="000430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25" w:type="dxa"/>
            <w:shd w:val="clear" w:color="auto" w:fill="auto"/>
          </w:tcPr>
          <w:p w14:paraId="6018DE30" w14:textId="735A101C" w:rsidR="0004308E" w:rsidRPr="00C54565" w:rsidRDefault="00F03DF9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21,005</w:t>
            </w:r>
          </w:p>
        </w:tc>
        <w:tc>
          <w:tcPr>
            <w:tcW w:w="243" w:type="dxa"/>
            <w:shd w:val="clear" w:color="auto" w:fill="auto"/>
          </w:tcPr>
          <w:p w14:paraId="3510C549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6D3FEF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20,978</w:t>
            </w:r>
          </w:p>
        </w:tc>
        <w:tc>
          <w:tcPr>
            <w:tcW w:w="270" w:type="dxa"/>
            <w:shd w:val="clear" w:color="auto" w:fill="auto"/>
          </w:tcPr>
          <w:p w14:paraId="7D3A996C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1CD020" w14:textId="22DD5CCA" w:rsidR="0004308E" w:rsidRPr="00C54565" w:rsidRDefault="00F03DF9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8,065</w:t>
            </w:r>
          </w:p>
        </w:tc>
        <w:tc>
          <w:tcPr>
            <w:tcW w:w="270" w:type="dxa"/>
          </w:tcPr>
          <w:p w14:paraId="08693A43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ECDFA0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6,788</w:t>
            </w:r>
          </w:p>
        </w:tc>
      </w:tr>
      <w:tr w:rsidR="0004308E" w:rsidRPr="00C54565" w14:paraId="407246DB" w14:textId="77777777" w:rsidTr="00491965">
        <w:tc>
          <w:tcPr>
            <w:tcW w:w="4050" w:type="dxa"/>
          </w:tcPr>
          <w:p w14:paraId="2A294BE7" w14:textId="77777777" w:rsidR="0004308E" w:rsidRPr="00C54565" w:rsidRDefault="0004308E" w:rsidP="000430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25" w:type="dxa"/>
            <w:shd w:val="clear" w:color="auto" w:fill="auto"/>
          </w:tcPr>
          <w:p w14:paraId="0D51AD78" w14:textId="31CFAA4A" w:rsidR="0004308E" w:rsidRPr="00C54565" w:rsidRDefault="00F03DF9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1,788</w:t>
            </w:r>
          </w:p>
        </w:tc>
        <w:tc>
          <w:tcPr>
            <w:tcW w:w="243" w:type="dxa"/>
            <w:shd w:val="clear" w:color="auto" w:fill="auto"/>
          </w:tcPr>
          <w:p w14:paraId="11789230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8CFAC0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2,024</w:t>
            </w:r>
          </w:p>
        </w:tc>
        <w:tc>
          <w:tcPr>
            <w:tcW w:w="270" w:type="dxa"/>
            <w:shd w:val="clear" w:color="auto" w:fill="auto"/>
          </w:tcPr>
          <w:p w14:paraId="107C8440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EA3F54" w14:textId="6B87DDE2" w:rsidR="0004308E" w:rsidRPr="00C54565" w:rsidRDefault="00F03DF9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929</w:t>
            </w:r>
          </w:p>
        </w:tc>
        <w:tc>
          <w:tcPr>
            <w:tcW w:w="270" w:type="dxa"/>
          </w:tcPr>
          <w:p w14:paraId="1C8C3636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086E0A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1,187</w:t>
            </w:r>
          </w:p>
        </w:tc>
      </w:tr>
      <w:tr w:rsidR="0004308E" w:rsidRPr="00C54565" w14:paraId="1DE4E34E" w14:textId="77777777" w:rsidTr="00491965">
        <w:trPr>
          <w:trHeight w:val="209"/>
        </w:trPr>
        <w:tc>
          <w:tcPr>
            <w:tcW w:w="4050" w:type="dxa"/>
          </w:tcPr>
          <w:p w14:paraId="7B151580" w14:textId="77777777" w:rsidR="0004308E" w:rsidRPr="00C54565" w:rsidRDefault="0004308E" w:rsidP="000430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72E6B673" w14:textId="1713098C" w:rsidR="0004308E" w:rsidRPr="00C54565" w:rsidRDefault="00F03DF9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354,756</w:t>
            </w:r>
          </w:p>
        </w:tc>
        <w:tc>
          <w:tcPr>
            <w:tcW w:w="243" w:type="dxa"/>
            <w:shd w:val="clear" w:color="auto" w:fill="auto"/>
          </w:tcPr>
          <w:p w14:paraId="17F249CC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05DFDD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350,110</w:t>
            </w:r>
          </w:p>
        </w:tc>
        <w:tc>
          <w:tcPr>
            <w:tcW w:w="270" w:type="dxa"/>
            <w:shd w:val="clear" w:color="auto" w:fill="auto"/>
          </w:tcPr>
          <w:p w14:paraId="0D6A0970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F8D399" w14:textId="7253DCAC" w:rsidR="0004308E" w:rsidRPr="00C54565" w:rsidRDefault="00F03DF9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100,78</w:t>
            </w:r>
            <w:r w:rsidR="006F49E5" w:rsidRPr="00C5456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FDA5A1D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BFF9F4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118,153</w:t>
            </w:r>
          </w:p>
        </w:tc>
      </w:tr>
      <w:tr w:rsidR="0004308E" w:rsidRPr="00C54565" w14:paraId="69E337FA" w14:textId="77777777" w:rsidTr="00491965">
        <w:trPr>
          <w:trHeight w:val="209"/>
        </w:trPr>
        <w:tc>
          <w:tcPr>
            <w:tcW w:w="4050" w:type="dxa"/>
          </w:tcPr>
          <w:p w14:paraId="70F0DCC2" w14:textId="77777777" w:rsidR="0004308E" w:rsidRPr="00C54565" w:rsidRDefault="0004308E" w:rsidP="0004308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1EBDF" w14:textId="67E5FEA1" w:rsidR="0004308E" w:rsidRPr="00C54565" w:rsidRDefault="00F03DF9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1,015,296</w:t>
            </w:r>
          </w:p>
        </w:tc>
        <w:tc>
          <w:tcPr>
            <w:tcW w:w="243" w:type="dxa"/>
            <w:shd w:val="clear" w:color="auto" w:fill="auto"/>
          </w:tcPr>
          <w:p w14:paraId="58D2AB58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426F0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1,011,175</w:t>
            </w:r>
          </w:p>
        </w:tc>
        <w:tc>
          <w:tcPr>
            <w:tcW w:w="270" w:type="dxa"/>
            <w:shd w:val="clear" w:color="auto" w:fill="auto"/>
          </w:tcPr>
          <w:p w14:paraId="2B56821B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CA1323" w14:textId="2A9FB15B" w:rsidR="0004308E" w:rsidRPr="00C54565" w:rsidRDefault="00F03DF9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571,494</w:t>
            </w:r>
          </w:p>
        </w:tc>
        <w:tc>
          <w:tcPr>
            <w:tcW w:w="270" w:type="dxa"/>
          </w:tcPr>
          <w:p w14:paraId="534CEA93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CFE078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463,383</w:t>
            </w:r>
          </w:p>
        </w:tc>
      </w:tr>
    </w:tbl>
    <w:p w14:paraId="3FD9EA7D" w14:textId="77777777" w:rsidR="006F72EF" w:rsidRPr="00C54565" w:rsidRDefault="006F72EF" w:rsidP="006F72EF">
      <w:pPr>
        <w:pStyle w:val="Heading1"/>
        <w:keepLines/>
        <w:numPr>
          <w:ilvl w:val="0"/>
          <w:numId w:val="0"/>
        </w:numPr>
        <w:shd w:val="clear" w:color="auto" w:fill="auto"/>
        <w:ind w:left="414" w:right="-45" w:hanging="36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</w:p>
    <w:p w14:paraId="4CE77099" w14:textId="26059DEB" w:rsidR="00626409" w:rsidRPr="00C54565" w:rsidRDefault="006F72EF" w:rsidP="00892412">
      <w:pPr>
        <w:pStyle w:val="Heading1"/>
        <w:keepLines/>
        <w:numPr>
          <w:ilvl w:val="0"/>
          <w:numId w:val="1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C54565">
        <w:rPr>
          <w:rFonts w:asciiTheme="majorBidi" w:hAnsiTheme="majorBidi" w:cstheme="majorBidi"/>
          <w:szCs w:val="30"/>
          <w:u w:val="none"/>
          <w:cs/>
          <w:lang w:val="th-TH"/>
        </w:rPr>
        <w:br w:type="column"/>
      </w:r>
      <w:r w:rsidR="00626409" w:rsidRPr="00C54565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ภาษีเงินได้</w:t>
      </w:r>
    </w:p>
    <w:p w14:paraId="2C0F31DE" w14:textId="77777777" w:rsidR="00626409" w:rsidRPr="00C54565" w:rsidRDefault="00626409" w:rsidP="00816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tbl>
      <w:tblPr>
        <w:tblW w:w="9633" w:type="dxa"/>
        <w:tblInd w:w="450" w:type="dxa"/>
        <w:tblLook w:val="01E0" w:firstRow="1" w:lastRow="1" w:firstColumn="1" w:lastColumn="1" w:noHBand="0" w:noVBand="0"/>
      </w:tblPr>
      <w:tblGrid>
        <w:gridCol w:w="3131"/>
        <w:gridCol w:w="715"/>
        <w:gridCol w:w="1183"/>
        <w:gridCol w:w="269"/>
        <w:gridCol w:w="1169"/>
        <w:gridCol w:w="269"/>
        <w:gridCol w:w="1262"/>
        <w:gridCol w:w="236"/>
        <w:gridCol w:w="1399"/>
      </w:tblGrid>
      <w:tr w:rsidR="00626409" w:rsidRPr="00C54565" w14:paraId="3E466493" w14:textId="77777777" w:rsidTr="00491965">
        <w:tc>
          <w:tcPr>
            <w:tcW w:w="3150" w:type="dxa"/>
          </w:tcPr>
          <w:p w14:paraId="5DF8D395" w14:textId="7D7E276D" w:rsidR="00626409" w:rsidRPr="00C54565" w:rsidRDefault="0081691A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720" w:type="dxa"/>
          </w:tcPr>
          <w:p w14:paraId="2DD9F557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DA5C7E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BF28C5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83" w:type="dxa"/>
            <w:gridSpan w:val="3"/>
          </w:tcPr>
          <w:p w14:paraId="22FF7C0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C54565" w14:paraId="22449865" w14:textId="77777777" w:rsidTr="00491965">
        <w:tc>
          <w:tcPr>
            <w:tcW w:w="3150" w:type="dxa"/>
          </w:tcPr>
          <w:p w14:paraId="2D8D262F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1AFE9731" w14:textId="1CBE4D29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FAFC88" w14:textId="77777777" w:rsidR="00626409" w:rsidRPr="00C54565" w:rsidRDefault="0004308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EB6BD0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37F9F27" w14:textId="77777777" w:rsidR="00626409" w:rsidRPr="00C54565" w:rsidRDefault="0004308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52093F35" w14:textId="77777777" w:rsidR="00626409" w:rsidRPr="00C54565" w:rsidRDefault="00626409" w:rsidP="0004308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47CABC41" w14:textId="77777777" w:rsidR="00626409" w:rsidRPr="00C54565" w:rsidRDefault="0004308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7A4E7F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</w:tcPr>
          <w:p w14:paraId="1C63230E" w14:textId="77777777" w:rsidR="00626409" w:rsidRPr="00C54565" w:rsidRDefault="0004308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</w:tr>
      <w:tr w:rsidR="00626409" w:rsidRPr="00C54565" w14:paraId="17DC87D8" w14:textId="77777777" w:rsidTr="00491965">
        <w:tc>
          <w:tcPr>
            <w:tcW w:w="3150" w:type="dxa"/>
          </w:tcPr>
          <w:p w14:paraId="3C971908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14:paraId="0BA8268B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763" w:type="dxa"/>
            <w:gridSpan w:val="7"/>
          </w:tcPr>
          <w:p w14:paraId="4CDB65C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C5456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409" w:rsidRPr="00C54565" w14:paraId="4D3A30CD" w14:textId="77777777" w:rsidTr="00491965">
        <w:tc>
          <w:tcPr>
            <w:tcW w:w="3150" w:type="dxa"/>
          </w:tcPr>
          <w:p w14:paraId="02542950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20" w:type="dxa"/>
          </w:tcPr>
          <w:p w14:paraId="71C18C3F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2E30D8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4A4D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057651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98FEE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6B78D3E3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65AD1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9" w:type="dxa"/>
            <w:vAlign w:val="bottom"/>
          </w:tcPr>
          <w:p w14:paraId="78AE2E7C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08E" w:rsidRPr="00C54565" w14:paraId="06E3DCE0" w14:textId="77777777" w:rsidTr="00491965">
        <w:trPr>
          <w:trHeight w:val="405"/>
        </w:trPr>
        <w:tc>
          <w:tcPr>
            <w:tcW w:w="3150" w:type="dxa"/>
          </w:tcPr>
          <w:p w14:paraId="4C6EF5B9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  <w:vMerge w:val="restart"/>
          </w:tcPr>
          <w:p w14:paraId="57D59E76" w14:textId="77777777" w:rsidR="0004308E" w:rsidRPr="00C54565" w:rsidRDefault="0004308E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2CF00E" w14:textId="2456CE89" w:rsidR="0004308E" w:rsidRPr="00C54565" w:rsidRDefault="00CA2682" w:rsidP="00491965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187,553</w:t>
            </w:r>
          </w:p>
        </w:tc>
        <w:tc>
          <w:tcPr>
            <w:tcW w:w="270" w:type="dxa"/>
            <w:vMerge w:val="restart"/>
            <w:shd w:val="clear" w:color="auto" w:fill="auto"/>
          </w:tcPr>
          <w:p w14:paraId="0C02251A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560C05" w14:textId="77777777" w:rsidR="0004308E" w:rsidRPr="00C54565" w:rsidRDefault="0004308E" w:rsidP="0049196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173,129</w:t>
            </w:r>
          </w:p>
        </w:tc>
        <w:tc>
          <w:tcPr>
            <w:tcW w:w="270" w:type="dxa"/>
            <w:vMerge w:val="restart"/>
            <w:shd w:val="clear" w:color="auto" w:fill="auto"/>
          </w:tcPr>
          <w:p w14:paraId="0517F0CA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027D281D" w14:textId="7A9D130E" w:rsidR="0004308E" w:rsidRPr="00C54565" w:rsidRDefault="00CA2682" w:rsidP="0049196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59,170</w:t>
            </w:r>
          </w:p>
        </w:tc>
        <w:tc>
          <w:tcPr>
            <w:tcW w:w="236" w:type="dxa"/>
            <w:vMerge w:val="restart"/>
          </w:tcPr>
          <w:p w14:paraId="167892E4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9" w:type="dxa"/>
            <w:vAlign w:val="bottom"/>
          </w:tcPr>
          <w:p w14:paraId="2AA7EAB5" w14:textId="77777777" w:rsidR="0004308E" w:rsidRPr="00C54565" w:rsidRDefault="0004308E" w:rsidP="00491965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53,556</w:t>
            </w:r>
          </w:p>
        </w:tc>
      </w:tr>
      <w:tr w:rsidR="0004308E" w:rsidRPr="00C54565" w14:paraId="2509E496" w14:textId="77777777" w:rsidTr="00491965">
        <w:trPr>
          <w:trHeight w:val="405"/>
        </w:trPr>
        <w:tc>
          <w:tcPr>
            <w:tcW w:w="3150" w:type="dxa"/>
          </w:tcPr>
          <w:p w14:paraId="6E9D3CE9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ภาษีงวดก่อนๆ ที่บันทึกต่ำไป (สูงไป)</w:t>
            </w:r>
          </w:p>
        </w:tc>
        <w:tc>
          <w:tcPr>
            <w:tcW w:w="720" w:type="dxa"/>
            <w:vMerge/>
          </w:tcPr>
          <w:p w14:paraId="2136B80C" w14:textId="77777777" w:rsidR="0004308E" w:rsidRPr="00C54565" w:rsidRDefault="0004308E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3F7282" w14:textId="313E233B" w:rsidR="0004308E" w:rsidRPr="00C54565" w:rsidRDefault="00CA2682" w:rsidP="00491965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Merge/>
            <w:shd w:val="clear" w:color="auto" w:fill="auto"/>
          </w:tcPr>
          <w:p w14:paraId="5C18D05F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FEC2F9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(169)</w:t>
            </w:r>
          </w:p>
        </w:tc>
        <w:tc>
          <w:tcPr>
            <w:tcW w:w="270" w:type="dxa"/>
            <w:vMerge/>
            <w:shd w:val="clear" w:color="auto" w:fill="auto"/>
          </w:tcPr>
          <w:p w14:paraId="4E8AAAF7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38CD9DC6" w14:textId="76F1078E" w:rsidR="0004308E" w:rsidRPr="00C54565" w:rsidRDefault="00CA2682" w:rsidP="00CA268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Merge/>
          </w:tcPr>
          <w:p w14:paraId="432A78D1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9" w:type="dxa"/>
            <w:vAlign w:val="bottom"/>
          </w:tcPr>
          <w:p w14:paraId="4F69B321" w14:textId="77777777" w:rsidR="0004308E" w:rsidRPr="00C54565" w:rsidRDefault="0004308E" w:rsidP="00491965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(134)</w:t>
            </w:r>
          </w:p>
        </w:tc>
      </w:tr>
      <w:tr w:rsidR="0004308E" w:rsidRPr="00C54565" w14:paraId="6533663E" w14:textId="77777777" w:rsidTr="00491965">
        <w:tc>
          <w:tcPr>
            <w:tcW w:w="3150" w:type="dxa"/>
            <w:shd w:val="clear" w:color="auto" w:fill="auto"/>
          </w:tcPr>
          <w:p w14:paraId="0793220A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54565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328DA16A" w14:textId="77777777" w:rsidR="0004308E" w:rsidRPr="00C54565" w:rsidRDefault="0004308E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7639CB" w14:textId="77777777" w:rsidR="0004308E" w:rsidRPr="00C54565" w:rsidRDefault="0004308E" w:rsidP="00491965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941C3B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0BC41A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6EC38E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4750FB92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CFF9D7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2DB072DD" w14:textId="77777777" w:rsidR="0004308E" w:rsidRPr="00C54565" w:rsidRDefault="0004308E" w:rsidP="00491965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08E" w:rsidRPr="00C54565" w14:paraId="33E3094D" w14:textId="77777777" w:rsidTr="00491965">
        <w:tc>
          <w:tcPr>
            <w:tcW w:w="3150" w:type="dxa"/>
            <w:shd w:val="clear" w:color="auto" w:fill="auto"/>
          </w:tcPr>
          <w:p w14:paraId="7FE6502E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720" w:type="dxa"/>
            <w:shd w:val="clear" w:color="auto" w:fill="auto"/>
          </w:tcPr>
          <w:p w14:paraId="419EF7FC" w14:textId="7E6212E8" w:rsidR="0004308E" w:rsidRPr="00C54565" w:rsidRDefault="0004308E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9C6162" w14:textId="208C261F" w:rsidR="0004308E" w:rsidRPr="00C54565" w:rsidRDefault="00CA2682" w:rsidP="00491965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(9,572)</w:t>
            </w:r>
          </w:p>
        </w:tc>
        <w:tc>
          <w:tcPr>
            <w:tcW w:w="270" w:type="dxa"/>
            <w:shd w:val="clear" w:color="auto" w:fill="auto"/>
          </w:tcPr>
          <w:p w14:paraId="2C50901E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B5AC7C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(1,344)</w:t>
            </w:r>
          </w:p>
        </w:tc>
        <w:tc>
          <w:tcPr>
            <w:tcW w:w="270" w:type="dxa"/>
            <w:shd w:val="clear" w:color="auto" w:fill="auto"/>
          </w:tcPr>
          <w:p w14:paraId="39A6E5DE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2CD40CD" w14:textId="3322D1ED" w:rsidR="0004308E" w:rsidRPr="00C54565" w:rsidRDefault="00CA2682" w:rsidP="0049196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(2,758)</w:t>
            </w:r>
          </w:p>
        </w:tc>
        <w:tc>
          <w:tcPr>
            <w:tcW w:w="236" w:type="dxa"/>
            <w:shd w:val="clear" w:color="auto" w:fill="auto"/>
          </w:tcPr>
          <w:p w14:paraId="273BD96F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3E112C73" w14:textId="77777777" w:rsidR="0004308E" w:rsidRPr="00C54565" w:rsidRDefault="0004308E" w:rsidP="00491965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1,591</w:t>
            </w:r>
          </w:p>
        </w:tc>
      </w:tr>
      <w:tr w:rsidR="0004308E" w:rsidRPr="00C54565" w14:paraId="055150DB" w14:textId="77777777" w:rsidTr="00491965">
        <w:trPr>
          <w:trHeight w:val="415"/>
        </w:trPr>
        <w:tc>
          <w:tcPr>
            <w:tcW w:w="3150" w:type="dxa"/>
            <w:shd w:val="clear" w:color="auto" w:fill="auto"/>
          </w:tcPr>
          <w:p w14:paraId="27E89A6D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21791E11" w14:textId="77777777" w:rsidR="0004308E" w:rsidRPr="00C54565" w:rsidRDefault="0004308E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33D2E" w14:textId="03064534" w:rsidR="0004308E" w:rsidRPr="00C54565" w:rsidRDefault="00CA2682" w:rsidP="00491965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177,988</w:t>
            </w:r>
          </w:p>
        </w:tc>
        <w:tc>
          <w:tcPr>
            <w:tcW w:w="270" w:type="dxa"/>
            <w:shd w:val="clear" w:color="auto" w:fill="auto"/>
          </w:tcPr>
          <w:p w14:paraId="4BCEE0BB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9049A9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171,616</w:t>
            </w:r>
          </w:p>
        </w:tc>
        <w:tc>
          <w:tcPr>
            <w:tcW w:w="270" w:type="dxa"/>
            <w:shd w:val="clear" w:color="auto" w:fill="auto"/>
          </w:tcPr>
          <w:p w14:paraId="6C66CF87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3466E7" w14:textId="40801FB6" w:rsidR="0004308E" w:rsidRPr="00C54565" w:rsidRDefault="00CA2682" w:rsidP="0049196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56,412</w:t>
            </w:r>
          </w:p>
        </w:tc>
        <w:tc>
          <w:tcPr>
            <w:tcW w:w="236" w:type="dxa"/>
            <w:shd w:val="clear" w:color="auto" w:fill="auto"/>
          </w:tcPr>
          <w:p w14:paraId="585C854E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2F5EC" w14:textId="77777777" w:rsidR="0004308E" w:rsidRPr="00C54565" w:rsidRDefault="0004308E" w:rsidP="00491965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55,013</w:t>
            </w:r>
          </w:p>
        </w:tc>
      </w:tr>
    </w:tbl>
    <w:p w14:paraId="1B978740" w14:textId="1F5DE9AB" w:rsidR="0081691A" w:rsidRPr="00C54565" w:rsidRDefault="0081691A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70"/>
        <w:gridCol w:w="108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626409" w:rsidRPr="00C54565" w14:paraId="45C1738D" w14:textId="77777777" w:rsidTr="00FF347B">
        <w:tc>
          <w:tcPr>
            <w:tcW w:w="2700" w:type="dxa"/>
            <w:shd w:val="clear" w:color="auto" w:fill="auto"/>
          </w:tcPr>
          <w:p w14:paraId="3023877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0" w:type="dxa"/>
            <w:gridSpan w:val="11"/>
            <w:tcBorders>
              <w:bottom w:val="single" w:sz="4" w:space="0" w:color="auto"/>
            </w:tcBorders>
          </w:tcPr>
          <w:p w14:paraId="5E10CE2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26409" w:rsidRPr="00C54565" w14:paraId="4FB6FD66" w14:textId="77777777" w:rsidTr="00FF347B">
        <w:tc>
          <w:tcPr>
            <w:tcW w:w="2700" w:type="dxa"/>
            <w:shd w:val="clear" w:color="auto" w:fill="auto"/>
          </w:tcPr>
          <w:p w14:paraId="297AC9B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698E44B" w14:textId="77777777" w:rsidR="00626409" w:rsidRPr="00C54565" w:rsidRDefault="0004308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27AEC4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0C77A99" w14:textId="77777777" w:rsidR="00626409" w:rsidRPr="00C54565" w:rsidRDefault="0004308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</w:tr>
      <w:tr w:rsidR="00626409" w:rsidRPr="00C54565" w14:paraId="302D1965" w14:textId="77777777" w:rsidTr="00FF347B">
        <w:tc>
          <w:tcPr>
            <w:tcW w:w="2700" w:type="dxa"/>
            <w:shd w:val="clear" w:color="auto" w:fill="auto"/>
          </w:tcPr>
          <w:p w14:paraId="6221B307" w14:textId="77777777" w:rsidR="00B73726" w:rsidRPr="00C54565" w:rsidRDefault="00B73726" w:rsidP="00560A78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3A240646" w14:textId="3B590BAD" w:rsidR="00626409" w:rsidRPr="00C54565" w:rsidRDefault="00B73726" w:rsidP="00560A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3118B91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  <w:p w14:paraId="2323EEE1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48FDFD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8C0EFC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2E278A07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DE6F60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07928F5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สุทธิจาก</w:t>
            </w:r>
          </w:p>
          <w:p w14:paraId="2325249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62FA33D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3A3774E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  <w:p w14:paraId="2124A7A8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64093F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799D49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4293CD97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B42EC0D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1669288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สุทธิจาก</w:t>
            </w:r>
          </w:p>
          <w:p w14:paraId="27101CC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ภาษีเงินได้</w:t>
            </w:r>
          </w:p>
        </w:tc>
      </w:tr>
      <w:tr w:rsidR="00626409" w:rsidRPr="00C54565" w14:paraId="4492E4E0" w14:textId="77777777" w:rsidTr="00FF347B">
        <w:tc>
          <w:tcPr>
            <w:tcW w:w="2700" w:type="dxa"/>
            <w:shd w:val="clear" w:color="auto" w:fill="auto"/>
          </w:tcPr>
          <w:p w14:paraId="4D341161" w14:textId="77777777" w:rsidR="00626409" w:rsidRPr="00C54565" w:rsidRDefault="00626409" w:rsidP="00560A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11"/>
            <w:shd w:val="clear" w:color="auto" w:fill="auto"/>
          </w:tcPr>
          <w:p w14:paraId="618BA056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73726" w:rsidRPr="00C54565" w14:paraId="335FA684" w14:textId="77777777" w:rsidTr="00FF347B">
        <w:tc>
          <w:tcPr>
            <w:tcW w:w="9630" w:type="dxa"/>
            <w:gridSpan w:val="12"/>
            <w:shd w:val="clear" w:color="auto" w:fill="auto"/>
          </w:tcPr>
          <w:p w14:paraId="603D868D" w14:textId="1985498F" w:rsidR="00B73726" w:rsidRPr="00C54565" w:rsidRDefault="00B73726" w:rsidP="00B73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firstLine="7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545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</w:tr>
      <w:tr w:rsidR="0004308E" w:rsidRPr="00C54565" w14:paraId="5045879E" w14:textId="77777777" w:rsidTr="00FF347B">
        <w:tc>
          <w:tcPr>
            <w:tcW w:w="2700" w:type="dxa"/>
            <w:shd w:val="clear" w:color="auto" w:fill="auto"/>
          </w:tcPr>
          <w:p w14:paraId="526332DA" w14:textId="77777777" w:rsidR="0004308E" w:rsidRPr="00C54565" w:rsidRDefault="0004308E" w:rsidP="0004308E">
            <w:pPr>
              <w:tabs>
                <w:tab w:val="clear" w:pos="227"/>
              </w:tabs>
              <w:spacing w:line="240" w:lineRule="auto"/>
              <w:ind w:left="117" w:hanging="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00" w:type="dxa"/>
            <w:shd w:val="clear" w:color="auto" w:fill="auto"/>
          </w:tcPr>
          <w:p w14:paraId="66346550" w14:textId="77777777" w:rsidR="00486F15" w:rsidRPr="00C54565" w:rsidRDefault="00486F15" w:rsidP="00FF347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A56913" w14:textId="77777777" w:rsidR="00486F15" w:rsidRPr="00C54565" w:rsidRDefault="00486F15" w:rsidP="00FF347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A2A7FE" w14:textId="2F80D64C" w:rsidR="00486F15" w:rsidRPr="00C54565" w:rsidRDefault="00486F15" w:rsidP="00FF347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23,025</w:t>
            </w:r>
          </w:p>
        </w:tc>
        <w:tc>
          <w:tcPr>
            <w:tcW w:w="270" w:type="dxa"/>
            <w:shd w:val="clear" w:color="auto" w:fill="auto"/>
          </w:tcPr>
          <w:p w14:paraId="75138A18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7CDE162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AB5424" w14:textId="77777777" w:rsidR="00486F15" w:rsidRPr="00C54565" w:rsidRDefault="00486F15" w:rsidP="00486F15">
            <w:pP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09A5BE39" w14:textId="07B42196" w:rsidR="00486F15" w:rsidRPr="00C54565" w:rsidRDefault="00486F15" w:rsidP="00486F1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(4,605)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7F3BCB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716F163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6C6E43" w14:textId="77777777" w:rsidR="00486F15" w:rsidRPr="00C54565" w:rsidRDefault="00486F15" w:rsidP="00486F15">
            <w:pP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A259F3B" w14:textId="7F697D5C" w:rsidR="00486F15" w:rsidRPr="00C54565" w:rsidRDefault="00486F15" w:rsidP="00486F1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18,420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5A7506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94831CF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17552FE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CFDCFAF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14,627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155E9D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2EDB988F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1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CCE70F2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1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6CFCDD3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(2,925)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1816A9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02A0060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14B3186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CB7BFCB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11,702</w:t>
            </w:r>
          </w:p>
        </w:tc>
      </w:tr>
      <w:tr w:rsidR="0004308E" w:rsidRPr="00C54565" w14:paraId="211AA62D" w14:textId="77777777" w:rsidTr="0081691A">
        <w:trPr>
          <w:trHeight w:val="415"/>
        </w:trPr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16708D12" w14:textId="77777777" w:rsidR="0004308E" w:rsidRPr="00C54565" w:rsidRDefault="0004308E" w:rsidP="0004308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0A8C1" w14:textId="282E53C6" w:rsidR="0004308E" w:rsidRPr="00C54565" w:rsidRDefault="00486F15" w:rsidP="0004308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23,025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3B6DD51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5520CD" w14:textId="06EB374E" w:rsidR="0004308E" w:rsidRPr="00C54565" w:rsidRDefault="00486F15" w:rsidP="0004308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(4,605)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1D8310B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E1AEF" w14:textId="5ECDB678" w:rsidR="0004308E" w:rsidRPr="00C54565" w:rsidRDefault="00486F15" w:rsidP="0004308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BC158C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9363B8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14,627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F6544BD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AD7A8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(2,925)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002F6F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4288248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11,702</w:t>
            </w:r>
          </w:p>
        </w:tc>
      </w:tr>
    </w:tbl>
    <w:p w14:paraId="2B635770" w14:textId="77777777" w:rsidR="00C9182A" w:rsidRPr="00C54565" w:rsidRDefault="00C9182A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6"/>
          <w:szCs w:val="36"/>
        </w:rPr>
        <w:sectPr w:rsidR="00C9182A" w:rsidRPr="00C54565" w:rsidSect="005559E7">
          <w:headerReference w:type="default" r:id="rId19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63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70"/>
        <w:gridCol w:w="108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FF347B" w:rsidRPr="00C54565" w14:paraId="60B4A0DD" w14:textId="77777777" w:rsidTr="00131F89">
        <w:tc>
          <w:tcPr>
            <w:tcW w:w="2700" w:type="dxa"/>
            <w:shd w:val="clear" w:color="auto" w:fill="auto"/>
          </w:tcPr>
          <w:p w14:paraId="0C236450" w14:textId="77777777" w:rsidR="00FF347B" w:rsidRPr="00C54565" w:rsidRDefault="00FF347B" w:rsidP="0013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0" w:type="dxa"/>
            <w:gridSpan w:val="11"/>
            <w:tcBorders>
              <w:bottom w:val="single" w:sz="4" w:space="0" w:color="auto"/>
            </w:tcBorders>
          </w:tcPr>
          <w:p w14:paraId="44CBFCF8" w14:textId="336DAF79" w:rsidR="00FF347B" w:rsidRPr="00C54565" w:rsidRDefault="00FF347B" w:rsidP="0013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347B" w:rsidRPr="00C54565" w14:paraId="6BF789DC" w14:textId="77777777" w:rsidTr="00131F89">
        <w:tc>
          <w:tcPr>
            <w:tcW w:w="2700" w:type="dxa"/>
            <w:shd w:val="clear" w:color="auto" w:fill="auto"/>
          </w:tcPr>
          <w:p w14:paraId="0C8C3846" w14:textId="77777777" w:rsidR="00FF347B" w:rsidRPr="00C54565" w:rsidRDefault="00FF347B" w:rsidP="0013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A577DD0" w14:textId="77777777" w:rsidR="00FF347B" w:rsidRPr="00C54565" w:rsidRDefault="00FF347B" w:rsidP="0013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9829119" w14:textId="77777777" w:rsidR="00FF347B" w:rsidRPr="00C54565" w:rsidRDefault="00FF347B" w:rsidP="0013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1051B5C" w14:textId="77777777" w:rsidR="00FF347B" w:rsidRPr="00C54565" w:rsidRDefault="00FF347B" w:rsidP="0013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</w:tr>
      <w:tr w:rsidR="00FF347B" w:rsidRPr="00C54565" w14:paraId="0217B9C5" w14:textId="77777777" w:rsidTr="00131F89">
        <w:tc>
          <w:tcPr>
            <w:tcW w:w="2700" w:type="dxa"/>
            <w:shd w:val="clear" w:color="auto" w:fill="auto"/>
          </w:tcPr>
          <w:p w14:paraId="1270BD6D" w14:textId="77777777" w:rsidR="00FF347B" w:rsidRPr="00C54565" w:rsidRDefault="00FF347B" w:rsidP="00131F8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0A1FC5DC" w14:textId="77777777" w:rsidR="00FF347B" w:rsidRPr="00C54565" w:rsidRDefault="00FF347B" w:rsidP="00131F8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FF6326E" w14:textId="77777777" w:rsidR="00FF347B" w:rsidRPr="00C54565" w:rsidRDefault="00FF347B" w:rsidP="00131F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  <w:p w14:paraId="22F997EE" w14:textId="77777777" w:rsidR="00FF347B" w:rsidRPr="00C54565" w:rsidRDefault="00FF347B" w:rsidP="00131F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C464393" w14:textId="77777777" w:rsidR="00FF347B" w:rsidRPr="00C54565" w:rsidRDefault="00FF347B" w:rsidP="0013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9B4E80" w14:textId="77777777" w:rsidR="00FF347B" w:rsidRPr="00C54565" w:rsidRDefault="00FF347B" w:rsidP="00131F8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771F2DC8" w14:textId="77777777" w:rsidR="00FF347B" w:rsidRPr="00C54565" w:rsidRDefault="00FF347B" w:rsidP="00131F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2C5516" w14:textId="77777777" w:rsidR="00FF347B" w:rsidRPr="00C54565" w:rsidRDefault="00FF347B" w:rsidP="0013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9C8D12E" w14:textId="77777777" w:rsidR="00FF347B" w:rsidRPr="00C54565" w:rsidRDefault="00FF347B" w:rsidP="0013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สุทธิจาก</w:t>
            </w:r>
          </w:p>
          <w:p w14:paraId="280DC7A7" w14:textId="77777777" w:rsidR="00FF347B" w:rsidRPr="00C54565" w:rsidRDefault="00FF347B" w:rsidP="0013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33B1187A" w14:textId="77777777" w:rsidR="00FF347B" w:rsidRPr="00C54565" w:rsidRDefault="00FF347B" w:rsidP="0013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C04CCC0" w14:textId="77777777" w:rsidR="00FF347B" w:rsidRPr="00C54565" w:rsidRDefault="00FF347B" w:rsidP="00131F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  <w:p w14:paraId="4F2F9FB7" w14:textId="77777777" w:rsidR="00FF347B" w:rsidRPr="00C54565" w:rsidRDefault="00FF347B" w:rsidP="00131F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10F11A2" w14:textId="77777777" w:rsidR="00FF347B" w:rsidRPr="00C54565" w:rsidRDefault="00FF347B" w:rsidP="0013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24721A" w14:textId="77777777" w:rsidR="00FF347B" w:rsidRPr="00C54565" w:rsidRDefault="00FF347B" w:rsidP="00131F8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133A5233" w14:textId="77777777" w:rsidR="00FF347B" w:rsidRPr="00C54565" w:rsidRDefault="00FF347B" w:rsidP="00131F8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F702094" w14:textId="77777777" w:rsidR="00FF347B" w:rsidRPr="00C54565" w:rsidRDefault="00FF347B" w:rsidP="0013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B9EB47E" w14:textId="77777777" w:rsidR="00FF347B" w:rsidRPr="00C54565" w:rsidRDefault="00FF347B" w:rsidP="0013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สุทธิจาก</w:t>
            </w:r>
          </w:p>
          <w:p w14:paraId="227F20BD" w14:textId="77777777" w:rsidR="00FF347B" w:rsidRPr="00C54565" w:rsidRDefault="00FF347B" w:rsidP="0013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ภาษีเงินได้</w:t>
            </w:r>
          </w:p>
        </w:tc>
      </w:tr>
      <w:tr w:rsidR="00FF347B" w:rsidRPr="00C54565" w14:paraId="4D61FE69" w14:textId="77777777" w:rsidTr="00131F89">
        <w:tc>
          <w:tcPr>
            <w:tcW w:w="2700" w:type="dxa"/>
            <w:shd w:val="clear" w:color="auto" w:fill="auto"/>
          </w:tcPr>
          <w:p w14:paraId="633E7C80" w14:textId="77777777" w:rsidR="00FF347B" w:rsidRPr="00C54565" w:rsidRDefault="00FF347B" w:rsidP="00131F8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11"/>
            <w:shd w:val="clear" w:color="auto" w:fill="auto"/>
          </w:tcPr>
          <w:p w14:paraId="6F3B34B5" w14:textId="77777777" w:rsidR="00FF347B" w:rsidRPr="00C54565" w:rsidRDefault="00FF347B" w:rsidP="00131F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347B" w:rsidRPr="00C54565" w14:paraId="5128CD33" w14:textId="77777777" w:rsidTr="00131F89">
        <w:tc>
          <w:tcPr>
            <w:tcW w:w="9630" w:type="dxa"/>
            <w:gridSpan w:val="12"/>
            <w:shd w:val="clear" w:color="auto" w:fill="auto"/>
          </w:tcPr>
          <w:p w14:paraId="4369E952" w14:textId="77777777" w:rsidR="00FF347B" w:rsidRPr="00C54565" w:rsidRDefault="00FF347B" w:rsidP="00131F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firstLine="7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545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</w:tr>
      <w:tr w:rsidR="00FF347B" w:rsidRPr="00C54565" w14:paraId="1AF75CE5" w14:textId="77777777" w:rsidTr="00131F89">
        <w:tc>
          <w:tcPr>
            <w:tcW w:w="2700" w:type="dxa"/>
            <w:shd w:val="clear" w:color="auto" w:fill="auto"/>
          </w:tcPr>
          <w:p w14:paraId="2554F246" w14:textId="77777777" w:rsidR="00FF347B" w:rsidRPr="00C54565" w:rsidRDefault="00FF347B" w:rsidP="00FF347B">
            <w:pPr>
              <w:tabs>
                <w:tab w:val="clear" w:pos="227"/>
              </w:tabs>
              <w:spacing w:line="240" w:lineRule="auto"/>
              <w:ind w:left="117" w:hanging="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00" w:type="dxa"/>
            <w:shd w:val="clear" w:color="auto" w:fill="auto"/>
          </w:tcPr>
          <w:p w14:paraId="6E306DB5" w14:textId="77777777" w:rsidR="00FF347B" w:rsidRPr="00C54565" w:rsidRDefault="00FF347B" w:rsidP="00FF347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2EDA4E0" w14:textId="77777777" w:rsidR="00FF347B" w:rsidRPr="00C54565" w:rsidRDefault="00FF347B" w:rsidP="00FF347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4C32A6" w14:textId="771B3E6E" w:rsidR="00FF347B" w:rsidRPr="00C54565" w:rsidRDefault="00FF347B" w:rsidP="00FF347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6D2445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23FDF58" w14:textId="77777777" w:rsidR="00FF347B" w:rsidRPr="00C54565" w:rsidRDefault="00FF347B" w:rsidP="00FF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269320B" w14:textId="77777777" w:rsidR="00FF347B" w:rsidRPr="00C54565" w:rsidRDefault="00FF347B" w:rsidP="00FF347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CDB3CE4" w14:textId="77777777" w:rsidR="00FF347B" w:rsidRPr="00C54565" w:rsidRDefault="00FF347B" w:rsidP="00FF347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1A4B16" w14:textId="31BBF5CC" w:rsidR="00FF347B" w:rsidRPr="00C54565" w:rsidRDefault="00FF347B" w:rsidP="00FF347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EBF7012" w14:textId="77777777" w:rsidR="00FF347B" w:rsidRPr="00C54565" w:rsidRDefault="00FF347B" w:rsidP="00FF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0F10732" w14:textId="77777777" w:rsidR="00FF347B" w:rsidRPr="00C54565" w:rsidRDefault="00FF347B" w:rsidP="00FF347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00CC1F9" w14:textId="77777777" w:rsidR="00FF347B" w:rsidRPr="00C54565" w:rsidRDefault="00FF347B" w:rsidP="00FF347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3D0411" w14:textId="2FD0A735" w:rsidR="00FF347B" w:rsidRPr="00C54565" w:rsidRDefault="00FF347B" w:rsidP="00FF347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  <w:r w:rsidR="00EA6925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ED1D525" w14:textId="77777777" w:rsidR="00FF347B" w:rsidRPr="00C54565" w:rsidRDefault="00FF347B" w:rsidP="00FF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3A829317" w14:textId="77777777" w:rsidR="00FF347B" w:rsidRPr="00C54565" w:rsidRDefault="00FF347B" w:rsidP="00FF347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0376C9E" w14:textId="77777777" w:rsidR="00FF347B" w:rsidRPr="00C54565" w:rsidRDefault="00FF347B" w:rsidP="00FF347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D854080" w14:textId="494ED67E" w:rsidR="00FF347B" w:rsidRPr="00C54565" w:rsidRDefault="00FF347B" w:rsidP="00FF347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6,023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08390D" w14:textId="77777777" w:rsidR="00FF347B" w:rsidRPr="00C54565" w:rsidRDefault="00FF347B" w:rsidP="00FF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565964AE" w14:textId="77777777" w:rsidR="00FF347B" w:rsidRPr="00C54565" w:rsidRDefault="00FF347B" w:rsidP="00FF347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60D37C" w14:textId="77777777" w:rsidR="00FF347B" w:rsidRPr="00C54565" w:rsidRDefault="00FF347B" w:rsidP="00FF347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DC573AC" w14:textId="5F9E1044" w:rsidR="00FF347B" w:rsidRPr="00C54565" w:rsidRDefault="00FF347B" w:rsidP="00FF347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(1,205)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F3933C" w14:textId="77777777" w:rsidR="00FF347B" w:rsidRPr="00C54565" w:rsidRDefault="00FF347B" w:rsidP="00FF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4AD8435" w14:textId="77777777" w:rsidR="00FF347B" w:rsidRPr="00C54565" w:rsidRDefault="00FF347B" w:rsidP="00FF347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7C4AC2D" w14:textId="77777777" w:rsidR="00FF347B" w:rsidRPr="00C54565" w:rsidRDefault="00FF347B" w:rsidP="00FF347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E0618F0" w14:textId="1F0DDCBE" w:rsidR="00FF347B" w:rsidRPr="00C54565" w:rsidRDefault="00FF347B" w:rsidP="00FF347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4,818</w:t>
            </w:r>
          </w:p>
        </w:tc>
      </w:tr>
      <w:tr w:rsidR="00FF347B" w:rsidRPr="00C54565" w14:paraId="01AF408D" w14:textId="77777777" w:rsidTr="00131F89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1EB38F64" w14:textId="77777777" w:rsidR="00FF347B" w:rsidRPr="00C54565" w:rsidRDefault="00FF347B" w:rsidP="00FF347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90ACC4" w14:textId="3524BBFE" w:rsidR="00FF347B" w:rsidRPr="00C54565" w:rsidRDefault="00FF347B" w:rsidP="00FF347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6D2445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E40D94E" w14:textId="77777777" w:rsidR="00FF347B" w:rsidRPr="00C54565" w:rsidRDefault="00FF347B" w:rsidP="00FF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DD7A13" w14:textId="033CE6C5" w:rsidR="00FF347B" w:rsidRPr="00C54565" w:rsidRDefault="00FF347B" w:rsidP="00FF347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(116)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3A104BD" w14:textId="77777777" w:rsidR="00FF347B" w:rsidRPr="00C54565" w:rsidRDefault="00FF347B" w:rsidP="00FF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3FBEB3" w14:textId="35011DDC" w:rsidR="00FF347B" w:rsidRPr="00C54565" w:rsidRDefault="00FF347B" w:rsidP="00FF347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  <w:r w:rsidR="00EA6925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F838C34" w14:textId="77777777" w:rsidR="00FF347B" w:rsidRPr="00C54565" w:rsidRDefault="00FF347B" w:rsidP="00FF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A6830E" w14:textId="1B032EAC" w:rsidR="00FF347B" w:rsidRPr="00C54565" w:rsidRDefault="00FF347B" w:rsidP="00FF347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6,023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FE8A99" w14:textId="77777777" w:rsidR="00FF347B" w:rsidRPr="00C54565" w:rsidRDefault="00FF347B" w:rsidP="00FF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17F99B" w14:textId="13D84D4F" w:rsidR="00FF347B" w:rsidRPr="00C54565" w:rsidRDefault="00FF347B" w:rsidP="00FF347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(1,205)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CF8A0B" w14:textId="77777777" w:rsidR="00FF347B" w:rsidRPr="00C54565" w:rsidRDefault="00FF347B" w:rsidP="00FF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8EFC6EC" w14:textId="590FBF78" w:rsidR="00FF347B" w:rsidRPr="00C54565" w:rsidRDefault="00FF347B" w:rsidP="00FF347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4,818</w:t>
            </w:r>
          </w:p>
        </w:tc>
      </w:tr>
    </w:tbl>
    <w:p w14:paraId="457FD28F" w14:textId="77777777" w:rsidR="0081691A" w:rsidRPr="00C54565" w:rsidRDefault="0081691A" w:rsidP="00816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63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1062"/>
        <w:gridCol w:w="270"/>
        <w:gridCol w:w="1170"/>
        <w:gridCol w:w="270"/>
        <w:gridCol w:w="1170"/>
        <w:gridCol w:w="270"/>
        <w:gridCol w:w="1170"/>
      </w:tblGrid>
      <w:tr w:rsidR="00626409" w:rsidRPr="00C54565" w14:paraId="278AFB74" w14:textId="77777777" w:rsidTr="00A33AD2">
        <w:tc>
          <w:tcPr>
            <w:tcW w:w="4248" w:type="dxa"/>
            <w:shd w:val="clear" w:color="auto" w:fill="auto"/>
          </w:tcPr>
          <w:p w14:paraId="631663A1" w14:textId="5EF5907D" w:rsidR="00626409" w:rsidRPr="00C54565" w:rsidRDefault="00FF347B" w:rsidP="00FF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38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CF9003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26409" w:rsidRPr="00C54565" w14:paraId="189D0F8F" w14:textId="77777777" w:rsidTr="00A33AD2">
        <w:tc>
          <w:tcPr>
            <w:tcW w:w="4248" w:type="dxa"/>
            <w:shd w:val="clear" w:color="auto" w:fill="auto"/>
          </w:tcPr>
          <w:p w14:paraId="19DD5C2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4CA76" w14:textId="77777777" w:rsidR="00626409" w:rsidRPr="00C54565" w:rsidRDefault="0004308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77F49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F625B" w14:textId="77777777" w:rsidR="00626409" w:rsidRPr="00C54565" w:rsidRDefault="0004308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</w:tr>
      <w:tr w:rsidR="00626409" w:rsidRPr="00C54565" w14:paraId="575CF19B" w14:textId="77777777" w:rsidTr="00E0672A">
        <w:tc>
          <w:tcPr>
            <w:tcW w:w="4248" w:type="dxa"/>
            <w:shd w:val="clear" w:color="auto" w:fill="auto"/>
          </w:tcPr>
          <w:p w14:paraId="5C6A93E6" w14:textId="77777777" w:rsidR="00626409" w:rsidRPr="00C54565" w:rsidRDefault="00626409" w:rsidP="00560A7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7FB8CC2C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F7DAA38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2F81876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2CF32EB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1E14939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AC2E01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11C41D5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4162993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145B1C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9C25900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FDD4997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4308E" w:rsidRPr="00C54565" w14:paraId="23AD55B2" w14:textId="77777777" w:rsidTr="00E0672A">
        <w:tc>
          <w:tcPr>
            <w:tcW w:w="4248" w:type="dxa"/>
            <w:shd w:val="clear" w:color="auto" w:fill="auto"/>
          </w:tcPr>
          <w:p w14:paraId="23ADB9A7" w14:textId="77777777" w:rsidR="0004308E" w:rsidRPr="00C54565" w:rsidRDefault="0004308E" w:rsidP="0004308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62" w:type="dxa"/>
            <w:shd w:val="clear" w:color="auto" w:fill="auto"/>
          </w:tcPr>
          <w:p w14:paraId="5AB7F630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6C63F5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F4383A5" w14:textId="3DCA2850" w:rsidR="0004308E" w:rsidRPr="00C54565" w:rsidRDefault="005C2A68" w:rsidP="0004308E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952,580</w:t>
            </w:r>
          </w:p>
        </w:tc>
        <w:tc>
          <w:tcPr>
            <w:tcW w:w="270" w:type="dxa"/>
            <w:shd w:val="clear" w:color="auto" w:fill="auto"/>
          </w:tcPr>
          <w:p w14:paraId="5C1E4262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E583BE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FBD734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27BD529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899,771</w:t>
            </w:r>
          </w:p>
        </w:tc>
      </w:tr>
      <w:tr w:rsidR="0004308E" w:rsidRPr="00C54565" w14:paraId="1591D358" w14:textId="77777777" w:rsidTr="00E0672A">
        <w:tc>
          <w:tcPr>
            <w:tcW w:w="4248" w:type="dxa"/>
            <w:shd w:val="clear" w:color="auto" w:fill="auto"/>
          </w:tcPr>
          <w:p w14:paraId="4BBD524C" w14:textId="77777777" w:rsidR="0004308E" w:rsidRPr="00C54565" w:rsidRDefault="0004308E" w:rsidP="0004308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62" w:type="dxa"/>
            <w:shd w:val="clear" w:color="auto" w:fill="auto"/>
          </w:tcPr>
          <w:p w14:paraId="390B1623" w14:textId="3FF261CE" w:rsidR="0004308E" w:rsidRPr="00C54565" w:rsidRDefault="005C2A68" w:rsidP="0004308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95CFF19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FB35FBC" w14:textId="1846B2C6" w:rsidR="0004308E" w:rsidRPr="00C54565" w:rsidRDefault="005C2A68" w:rsidP="0004308E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190,516</w:t>
            </w:r>
          </w:p>
        </w:tc>
        <w:tc>
          <w:tcPr>
            <w:tcW w:w="270" w:type="dxa"/>
            <w:shd w:val="clear" w:color="auto" w:fill="auto"/>
          </w:tcPr>
          <w:p w14:paraId="1F6CA0AA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5C6CDB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5C8D1E4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4290AD7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179,954</w:t>
            </w:r>
          </w:p>
        </w:tc>
      </w:tr>
      <w:tr w:rsidR="0004308E" w:rsidRPr="00C54565" w14:paraId="181B8971" w14:textId="77777777" w:rsidTr="00E0672A">
        <w:tc>
          <w:tcPr>
            <w:tcW w:w="4248" w:type="dxa"/>
            <w:shd w:val="clear" w:color="auto" w:fill="auto"/>
          </w:tcPr>
          <w:p w14:paraId="7035E68E" w14:textId="77777777" w:rsidR="0004308E" w:rsidRPr="00C54565" w:rsidRDefault="0004308E" w:rsidP="0004308E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62" w:type="dxa"/>
            <w:shd w:val="clear" w:color="auto" w:fill="auto"/>
          </w:tcPr>
          <w:p w14:paraId="5EDAD38A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F23C03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F501A0" w14:textId="2C127C31" w:rsidR="0004308E" w:rsidRPr="00C54565" w:rsidRDefault="005C2A68" w:rsidP="0004308E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2,152</w:t>
            </w:r>
          </w:p>
        </w:tc>
        <w:tc>
          <w:tcPr>
            <w:tcW w:w="270" w:type="dxa"/>
            <w:shd w:val="clear" w:color="auto" w:fill="auto"/>
          </w:tcPr>
          <w:p w14:paraId="604C3C5A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B431BE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E53931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CFC73F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4,338</w:t>
            </w:r>
          </w:p>
        </w:tc>
      </w:tr>
      <w:tr w:rsidR="0004308E" w:rsidRPr="00C54565" w14:paraId="57CD769D" w14:textId="77777777" w:rsidTr="00E0672A">
        <w:tc>
          <w:tcPr>
            <w:tcW w:w="4248" w:type="dxa"/>
            <w:tcBorders>
              <w:bottom w:val="nil"/>
            </w:tcBorders>
            <w:shd w:val="clear" w:color="auto" w:fill="auto"/>
          </w:tcPr>
          <w:p w14:paraId="73746773" w14:textId="77777777" w:rsidR="0004308E" w:rsidRPr="00C54565" w:rsidRDefault="0004308E" w:rsidP="0004308E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รายจ่ายที่มีสิทธิหักเพิ่ม</w:t>
            </w:r>
          </w:p>
        </w:tc>
        <w:tc>
          <w:tcPr>
            <w:tcW w:w="1062" w:type="dxa"/>
            <w:tcBorders>
              <w:bottom w:val="nil"/>
            </w:tcBorders>
            <w:shd w:val="clear" w:color="auto" w:fill="auto"/>
          </w:tcPr>
          <w:p w14:paraId="53B197D8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1B170D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D5048E8" w14:textId="0B1E1EEB" w:rsidR="0004308E" w:rsidRPr="00C54565" w:rsidRDefault="005C2A68" w:rsidP="0004308E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 w:right="-2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(36,338)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C09B76E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BCEFE49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EFDEBCA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E4BAA35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 w:right="-2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(38,799)</w:t>
            </w:r>
          </w:p>
        </w:tc>
      </w:tr>
      <w:tr w:rsidR="0004308E" w:rsidRPr="00C54565" w14:paraId="4DD7CC7F" w14:textId="77777777" w:rsidTr="00E0672A">
        <w:tc>
          <w:tcPr>
            <w:tcW w:w="4248" w:type="dxa"/>
            <w:tcBorders>
              <w:bottom w:val="nil"/>
            </w:tcBorders>
            <w:shd w:val="clear" w:color="auto" w:fill="auto"/>
          </w:tcPr>
          <w:p w14:paraId="6287C9BC" w14:textId="77777777" w:rsidR="0004308E" w:rsidRPr="00C54565" w:rsidRDefault="0004308E" w:rsidP="0004308E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ผลขาดทุนในปัจจุบันที่ไม่รับรู้เป็นสินทรัพย์        ภาษีเงินได้รอการตัดบัญชี</w:t>
            </w:r>
          </w:p>
        </w:tc>
        <w:tc>
          <w:tcPr>
            <w:tcW w:w="1062" w:type="dxa"/>
            <w:tcBorders>
              <w:bottom w:val="nil"/>
            </w:tcBorders>
            <w:shd w:val="clear" w:color="auto" w:fill="auto"/>
          </w:tcPr>
          <w:p w14:paraId="0E531C99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57CD141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93172ED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7482E1" w14:textId="5B9A595A" w:rsidR="005C2A68" w:rsidRPr="00C54565" w:rsidRDefault="005C2A68" w:rsidP="005C2A6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/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21,651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0CDCA87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1DF8041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647DD9B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E0D72A8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F45E71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26,292</w:t>
            </w:r>
          </w:p>
        </w:tc>
      </w:tr>
      <w:tr w:rsidR="0004308E" w:rsidRPr="00C54565" w14:paraId="44433C19" w14:textId="77777777" w:rsidTr="00E0672A">
        <w:tc>
          <w:tcPr>
            <w:tcW w:w="4248" w:type="dxa"/>
            <w:tcBorders>
              <w:bottom w:val="nil"/>
            </w:tcBorders>
            <w:shd w:val="clear" w:color="auto" w:fill="auto"/>
          </w:tcPr>
          <w:p w14:paraId="6ACD0DDC" w14:textId="73A751FD" w:rsidR="0004308E" w:rsidRPr="00C54565" w:rsidRDefault="0004308E" w:rsidP="0004308E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ภาษีงวดก่อนๆ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ที่บันทึก</w:t>
            </w:r>
            <w:r w:rsidR="00530CAF"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ต่ำไป (สูงไป)</w:t>
            </w:r>
          </w:p>
        </w:tc>
        <w:tc>
          <w:tcPr>
            <w:tcW w:w="1062" w:type="dxa"/>
            <w:tcBorders>
              <w:bottom w:val="nil"/>
            </w:tcBorders>
            <w:shd w:val="clear" w:color="auto" w:fill="auto"/>
          </w:tcPr>
          <w:p w14:paraId="57999613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1F3922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ADFAC36" w14:textId="4B62AA7C" w:rsidR="0004308E" w:rsidRPr="00C54565" w:rsidRDefault="005C2A68" w:rsidP="0004308E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 w:right="-2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1DE6BCF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CDAB605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D85C524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FE8E26D" w14:textId="77777777" w:rsidR="0004308E" w:rsidRPr="00C54565" w:rsidRDefault="0004308E" w:rsidP="00D92D5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 w:right="-2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(169)</w:t>
            </w:r>
          </w:p>
        </w:tc>
      </w:tr>
      <w:tr w:rsidR="0004308E" w:rsidRPr="00C54565" w14:paraId="21D5EDA2" w14:textId="77777777" w:rsidTr="00E0672A">
        <w:tc>
          <w:tcPr>
            <w:tcW w:w="4248" w:type="dxa"/>
            <w:tcBorders>
              <w:bottom w:val="nil"/>
            </w:tcBorders>
            <w:shd w:val="clear" w:color="auto" w:fill="auto"/>
          </w:tcPr>
          <w:p w14:paraId="62657661" w14:textId="77777777" w:rsidR="0004308E" w:rsidRPr="00C54565" w:rsidRDefault="0004308E" w:rsidP="0004308E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7B4545" w14:textId="6A03A08E" w:rsidR="0004308E" w:rsidRPr="00C54565" w:rsidRDefault="005C2A68" w:rsidP="0004308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18.7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91D66B2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99374" w14:textId="1D34B221" w:rsidR="0004308E" w:rsidRPr="00C54565" w:rsidRDefault="005C2A68" w:rsidP="0004308E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177,988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C9AAC58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298B0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E38875B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D8BB8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171,616</w:t>
            </w:r>
          </w:p>
        </w:tc>
      </w:tr>
    </w:tbl>
    <w:p w14:paraId="270A26E3" w14:textId="77777777" w:rsidR="00626409" w:rsidRPr="00C54565" w:rsidRDefault="00626409" w:rsidP="00626409">
      <w:pPr>
        <w:rPr>
          <w:rFonts w:asciiTheme="majorBidi" w:hAnsiTheme="majorBidi" w:cstheme="majorBidi"/>
          <w:sz w:val="30"/>
          <w:szCs w:val="30"/>
        </w:rPr>
      </w:pPr>
    </w:p>
    <w:p w14:paraId="4B828D6F" w14:textId="77777777" w:rsidR="006E0913" w:rsidRPr="00C54565" w:rsidRDefault="006E0913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6E0913" w:rsidRPr="00C54565" w:rsidSect="005559E7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70"/>
        <w:gridCol w:w="1080"/>
        <w:gridCol w:w="270"/>
        <w:gridCol w:w="990"/>
        <w:gridCol w:w="270"/>
        <w:gridCol w:w="1080"/>
      </w:tblGrid>
      <w:tr w:rsidR="00626409" w:rsidRPr="00C54565" w14:paraId="43D07595" w14:textId="77777777" w:rsidTr="00561343">
        <w:tc>
          <w:tcPr>
            <w:tcW w:w="4410" w:type="dxa"/>
            <w:shd w:val="clear" w:color="auto" w:fill="auto"/>
          </w:tcPr>
          <w:p w14:paraId="6A78B34A" w14:textId="70BD0F0E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FF347B"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  <w:r w:rsidR="00FF347B"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383012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409" w:rsidRPr="00C54565" w14:paraId="50371CC6" w14:textId="77777777" w:rsidTr="00561343">
        <w:tc>
          <w:tcPr>
            <w:tcW w:w="4410" w:type="dxa"/>
            <w:shd w:val="clear" w:color="auto" w:fill="auto"/>
          </w:tcPr>
          <w:p w14:paraId="2F3BC05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F13C4" w14:textId="77777777" w:rsidR="00626409" w:rsidRPr="00C54565" w:rsidRDefault="0004308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EB5FC3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9A157D" w14:textId="77777777" w:rsidR="00626409" w:rsidRPr="00C54565" w:rsidRDefault="0004308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</w:tr>
      <w:tr w:rsidR="00626409" w:rsidRPr="00C54565" w14:paraId="3E99D21F" w14:textId="77777777" w:rsidTr="00561343">
        <w:tc>
          <w:tcPr>
            <w:tcW w:w="4410" w:type="dxa"/>
            <w:shd w:val="clear" w:color="auto" w:fill="auto"/>
          </w:tcPr>
          <w:p w14:paraId="6D57B2E4" w14:textId="77777777" w:rsidR="00626409" w:rsidRPr="00C54565" w:rsidRDefault="00626409" w:rsidP="00560A7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76C24C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F08C5FC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EA02F5C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45BBF5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8487043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2E076E0B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E155C35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47F50A5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345994A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169370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D22E435" w14:textId="77777777" w:rsidR="00626409" w:rsidRPr="00C54565" w:rsidRDefault="00626409" w:rsidP="00560A7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4308E" w:rsidRPr="00C54565" w14:paraId="247DA0EF" w14:textId="77777777" w:rsidTr="00561343">
        <w:tc>
          <w:tcPr>
            <w:tcW w:w="4410" w:type="dxa"/>
            <w:shd w:val="clear" w:color="auto" w:fill="auto"/>
          </w:tcPr>
          <w:p w14:paraId="2E1EC31C" w14:textId="77777777" w:rsidR="0004308E" w:rsidRPr="00C54565" w:rsidRDefault="0004308E" w:rsidP="0004308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6D2FC676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DD8D09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A7868F6" w14:textId="4C3E3D1E" w:rsidR="0004308E" w:rsidRPr="00C54565" w:rsidRDefault="000C2F15" w:rsidP="0004308E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474,303</w:t>
            </w:r>
          </w:p>
        </w:tc>
        <w:tc>
          <w:tcPr>
            <w:tcW w:w="270" w:type="dxa"/>
            <w:shd w:val="clear" w:color="auto" w:fill="auto"/>
          </w:tcPr>
          <w:p w14:paraId="385F8547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88BB73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8C0FA1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B40800F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443,077</w:t>
            </w:r>
          </w:p>
        </w:tc>
      </w:tr>
      <w:tr w:rsidR="0004308E" w:rsidRPr="00C54565" w14:paraId="4EBC7831" w14:textId="77777777" w:rsidTr="00561343">
        <w:tc>
          <w:tcPr>
            <w:tcW w:w="4410" w:type="dxa"/>
            <w:shd w:val="clear" w:color="auto" w:fill="auto"/>
          </w:tcPr>
          <w:p w14:paraId="0293B071" w14:textId="77777777" w:rsidR="0004308E" w:rsidRPr="00C54565" w:rsidRDefault="0004308E" w:rsidP="0004308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76E49AB1" w14:textId="0BC3959B" w:rsidR="0004308E" w:rsidRPr="00C54565" w:rsidRDefault="00B765E9" w:rsidP="0004308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B0F689F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92D70F4" w14:textId="1E0F4452" w:rsidR="0004308E" w:rsidRPr="00C54565" w:rsidRDefault="00B765E9" w:rsidP="00884CB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94,861</w:t>
            </w:r>
          </w:p>
        </w:tc>
        <w:tc>
          <w:tcPr>
            <w:tcW w:w="270" w:type="dxa"/>
            <w:shd w:val="clear" w:color="auto" w:fill="auto"/>
          </w:tcPr>
          <w:p w14:paraId="3F532EA3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30EF90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1636B09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E0E1EB3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88,615</w:t>
            </w:r>
          </w:p>
        </w:tc>
      </w:tr>
      <w:tr w:rsidR="0004308E" w:rsidRPr="00C54565" w14:paraId="1DC781D5" w14:textId="77777777" w:rsidTr="00561343">
        <w:tc>
          <w:tcPr>
            <w:tcW w:w="4410" w:type="dxa"/>
            <w:shd w:val="clear" w:color="auto" w:fill="auto"/>
          </w:tcPr>
          <w:p w14:paraId="2F5BCE5D" w14:textId="77777777" w:rsidR="0004308E" w:rsidRPr="00C54565" w:rsidRDefault="0004308E" w:rsidP="0004308E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7008821A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7401C1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740894" w14:textId="195D8C15" w:rsidR="0004308E" w:rsidRPr="00C54565" w:rsidRDefault="00B765E9" w:rsidP="0004308E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(36,000)</w:t>
            </w:r>
          </w:p>
        </w:tc>
        <w:tc>
          <w:tcPr>
            <w:tcW w:w="270" w:type="dxa"/>
            <w:shd w:val="clear" w:color="auto" w:fill="auto"/>
          </w:tcPr>
          <w:p w14:paraId="4079E9D6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0C88F1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EE42FF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8CE204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(30,000)</w:t>
            </w:r>
          </w:p>
        </w:tc>
      </w:tr>
      <w:tr w:rsidR="0004308E" w:rsidRPr="00C54565" w14:paraId="038EA590" w14:textId="77777777" w:rsidTr="00561343">
        <w:tc>
          <w:tcPr>
            <w:tcW w:w="4410" w:type="dxa"/>
            <w:shd w:val="clear" w:color="auto" w:fill="auto"/>
          </w:tcPr>
          <w:p w14:paraId="09CC7BB5" w14:textId="77777777" w:rsidR="0004308E" w:rsidRPr="00C54565" w:rsidRDefault="0004308E" w:rsidP="0004308E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04B2927E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AAA70A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D71E79" w14:textId="447C6835" w:rsidR="0004308E" w:rsidRPr="00C54565" w:rsidRDefault="00B765E9" w:rsidP="0004308E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1,141</w:t>
            </w:r>
          </w:p>
        </w:tc>
        <w:tc>
          <w:tcPr>
            <w:tcW w:w="270" w:type="dxa"/>
            <w:shd w:val="clear" w:color="auto" w:fill="auto"/>
          </w:tcPr>
          <w:p w14:paraId="49B8DAC1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ACECF0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0A9053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4F9187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1,351</w:t>
            </w:r>
          </w:p>
        </w:tc>
      </w:tr>
      <w:tr w:rsidR="0004308E" w:rsidRPr="00C54565" w14:paraId="523C1BD7" w14:textId="77777777" w:rsidTr="00561343">
        <w:tc>
          <w:tcPr>
            <w:tcW w:w="4410" w:type="dxa"/>
            <w:shd w:val="clear" w:color="auto" w:fill="auto"/>
          </w:tcPr>
          <w:p w14:paraId="12723DA9" w14:textId="77777777" w:rsidR="0004308E" w:rsidRPr="00C54565" w:rsidRDefault="0004308E" w:rsidP="0004308E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รายจ่ายที่มีสิทธิหักเพิ่ม</w:t>
            </w:r>
          </w:p>
        </w:tc>
        <w:tc>
          <w:tcPr>
            <w:tcW w:w="1080" w:type="dxa"/>
            <w:shd w:val="clear" w:color="auto" w:fill="auto"/>
          </w:tcPr>
          <w:p w14:paraId="43B446A6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07285E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A484BB" w14:textId="44CC5003" w:rsidR="0004308E" w:rsidRPr="00C54565" w:rsidRDefault="00B765E9" w:rsidP="0004308E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(3,590)</w:t>
            </w:r>
          </w:p>
        </w:tc>
        <w:tc>
          <w:tcPr>
            <w:tcW w:w="270" w:type="dxa"/>
            <w:shd w:val="clear" w:color="auto" w:fill="auto"/>
          </w:tcPr>
          <w:p w14:paraId="4184A0AC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14BCCE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9BE7E6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1C642E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(4,819)</w:t>
            </w:r>
          </w:p>
        </w:tc>
      </w:tr>
      <w:tr w:rsidR="0004308E" w:rsidRPr="00C54565" w14:paraId="15665C7A" w14:textId="77777777" w:rsidTr="00561343">
        <w:tc>
          <w:tcPr>
            <w:tcW w:w="4410" w:type="dxa"/>
            <w:shd w:val="clear" w:color="auto" w:fill="auto"/>
          </w:tcPr>
          <w:p w14:paraId="6704ECEE" w14:textId="7405AF5F" w:rsidR="0004308E" w:rsidRPr="00C54565" w:rsidRDefault="0004308E" w:rsidP="0004308E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ภาษีงวดก่อนๆ</w:t>
            </w:r>
            <w:r w:rsidRPr="00C54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1080" w:type="dxa"/>
            <w:shd w:val="clear" w:color="auto" w:fill="auto"/>
          </w:tcPr>
          <w:p w14:paraId="430260E5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4C0363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2AD0C4" w14:textId="6D266C96" w:rsidR="0004308E" w:rsidRPr="00C54565" w:rsidRDefault="00B765E9" w:rsidP="00B7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97ED4F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877BE26" w14:textId="77777777" w:rsidR="0004308E" w:rsidRPr="00C54565" w:rsidRDefault="0004308E" w:rsidP="0004308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C69876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D3CCD8" w14:textId="77777777" w:rsidR="0004308E" w:rsidRPr="00C54565" w:rsidRDefault="0004308E" w:rsidP="00884CB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(134)</w:t>
            </w:r>
          </w:p>
        </w:tc>
      </w:tr>
      <w:tr w:rsidR="0004308E" w:rsidRPr="00C54565" w14:paraId="1CD1EF72" w14:textId="77777777" w:rsidTr="00561343">
        <w:tc>
          <w:tcPr>
            <w:tcW w:w="4410" w:type="dxa"/>
            <w:shd w:val="clear" w:color="auto" w:fill="auto"/>
          </w:tcPr>
          <w:p w14:paraId="12F67E47" w14:textId="77777777" w:rsidR="0004308E" w:rsidRPr="00C54565" w:rsidRDefault="0004308E" w:rsidP="0004308E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5727FD" w14:textId="2D83F95A" w:rsidR="0004308E" w:rsidRPr="00C54565" w:rsidRDefault="00B765E9" w:rsidP="0004308E">
            <w:pPr>
              <w:pStyle w:val="acctfourfigures"/>
              <w:tabs>
                <w:tab w:val="clear" w:pos="765"/>
                <w:tab w:val="left" w:pos="255"/>
                <w:tab w:val="center" w:pos="44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11.9</w:t>
            </w:r>
          </w:p>
        </w:tc>
        <w:tc>
          <w:tcPr>
            <w:tcW w:w="270" w:type="dxa"/>
            <w:shd w:val="clear" w:color="auto" w:fill="auto"/>
          </w:tcPr>
          <w:p w14:paraId="4BA5BF3F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A69F6A" w14:textId="75978357" w:rsidR="0004308E" w:rsidRPr="00C54565" w:rsidRDefault="00B765E9" w:rsidP="00884CB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56,412</w:t>
            </w:r>
          </w:p>
        </w:tc>
        <w:tc>
          <w:tcPr>
            <w:tcW w:w="270" w:type="dxa"/>
            <w:shd w:val="clear" w:color="auto" w:fill="auto"/>
          </w:tcPr>
          <w:p w14:paraId="033E82F3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244CD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left" w:pos="255"/>
                <w:tab w:val="center" w:pos="44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12.4</w:t>
            </w:r>
          </w:p>
        </w:tc>
        <w:tc>
          <w:tcPr>
            <w:tcW w:w="270" w:type="dxa"/>
            <w:shd w:val="clear" w:color="auto" w:fill="auto"/>
          </w:tcPr>
          <w:p w14:paraId="73861981" w14:textId="77777777" w:rsidR="0004308E" w:rsidRPr="00C54565" w:rsidRDefault="0004308E" w:rsidP="0004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8D6112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55,013</w:t>
            </w:r>
          </w:p>
        </w:tc>
      </w:tr>
    </w:tbl>
    <w:p w14:paraId="3CDB9E4A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70"/>
        <w:gridCol w:w="1080"/>
        <w:gridCol w:w="270"/>
        <w:gridCol w:w="990"/>
        <w:gridCol w:w="270"/>
        <w:gridCol w:w="1080"/>
      </w:tblGrid>
      <w:tr w:rsidR="002C23E6" w:rsidRPr="00C54565" w14:paraId="2EB76D8B" w14:textId="77777777" w:rsidTr="00561343">
        <w:trPr>
          <w:tblHeader/>
        </w:trPr>
        <w:tc>
          <w:tcPr>
            <w:tcW w:w="4410" w:type="dxa"/>
          </w:tcPr>
          <w:p w14:paraId="5054475C" w14:textId="77777777" w:rsidR="002C23E6" w:rsidRPr="00C54565" w:rsidRDefault="002C23E6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</w:tcPr>
          <w:p w14:paraId="4C428364" w14:textId="77777777" w:rsidR="002C23E6" w:rsidRPr="00C54565" w:rsidRDefault="002C23E6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23E6" w:rsidRPr="00C54565" w14:paraId="5990E858" w14:textId="77777777" w:rsidTr="00561343">
        <w:trPr>
          <w:tblHeader/>
        </w:trPr>
        <w:tc>
          <w:tcPr>
            <w:tcW w:w="4410" w:type="dxa"/>
          </w:tcPr>
          <w:p w14:paraId="4DF23BA5" w14:textId="1FF78AF1" w:rsidR="002C23E6" w:rsidRPr="00C54565" w:rsidRDefault="002C23E6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E71416" w14:textId="77777777" w:rsidR="002C23E6" w:rsidRPr="00C54565" w:rsidRDefault="002C23E6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BFA8675" w14:textId="77777777" w:rsidR="002C23E6" w:rsidRPr="00C54565" w:rsidRDefault="002C23E6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04F0A5" w14:textId="77777777" w:rsidR="002C23E6" w:rsidRPr="00C54565" w:rsidRDefault="002C23E6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C23E6" w:rsidRPr="00C54565" w14:paraId="758C2EE9" w14:textId="77777777" w:rsidTr="00561343">
        <w:trPr>
          <w:tblHeader/>
        </w:trPr>
        <w:tc>
          <w:tcPr>
            <w:tcW w:w="4410" w:type="dxa"/>
          </w:tcPr>
          <w:p w14:paraId="272E624B" w14:textId="77777777" w:rsidR="002C23E6" w:rsidRPr="00C54565" w:rsidRDefault="002C23E6" w:rsidP="002A6E15">
            <w:pP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97DA76C" w14:textId="77777777" w:rsidR="002C23E6" w:rsidRPr="00C54565" w:rsidRDefault="002C23E6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48C9B59" w14:textId="77777777" w:rsidR="002C23E6" w:rsidRPr="00C54565" w:rsidRDefault="002C23E6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1307941" w14:textId="77777777" w:rsidR="002C23E6" w:rsidRPr="00C54565" w:rsidRDefault="002C23E6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BA876DF" w14:textId="77777777" w:rsidR="002C23E6" w:rsidRPr="00C54565" w:rsidRDefault="002C23E6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8E53510" w14:textId="77777777" w:rsidR="002C23E6" w:rsidRPr="00C54565" w:rsidRDefault="002C23E6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5C315797" w14:textId="77777777" w:rsidR="002C23E6" w:rsidRPr="00C54565" w:rsidRDefault="002C23E6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BFA1F35" w14:textId="77777777" w:rsidR="002C23E6" w:rsidRPr="00C54565" w:rsidRDefault="002C23E6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2C23E6" w:rsidRPr="00C54565" w14:paraId="5D8EC4A4" w14:textId="77777777" w:rsidTr="00561343">
        <w:trPr>
          <w:tblHeader/>
        </w:trPr>
        <w:tc>
          <w:tcPr>
            <w:tcW w:w="4410" w:type="dxa"/>
          </w:tcPr>
          <w:p w14:paraId="1DF087D3" w14:textId="77777777" w:rsidR="002C23E6" w:rsidRPr="00C54565" w:rsidRDefault="002C23E6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2F9761C6" w14:textId="0D2C5115" w:rsidR="002C23E6" w:rsidRPr="00C54565" w:rsidRDefault="002C23E6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D077C9" w:rsidRPr="00C5456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5456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363AE" w:rsidRPr="00C54565" w14:paraId="70293E9F" w14:textId="77777777" w:rsidTr="00561343">
        <w:tc>
          <w:tcPr>
            <w:tcW w:w="4410" w:type="dxa"/>
          </w:tcPr>
          <w:p w14:paraId="491AAE01" w14:textId="77777777" w:rsidR="000363AE" w:rsidRPr="00C54565" w:rsidRDefault="000363AE" w:rsidP="000363A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F9241D2" w14:textId="77777777" w:rsidR="000363AE" w:rsidRPr="00C54565" w:rsidRDefault="005E72E4" w:rsidP="005E72E4">
            <w:pPr>
              <w:pStyle w:val="acctfourfigures"/>
              <w:tabs>
                <w:tab w:val="clear" w:pos="765"/>
              </w:tabs>
              <w:spacing w:line="240" w:lineRule="atLeast"/>
              <w:ind w:left="-79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47,780</w:t>
            </w:r>
          </w:p>
        </w:tc>
        <w:tc>
          <w:tcPr>
            <w:tcW w:w="270" w:type="dxa"/>
          </w:tcPr>
          <w:p w14:paraId="48F3C684" w14:textId="7777777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139CC1" w14:textId="7777777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34,872</w:t>
            </w:r>
          </w:p>
        </w:tc>
        <w:tc>
          <w:tcPr>
            <w:tcW w:w="270" w:type="dxa"/>
          </w:tcPr>
          <w:p w14:paraId="4A717A0B" w14:textId="7777777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E63E157" w14:textId="77777777" w:rsidR="000363AE" w:rsidRPr="00C54565" w:rsidRDefault="005E72E4" w:rsidP="0088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(30,842)</w:t>
            </w:r>
          </w:p>
        </w:tc>
        <w:tc>
          <w:tcPr>
            <w:tcW w:w="270" w:type="dxa"/>
          </w:tcPr>
          <w:p w14:paraId="58C8D5A4" w14:textId="7777777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8EB57" w14:textId="073B764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65E9" w:rsidRPr="00C54565">
              <w:rPr>
                <w:rFonts w:asciiTheme="majorBidi" w:hAnsiTheme="majorBidi" w:cstheme="majorBidi"/>
                <w:sz w:val="30"/>
                <w:szCs w:val="30"/>
              </w:rPr>
              <w:t>32,111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363AE" w:rsidRPr="00C54565" w14:paraId="2578272C" w14:textId="77777777" w:rsidTr="00561343">
        <w:tc>
          <w:tcPr>
            <w:tcW w:w="4410" w:type="dxa"/>
          </w:tcPr>
          <w:p w14:paraId="795447AE" w14:textId="77777777" w:rsidR="000363AE" w:rsidRPr="00C54565" w:rsidRDefault="000363AE" w:rsidP="000363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</w:tcPr>
          <w:p w14:paraId="314ECA09" w14:textId="77777777" w:rsidR="000363AE" w:rsidRPr="00C54565" w:rsidRDefault="005E72E4" w:rsidP="005E72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(3,597)</w:t>
            </w:r>
          </w:p>
        </w:tc>
        <w:tc>
          <w:tcPr>
            <w:tcW w:w="270" w:type="dxa"/>
          </w:tcPr>
          <w:p w14:paraId="36A97D6F" w14:textId="7777777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3DCDB7" w14:textId="7777777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(3,292)</w:t>
            </w:r>
          </w:p>
        </w:tc>
        <w:tc>
          <w:tcPr>
            <w:tcW w:w="270" w:type="dxa"/>
          </w:tcPr>
          <w:p w14:paraId="21099669" w14:textId="7777777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7DC0514" w14:textId="77777777" w:rsidR="000363AE" w:rsidRPr="00C54565" w:rsidRDefault="005E72E4" w:rsidP="005E7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3,597</w:t>
            </w:r>
          </w:p>
        </w:tc>
        <w:tc>
          <w:tcPr>
            <w:tcW w:w="270" w:type="dxa"/>
          </w:tcPr>
          <w:p w14:paraId="1EBB75F5" w14:textId="7777777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A8F97E" w14:textId="05DF472A" w:rsidR="000363AE" w:rsidRPr="00C54565" w:rsidRDefault="00B765E9" w:rsidP="000363AE">
            <w:pPr>
              <w:pStyle w:val="acctfourfigures"/>
              <w:tabs>
                <w:tab w:val="clear" w:pos="765"/>
              </w:tabs>
              <w:spacing w:line="240" w:lineRule="atLeast"/>
              <w:ind w:left="-79" w:right="-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3,2</w:t>
            </w:r>
            <w:r w:rsidR="006A2989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</w:p>
        </w:tc>
      </w:tr>
      <w:tr w:rsidR="000363AE" w:rsidRPr="00C54565" w14:paraId="31FBA56F" w14:textId="77777777" w:rsidTr="00561343">
        <w:tc>
          <w:tcPr>
            <w:tcW w:w="4410" w:type="dxa"/>
          </w:tcPr>
          <w:p w14:paraId="0D839901" w14:textId="77777777" w:rsidR="000363AE" w:rsidRPr="00C54565" w:rsidRDefault="000363AE" w:rsidP="000363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นทรัพย์ (หนี้สิน) 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9182EC" w14:textId="77777777" w:rsidR="000363AE" w:rsidRPr="00C54565" w:rsidRDefault="005E72E4" w:rsidP="005E72E4">
            <w:pPr>
              <w:pStyle w:val="acctfourfigures"/>
              <w:tabs>
                <w:tab w:val="clear" w:pos="765"/>
              </w:tabs>
              <w:spacing w:line="240" w:lineRule="atLeast"/>
              <w:ind w:left="-79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44,183</w:t>
            </w:r>
          </w:p>
        </w:tc>
        <w:tc>
          <w:tcPr>
            <w:tcW w:w="270" w:type="dxa"/>
          </w:tcPr>
          <w:p w14:paraId="45585D1E" w14:textId="7777777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92961" w14:textId="7777777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31,580</w:t>
            </w:r>
          </w:p>
        </w:tc>
        <w:tc>
          <w:tcPr>
            <w:tcW w:w="270" w:type="dxa"/>
          </w:tcPr>
          <w:p w14:paraId="16B55425" w14:textId="7777777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69C41E" w14:textId="77777777" w:rsidR="000363AE" w:rsidRPr="00C54565" w:rsidRDefault="005E72E4" w:rsidP="005E7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(27,245)</w:t>
            </w:r>
          </w:p>
        </w:tc>
        <w:tc>
          <w:tcPr>
            <w:tcW w:w="270" w:type="dxa"/>
          </w:tcPr>
          <w:p w14:paraId="059580FA" w14:textId="7777777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81B4A3" w14:textId="6B2A6A06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765E9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28,819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E067376" w14:textId="77777777" w:rsidR="002C23E6" w:rsidRPr="00C54565" w:rsidRDefault="002C23E6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70"/>
        <w:gridCol w:w="1080"/>
        <w:gridCol w:w="270"/>
        <w:gridCol w:w="990"/>
        <w:gridCol w:w="270"/>
        <w:gridCol w:w="1080"/>
      </w:tblGrid>
      <w:tr w:rsidR="000363AE" w:rsidRPr="00C54565" w14:paraId="783E7E86" w14:textId="77777777" w:rsidTr="00561343">
        <w:trPr>
          <w:tblHeader/>
        </w:trPr>
        <w:tc>
          <w:tcPr>
            <w:tcW w:w="4410" w:type="dxa"/>
          </w:tcPr>
          <w:p w14:paraId="78882B10" w14:textId="77777777" w:rsidR="000363AE" w:rsidRPr="00C54565" w:rsidRDefault="000363AE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</w:tcPr>
          <w:p w14:paraId="1AE903AB" w14:textId="77777777" w:rsidR="000363AE" w:rsidRPr="00C54565" w:rsidRDefault="000363AE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63AE" w:rsidRPr="00C54565" w14:paraId="0CB24582" w14:textId="77777777" w:rsidTr="00561343">
        <w:trPr>
          <w:tblHeader/>
        </w:trPr>
        <w:tc>
          <w:tcPr>
            <w:tcW w:w="4410" w:type="dxa"/>
          </w:tcPr>
          <w:p w14:paraId="1088DEDB" w14:textId="5C639133" w:rsidR="000363AE" w:rsidRPr="00C54565" w:rsidRDefault="00396F61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</w:t>
            </w:r>
            <w:r w:rsidR="000363AE"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DA3AEB" w14:textId="77777777" w:rsidR="000363AE" w:rsidRPr="00C54565" w:rsidRDefault="000363AE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132E86" w14:textId="77777777" w:rsidR="000363AE" w:rsidRPr="00C54565" w:rsidRDefault="000363AE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ECACE9" w14:textId="77777777" w:rsidR="000363AE" w:rsidRPr="00C54565" w:rsidRDefault="000363AE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363AE" w:rsidRPr="00C54565" w14:paraId="584BF513" w14:textId="77777777" w:rsidTr="00561343">
        <w:trPr>
          <w:tblHeader/>
        </w:trPr>
        <w:tc>
          <w:tcPr>
            <w:tcW w:w="4410" w:type="dxa"/>
          </w:tcPr>
          <w:p w14:paraId="2E213E0E" w14:textId="77777777" w:rsidR="000363AE" w:rsidRPr="00C54565" w:rsidRDefault="000363AE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C5670E8" w14:textId="77777777" w:rsidR="000363AE" w:rsidRPr="00C54565" w:rsidRDefault="000363AE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B365B9C" w14:textId="77777777" w:rsidR="000363AE" w:rsidRPr="00C54565" w:rsidRDefault="000363AE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F6535A7" w14:textId="77777777" w:rsidR="000363AE" w:rsidRPr="00C54565" w:rsidRDefault="000363AE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8C83A88" w14:textId="77777777" w:rsidR="000363AE" w:rsidRPr="00C54565" w:rsidRDefault="000363AE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47A5EB4" w14:textId="77777777" w:rsidR="000363AE" w:rsidRPr="00C54565" w:rsidRDefault="000363AE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258FFD6D" w14:textId="77777777" w:rsidR="000363AE" w:rsidRPr="00C54565" w:rsidRDefault="000363AE" w:rsidP="00D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FFA16DE" w14:textId="77777777" w:rsidR="000363AE" w:rsidRPr="00C54565" w:rsidRDefault="000363AE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0363AE" w:rsidRPr="00C54565" w14:paraId="1625A777" w14:textId="77777777" w:rsidTr="00561343">
        <w:trPr>
          <w:tblHeader/>
        </w:trPr>
        <w:tc>
          <w:tcPr>
            <w:tcW w:w="4410" w:type="dxa"/>
          </w:tcPr>
          <w:p w14:paraId="7505BD1B" w14:textId="77777777" w:rsidR="000363AE" w:rsidRPr="00C54565" w:rsidRDefault="000363AE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7834A187" w14:textId="5F623FE3" w:rsidR="000363AE" w:rsidRPr="00C54565" w:rsidRDefault="000363AE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D077C9" w:rsidRPr="00C5456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5456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363AE" w:rsidRPr="00C54565" w14:paraId="197D6266" w14:textId="77777777" w:rsidTr="00561343">
        <w:tc>
          <w:tcPr>
            <w:tcW w:w="4410" w:type="dxa"/>
          </w:tcPr>
          <w:p w14:paraId="3D96379A" w14:textId="77777777" w:rsidR="000363AE" w:rsidRPr="00C54565" w:rsidRDefault="000363AE" w:rsidP="000363A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46DFF1B3" w14:textId="77777777" w:rsidR="000363AE" w:rsidRPr="00C54565" w:rsidRDefault="005E72E4" w:rsidP="005E72E4">
            <w:pPr>
              <w:pStyle w:val="acctfourfigures"/>
              <w:tabs>
                <w:tab w:val="clear" w:pos="765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10,574</w:t>
            </w:r>
          </w:p>
        </w:tc>
        <w:tc>
          <w:tcPr>
            <w:tcW w:w="270" w:type="dxa"/>
          </w:tcPr>
          <w:p w14:paraId="1848494E" w14:textId="7777777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30F0AE" w14:textId="7777777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7,346</w:t>
            </w:r>
          </w:p>
        </w:tc>
        <w:tc>
          <w:tcPr>
            <w:tcW w:w="270" w:type="dxa"/>
          </w:tcPr>
          <w:p w14:paraId="788E17A7" w14:textId="7777777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E2E56B4" w14:textId="77777777" w:rsidR="000363AE" w:rsidRPr="00C54565" w:rsidRDefault="005E72E4" w:rsidP="005E7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(2,774)</w:t>
            </w:r>
          </w:p>
        </w:tc>
        <w:tc>
          <w:tcPr>
            <w:tcW w:w="270" w:type="dxa"/>
          </w:tcPr>
          <w:p w14:paraId="52C12D1A" w14:textId="7777777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C2612" w14:textId="7777777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(2,420)</w:t>
            </w:r>
          </w:p>
        </w:tc>
      </w:tr>
      <w:tr w:rsidR="000363AE" w:rsidRPr="00C54565" w14:paraId="4EC684E8" w14:textId="77777777" w:rsidTr="00561343">
        <w:tc>
          <w:tcPr>
            <w:tcW w:w="4410" w:type="dxa"/>
          </w:tcPr>
          <w:p w14:paraId="7A349F12" w14:textId="77777777" w:rsidR="000363AE" w:rsidRPr="00C54565" w:rsidRDefault="000363AE" w:rsidP="000363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</w:tcPr>
          <w:p w14:paraId="4FC76256" w14:textId="77777777" w:rsidR="000363AE" w:rsidRPr="00C54565" w:rsidRDefault="005E72E4" w:rsidP="005E72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(2,774)</w:t>
            </w:r>
          </w:p>
        </w:tc>
        <w:tc>
          <w:tcPr>
            <w:tcW w:w="270" w:type="dxa"/>
          </w:tcPr>
          <w:p w14:paraId="2F144D31" w14:textId="7777777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E2235F" w14:textId="7777777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(2,420)</w:t>
            </w:r>
          </w:p>
        </w:tc>
        <w:tc>
          <w:tcPr>
            <w:tcW w:w="270" w:type="dxa"/>
          </w:tcPr>
          <w:p w14:paraId="5673D3CB" w14:textId="7777777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490FC3F" w14:textId="77777777" w:rsidR="000363AE" w:rsidRPr="00C54565" w:rsidRDefault="005E72E4" w:rsidP="005E7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2,774</w:t>
            </w:r>
          </w:p>
        </w:tc>
        <w:tc>
          <w:tcPr>
            <w:tcW w:w="270" w:type="dxa"/>
          </w:tcPr>
          <w:p w14:paraId="3929CD23" w14:textId="7777777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AF7FCD" w14:textId="7777777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2,420</w:t>
            </w:r>
          </w:p>
        </w:tc>
      </w:tr>
      <w:tr w:rsidR="000363AE" w:rsidRPr="00C54565" w14:paraId="55500F02" w14:textId="77777777" w:rsidTr="00561343">
        <w:tc>
          <w:tcPr>
            <w:tcW w:w="4410" w:type="dxa"/>
          </w:tcPr>
          <w:p w14:paraId="30E5A348" w14:textId="764F4A36" w:rsidR="000363AE" w:rsidRPr="00C54565" w:rsidRDefault="000363AE" w:rsidP="000363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B5C351" w14:textId="77777777" w:rsidR="000363AE" w:rsidRPr="00C54565" w:rsidRDefault="005E72E4" w:rsidP="005E72E4">
            <w:pPr>
              <w:pStyle w:val="acctfourfigures"/>
              <w:tabs>
                <w:tab w:val="clear" w:pos="765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7,800</w:t>
            </w:r>
          </w:p>
        </w:tc>
        <w:tc>
          <w:tcPr>
            <w:tcW w:w="270" w:type="dxa"/>
          </w:tcPr>
          <w:p w14:paraId="7C12E32C" w14:textId="7777777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A20CC9" w14:textId="7777777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4,926</w:t>
            </w:r>
          </w:p>
        </w:tc>
        <w:tc>
          <w:tcPr>
            <w:tcW w:w="270" w:type="dxa"/>
          </w:tcPr>
          <w:p w14:paraId="12D17A53" w14:textId="7777777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4E8D02" w14:textId="77777777" w:rsidR="000363AE" w:rsidRPr="00C54565" w:rsidRDefault="005E72E4" w:rsidP="005E7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844AD0" w14:textId="7777777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6D32B" w14:textId="77777777" w:rsidR="000363AE" w:rsidRPr="00C54565" w:rsidRDefault="000363AE" w:rsidP="000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B5C9943" w14:textId="77777777" w:rsidR="000363AE" w:rsidRPr="00C54565" w:rsidRDefault="000363AE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A70A1DE" w14:textId="77777777" w:rsidR="000660B3" w:rsidRPr="00C54565" w:rsidRDefault="000660B3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DFE854F" w14:textId="77777777" w:rsidR="000660B3" w:rsidRPr="00C54565" w:rsidRDefault="000660B3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84D025C" w14:textId="77777777" w:rsidR="000660B3" w:rsidRPr="00C54565" w:rsidRDefault="000660B3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D607B61" w14:textId="77777777" w:rsidR="00656784" w:rsidRPr="00C54565" w:rsidRDefault="00656784" w:rsidP="00656784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  <w:r w:rsidRPr="00C54565">
        <w:rPr>
          <w:rFonts w:asciiTheme="majorBidi" w:hAnsiTheme="majorBidi" w:cstheme="majorBidi" w:hint="cs"/>
          <w:cs/>
        </w:rPr>
        <w:lastRenderedPageBreak/>
        <w:t>รายการเคลื่อนไหวของภาษีเงินได้รอการตัดบัญชีมีดังนี้</w:t>
      </w:r>
    </w:p>
    <w:p w14:paraId="296A3106" w14:textId="77777777" w:rsidR="000660B3" w:rsidRPr="00C54565" w:rsidRDefault="000660B3" w:rsidP="000660B3">
      <w:pPr>
        <w:pStyle w:val="a0"/>
        <w:tabs>
          <w:tab w:val="clear" w:pos="1080"/>
          <w:tab w:val="left" w:pos="810"/>
        </w:tabs>
        <w:spacing w:line="240" w:lineRule="atLeast"/>
        <w:ind w:right="47"/>
        <w:jc w:val="thaiDistribute"/>
        <w:rPr>
          <w:rFonts w:asciiTheme="majorBidi" w:hAnsiTheme="majorBidi" w:cstheme="majorBidi"/>
        </w:rPr>
      </w:pPr>
    </w:p>
    <w:tbl>
      <w:tblPr>
        <w:tblW w:w="4885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421"/>
        <w:gridCol w:w="1177"/>
        <w:gridCol w:w="270"/>
        <w:gridCol w:w="1261"/>
        <w:gridCol w:w="270"/>
        <w:gridCol w:w="1349"/>
        <w:gridCol w:w="272"/>
        <w:gridCol w:w="1351"/>
        <w:gridCol w:w="13"/>
      </w:tblGrid>
      <w:tr w:rsidR="000660B3" w:rsidRPr="00C54565" w14:paraId="2BF899BC" w14:textId="77777777" w:rsidTr="00561343">
        <w:tc>
          <w:tcPr>
            <w:tcW w:w="1822" w:type="pct"/>
          </w:tcPr>
          <w:p w14:paraId="69E78586" w14:textId="77777777" w:rsidR="000660B3" w:rsidRPr="00C54565" w:rsidRDefault="000660B3" w:rsidP="002A6E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178" w:type="pct"/>
            <w:gridSpan w:val="8"/>
            <w:vAlign w:val="bottom"/>
          </w:tcPr>
          <w:p w14:paraId="71FA576B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660B3" w:rsidRPr="00C54565" w14:paraId="4D802BB1" w14:textId="77777777" w:rsidTr="00561343">
        <w:trPr>
          <w:gridAfter w:val="1"/>
          <w:wAfter w:w="8" w:type="pct"/>
        </w:trPr>
        <w:tc>
          <w:tcPr>
            <w:tcW w:w="1822" w:type="pct"/>
          </w:tcPr>
          <w:p w14:paraId="7B2E907E" w14:textId="77777777" w:rsidR="000660B3" w:rsidRPr="00C54565" w:rsidRDefault="000660B3" w:rsidP="002A6E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14:paraId="446A31C0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tcBorders>
              <w:top w:val="single" w:sz="4" w:space="0" w:color="auto"/>
            </w:tcBorders>
            <w:vAlign w:val="bottom"/>
          </w:tcPr>
          <w:p w14:paraId="390375E2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E1E7D" w14:textId="237F9FDB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)/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27494E1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660B3" w:rsidRPr="00C54565" w14:paraId="2E134979" w14:textId="77777777" w:rsidTr="00561343">
        <w:trPr>
          <w:gridAfter w:val="1"/>
          <w:wAfter w:w="8" w:type="pct"/>
        </w:trPr>
        <w:tc>
          <w:tcPr>
            <w:tcW w:w="1822" w:type="pct"/>
          </w:tcPr>
          <w:p w14:paraId="462F0E0D" w14:textId="77777777" w:rsidR="00396F61" w:rsidRPr="00C54565" w:rsidRDefault="00396F61" w:rsidP="002A6E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91908BC" w14:textId="79261CE2" w:rsidR="000660B3" w:rsidRPr="00C54565" w:rsidRDefault="00396F61" w:rsidP="002A6E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27" w:type="pct"/>
            <w:vAlign w:val="bottom"/>
          </w:tcPr>
          <w:p w14:paraId="6070E033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4" w:type="pct"/>
            <w:vAlign w:val="bottom"/>
          </w:tcPr>
          <w:p w14:paraId="6555DE70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vAlign w:val="bottom"/>
          </w:tcPr>
          <w:p w14:paraId="2A436DB1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4" w:type="pct"/>
            <w:tcBorders>
              <w:top w:val="single" w:sz="4" w:space="0" w:color="auto"/>
            </w:tcBorders>
            <w:vAlign w:val="bottom"/>
          </w:tcPr>
          <w:p w14:paraId="77D3F491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vAlign w:val="bottom"/>
          </w:tcPr>
          <w:p w14:paraId="195A53A4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4" w:type="pct"/>
            <w:vAlign w:val="bottom"/>
          </w:tcPr>
          <w:p w14:paraId="394782E2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0774FCCF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0660B3" w:rsidRPr="00C54565" w14:paraId="53DFC7F5" w14:textId="77777777" w:rsidTr="00561343">
        <w:trPr>
          <w:gridAfter w:val="1"/>
          <w:wAfter w:w="8" w:type="pct"/>
        </w:trPr>
        <w:tc>
          <w:tcPr>
            <w:tcW w:w="1822" w:type="pct"/>
          </w:tcPr>
          <w:p w14:paraId="34F66A3E" w14:textId="77777777" w:rsidR="000660B3" w:rsidRPr="00C54565" w:rsidRDefault="000660B3" w:rsidP="002A6E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170" w:type="pct"/>
            <w:gridSpan w:val="7"/>
            <w:vAlign w:val="bottom"/>
          </w:tcPr>
          <w:p w14:paraId="6C56AAB5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660B3" w:rsidRPr="00C54565" w14:paraId="2FF1F857" w14:textId="77777777" w:rsidTr="00561343">
        <w:trPr>
          <w:gridAfter w:val="1"/>
          <w:wAfter w:w="8" w:type="pct"/>
        </w:trPr>
        <w:tc>
          <w:tcPr>
            <w:tcW w:w="1822" w:type="pct"/>
          </w:tcPr>
          <w:p w14:paraId="4B06D28D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27" w:type="pct"/>
          </w:tcPr>
          <w:p w14:paraId="5FC84F2D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22925707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72" w:type="pct"/>
          </w:tcPr>
          <w:p w14:paraId="63216DAD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1479604A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19" w:type="pct"/>
          </w:tcPr>
          <w:p w14:paraId="0F6FB394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4B48ED30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pct"/>
          </w:tcPr>
          <w:p w14:paraId="47C01BA9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660B3" w:rsidRPr="00C54565" w14:paraId="7244C7FF" w14:textId="77777777" w:rsidTr="00561343">
        <w:trPr>
          <w:gridAfter w:val="1"/>
          <w:wAfter w:w="8" w:type="pct"/>
        </w:trPr>
        <w:tc>
          <w:tcPr>
            <w:tcW w:w="1822" w:type="pct"/>
          </w:tcPr>
          <w:p w14:paraId="70D0E231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  <w:r w:rsidRPr="00C54565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  <w:p w14:paraId="188261AC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(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627" w:type="pct"/>
          </w:tcPr>
          <w:p w14:paraId="5CE9BE4D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36805E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144" w:type="pct"/>
          </w:tcPr>
          <w:p w14:paraId="5BE75B4E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72" w:type="pct"/>
            <w:shd w:val="clear" w:color="auto" w:fill="auto"/>
          </w:tcPr>
          <w:p w14:paraId="55A6B246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1219B1" w14:textId="77777777" w:rsidR="005E72E4" w:rsidRPr="00C54565" w:rsidRDefault="005E72E4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(394)</w:t>
            </w:r>
          </w:p>
        </w:tc>
        <w:tc>
          <w:tcPr>
            <w:tcW w:w="144" w:type="pct"/>
            <w:shd w:val="clear" w:color="auto" w:fill="auto"/>
          </w:tcPr>
          <w:p w14:paraId="0C709B95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19" w:type="pct"/>
            <w:shd w:val="clear" w:color="auto" w:fill="auto"/>
          </w:tcPr>
          <w:p w14:paraId="570D5568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924C0D" w14:textId="77777777" w:rsidR="005E72E4" w:rsidRPr="00C54565" w:rsidRDefault="005E72E4" w:rsidP="005E7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87C5D52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pct"/>
            <w:shd w:val="clear" w:color="auto" w:fill="auto"/>
          </w:tcPr>
          <w:p w14:paraId="66150162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E2EA56" w14:textId="77777777" w:rsidR="00446C69" w:rsidRPr="00C54565" w:rsidRDefault="00446C69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</w:tr>
      <w:tr w:rsidR="000660B3" w:rsidRPr="00C54565" w14:paraId="299A62CA" w14:textId="77777777" w:rsidTr="00561343">
        <w:trPr>
          <w:gridAfter w:val="1"/>
          <w:wAfter w:w="8" w:type="pct"/>
        </w:trPr>
        <w:tc>
          <w:tcPr>
            <w:tcW w:w="1822" w:type="pct"/>
          </w:tcPr>
          <w:p w14:paraId="53B96AE9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  <w:p w14:paraId="0B474E6E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(ค่าเผื่อมูลค่าสินค้</w:t>
            </w:r>
            <w:r w:rsidRPr="00C545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า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ลดลง) </w:t>
            </w:r>
          </w:p>
        </w:tc>
        <w:tc>
          <w:tcPr>
            <w:tcW w:w="627" w:type="pct"/>
          </w:tcPr>
          <w:p w14:paraId="49988703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8048A4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16,372</w:t>
            </w:r>
          </w:p>
        </w:tc>
        <w:tc>
          <w:tcPr>
            <w:tcW w:w="144" w:type="pct"/>
          </w:tcPr>
          <w:p w14:paraId="036FB185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2" w:type="pct"/>
            <w:shd w:val="clear" w:color="auto" w:fill="auto"/>
          </w:tcPr>
          <w:p w14:paraId="6EF9EB31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C0B9A1" w14:textId="77777777" w:rsidR="005E72E4" w:rsidRPr="00C54565" w:rsidRDefault="005E72E4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509</w:t>
            </w:r>
          </w:p>
        </w:tc>
        <w:tc>
          <w:tcPr>
            <w:tcW w:w="144" w:type="pct"/>
            <w:shd w:val="clear" w:color="auto" w:fill="auto"/>
          </w:tcPr>
          <w:p w14:paraId="709E0EA8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19" w:type="pct"/>
            <w:shd w:val="clear" w:color="auto" w:fill="auto"/>
          </w:tcPr>
          <w:p w14:paraId="7AA53392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B861A6" w14:textId="77777777" w:rsidR="005E72E4" w:rsidRPr="00C54565" w:rsidRDefault="005E72E4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286EFA6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pct"/>
            <w:shd w:val="clear" w:color="auto" w:fill="auto"/>
          </w:tcPr>
          <w:p w14:paraId="3DA4A50C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5C8D01" w14:textId="77777777" w:rsidR="00446C69" w:rsidRPr="00C54565" w:rsidRDefault="00446C69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16,881</w:t>
            </w:r>
          </w:p>
        </w:tc>
      </w:tr>
      <w:tr w:rsidR="000660B3" w:rsidRPr="00C54565" w14:paraId="1C1CC6D5" w14:textId="77777777" w:rsidTr="00561343">
        <w:trPr>
          <w:gridAfter w:val="1"/>
          <w:wAfter w:w="8" w:type="pct"/>
        </w:trPr>
        <w:tc>
          <w:tcPr>
            <w:tcW w:w="1822" w:type="pct"/>
          </w:tcPr>
          <w:p w14:paraId="22CCA9F0" w14:textId="02F0C66B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</w:t>
            </w:r>
            <w:r w:rsidR="008F1801"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627" w:type="pct"/>
          </w:tcPr>
          <w:p w14:paraId="20A02BC3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BBADEF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16,963</w:t>
            </w:r>
          </w:p>
        </w:tc>
        <w:tc>
          <w:tcPr>
            <w:tcW w:w="144" w:type="pct"/>
          </w:tcPr>
          <w:p w14:paraId="2A0C785A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72" w:type="pct"/>
            <w:shd w:val="clear" w:color="auto" w:fill="auto"/>
          </w:tcPr>
          <w:p w14:paraId="3B71D5F5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29F9DD" w14:textId="77777777" w:rsidR="005E72E4" w:rsidRPr="00C54565" w:rsidRDefault="005E72E4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7,810</w:t>
            </w:r>
          </w:p>
        </w:tc>
        <w:tc>
          <w:tcPr>
            <w:tcW w:w="144" w:type="pct"/>
            <w:shd w:val="clear" w:color="auto" w:fill="auto"/>
          </w:tcPr>
          <w:p w14:paraId="7A634F4D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19" w:type="pct"/>
            <w:shd w:val="clear" w:color="auto" w:fill="auto"/>
          </w:tcPr>
          <w:p w14:paraId="4EE629C5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DD3A83" w14:textId="77777777" w:rsidR="005E72E4" w:rsidRPr="00C54565" w:rsidRDefault="00446C69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4,605</w:t>
            </w:r>
          </w:p>
        </w:tc>
        <w:tc>
          <w:tcPr>
            <w:tcW w:w="144" w:type="pct"/>
            <w:shd w:val="clear" w:color="auto" w:fill="auto"/>
          </w:tcPr>
          <w:p w14:paraId="381AAC86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pct"/>
            <w:shd w:val="clear" w:color="auto" w:fill="auto"/>
          </w:tcPr>
          <w:p w14:paraId="7259711C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55369B" w14:textId="77777777" w:rsidR="00446C69" w:rsidRPr="00C54565" w:rsidRDefault="00446C69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29,378</w:t>
            </w:r>
          </w:p>
        </w:tc>
      </w:tr>
      <w:tr w:rsidR="000660B3" w:rsidRPr="00C54565" w14:paraId="6D5F3A3D" w14:textId="77777777" w:rsidTr="00561343">
        <w:trPr>
          <w:gridAfter w:val="1"/>
          <w:wAfter w:w="8" w:type="pct"/>
        </w:trPr>
        <w:tc>
          <w:tcPr>
            <w:tcW w:w="1822" w:type="pct"/>
          </w:tcPr>
          <w:p w14:paraId="170489DC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627" w:type="pct"/>
          </w:tcPr>
          <w:p w14:paraId="24298468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144" w:type="pct"/>
          </w:tcPr>
          <w:p w14:paraId="67C94832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72" w:type="pct"/>
            <w:shd w:val="clear" w:color="auto" w:fill="auto"/>
          </w:tcPr>
          <w:p w14:paraId="2FE38BC5" w14:textId="0C30C98A" w:rsidR="000660B3" w:rsidRPr="00C54565" w:rsidRDefault="00132780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44" w:type="pct"/>
            <w:shd w:val="clear" w:color="auto" w:fill="auto"/>
          </w:tcPr>
          <w:p w14:paraId="4775C3BB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19" w:type="pct"/>
            <w:shd w:val="clear" w:color="auto" w:fill="auto"/>
          </w:tcPr>
          <w:p w14:paraId="0BE2BB7F" w14:textId="77777777" w:rsidR="000660B3" w:rsidRPr="00C54565" w:rsidRDefault="00446C69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43FB375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pct"/>
            <w:shd w:val="clear" w:color="auto" w:fill="auto"/>
          </w:tcPr>
          <w:p w14:paraId="6AD44B72" w14:textId="77777777" w:rsidR="000660B3" w:rsidRPr="00C54565" w:rsidRDefault="00446C69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</w:tr>
      <w:tr w:rsidR="000660B3" w:rsidRPr="00C54565" w14:paraId="14BC5019" w14:textId="77777777" w:rsidTr="00561343">
        <w:trPr>
          <w:gridAfter w:val="1"/>
          <w:wAfter w:w="8" w:type="pct"/>
        </w:trPr>
        <w:tc>
          <w:tcPr>
            <w:tcW w:w="1822" w:type="pct"/>
          </w:tcPr>
          <w:p w14:paraId="794A30AA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ประมาณการหนี้สินอื่นๆ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E39E95D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144" w:type="pct"/>
          </w:tcPr>
          <w:p w14:paraId="7EBA5525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4D616DC4" w14:textId="77777777" w:rsidR="000660B3" w:rsidRPr="00C54565" w:rsidRDefault="005E72E4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44" w:type="pct"/>
            <w:shd w:val="clear" w:color="auto" w:fill="auto"/>
          </w:tcPr>
          <w:p w14:paraId="2DBCE5D3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42C99F87" w14:textId="77777777" w:rsidR="000660B3" w:rsidRPr="00C54565" w:rsidRDefault="00446C69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BF9C9A5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48B9A358" w14:textId="77777777" w:rsidR="000660B3" w:rsidRPr="00C54565" w:rsidRDefault="00446C69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</w:tr>
      <w:tr w:rsidR="000660B3" w:rsidRPr="00C54565" w14:paraId="29697324" w14:textId="77777777" w:rsidTr="00561343">
        <w:trPr>
          <w:gridAfter w:val="1"/>
          <w:wAfter w:w="8" w:type="pct"/>
        </w:trPr>
        <w:tc>
          <w:tcPr>
            <w:tcW w:w="1822" w:type="pct"/>
          </w:tcPr>
          <w:p w14:paraId="17597C7E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5F09A418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34,872</w:t>
            </w:r>
          </w:p>
        </w:tc>
        <w:tc>
          <w:tcPr>
            <w:tcW w:w="144" w:type="pct"/>
          </w:tcPr>
          <w:p w14:paraId="0FE92103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41FF7" w14:textId="53E72336" w:rsidR="000660B3" w:rsidRPr="00C54565" w:rsidRDefault="005E72E4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00132780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</w:t>
            </w:r>
          </w:p>
        </w:tc>
        <w:tc>
          <w:tcPr>
            <w:tcW w:w="144" w:type="pct"/>
            <w:shd w:val="clear" w:color="auto" w:fill="auto"/>
          </w:tcPr>
          <w:p w14:paraId="1C6B498F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1AC1E" w14:textId="77777777" w:rsidR="000660B3" w:rsidRPr="00C54565" w:rsidRDefault="00446C69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4,605</w:t>
            </w:r>
          </w:p>
        </w:tc>
        <w:tc>
          <w:tcPr>
            <w:tcW w:w="144" w:type="pct"/>
            <w:shd w:val="clear" w:color="auto" w:fill="auto"/>
          </w:tcPr>
          <w:p w14:paraId="0464EB72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92126" w14:textId="77777777" w:rsidR="000660B3" w:rsidRPr="00C54565" w:rsidRDefault="00446C69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47,780</w:t>
            </w:r>
          </w:p>
        </w:tc>
      </w:tr>
      <w:tr w:rsidR="000660B3" w:rsidRPr="00C54565" w14:paraId="7437A8AB" w14:textId="77777777" w:rsidTr="00561343">
        <w:trPr>
          <w:gridAfter w:val="1"/>
          <w:wAfter w:w="8" w:type="pct"/>
        </w:trPr>
        <w:tc>
          <w:tcPr>
            <w:tcW w:w="1822" w:type="pct"/>
          </w:tcPr>
          <w:p w14:paraId="4D72F8BB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4EBCF0CE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24"/>
                <w:tab w:val="decimal" w:pos="96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16EE4A1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5645CD81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32"/>
                <w:tab w:val="decimal" w:pos="969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EE99F9C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739D0407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9B07102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30EC4C4B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24"/>
                <w:tab w:val="decimal" w:pos="96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60B3" w:rsidRPr="00C54565" w14:paraId="417054A1" w14:textId="77777777" w:rsidTr="00561343">
        <w:trPr>
          <w:gridAfter w:val="1"/>
          <w:wAfter w:w="8" w:type="pct"/>
        </w:trPr>
        <w:tc>
          <w:tcPr>
            <w:tcW w:w="1822" w:type="pct"/>
          </w:tcPr>
          <w:p w14:paraId="164E96A5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27" w:type="pct"/>
          </w:tcPr>
          <w:p w14:paraId="5FF5E86B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24"/>
                <w:tab w:val="decimal" w:pos="96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7E23EB6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3D8CD742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32"/>
                <w:tab w:val="decimal" w:pos="969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F2AE4A7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shd w:val="clear" w:color="auto" w:fill="auto"/>
          </w:tcPr>
          <w:p w14:paraId="0B92C72B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8EF70B3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shd w:val="clear" w:color="auto" w:fill="auto"/>
          </w:tcPr>
          <w:p w14:paraId="34C33FB8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24"/>
                <w:tab w:val="decimal" w:pos="96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60B3" w:rsidRPr="00C54565" w14:paraId="47816251" w14:textId="77777777" w:rsidTr="00561343">
        <w:trPr>
          <w:gridAfter w:val="1"/>
          <w:wAfter w:w="8" w:type="pct"/>
        </w:trPr>
        <w:tc>
          <w:tcPr>
            <w:tcW w:w="1822" w:type="pct"/>
          </w:tcPr>
          <w:p w14:paraId="0D6B75B7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27" w:type="pct"/>
          </w:tcPr>
          <w:p w14:paraId="6E8F9D0F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24"/>
                <w:tab w:val="decimal" w:pos="96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6892F67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27EC4C13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32"/>
                <w:tab w:val="decimal" w:pos="969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F2F3D96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shd w:val="clear" w:color="auto" w:fill="auto"/>
          </w:tcPr>
          <w:p w14:paraId="425A5E50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FE0ED18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shd w:val="clear" w:color="auto" w:fill="auto"/>
          </w:tcPr>
          <w:p w14:paraId="12F476E1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24"/>
                <w:tab w:val="decimal" w:pos="96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60B3" w:rsidRPr="00C54565" w14:paraId="55B4FFB3" w14:textId="77777777" w:rsidTr="00561343">
        <w:trPr>
          <w:gridAfter w:val="1"/>
          <w:wAfter w:w="8" w:type="pct"/>
        </w:trPr>
        <w:tc>
          <w:tcPr>
            <w:tcW w:w="1822" w:type="pct"/>
          </w:tcPr>
          <w:p w14:paraId="49A58954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จากความแตกต่างของค่าเสื่อมราคาและการขยายอายุการใช้งาน)</w:t>
            </w:r>
          </w:p>
        </w:tc>
        <w:tc>
          <w:tcPr>
            <w:tcW w:w="627" w:type="pct"/>
          </w:tcPr>
          <w:p w14:paraId="6E92356D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189599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(3,101)</w:t>
            </w:r>
          </w:p>
        </w:tc>
        <w:tc>
          <w:tcPr>
            <w:tcW w:w="144" w:type="pct"/>
          </w:tcPr>
          <w:p w14:paraId="1C300A4B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7A078E86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F39C20" w14:textId="77777777" w:rsidR="00446C69" w:rsidRPr="00C54565" w:rsidRDefault="00446C69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(154)</w:t>
            </w:r>
          </w:p>
        </w:tc>
        <w:tc>
          <w:tcPr>
            <w:tcW w:w="144" w:type="pct"/>
            <w:shd w:val="clear" w:color="auto" w:fill="auto"/>
          </w:tcPr>
          <w:p w14:paraId="32B92B67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04C2D59B" w14:textId="77777777" w:rsidR="000660B3" w:rsidRPr="00C54565" w:rsidRDefault="00446C69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1893DDA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pct"/>
            <w:shd w:val="clear" w:color="auto" w:fill="auto"/>
          </w:tcPr>
          <w:p w14:paraId="4916A3EB" w14:textId="77777777" w:rsidR="00446C69" w:rsidRPr="00C54565" w:rsidRDefault="00446C69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9B5268" w14:textId="77777777" w:rsidR="000660B3" w:rsidRPr="00C54565" w:rsidRDefault="00446C69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(3,255)</w:t>
            </w:r>
          </w:p>
        </w:tc>
      </w:tr>
      <w:tr w:rsidR="000660B3" w:rsidRPr="00C54565" w14:paraId="242AE816" w14:textId="77777777" w:rsidTr="00561343">
        <w:trPr>
          <w:gridAfter w:val="1"/>
          <w:wAfter w:w="8" w:type="pct"/>
        </w:trPr>
        <w:tc>
          <w:tcPr>
            <w:tcW w:w="1822" w:type="pct"/>
          </w:tcPr>
          <w:p w14:paraId="1BC25E68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รายได้และรายจ่ายตามสัญญาเช่าดำเนินงาน</w:t>
            </w:r>
          </w:p>
        </w:tc>
        <w:tc>
          <w:tcPr>
            <w:tcW w:w="627" w:type="pct"/>
          </w:tcPr>
          <w:p w14:paraId="0AAC703C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5A66F8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(191)</w:t>
            </w:r>
          </w:p>
        </w:tc>
        <w:tc>
          <w:tcPr>
            <w:tcW w:w="144" w:type="pct"/>
          </w:tcPr>
          <w:p w14:paraId="6B2D0245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38BD0A87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49A174" w14:textId="77777777" w:rsidR="00446C69" w:rsidRPr="00C54565" w:rsidRDefault="00446C69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(151)</w:t>
            </w:r>
          </w:p>
        </w:tc>
        <w:tc>
          <w:tcPr>
            <w:tcW w:w="144" w:type="pct"/>
            <w:shd w:val="clear" w:color="auto" w:fill="auto"/>
          </w:tcPr>
          <w:p w14:paraId="6EC3B2C2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right="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64ADB196" w14:textId="77777777" w:rsidR="000660B3" w:rsidRPr="00C54565" w:rsidRDefault="00446C69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682C418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108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pct"/>
            <w:shd w:val="clear" w:color="auto" w:fill="auto"/>
          </w:tcPr>
          <w:p w14:paraId="11A9CF8C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8BE708" w14:textId="69930218" w:rsidR="00446C69" w:rsidRPr="00C54565" w:rsidRDefault="00446C69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132780" w:rsidRPr="00C54565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660B3" w:rsidRPr="00C54565" w14:paraId="25940162" w14:textId="77777777" w:rsidTr="00561343">
        <w:trPr>
          <w:gridAfter w:val="1"/>
          <w:wAfter w:w="8" w:type="pct"/>
        </w:trPr>
        <w:tc>
          <w:tcPr>
            <w:tcW w:w="1822" w:type="pct"/>
          </w:tcPr>
          <w:p w14:paraId="1D166717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ผลต่างการปรับมูลค่ายุติธรรมจากการรวมธุรกิจ</w:t>
            </w:r>
          </w:p>
        </w:tc>
        <w:tc>
          <w:tcPr>
            <w:tcW w:w="627" w:type="pct"/>
          </w:tcPr>
          <w:p w14:paraId="7F7DA1B0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B0CFF5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(28,819)</w:t>
            </w:r>
          </w:p>
        </w:tc>
        <w:tc>
          <w:tcPr>
            <w:tcW w:w="144" w:type="pct"/>
          </w:tcPr>
          <w:p w14:paraId="47269696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2E6BD541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E0F381" w14:textId="6157F0B0" w:rsidR="00446C69" w:rsidRPr="00C54565" w:rsidRDefault="00446C69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1,574</w:t>
            </w:r>
          </w:p>
        </w:tc>
        <w:tc>
          <w:tcPr>
            <w:tcW w:w="144" w:type="pct"/>
            <w:shd w:val="clear" w:color="auto" w:fill="auto"/>
          </w:tcPr>
          <w:p w14:paraId="45EA9459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right="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5349F72B" w14:textId="77777777" w:rsidR="000660B3" w:rsidRPr="00C54565" w:rsidRDefault="00446C69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79C087B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108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pct"/>
            <w:shd w:val="clear" w:color="auto" w:fill="auto"/>
          </w:tcPr>
          <w:p w14:paraId="17FE4B0D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91E893" w14:textId="77777777" w:rsidR="00446C69" w:rsidRPr="00C54565" w:rsidRDefault="00446C69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(27,245)</w:t>
            </w:r>
          </w:p>
        </w:tc>
      </w:tr>
      <w:tr w:rsidR="000660B3" w:rsidRPr="00C54565" w14:paraId="7D585B07" w14:textId="77777777" w:rsidTr="00561343">
        <w:trPr>
          <w:gridAfter w:val="1"/>
          <w:wAfter w:w="8" w:type="pct"/>
        </w:trPr>
        <w:tc>
          <w:tcPr>
            <w:tcW w:w="1822" w:type="pct"/>
          </w:tcPr>
          <w:p w14:paraId="3A05C5FF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9A6B9" w14:textId="77777777" w:rsidR="000660B3" w:rsidRPr="00C54565" w:rsidRDefault="000660B3" w:rsidP="009F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(32,111)</w:t>
            </w:r>
          </w:p>
        </w:tc>
        <w:tc>
          <w:tcPr>
            <w:tcW w:w="144" w:type="pct"/>
            <w:vAlign w:val="bottom"/>
          </w:tcPr>
          <w:p w14:paraId="5DCDCDF0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25C03" w14:textId="77777777" w:rsidR="000660B3" w:rsidRPr="00C54565" w:rsidRDefault="00446C69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770A12D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41D21" w14:textId="77777777" w:rsidR="000660B3" w:rsidRPr="00C54565" w:rsidRDefault="00446C69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83E5667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577F9" w14:textId="77777777" w:rsidR="000660B3" w:rsidRPr="00C54565" w:rsidRDefault="00446C69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(30,842)</w:t>
            </w:r>
          </w:p>
        </w:tc>
      </w:tr>
      <w:tr w:rsidR="000660B3" w:rsidRPr="00C54565" w14:paraId="38202A94" w14:textId="77777777" w:rsidTr="00561343">
        <w:trPr>
          <w:gridAfter w:val="1"/>
          <w:wAfter w:w="8" w:type="pct"/>
          <w:trHeight w:val="395"/>
        </w:trPr>
        <w:tc>
          <w:tcPr>
            <w:tcW w:w="1822" w:type="pct"/>
          </w:tcPr>
          <w:p w14:paraId="41A91800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0A869A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2,761</w:t>
            </w:r>
          </w:p>
        </w:tc>
        <w:tc>
          <w:tcPr>
            <w:tcW w:w="144" w:type="pct"/>
            <w:vAlign w:val="bottom"/>
          </w:tcPr>
          <w:p w14:paraId="21DA8A2E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3BE15" w14:textId="4BF58150" w:rsidR="000660B3" w:rsidRPr="00C54565" w:rsidRDefault="00446C69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="00132780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CD00E63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C4AEE1" w14:textId="1D1FFE6C" w:rsidR="000660B3" w:rsidRPr="00C54565" w:rsidRDefault="004E54FF" w:rsidP="006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4,605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875A915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E45F13" w14:textId="77777777" w:rsidR="000660B3" w:rsidRPr="00C54565" w:rsidRDefault="00446C69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16,938</w:t>
            </w:r>
          </w:p>
        </w:tc>
      </w:tr>
    </w:tbl>
    <w:p w14:paraId="450E3EF7" w14:textId="77777777" w:rsidR="000660B3" w:rsidRPr="00C54565" w:rsidRDefault="000660B3" w:rsidP="00656784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</w:p>
    <w:p w14:paraId="4E926358" w14:textId="77777777" w:rsidR="000660B3" w:rsidRPr="00C54565" w:rsidRDefault="000660B3" w:rsidP="00656784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</w:p>
    <w:p w14:paraId="60FA0A19" w14:textId="77777777" w:rsidR="000660B3" w:rsidRPr="00C54565" w:rsidRDefault="000660B3" w:rsidP="00656784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</w:p>
    <w:p w14:paraId="736246D5" w14:textId="77777777" w:rsidR="000660B3" w:rsidRPr="00C54565" w:rsidRDefault="000660B3" w:rsidP="00656784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</w:p>
    <w:tbl>
      <w:tblPr>
        <w:tblW w:w="4829" w:type="pct"/>
        <w:tblInd w:w="558" w:type="dxa"/>
        <w:tblLayout w:type="fixed"/>
        <w:tblLook w:val="01E0" w:firstRow="1" w:lastRow="1" w:firstColumn="1" w:lastColumn="1" w:noHBand="0" w:noVBand="0"/>
      </w:tblPr>
      <w:tblGrid>
        <w:gridCol w:w="3311"/>
        <w:gridCol w:w="1176"/>
        <w:gridCol w:w="271"/>
        <w:gridCol w:w="1262"/>
        <w:gridCol w:w="271"/>
        <w:gridCol w:w="1349"/>
        <w:gridCol w:w="271"/>
        <w:gridCol w:w="1351"/>
        <w:gridCol w:w="15"/>
      </w:tblGrid>
      <w:tr w:rsidR="000660B3" w:rsidRPr="00C54565" w14:paraId="020D7253" w14:textId="77777777" w:rsidTr="002A6E15">
        <w:tc>
          <w:tcPr>
            <w:tcW w:w="1785" w:type="pct"/>
          </w:tcPr>
          <w:p w14:paraId="1C444CD9" w14:textId="77777777" w:rsidR="000660B3" w:rsidRPr="00C54565" w:rsidRDefault="000660B3" w:rsidP="002A6E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215" w:type="pct"/>
            <w:gridSpan w:val="8"/>
            <w:vAlign w:val="bottom"/>
          </w:tcPr>
          <w:p w14:paraId="0344D0DD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660B3" w:rsidRPr="00C54565" w14:paraId="37A2D036" w14:textId="77777777" w:rsidTr="002A6E15">
        <w:trPr>
          <w:gridAfter w:val="1"/>
          <w:wAfter w:w="8" w:type="pct"/>
        </w:trPr>
        <w:tc>
          <w:tcPr>
            <w:tcW w:w="1785" w:type="pct"/>
          </w:tcPr>
          <w:p w14:paraId="58E78AEF" w14:textId="77777777" w:rsidR="000660B3" w:rsidRPr="00C54565" w:rsidRDefault="000660B3" w:rsidP="002A6E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vAlign w:val="bottom"/>
          </w:tcPr>
          <w:p w14:paraId="45C9C6D0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  <w:vAlign w:val="bottom"/>
          </w:tcPr>
          <w:p w14:paraId="68DD0382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C8C4A" w14:textId="7977A3DD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)/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728" w:type="pct"/>
            <w:tcBorders>
              <w:top w:val="single" w:sz="4" w:space="0" w:color="auto"/>
            </w:tcBorders>
            <w:vAlign w:val="bottom"/>
          </w:tcPr>
          <w:p w14:paraId="04FEA23E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660B3" w:rsidRPr="00C54565" w14:paraId="67CCD1BE" w14:textId="77777777" w:rsidTr="002A6E15">
        <w:trPr>
          <w:gridAfter w:val="1"/>
          <w:wAfter w:w="8" w:type="pct"/>
        </w:trPr>
        <w:tc>
          <w:tcPr>
            <w:tcW w:w="1785" w:type="pct"/>
          </w:tcPr>
          <w:p w14:paraId="4CBFDC3D" w14:textId="77777777" w:rsidR="00396F61" w:rsidRPr="00C54565" w:rsidRDefault="00396F61" w:rsidP="002A6E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C1A6E1D" w14:textId="5D4575AA" w:rsidR="000660B3" w:rsidRPr="00C54565" w:rsidRDefault="00396F61" w:rsidP="002A6E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34" w:type="pct"/>
            <w:vAlign w:val="bottom"/>
          </w:tcPr>
          <w:p w14:paraId="1CFF3C88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46" w:type="pct"/>
            <w:vAlign w:val="bottom"/>
          </w:tcPr>
          <w:p w14:paraId="06C1F9C3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vAlign w:val="bottom"/>
          </w:tcPr>
          <w:p w14:paraId="5A9764D6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6" w:type="pct"/>
            <w:tcBorders>
              <w:top w:val="single" w:sz="4" w:space="0" w:color="auto"/>
            </w:tcBorders>
            <w:vAlign w:val="bottom"/>
          </w:tcPr>
          <w:p w14:paraId="7D044C04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28E53356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6" w:type="pct"/>
            <w:vAlign w:val="bottom"/>
          </w:tcPr>
          <w:p w14:paraId="7BEF23B5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pct"/>
          </w:tcPr>
          <w:p w14:paraId="2039E32C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</w:tr>
      <w:tr w:rsidR="000660B3" w:rsidRPr="00C54565" w14:paraId="452B2145" w14:textId="77777777" w:rsidTr="002A6E15">
        <w:trPr>
          <w:gridAfter w:val="1"/>
          <w:wAfter w:w="8" w:type="pct"/>
        </w:trPr>
        <w:tc>
          <w:tcPr>
            <w:tcW w:w="1785" w:type="pct"/>
          </w:tcPr>
          <w:p w14:paraId="37976028" w14:textId="77777777" w:rsidR="000660B3" w:rsidRPr="00C54565" w:rsidRDefault="000660B3" w:rsidP="002A6E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207" w:type="pct"/>
            <w:gridSpan w:val="7"/>
            <w:vAlign w:val="bottom"/>
          </w:tcPr>
          <w:p w14:paraId="4550BB38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660B3" w:rsidRPr="00C54565" w14:paraId="201A5CFB" w14:textId="77777777" w:rsidTr="002A6E15">
        <w:trPr>
          <w:gridAfter w:val="1"/>
          <w:wAfter w:w="8" w:type="pct"/>
        </w:trPr>
        <w:tc>
          <w:tcPr>
            <w:tcW w:w="1785" w:type="pct"/>
          </w:tcPr>
          <w:p w14:paraId="22A82A50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4" w:type="pct"/>
          </w:tcPr>
          <w:p w14:paraId="286BF52A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50A90547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0" w:type="pct"/>
          </w:tcPr>
          <w:p w14:paraId="7F3C5765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48F1BF64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7" w:type="pct"/>
          </w:tcPr>
          <w:p w14:paraId="7D484959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5932DC5B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8" w:type="pct"/>
          </w:tcPr>
          <w:p w14:paraId="0F3C872C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660B3" w:rsidRPr="00C54565" w14:paraId="2E3A4D40" w14:textId="77777777" w:rsidTr="002A6E15">
        <w:trPr>
          <w:gridAfter w:val="1"/>
          <w:wAfter w:w="8" w:type="pct"/>
        </w:trPr>
        <w:tc>
          <w:tcPr>
            <w:tcW w:w="1785" w:type="pct"/>
          </w:tcPr>
          <w:p w14:paraId="2E6DD34A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  <w:r w:rsidRPr="00C54565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  <w:p w14:paraId="464F8A03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(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634" w:type="pct"/>
          </w:tcPr>
          <w:p w14:paraId="746E5D8B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079023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  <w:tc>
          <w:tcPr>
            <w:tcW w:w="146" w:type="pct"/>
          </w:tcPr>
          <w:p w14:paraId="42316542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0" w:type="pct"/>
            <w:shd w:val="clear" w:color="auto" w:fill="auto"/>
          </w:tcPr>
          <w:p w14:paraId="7C0666F2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A8472E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(111)</w:t>
            </w:r>
          </w:p>
        </w:tc>
        <w:tc>
          <w:tcPr>
            <w:tcW w:w="146" w:type="pct"/>
            <w:shd w:val="clear" w:color="auto" w:fill="auto"/>
          </w:tcPr>
          <w:p w14:paraId="7EBF6D86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7" w:type="pct"/>
            <w:shd w:val="clear" w:color="auto" w:fill="auto"/>
          </w:tcPr>
          <w:p w14:paraId="10D9A844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18F27A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D1AE786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8" w:type="pct"/>
            <w:shd w:val="clear" w:color="auto" w:fill="auto"/>
          </w:tcPr>
          <w:p w14:paraId="2C30B1CF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221987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</w:tr>
      <w:tr w:rsidR="000660B3" w:rsidRPr="00C54565" w14:paraId="13F22397" w14:textId="77777777" w:rsidTr="002A6E15">
        <w:trPr>
          <w:gridAfter w:val="1"/>
          <w:wAfter w:w="8" w:type="pct"/>
        </w:trPr>
        <w:tc>
          <w:tcPr>
            <w:tcW w:w="1785" w:type="pct"/>
          </w:tcPr>
          <w:p w14:paraId="0DB257BC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  <w:p w14:paraId="0DDC85B7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(ค่าเผื่อมูลค่าสินค้</w:t>
            </w:r>
            <w:r w:rsidRPr="00C545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า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ลดลง) </w:t>
            </w:r>
          </w:p>
        </w:tc>
        <w:tc>
          <w:tcPr>
            <w:tcW w:w="634" w:type="pct"/>
          </w:tcPr>
          <w:p w14:paraId="60027CB8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77845F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18,049</w:t>
            </w:r>
          </w:p>
        </w:tc>
        <w:tc>
          <w:tcPr>
            <w:tcW w:w="146" w:type="pct"/>
          </w:tcPr>
          <w:p w14:paraId="361E0F12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shd w:val="clear" w:color="auto" w:fill="auto"/>
          </w:tcPr>
          <w:p w14:paraId="3A350838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892EA7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(1,677)</w:t>
            </w:r>
          </w:p>
        </w:tc>
        <w:tc>
          <w:tcPr>
            <w:tcW w:w="146" w:type="pct"/>
            <w:shd w:val="clear" w:color="auto" w:fill="auto"/>
          </w:tcPr>
          <w:p w14:paraId="6CCF7C21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7" w:type="pct"/>
            <w:shd w:val="clear" w:color="auto" w:fill="auto"/>
          </w:tcPr>
          <w:p w14:paraId="6ED9F86B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1C1995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00E3495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8" w:type="pct"/>
            <w:shd w:val="clear" w:color="auto" w:fill="auto"/>
          </w:tcPr>
          <w:p w14:paraId="7C040E98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B0CE96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16,372</w:t>
            </w:r>
          </w:p>
        </w:tc>
      </w:tr>
      <w:tr w:rsidR="000660B3" w:rsidRPr="00C54565" w14:paraId="47FF6037" w14:textId="77777777" w:rsidTr="002A6E15">
        <w:trPr>
          <w:gridAfter w:val="1"/>
          <w:wAfter w:w="8" w:type="pct"/>
        </w:trPr>
        <w:tc>
          <w:tcPr>
            <w:tcW w:w="1785" w:type="pct"/>
          </w:tcPr>
          <w:p w14:paraId="4B4C1C31" w14:textId="3EA1793C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</w:t>
            </w:r>
            <w:r w:rsidR="000470F3"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บ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634" w:type="pct"/>
          </w:tcPr>
          <w:p w14:paraId="41E25074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354503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12,891</w:t>
            </w:r>
          </w:p>
        </w:tc>
        <w:tc>
          <w:tcPr>
            <w:tcW w:w="146" w:type="pct"/>
          </w:tcPr>
          <w:p w14:paraId="70A559E1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0" w:type="pct"/>
            <w:shd w:val="clear" w:color="auto" w:fill="auto"/>
          </w:tcPr>
          <w:p w14:paraId="12760C1F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BBACA5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1,147</w:t>
            </w:r>
          </w:p>
        </w:tc>
        <w:tc>
          <w:tcPr>
            <w:tcW w:w="146" w:type="pct"/>
            <w:shd w:val="clear" w:color="auto" w:fill="auto"/>
          </w:tcPr>
          <w:p w14:paraId="1BDB164D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7" w:type="pct"/>
            <w:shd w:val="clear" w:color="auto" w:fill="auto"/>
          </w:tcPr>
          <w:p w14:paraId="3EF35214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A09565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2,925</w:t>
            </w:r>
          </w:p>
        </w:tc>
        <w:tc>
          <w:tcPr>
            <w:tcW w:w="146" w:type="pct"/>
            <w:shd w:val="clear" w:color="auto" w:fill="auto"/>
          </w:tcPr>
          <w:p w14:paraId="06900C27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8" w:type="pct"/>
            <w:shd w:val="clear" w:color="auto" w:fill="auto"/>
          </w:tcPr>
          <w:p w14:paraId="5F2EDA15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712E06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16,963</w:t>
            </w:r>
          </w:p>
        </w:tc>
      </w:tr>
      <w:tr w:rsidR="000660B3" w:rsidRPr="00C54565" w14:paraId="740B7EC5" w14:textId="77777777" w:rsidTr="002A6E15">
        <w:trPr>
          <w:gridAfter w:val="1"/>
          <w:wAfter w:w="8" w:type="pct"/>
        </w:trPr>
        <w:tc>
          <w:tcPr>
            <w:tcW w:w="1785" w:type="pct"/>
          </w:tcPr>
          <w:p w14:paraId="2B1AF520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634" w:type="pct"/>
          </w:tcPr>
          <w:p w14:paraId="443A899E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4BE46B2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0" w:type="pct"/>
            <w:shd w:val="clear" w:color="auto" w:fill="auto"/>
          </w:tcPr>
          <w:p w14:paraId="62AADB66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146" w:type="pct"/>
            <w:shd w:val="clear" w:color="auto" w:fill="auto"/>
          </w:tcPr>
          <w:p w14:paraId="4FAFD5DC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7" w:type="pct"/>
            <w:shd w:val="clear" w:color="auto" w:fill="auto"/>
          </w:tcPr>
          <w:p w14:paraId="27AC31CA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3FED632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8" w:type="pct"/>
            <w:shd w:val="clear" w:color="auto" w:fill="auto"/>
          </w:tcPr>
          <w:p w14:paraId="326BFE67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0660B3" w:rsidRPr="00C54565" w14:paraId="4DBA880D" w14:textId="77777777" w:rsidTr="002A6E15">
        <w:trPr>
          <w:gridAfter w:val="1"/>
          <w:wAfter w:w="8" w:type="pct"/>
        </w:trPr>
        <w:tc>
          <w:tcPr>
            <w:tcW w:w="1785" w:type="pct"/>
          </w:tcPr>
          <w:p w14:paraId="780B4519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ประมาณการหนี้สินอื่นๆ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6366C1E5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146" w:type="pct"/>
          </w:tcPr>
          <w:p w14:paraId="78296B18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14:paraId="67FE700D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46" w:type="pct"/>
            <w:shd w:val="clear" w:color="auto" w:fill="auto"/>
          </w:tcPr>
          <w:p w14:paraId="271D9823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35624265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599E1B4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</w:tcPr>
          <w:p w14:paraId="4B747508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</w:tr>
      <w:tr w:rsidR="000660B3" w:rsidRPr="00C54565" w14:paraId="2E933EE2" w14:textId="77777777" w:rsidTr="002A6E15">
        <w:trPr>
          <w:gridAfter w:val="1"/>
          <w:wAfter w:w="8" w:type="pct"/>
        </w:trPr>
        <w:tc>
          <w:tcPr>
            <w:tcW w:w="1785" w:type="pct"/>
          </w:tcPr>
          <w:p w14:paraId="080233E4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14:paraId="578D6B26" w14:textId="77777777" w:rsidR="000660B3" w:rsidRPr="00C54565" w:rsidRDefault="000660B3" w:rsidP="009F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32,202</w:t>
            </w:r>
          </w:p>
        </w:tc>
        <w:tc>
          <w:tcPr>
            <w:tcW w:w="146" w:type="pct"/>
          </w:tcPr>
          <w:p w14:paraId="675468EB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9F097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(255)</w:t>
            </w:r>
          </w:p>
        </w:tc>
        <w:tc>
          <w:tcPr>
            <w:tcW w:w="146" w:type="pct"/>
            <w:shd w:val="clear" w:color="auto" w:fill="auto"/>
          </w:tcPr>
          <w:p w14:paraId="2B9F95F1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80429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2,925</w:t>
            </w:r>
          </w:p>
        </w:tc>
        <w:tc>
          <w:tcPr>
            <w:tcW w:w="146" w:type="pct"/>
            <w:shd w:val="clear" w:color="auto" w:fill="auto"/>
          </w:tcPr>
          <w:p w14:paraId="79D468EA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9D8E9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34,872</w:t>
            </w:r>
          </w:p>
        </w:tc>
      </w:tr>
      <w:tr w:rsidR="000660B3" w:rsidRPr="00C54565" w14:paraId="65BA0C6F" w14:textId="77777777" w:rsidTr="002A6E15">
        <w:trPr>
          <w:gridAfter w:val="1"/>
          <w:wAfter w:w="8" w:type="pct"/>
        </w:trPr>
        <w:tc>
          <w:tcPr>
            <w:tcW w:w="1785" w:type="pct"/>
          </w:tcPr>
          <w:p w14:paraId="61E02E94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7067D2BB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A0C5082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14:paraId="25797FBE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32"/>
                <w:tab w:val="decimal" w:pos="969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12660CF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</w:tcPr>
          <w:p w14:paraId="785CB54B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7A4051F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</w:tcPr>
          <w:p w14:paraId="0A6527F1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24"/>
                <w:tab w:val="decimal" w:pos="96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60B3" w:rsidRPr="00C54565" w14:paraId="6A6926F2" w14:textId="77777777" w:rsidTr="002A6E15">
        <w:trPr>
          <w:gridAfter w:val="1"/>
          <w:wAfter w:w="8" w:type="pct"/>
        </w:trPr>
        <w:tc>
          <w:tcPr>
            <w:tcW w:w="1785" w:type="pct"/>
          </w:tcPr>
          <w:p w14:paraId="2D7BEDE5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4" w:type="pct"/>
          </w:tcPr>
          <w:p w14:paraId="06622F6E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FC23C24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598A1F39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32"/>
                <w:tab w:val="decimal" w:pos="969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2DCA826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062B7680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C6DC4EC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shd w:val="clear" w:color="auto" w:fill="auto"/>
          </w:tcPr>
          <w:p w14:paraId="2A2862F5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24"/>
                <w:tab w:val="decimal" w:pos="96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60B3" w:rsidRPr="00C54565" w14:paraId="642397D4" w14:textId="77777777" w:rsidTr="002A6E15">
        <w:trPr>
          <w:gridAfter w:val="1"/>
          <w:wAfter w:w="8" w:type="pct"/>
        </w:trPr>
        <w:tc>
          <w:tcPr>
            <w:tcW w:w="1785" w:type="pct"/>
          </w:tcPr>
          <w:p w14:paraId="5F07F8DD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34" w:type="pct"/>
          </w:tcPr>
          <w:p w14:paraId="4FE32627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83B8746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7EC171DA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32"/>
                <w:tab w:val="decimal" w:pos="969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E39A7D6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64E8AF75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D9FF8DD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pct"/>
            <w:shd w:val="clear" w:color="auto" w:fill="auto"/>
          </w:tcPr>
          <w:p w14:paraId="0D1B1C91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24"/>
                <w:tab w:val="decimal" w:pos="96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60B3" w:rsidRPr="00C54565" w14:paraId="75916A62" w14:textId="77777777" w:rsidTr="002A6E15">
        <w:trPr>
          <w:gridAfter w:val="1"/>
          <w:wAfter w:w="8" w:type="pct"/>
        </w:trPr>
        <w:tc>
          <w:tcPr>
            <w:tcW w:w="1785" w:type="pct"/>
          </w:tcPr>
          <w:p w14:paraId="44847FD9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จากความแตกต่างของค่าเสื่อมราคาและการขยายอายุการใช้งาน)</w:t>
            </w:r>
          </w:p>
        </w:tc>
        <w:tc>
          <w:tcPr>
            <w:tcW w:w="634" w:type="pct"/>
          </w:tcPr>
          <w:p w14:paraId="2A298DE3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350014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(3,015)</w:t>
            </w:r>
          </w:p>
        </w:tc>
        <w:tc>
          <w:tcPr>
            <w:tcW w:w="146" w:type="pct"/>
          </w:tcPr>
          <w:p w14:paraId="6750C519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20A63503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4C8145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(86)</w:t>
            </w:r>
          </w:p>
        </w:tc>
        <w:tc>
          <w:tcPr>
            <w:tcW w:w="146" w:type="pct"/>
            <w:shd w:val="clear" w:color="auto" w:fill="auto"/>
          </w:tcPr>
          <w:p w14:paraId="4907EAFD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4FCECB38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B56FEFB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  <w:shd w:val="clear" w:color="auto" w:fill="auto"/>
          </w:tcPr>
          <w:p w14:paraId="6380C2A4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B7F727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(3,101)</w:t>
            </w:r>
          </w:p>
        </w:tc>
      </w:tr>
      <w:tr w:rsidR="000660B3" w:rsidRPr="00C54565" w14:paraId="4784087D" w14:textId="77777777" w:rsidTr="002A6E15">
        <w:trPr>
          <w:gridAfter w:val="1"/>
          <w:wAfter w:w="8" w:type="pct"/>
        </w:trPr>
        <w:tc>
          <w:tcPr>
            <w:tcW w:w="1785" w:type="pct"/>
          </w:tcPr>
          <w:p w14:paraId="66AB1BEC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รายได้และรายจ่ายตามสัญญาเช่าดำเนินงาน</w:t>
            </w:r>
          </w:p>
        </w:tc>
        <w:tc>
          <w:tcPr>
            <w:tcW w:w="634" w:type="pct"/>
          </w:tcPr>
          <w:p w14:paraId="4D5B2358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67D56A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673134E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37B88256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6CDF68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(191)</w:t>
            </w:r>
          </w:p>
        </w:tc>
        <w:tc>
          <w:tcPr>
            <w:tcW w:w="146" w:type="pct"/>
            <w:shd w:val="clear" w:color="auto" w:fill="auto"/>
          </w:tcPr>
          <w:p w14:paraId="37C35B2B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right="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C8D57E9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57276F0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108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  <w:shd w:val="clear" w:color="auto" w:fill="auto"/>
          </w:tcPr>
          <w:p w14:paraId="0349A13E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BB8903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(191)</w:t>
            </w:r>
          </w:p>
        </w:tc>
      </w:tr>
      <w:tr w:rsidR="000660B3" w:rsidRPr="00C54565" w14:paraId="1B46EE87" w14:textId="77777777" w:rsidTr="002A6E15">
        <w:trPr>
          <w:gridAfter w:val="1"/>
          <w:wAfter w:w="8" w:type="pct"/>
        </w:trPr>
        <w:tc>
          <w:tcPr>
            <w:tcW w:w="1785" w:type="pct"/>
          </w:tcPr>
          <w:p w14:paraId="2F46906F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ผลต่างการปรับมูลค่ายุติธรรมจากการรวมธุรกิจ</w:t>
            </w:r>
          </w:p>
        </w:tc>
        <w:tc>
          <w:tcPr>
            <w:tcW w:w="634" w:type="pct"/>
          </w:tcPr>
          <w:p w14:paraId="411FB0D1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CF0821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(30,695)</w:t>
            </w:r>
          </w:p>
        </w:tc>
        <w:tc>
          <w:tcPr>
            <w:tcW w:w="146" w:type="pct"/>
          </w:tcPr>
          <w:p w14:paraId="5C77E1C2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7E1CAE68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5BD14E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1,876</w:t>
            </w:r>
          </w:p>
        </w:tc>
        <w:tc>
          <w:tcPr>
            <w:tcW w:w="146" w:type="pct"/>
            <w:shd w:val="clear" w:color="auto" w:fill="auto"/>
          </w:tcPr>
          <w:p w14:paraId="36796B30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right="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6B11DFB6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7C029B4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108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  <w:shd w:val="clear" w:color="auto" w:fill="auto"/>
          </w:tcPr>
          <w:p w14:paraId="120C971D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0DFA45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(28,819)</w:t>
            </w:r>
          </w:p>
        </w:tc>
      </w:tr>
      <w:tr w:rsidR="000660B3" w:rsidRPr="00C54565" w14:paraId="0C8BDF0E" w14:textId="77777777" w:rsidTr="002A6E15">
        <w:trPr>
          <w:gridAfter w:val="1"/>
          <w:wAfter w:w="8" w:type="pct"/>
        </w:trPr>
        <w:tc>
          <w:tcPr>
            <w:tcW w:w="1785" w:type="pct"/>
          </w:tcPr>
          <w:p w14:paraId="0B397322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29AC5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(33,710)</w:t>
            </w:r>
          </w:p>
        </w:tc>
        <w:tc>
          <w:tcPr>
            <w:tcW w:w="146" w:type="pct"/>
            <w:vAlign w:val="bottom"/>
          </w:tcPr>
          <w:p w14:paraId="1CF852FB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431BC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944EF3C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AA70B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C070718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8031B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(32,111)</w:t>
            </w:r>
          </w:p>
        </w:tc>
      </w:tr>
      <w:tr w:rsidR="000660B3" w:rsidRPr="00C54565" w14:paraId="5F6E9274" w14:textId="77777777" w:rsidTr="002A6E15">
        <w:trPr>
          <w:gridAfter w:val="1"/>
          <w:wAfter w:w="8" w:type="pct"/>
          <w:trHeight w:val="395"/>
        </w:trPr>
        <w:tc>
          <w:tcPr>
            <w:tcW w:w="1785" w:type="pct"/>
          </w:tcPr>
          <w:p w14:paraId="6CF8D10F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791666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(1,508)</w:t>
            </w:r>
          </w:p>
        </w:tc>
        <w:tc>
          <w:tcPr>
            <w:tcW w:w="146" w:type="pct"/>
            <w:vAlign w:val="bottom"/>
          </w:tcPr>
          <w:p w14:paraId="605D1AE6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DCD35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E165A6C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97B7ED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977DF02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B31662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2,761</w:t>
            </w:r>
          </w:p>
        </w:tc>
      </w:tr>
    </w:tbl>
    <w:p w14:paraId="2FF558B7" w14:textId="77777777" w:rsidR="000660B3" w:rsidRPr="00C54565" w:rsidRDefault="000660B3" w:rsidP="00656784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</w:p>
    <w:p w14:paraId="72591F85" w14:textId="77777777" w:rsidR="000660B3" w:rsidRPr="00C54565" w:rsidRDefault="000660B3" w:rsidP="00656784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</w:p>
    <w:p w14:paraId="601B369D" w14:textId="77777777" w:rsidR="000660B3" w:rsidRPr="00C54565" w:rsidRDefault="000660B3" w:rsidP="00656784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</w:p>
    <w:p w14:paraId="0F0B0446" w14:textId="77777777" w:rsidR="000660B3" w:rsidRPr="00C54565" w:rsidRDefault="000660B3" w:rsidP="00656784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</w:p>
    <w:p w14:paraId="34AF9FBD" w14:textId="77777777" w:rsidR="000660B3" w:rsidRPr="00C54565" w:rsidRDefault="000660B3" w:rsidP="00656784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</w:p>
    <w:p w14:paraId="508FD2E0" w14:textId="77777777" w:rsidR="000660B3" w:rsidRPr="00C54565" w:rsidRDefault="000660B3" w:rsidP="00656784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</w:p>
    <w:tbl>
      <w:tblPr>
        <w:tblW w:w="4872" w:type="pct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19"/>
        <w:gridCol w:w="1169"/>
        <w:gridCol w:w="270"/>
        <w:gridCol w:w="1260"/>
        <w:gridCol w:w="268"/>
        <w:gridCol w:w="1350"/>
        <w:gridCol w:w="363"/>
        <w:gridCol w:w="1260"/>
      </w:tblGrid>
      <w:tr w:rsidR="000660B3" w:rsidRPr="00C54565" w14:paraId="56B93BA4" w14:textId="77777777" w:rsidTr="009F3A86">
        <w:tc>
          <w:tcPr>
            <w:tcW w:w="1827" w:type="pct"/>
          </w:tcPr>
          <w:p w14:paraId="3899C493" w14:textId="77777777" w:rsidR="000660B3" w:rsidRPr="00C54565" w:rsidRDefault="000660B3" w:rsidP="002A6E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C54565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3173" w:type="pct"/>
            <w:gridSpan w:val="7"/>
            <w:tcBorders>
              <w:bottom w:val="single" w:sz="4" w:space="0" w:color="auto"/>
            </w:tcBorders>
          </w:tcPr>
          <w:p w14:paraId="7E171623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0B3" w:rsidRPr="00C54565" w14:paraId="73EBAE61" w14:textId="77777777" w:rsidTr="00A62A7A">
        <w:tc>
          <w:tcPr>
            <w:tcW w:w="1827" w:type="pct"/>
          </w:tcPr>
          <w:p w14:paraId="1B31F765" w14:textId="77777777" w:rsidR="000660B3" w:rsidRPr="00C54565" w:rsidRDefault="000660B3" w:rsidP="002A6E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vAlign w:val="bottom"/>
          </w:tcPr>
          <w:p w14:paraId="66EC97FC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tcBorders>
              <w:top w:val="single" w:sz="4" w:space="0" w:color="auto"/>
            </w:tcBorders>
            <w:vAlign w:val="bottom"/>
          </w:tcPr>
          <w:p w14:paraId="1D8F8487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BEAB0" w14:textId="61B04281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)/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00C72BE5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F3A86" w:rsidRPr="00C54565" w14:paraId="0DD9A0B0" w14:textId="77777777" w:rsidTr="00A62A7A">
        <w:tc>
          <w:tcPr>
            <w:tcW w:w="1827" w:type="pct"/>
          </w:tcPr>
          <w:p w14:paraId="6B1734FF" w14:textId="77777777" w:rsidR="00396F61" w:rsidRPr="00C54565" w:rsidRDefault="00396F61" w:rsidP="002A6E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38DB64D" w14:textId="53331E1E" w:rsidR="000660B3" w:rsidRPr="00C54565" w:rsidRDefault="00396F61" w:rsidP="002A6E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25" w:type="pct"/>
            <w:vAlign w:val="bottom"/>
          </w:tcPr>
          <w:p w14:paraId="5E977F1D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372A51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" w:type="pct"/>
            <w:vAlign w:val="bottom"/>
          </w:tcPr>
          <w:p w14:paraId="74F45EE3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5DE9251F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3" w:type="pct"/>
            <w:vAlign w:val="bottom"/>
          </w:tcPr>
          <w:p w14:paraId="5441FD70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vAlign w:val="bottom"/>
          </w:tcPr>
          <w:p w14:paraId="02A4901A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94" w:type="pct"/>
            <w:vAlign w:val="bottom"/>
          </w:tcPr>
          <w:p w14:paraId="7E38E3D3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67890033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372A51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0660B3" w:rsidRPr="00C54565" w14:paraId="7C27A060" w14:textId="77777777" w:rsidTr="009F3A86">
        <w:tc>
          <w:tcPr>
            <w:tcW w:w="1827" w:type="pct"/>
          </w:tcPr>
          <w:p w14:paraId="70F63296" w14:textId="77777777" w:rsidR="000660B3" w:rsidRPr="00C54565" w:rsidRDefault="000660B3" w:rsidP="002A6E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173" w:type="pct"/>
            <w:gridSpan w:val="7"/>
          </w:tcPr>
          <w:p w14:paraId="2FFF9C9B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F3A86" w:rsidRPr="00C54565" w14:paraId="6894A404" w14:textId="77777777" w:rsidTr="00A62A7A">
        <w:tc>
          <w:tcPr>
            <w:tcW w:w="1827" w:type="pct"/>
          </w:tcPr>
          <w:p w14:paraId="17407A50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25" w:type="pct"/>
          </w:tcPr>
          <w:p w14:paraId="1FA11739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0204961D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73" w:type="pct"/>
          </w:tcPr>
          <w:p w14:paraId="04FF970D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5C529043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1" w:type="pct"/>
          </w:tcPr>
          <w:p w14:paraId="66753032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4" w:type="pct"/>
          </w:tcPr>
          <w:p w14:paraId="38C6E53A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73" w:type="pct"/>
          </w:tcPr>
          <w:p w14:paraId="4154AD99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F3A86" w:rsidRPr="00C54565" w14:paraId="41AE4FDD" w14:textId="77777777" w:rsidTr="00A62A7A">
        <w:tc>
          <w:tcPr>
            <w:tcW w:w="1827" w:type="pct"/>
          </w:tcPr>
          <w:p w14:paraId="29651AB3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80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  <w:r w:rsidRPr="00C54565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/>
                <w:color w:val="0000FF"/>
                <w:sz w:val="30"/>
                <w:szCs w:val="30"/>
              </w:rPr>
              <w:t xml:space="preserve">                    </w:t>
            </w:r>
          </w:p>
          <w:p w14:paraId="26BE186D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70"/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color w:val="0000FF"/>
                <w:sz w:val="30"/>
                <w:szCs w:val="30"/>
              </w:rPr>
              <w:t xml:space="preserve">    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625" w:type="pct"/>
          </w:tcPr>
          <w:p w14:paraId="65BBC771" w14:textId="77777777" w:rsidR="000660B3" w:rsidRPr="00C54565" w:rsidRDefault="000660B3" w:rsidP="009F3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DF1C94" w14:textId="77777777" w:rsidR="000660B3" w:rsidRPr="00C54565" w:rsidRDefault="000660B3" w:rsidP="009F3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144" w:type="pct"/>
          </w:tcPr>
          <w:p w14:paraId="5D58547F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20AE7A5C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098D650" w14:textId="648D7479" w:rsidR="00446C69" w:rsidRPr="00C54565" w:rsidRDefault="00446C69" w:rsidP="009F3A8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</w:t>
            </w:r>
            <w:r w:rsidR="00C20BD3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6262B26C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523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7F63C0A2" w14:textId="77777777" w:rsidR="00446C69" w:rsidRPr="00C54565" w:rsidRDefault="00446C69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E1FA2B" w14:textId="77777777" w:rsidR="000660B3" w:rsidRPr="00C54565" w:rsidRDefault="00446C69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68470C13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08A7278C" w14:textId="77777777" w:rsidR="00446C69" w:rsidRPr="00C54565" w:rsidRDefault="00446C69" w:rsidP="009F3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A4D5E4" w14:textId="7D14DEC2" w:rsidR="000660B3" w:rsidRPr="00C54565" w:rsidRDefault="00446C69" w:rsidP="009F3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C20BD3" w:rsidRPr="00C5456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F3A86" w:rsidRPr="00C54565" w14:paraId="01EE74AE" w14:textId="77777777" w:rsidTr="00A62A7A">
        <w:tc>
          <w:tcPr>
            <w:tcW w:w="1827" w:type="pct"/>
          </w:tcPr>
          <w:p w14:paraId="573AA86D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  <w:p w14:paraId="005C40F5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(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ค่าเผื่อมูลค่าสินค้าลดลง)</w:t>
            </w:r>
          </w:p>
        </w:tc>
        <w:tc>
          <w:tcPr>
            <w:tcW w:w="625" w:type="pct"/>
          </w:tcPr>
          <w:p w14:paraId="6E34A4EF" w14:textId="77777777" w:rsidR="000660B3" w:rsidRPr="00C54565" w:rsidRDefault="000660B3" w:rsidP="009F3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A84BED" w14:textId="77777777" w:rsidR="000660B3" w:rsidRPr="00C54565" w:rsidRDefault="000660B3" w:rsidP="009F3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44" w:type="pct"/>
          </w:tcPr>
          <w:p w14:paraId="7775A8EC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77DE603D" w14:textId="77777777" w:rsidR="000660B3" w:rsidRPr="00C54565" w:rsidRDefault="000660B3" w:rsidP="009F3A8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91F03C4" w14:textId="77777777" w:rsidR="00446C69" w:rsidRPr="00C54565" w:rsidRDefault="00446C69" w:rsidP="009F3A8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143" w:type="pct"/>
            <w:shd w:val="clear" w:color="auto" w:fill="auto"/>
          </w:tcPr>
          <w:p w14:paraId="25E03692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259A33A4" w14:textId="77777777" w:rsidR="00446C69" w:rsidRPr="00C54565" w:rsidRDefault="00446C69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BBE1B0" w14:textId="77777777" w:rsidR="000660B3" w:rsidRPr="00C54565" w:rsidRDefault="00446C69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6DCDDEDF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0DEC0B39" w14:textId="77777777" w:rsidR="00446C69" w:rsidRPr="00C54565" w:rsidRDefault="00446C69" w:rsidP="009F3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774713" w14:textId="77777777" w:rsidR="000660B3" w:rsidRPr="00C54565" w:rsidRDefault="00446C69" w:rsidP="009F3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</w:tr>
      <w:tr w:rsidR="00A62A7A" w:rsidRPr="00C54565" w14:paraId="61F6B04F" w14:textId="77777777" w:rsidTr="00A62A7A">
        <w:tc>
          <w:tcPr>
            <w:tcW w:w="1827" w:type="pct"/>
          </w:tcPr>
          <w:p w14:paraId="33FEE358" w14:textId="43666D04" w:rsidR="00A62A7A" w:rsidRPr="00C54565" w:rsidRDefault="00A62A7A" w:rsidP="00A6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625" w:type="pct"/>
            <w:tcBorders>
              <w:bottom w:val="nil"/>
            </w:tcBorders>
          </w:tcPr>
          <w:p w14:paraId="54648049" w14:textId="77777777" w:rsidR="00A62A7A" w:rsidRPr="00C54565" w:rsidRDefault="00A62A7A" w:rsidP="00A62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9A4EC8" w14:textId="77777777" w:rsidR="00A62A7A" w:rsidRPr="00C54565" w:rsidRDefault="00A62A7A" w:rsidP="00A62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6,360</w:t>
            </w:r>
          </w:p>
        </w:tc>
        <w:tc>
          <w:tcPr>
            <w:tcW w:w="144" w:type="pct"/>
          </w:tcPr>
          <w:p w14:paraId="70CD1576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  <w:shd w:val="clear" w:color="auto" w:fill="auto"/>
          </w:tcPr>
          <w:p w14:paraId="06BD42A9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5B30B5D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3,246</w:t>
            </w:r>
          </w:p>
        </w:tc>
        <w:tc>
          <w:tcPr>
            <w:tcW w:w="143" w:type="pct"/>
            <w:shd w:val="clear" w:color="auto" w:fill="auto"/>
          </w:tcPr>
          <w:p w14:paraId="60C7AA94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bottom w:val="nil"/>
            </w:tcBorders>
            <w:shd w:val="clear" w:color="auto" w:fill="auto"/>
          </w:tcPr>
          <w:p w14:paraId="66E7C7A8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E35457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94" w:type="pct"/>
            <w:shd w:val="clear" w:color="auto" w:fill="auto"/>
          </w:tcPr>
          <w:p w14:paraId="0027856C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  <w:shd w:val="clear" w:color="auto" w:fill="auto"/>
          </w:tcPr>
          <w:p w14:paraId="07361E5C" w14:textId="77777777" w:rsidR="00A62A7A" w:rsidRPr="00C54565" w:rsidRDefault="00A62A7A" w:rsidP="00A62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3763A6" w14:textId="77777777" w:rsidR="00A62A7A" w:rsidRPr="00C54565" w:rsidRDefault="00A62A7A" w:rsidP="00A62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9,722</w:t>
            </w:r>
          </w:p>
        </w:tc>
      </w:tr>
      <w:tr w:rsidR="00A62A7A" w:rsidRPr="00C54565" w14:paraId="126DF5B0" w14:textId="77777777" w:rsidTr="00A62A7A">
        <w:tc>
          <w:tcPr>
            <w:tcW w:w="1827" w:type="pct"/>
          </w:tcPr>
          <w:p w14:paraId="4FD6AF86" w14:textId="77777777" w:rsidR="00A62A7A" w:rsidRPr="00C54565" w:rsidRDefault="00A62A7A" w:rsidP="00A6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ประมาณการหนี้สินอื่นๆ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A1885F0" w14:textId="77777777" w:rsidR="00A62A7A" w:rsidRPr="00C54565" w:rsidRDefault="00A62A7A" w:rsidP="00A62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144" w:type="pct"/>
          </w:tcPr>
          <w:p w14:paraId="19D7355C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7026D6EC" w14:textId="25B7D31B" w:rsidR="00A62A7A" w:rsidRPr="00C54565" w:rsidRDefault="00A62A7A" w:rsidP="00A62A7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143" w:type="pct"/>
            <w:shd w:val="clear" w:color="auto" w:fill="auto"/>
          </w:tcPr>
          <w:p w14:paraId="1D100709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0AEA9BF2" w14:textId="77777777" w:rsidR="00A62A7A" w:rsidRPr="00C54565" w:rsidRDefault="00A62A7A" w:rsidP="00A62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656D44D0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2BF5DEB8" w14:textId="7946A73A" w:rsidR="00A62A7A" w:rsidRPr="00C54565" w:rsidRDefault="00A62A7A" w:rsidP="00A62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</w:tr>
      <w:tr w:rsidR="00A62A7A" w:rsidRPr="00C54565" w14:paraId="7801224E" w14:textId="77777777" w:rsidTr="00A62A7A">
        <w:tc>
          <w:tcPr>
            <w:tcW w:w="1827" w:type="pct"/>
          </w:tcPr>
          <w:p w14:paraId="1F77274C" w14:textId="77777777" w:rsidR="00A62A7A" w:rsidRPr="00C54565" w:rsidRDefault="00A62A7A" w:rsidP="00A6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392B5797" w14:textId="77777777" w:rsidR="00A62A7A" w:rsidRPr="00C54565" w:rsidRDefault="00A62A7A" w:rsidP="00A62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7,346</w:t>
            </w:r>
          </w:p>
        </w:tc>
        <w:tc>
          <w:tcPr>
            <w:tcW w:w="144" w:type="pct"/>
          </w:tcPr>
          <w:p w14:paraId="4ECC128C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064C5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3,112</w:t>
            </w:r>
          </w:p>
        </w:tc>
        <w:tc>
          <w:tcPr>
            <w:tcW w:w="143" w:type="pct"/>
            <w:shd w:val="clear" w:color="auto" w:fill="auto"/>
          </w:tcPr>
          <w:p w14:paraId="7256A039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D8F91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194" w:type="pct"/>
            <w:shd w:val="clear" w:color="auto" w:fill="auto"/>
          </w:tcPr>
          <w:p w14:paraId="3A894DAC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58877" w14:textId="77777777" w:rsidR="00A62A7A" w:rsidRPr="00C54565" w:rsidRDefault="00A62A7A" w:rsidP="00A62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10,574</w:t>
            </w:r>
          </w:p>
        </w:tc>
      </w:tr>
      <w:tr w:rsidR="00A62A7A" w:rsidRPr="00C54565" w14:paraId="2AAF81D2" w14:textId="77777777" w:rsidTr="00A62A7A">
        <w:tc>
          <w:tcPr>
            <w:tcW w:w="1827" w:type="pct"/>
          </w:tcPr>
          <w:p w14:paraId="5E8E0BCF" w14:textId="77777777" w:rsidR="00A62A7A" w:rsidRPr="00C54565" w:rsidRDefault="00A62A7A" w:rsidP="00A6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nil"/>
            </w:tcBorders>
          </w:tcPr>
          <w:p w14:paraId="0A67FF9C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2C5BD5E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FE93BF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826"/>
                <w:tab w:val="decimal" w:pos="98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F76BCA2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2F802C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556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  <w:shd w:val="clear" w:color="auto" w:fill="auto"/>
          </w:tcPr>
          <w:p w14:paraId="6E54F26C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E4FC4A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875"/>
                <w:tab w:val="decimal" w:pos="91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62A7A" w:rsidRPr="00C54565" w14:paraId="55F16369" w14:textId="77777777" w:rsidTr="00A62A7A">
        <w:tc>
          <w:tcPr>
            <w:tcW w:w="1827" w:type="pct"/>
          </w:tcPr>
          <w:p w14:paraId="2A140E16" w14:textId="77777777" w:rsidR="00A62A7A" w:rsidRPr="00C54565" w:rsidRDefault="00A62A7A" w:rsidP="00A6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25" w:type="pct"/>
            <w:tcBorders>
              <w:top w:val="nil"/>
            </w:tcBorders>
          </w:tcPr>
          <w:p w14:paraId="5E6D2FB1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DCB8101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nil"/>
            </w:tcBorders>
            <w:shd w:val="clear" w:color="auto" w:fill="auto"/>
          </w:tcPr>
          <w:p w14:paraId="2320C5D4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826"/>
                <w:tab w:val="decimal" w:pos="98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B520DEA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nil"/>
            </w:tcBorders>
            <w:shd w:val="clear" w:color="auto" w:fill="auto"/>
          </w:tcPr>
          <w:p w14:paraId="55EC90D0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556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  <w:shd w:val="clear" w:color="auto" w:fill="auto"/>
          </w:tcPr>
          <w:p w14:paraId="6F7C6E5A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nil"/>
            </w:tcBorders>
            <w:shd w:val="clear" w:color="auto" w:fill="auto"/>
          </w:tcPr>
          <w:p w14:paraId="13A25707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875"/>
                <w:tab w:val="decimal" w:pos="91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62A7A" w:rsidRPr="00C54565" w14:paraId="5B699D41" w14:textId="77777777" w:rsidTr="00A62A7A">
        <w:tc>
          <w:tcPr>
            <w:tcW w:w="1827" w:type="pct"/>
          </w:tcPr>
          <w:p w14:paraId="287F9201" w14:textId="77777777" w:rsidR="00A62A7A" w:rsidRPr="00C54565" w:rsidRDefault="00A62A7A" w:rsidP="00A6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25" w:type="pct"/>
            <w:tcBorders>
              <w:bottom w:val="nil"/>
            </w:tcBorders>
          </w:tcPr>
          <w:p w14:paraId="4111088E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5820168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  <w:shd w:val="clear" w:color="auto" w:fill="auto"/>
          </w:tcPr>
          <w:p w14:paraId="277CDA1C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826"/>
                <w:tab w:val="decimal" w:pos="98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tcBorders>
              <w:bottom w:val="nil"/>
            </w:tcBorders>
            <w:shd w:val="clear" w:color="auto" w:fill="auto"/>
          </w:tcPr>
          <w:p w14:paraId="7BC82A27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bottom w:val="nil"/>
            </w:tcBorders>
            <w:shd w:val="clear" w:color="auto" w:fill="auto"/>
          </w:tcPr>
          <w:p w14:paraId="49060D08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556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  <w:tcBorders>
              <w:bottom w:val="nil"/>
            </w:tcBorders>
            <w:shd w:val="clear" w:color="auto" w:fill="auto"/>
          </w:tcPr>
          <w:p w14:paraId="082ED748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  <w:shd w:val="clear" w:color="auto" w:fill="auto"/>
          </w:tcPr>
          <w:p w14:paraId="0805A3CD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875"/>
                <w:tab w:val="decimal" w:pos="91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62A7A" w:rsidRPr="00C54565" w14:paraId="5AB36953" w14:textId="77777777" w:rsidTr="00A62A7A">
        <w:tc>
          <w:tcPr>
            <w:tcW w:w="1827" w:type="pct"/>
            <w:tcBorders>
              <w:bottom w:val="nil"/>
            </w:tcBorders>
          </w:tcPr>
          <w:p w14:paraId="7DC29FC6" w14:textId="77777777" w:rsidR="00A62A7A" w:rsidRPr="00C54565" w:rsidRDefault="00A62A7A" w:rsidP="00A6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(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จากความแตกต่างของค่าเสื่อมราคาและการขยายอายุการใช้งาน)</w:t>
            </w:r>
          </w:p>
        </w:tc>
        <w:tc>
          <w:tcPr>
            <w:tcW w:w="625" w:type="pct"/>
            <w:tcBorders>
              <w:bottom w:val="nil"/>
            </w:tcBorders>
          </w:tcPr>
          <w:p w14:paraId="2E7874FA" w14:textId="77777777" w:rsidR="00A62A7A" w:rsidRPr="00C54565" w:rsidRDefault="00A62A7A" w:rsidP="00A62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2C7302" w14:textId="77777777" w:rsidR="00A62A7A" w:rsidRPr="00C54565" w:rsidRDefault="00A62A7A" w:rsidP="00A62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(2,275)</w:t>
            </w:r>
          </w:p>
        </w:tc>
        <w:tc>
          <w:tcPr>
            <w:tcW w:w="144" w:type="pct"/>
            <w:tcBorders>
              <w:bottom w:val="nil"/>
            </w:tcBorders>
          </w:tcPr>
          <w:p w14:paraId="6A450BE9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  <w:shd w:val="clear" w:color="auto" w:fill="auto"/>
          </w:tcPr>
          <w:p w14:paraId="75E6D0F8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2EBA671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(284)</w:t>
            </w:r>
          </w:p>
        </w:tc>
        <w:tc>
          <w:tcPr>
            <w:tcW w:w="143" w:type="pct"/>
            <w:tcBorders>
              <w:bottom w:val="nil"/>
            </w:tcBorders>
            <w:shd w:val="clear" w:color="auto" w:fill="auto"/>
          </w:tcPr>
          <w:p w14:paraId="155D09B5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bottom w:val="nil"/>
            </w:tcBorders>
            <w:shd w:val="clear" w:color="auto" w:fill="auto"/>
          </w:tcPr>
          <w:p w14:paraId="2D4A1143" w14:textId="77777777" w:rsidR="00A62A7A" w:rsidRPr="00C54565" w:rsidRDefault="00A62A7A" w:rsidP="00A62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850D23" w14:textId="77777777" w:rsidR="00A62A7A" w:rsidRPr="00C54565" w:rsidRDefault="00A62A7A" w:rsidP="00A62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4" w:type="pct"/>
            <w:tcBorders>
              <w:bottom w:val="nil"/>
            </w:tcBorders>
            <w:shd w:val="clear" w:color="auto" w:fill="auto"/>
          </w:tcPr>
          <w:p w14:paraId="4455AA5E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  <w:shd w:val="clear" w:color="auto" w:fill="auto"/>
          </w:tcPr>
          <w:p w14:paraId="2575A9E6" w14:textId="77777777" w:rsidR="00A62A7A" w:rsidRPr="00C54565" w:rsidRDefault="00A62A7A" w:rsidP="00A62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03968D" w14:textId="77777777" w:rsidR="00A62A7A" w:rsidRPr="00C54565" w:rsidRDefault="00A62A7A" w:rsidP="00A62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(2,559)</w:t>
            </w:r>
          </w:p>
        </w:tc>
      </w:tr>
      <w:tr w:rsidR="00A62A7A" w:rsidRPr="00C54565" w14:paraId="2D0435A7" w14:textId="77777777" w:rsidTr="00A62A7A">
        <w:tc>
          <w:tcPr>
            <w:tcW w:w="1827" w:type="pct"/>
            <w:tcBorders>
              <w:bottom w:val="nil"/>
            </w:tcBorders>
          </w:tcPr>
          <w:p w14:paraId="2FDC87A5" w14:textId="77777777" w:rsidR="00A62A7A" w:rsidRPr="00C54565" w:rsidRDefault="00A62A7A" w:rsidP="00A6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รายได้ตามสัญญาเช่าดำเนินงาน</w:t>
            </w:r>
          </w:p>
        </w:tc>
        <w:tc>
          <w:tcPr>
            <w:tcW w:w="625" w:type="pct"/>
            <w:tcBorders>
              <w:top w:val="nil"/>
              <w:bottom w:val="single" w:sz="4" w:space="0" w:color="auto"/>
            </w:tcBorders>
          </w:tcPr>
          <w:p w14:paraId="3A4C8D66" w14:textId="77777777" w:rsidR="00A62A7A" w:rsidRPr="00C54565" w:rsidRDefault="00A62A7A" w:rsidP="00A62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(145)</w:t>
            </w:r>
          </w:p>
        </w:tc>
        <w:tc>
          <w:tcPr>
            <w:tcW w:w="144" w:type="pct"/>
            <w:tcBorders>
              <w:bottom w:val="nil"/>
            </w:tcBorders>
          </w:tcPr>
          <w:p w14:paraId="25D94E55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9EE946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(70)</w:t>
            </w:r>
          </w:p>
        </w:tc>
        <w:tc>
          <w:tcPr>
            <w:tcW w:w="143" w:type="pct"/>
            <w:tcBorders>
              <w:top w:val="nil"/>
              <w:bottom w:val="nil"/>
            </w:tcBorders>
            <w:shd w:val="clear" w:color="auto" w:fill="auto"/>
          </w:tcPr>
          <w:p w14:paraId="1767E678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013A60" w14:textId="77777777" w:rsidR="00A62A7A" w:rsidRPr="00C54565" w:rsidRDefault="00A62A7A" w:rsidP="00A62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4" w:type="pct"/>
            <w:tcBorders>
              <w:top w:val="nil"/>
              <w:bottom w:val="nil"/>
            </w:tcBorders>
            <w:shd w:val="clear" w:color="auto" w:fill="auto"/>
          </w:tcPr>
          <w:p w14:paraId="322931DE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6AE5F1" w14:textId="77777777" w:rsidR="00A62A7A" w:rsidRPr="00C54565" w:rsidRDefault="00A62A7A" w:rsidP="00A62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(215)</w:t>
            </w:r>
          </w:p>
        </w:tc>
      </w:tr>
      <w:tr w:rsidR="00A62A7A" w:rsidRPr="00C54565" w14:paraId="13F2A196" w14:textId="77777777" w:rsidTr="00A62A7A">
        <w:tc>
          <w:tcPr>
            <w:tcW w:w="1827" w:type="pct"/>
            <w:tcBorders>
              <w:bottom w:val="nil"/>
            </w:tcBorders>
          </w:tcPr>
          <w:p w14:paraId="158B1F1D" w14:textId="77777777" w:rsidR="00A62A7A" w:rsidRPr="00C54565" w:rsidRDefault="00A62A7A" w:rsidP="00A6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15354E0A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(2,420)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38FF9972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E6CA7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(354)</w:t>
            </w:r>
          </w:p>
        </w:tc>
        <w:tc>
          <w:tcPr>
            <w:tcW w:w="143" w:type="pct"/>
            <w:tcBorders>
              <w:top w:val="nil"/>
              <w:bottom w:val="nil"/>
            </w:tcBorders>
            <w:shd w:val="clear" w:color="auto" w:fill="auto"/>
          </w:tcPr>
          <w:p w14:paraId="7E8B0C05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9155A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4" w:type="pct"/>
            <w:tcBorders>
              <w:top w:val="nil"/>
              <w:bottom w:val="nil"/>
            </w:tcBorders>
            <w:shd w:val="clear" w:color="auto" w:fill="auto"/>
          </w:tcPr>
          <w:p w14:paraId="6F94E925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12D46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(2,774)</w:t>
            </w:r>
          </w:p>
        </w:tc>
      </w:tr>
      <w:tr w:rsidR="00A62A7A" w:rsidRPr="00C54565" w14:paraId="21FC3B14" w14:textId="77777777" w:rsidTr="00A62A7A">
        <w:tc>
          <w:tcPr>
            <w:tcW w:w="1827" w:type="pct"/>
            <w:tcBorders>
              <w:bottom w:val="nil"/>
            </w:tcBorders>
          </w:tcPr>
          <w:p w14:paraId="5E2DB216" w14:textId="77777777" w:rsidR="00A62A7A" w:rsidRPr="00C54565" w:rsidRDefault="00A62A7A" w:rsidP="00A6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A15D17B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4,926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52122D34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D15B6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2,758</w:t>
            </w:r>
          </w:p>
        </w:tc>
        <w:tc>
          <w:tcPr>
            <w:tcW w:w="143" w:type="pct"/>
            <w:tcBorders>
              <w:top w:val="nil"/>
              <w:bottom w:val="nil"/>
            </w:tcBorders>
            <w:shd w:val="clear" w:color="auto" w:fill="auto"/>
          </w:tcPr>
          <w:p w14:paraId="74169738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430B6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194" w:type="pct"/>
            <w:tcBorders>
              <w:top w:val="nil"/>
              <w:bottom w:val="nil"/>
            </w:tcBorders>
            <w:shd w:val="clear" w:color="auto" w:fill="auto"/>
          </w:tcPr>
          <w:p w14:paraId="18BD8937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5C751" w14:textId="77777777" w:rsidR="00A62A7A" w:rsidRPr="00C54565" w:rsidRDefault="00A62A7A" w:rsidP="00A62A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7,800</w:t>
            </w:r>
          </w:p>
        </w:tc>
      </w:tr>
    </w:tbl>
    <w:p w14:paraId="64734122" w14:textId="77777777" w:rsidR="000660B3" w:rsidRPr="00C54565" w:rsidRDefault="000660B3" w:rsidP="00656784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</w:p>
    <w:p w14:paraId="3496B182" w14:textId="77777777" w:rsidR="000660B3" w:rsidRPr="00C54565" w:rsidRDefault="000660B3" w:rsidP="00656784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</w:p>
    <w:p w14:paraId="1424A13F" w14:textId="77777777" w:rsidR="000660B3" w:rsidRPr="00C54565" w:rsidRDefault="000660B3" w:rsidP="00656784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</w:p>
    <w:p w14:paraId="5C4A9945" w14:textId="77777777" w:rsidR="000660B3" w:rsidRPr="00C54565" w:rsidRDefault="000660B3" w:rsidP="00656784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</w:p>
    <w:p w14:paraId="34E6CC6D" w14:textId="77777777" w:rsidR="000660B3" w:rsidRPr="00C54565" w:rsidRDefault="000660B3" w:rsidP="00656784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</w:p>
    <w:p w14:paraId="153D3BB4" w14:textId="77777777" w:rsidR="000660B3" w:rsidRPr="00C54565" w:rsidRDefault="000660B3" w:rsidP="00656784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</w:p>
    <w:p w14:paraId="69283484" w14:textId="77777777" w:rsidR="000660B3" w:rsidRPr="00C54565" w:rsidRDefault="000660B3" w:rsidP="00656784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</w:p>
    <w:p w14:paraId="46739AC6" w14:textId="77777777" w:rsidR="000660B3" w:rsidRPr="00C54565" w:rsidRDefault="000660B3" w:rsidP="00656784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</w:p>
    <w:p w14:paraId="5C056A35" w14:textId="77777777" w:rsidR="000660B3" w:rsidRPr="00C54565" w:rsidRDefault="000660B3" w:rsidP="00656784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</w:p>
    <w:tbl>
      <w:tblPr>
        <w:tblW w:w="4872" w:type="pct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1172"/>
        <w:gridCol w:w="270"/>
        <w:gridCol w:w="1260"/>
        <w:gridCol w:w="271"/>
        <w:gridCol w:w="1439"/>
        <w:gridCol w:w="271"/>
        <w:gridCol w:w="1256"/>
      </w:tblGrid>
      <w:tr w:rsidR="000660B3" w:rsidRPr="00C54565" w14:paraId="0644C5C0" w14:textId="77777777" w:rsidTr="001B4E37">
        <w:tc>
          <w:tcPr>
            <w:tcW w:w="1827" w:type="pct"/>
          </w:tcPr>
          <w:p w14:paraId="56C849A5" w14:textId="77777777" w:rsidR="000660B3" w:rsidRPr="00C54565" w:rsidRDefault="000660B3" w:rsidP="002A6E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C54565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3173" w:type="pct"/>
            <w:gridSpan w:val="7"/>
            <w:tcBorders>
              <w:bottom w:val="single" w:sz="4" w:space="0" w:color="auto"/>
            </w:tcBorders>
          </w:tcPr>
          <w:p w14:paraId="5CBE2957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0B3" w:rsidRPr="00C54565" w14:paraId="57B635F7" w14:textId="77777777" w:rsidTr="001B4E37">
        <w:tc>
          <w:tcPr>
            <w:tcW w:w="1827" w:type="pct"/>
          </w:tcPr>
          <w:p w14:paraId="176313BF" w14:textId="77777777" w:rsidR="000660B3" w:rsidRPr="00C54565" w:rsidRDefault="000660B3" w:rsidP="002A6E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4EF93451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tcBorders>
              <w:top w:val="single" w:sz="4" w:space="0" w:color="auto"/>
            </w:tcBorders>
            <w:vAlign w:val="bottom"/>
          </w:tcPr>
          <w:p w14:paraId="4958EE87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3887B" w14:textId="41F42F72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)/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2F57D5EA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B4E37" w:rsidRPr="00C54565" w14:paraId="51FA731C" w14:textId="77777777" w:rsidTr="001B4E37">
        <w:tc>
          <w:tcPr>
            <w:tcW w:w="1827" w:type="pct"/>
          </w:tcPr>
          <w:p w14:paraId="7BAB6301" w14:textId="77777777" w:rsidR="00396F61" w:rsidRPr="00C54565" w:rsidRDefault="00396F61" w:rsidP="002A6E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4413B45" w14:textId="14A7927C" w:rsidR="000660B3" w:rsidRPr="00C54565" w:rsidRDefault="00396F61" w:rsidP="002A6E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26" w:type="pct"/>
            <w:vAlign w:val="bottom"/>
          </w:tcPr>
          <w:p w14:paraId="558B872E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44" w:type="pct"/>
            <w:vAlign w:val="bottom"/>
          </w:tcPr>
          <w:p w14:paraId="64CDC3A1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44D6E21C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5" w:type="pct"/>
            <w:vAlign w:val="bottom"/>
          </w:tcPr>
          <w:p w14:paraId="02AD3839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  <w:vAlign w:val="bottom"/>
          </w:tcPr>
          <w:p w14:paraId="4A529356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5" w:type="pct"/>
            <w:vAlign w:val="bottom"/>
          </w:tcPr>
          <w:p w14:paraId="5CEB1FA9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432A89EF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</w:tr>
      <w:tr w:rsidR="000660B3" w:rsidRPr="00C54565" w14:paraId="3022A340" w14:textId="77777777" w:rsidTr="001B4E37">
        <w:tc>
          <w:tcPr>
            <w:tcW w:w="1827" w:type="pct"/>
          </w:tcPr>
          <w:p w14:paraId="101ED87C" w14:textId="77777777" w:rsidR="000660B3" w:rsidRPr="00C54565" w:rsidRDefault="000660B3" w:rsidP="002A6E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173" w:type="pct"/>
            <w:gridSpan w:val="7"/>
          </w:tcPr>
          <w:p w14:paraId="0A63C253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B4E37" w:rsidRPr="00C54565" w14:paraId="15ACCBF3" w14:textId="77777777" w:rsidTr="001B4E37">
        <w:tc>
          <w:tcPr>
            <w:tcW w:w="1827" w:type="pct"/>
          </w:tcPr>
          <w:p w14:paraId="3BDD9176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26" w:type="pct"/>
          </w:tcPr>
          <w:p w14:paraId="3E223316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410E96F4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73" w:type="pct"/>
          </w:tcPr>
          <w:p w14:paraId="67C1DED0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138DB90B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69" w:type="pct"/>
          </w:tcPr>
          <w:p w14:paraId="3F00888E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128373D9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71" w:type="pct"/>
          </w:tcPr>
          <w:p w14:paraId="58001184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B4E37" w:rsidRPr="00C54565" w14:paraId="443C6433" w14:textId="77777777" w:rsidTr="001B4E37">
        <w:tc>
          <w:tcPr>
            <w:tcW w:w="1827" w:type="pct"/>
          </w:tcPr>
          <w:p w14:paraId="2118D856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80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  <w:r w:rsidRPr="00C54565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/>
                <w:color w:val="0000FF"/>
                <w:sz w:val="30"/>
                <w:szCs w:val="30"/>
              </w:rPr>
              <w:t xml:space="preserve">                    </w:t>
            </w:r>
          </w:p>
          <w:p w14:paraId="5130116A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70"/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color w:val="0000FF"/>
                <w:sz w:val="30"/>
                <w:szCs w:val="30"/>
              </w:rPr>
              <w:t xml:space="preserve">    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626" w:type="pct"/>
          </w:tcPr>
          <w:p w14:paraId="3C18F5DC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9CD769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144" w:type="pct"/>
          </w:tcPr>
          <w:p w14:paraId="30008C7F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201AA434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91A1DFB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(123)</w:t>
            </w:r>
          </w:p>
        </w:tc>
        <w:tc>
          <w:tcPr>
            <w:tcW w:w="145" w:type="pct"/>
            <w:shd w:val="clear" w:color="auto" w:fill="auto"/>
          </w:tcPr>
          <w:p w14:paraId="39FCFDC7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523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69" w:type="pct"/>
            <w:shd w:val="clear" w:color="auto" w:fill="auto"/>
          </w:tcPr>
          <w:p w14:paraId="39A07BBB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B796DD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A2385A3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71" w:type="pct"/>
            <w:shd w:val="clear" w:color="auto" w:fill="auto"/>
          </w:tcPr>
          <w:p w14:paraId="0FCA8088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B18B5D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</w:tr>
      <w:tr w:rsidR="001B4E37" w:rsidRPr="00C54565" w14:paraId="75B355D1" w14:textId="77777777" w:rsidTr="001B4E37">
        <w:tc>
          <w:tcPr>
            <w:tcW w:w="1827" w:type="pct"/>
          </w:tcPr>
          <w:p w14:paraId="5BDCC434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  <w:p w14:paraId="3F5FEA43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(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ค่าเผื่อมูลค่าสินค้าลดลง)</w:t>
            </w:r>
          </w:p>
        </w:tc>
        <w:tc>
          <w:tcPr>
            <w:tcW w:w="626" w:type="pct"/>
          </w:tcPr>
          <w:p w14:paraId="5DAAF157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F9911E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  <w:tc>
          <w:tcPr>
            <w:tcW w:w="144" w:type="pct"/>
          </w:tcPr>
          <w:p w14:paraId="5E40DEB3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79AC58B6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3D42D3C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(901)</w:t>
            </w:r>
          </w:p>
        </w:tc>
        <w:tc>
          <w:tcPr>
            <w:tcW w:w="145" w:type="pct"/>
            <w:shd w:val="clear" w:color="auto" w:fill="auto"/>
          </w:tcPr>
          <w:p w14:paraId="5DD83F05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69" w:type="pct"/>
            <w:shd w:val="clear" w:color="auto" w:fill="auto"/>
          </w:tcPr>
          <w:p w14:paraId="4BF6960E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E77EDC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4FAADB7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71" w:type="pct"/>
            <w:shd w:val="clear" w:color="auto" w:fill="auto"/>
          </w:tcPr>
          <w:p w14:paraId="5FE71F9E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B4DDF2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1B4E37" w:rsidRPr="00C54565" w14:paraId="36530DB4" w14:textId="77777777" w:rsidTr="001B4E37">
        <w:tc>
          <w:tcPr>
            <w:tcW w:w="1827" w:type="pct"/>
          </w:tcPr>
          <w:p w14:paraId="7BF02902" w14:textId="169017C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</w:t>
            </w:r>
            <w:r w:rsidR="00A62A7A"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626" w:type="pct"/>
            <w:tcBorders>
              <w:bottom w:val="nil"/>
            </w:tcBorders>
          </w:tcPr>
          <w:p w14:paraId="47623C1E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A9379F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5,342</w:t>
            </w:r>
          </w:p>
        </w:tc>
        <w:tc>
          <w:tcPr>
            <w:tcW w:w="144" w:type="pct"/>
          </w:tcPr>
          <w:p w14:paraId="5CC797BE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  <w:shd w:val="clear" w:color="auto" w:fill="auto"/>
          </w:tcPr>
          <w:p w14:paraId="70152AB6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7148E63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(187)</w:t>
            </w:r>
          </w:p>
        </w:tc>
        <w:tc>
          <w:tcPr>
            <w:tcW w:w="145" w:type="pct"/>
            <w:shd w:val="clear" w:color="auto" w:fill="auto"/>
          </w:tcPr>
          <w:p w14:paraId="6AA758FC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  <w:tcBorders>
              <w:bottom w:val="nil"/>
            </w:tcBorders>
            <w:shd w:val="clear" w:color="auto" w:fill="auto"/>
          </w:tcPr>
          <w:p w14:paraId="310DA07A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D2357E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1,205</w:t>
            </w:r>
          </w:p>
        </w:tc>
        <w:tc>
          <w:tcPr>
            <w:tcW w:w="145" w:type="pct"/>
            <w:shd w:val="clear" w:color="auto" w:fill="auto"/>
          </w:tcPr>
          <w:p w14:paraId="055B266D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nil"/>
            </w:tcBorders>
            <w:shd w:val="clear" w:color="auto" w:fill="auto"/>
          </w:tcPr>
          <w:p w14:paraId="14DDDC9F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657C02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6,360</w:t>
            </w:r>
          </w:p>
        </w:tc>
      </w:tr>
      <w:tr w:rsidR="001B4E37" w:rsidRPr="00C54565" w14:paraId="12522394" w14:textId="77777777" w:rsidTr="001B4E37">
        <w:tc>
          <w:tcPr>
            <w:tcW w:w="1827" w:type="pct"/>
          </w:tcPr>
          <w:p w14:paraId="2B4175FA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ประมาณการหนี้สินอื่นๆ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957CB85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144" w:type="pct"/>
          </w:tcPr>
          <w:p w14:paraId="08275CAD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691B0487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45" w:type="pct"/>
            <w:shd w:val="clear" w:color="auto" w:fill="auto"/>
          </w:tcPr>
          <w:p w14:paraId="4C89AB46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</w:tcPr>
          <w:p w14:paraId="587C7C69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ABDBC22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1BE74516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</w:tr>
      <w:tr w:rsidR="001B4E37" w:rsidRPr="00C54565" w14:paraId="59132C5E" w14:textId="77777777" w:rsidTr="001B4E37">
        <w:tc>
          <w:tcPr>
            <w:tcW w:w="1827" w:type="pct"/>
          </w:tcPr>
          <w:p w14:paraId="742B9C49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48178D36" w14:textId="77777777" w:rsidR="000660B3" w:rsidRPr="00C54565" w:rsidRDefault="000660B3" w:rsidP="005E3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7,302</w:t>
            </w:r>
          </w:p>
        </w:tc>
        <w:tc>
          <w:tcPr>
            <w:tcW w:w="144" w:type="pct"/>
          </w:tcPr>
          <w:p w14:paraId="4A9131A6" w14:textId="77777777" w:rsidR="000660B3" w:rsidRPr="00C54565" w:rsidRDefault="000660B3" w:rsidP="005E3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A8FC3" w14:textId="77777777" w:rsidR="000660B3" w:rsidRPr="00C54565" w:rsidRDefault="000660B3" w:rsidP="005E3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(1,161)</w:t>
            </w:r>
          </w:p>
        </w:tc>
        <w:tc>
          <w:tcPr>
            <w:tcW w:w="145" w:type="pct"/>
            <w:shd w:val="clear" w:color="auto" w:fill="auto"/>
          </w:tcPr>
          <w:p w14:paraId="5ED9F93D" w14:textId="77777777" w:rsidR="000660B3" w:rsidRPr="00C54565" w:rsidRDefault="000660B3" w:rsidP="005E3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B8B59" w14:textId="77777777" w:rsidR="000660B3" w:rsidRPr="00C54565" w:rsidRDefault="000660B3" w:rsidP="005E3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1,205</w:t>
            </w:r>
          </w:p>
        </w:tc>
        <w:tc>
          <w:tcPr>
            <w:tcW w:w="145" w:type="pct"/>
            <w:shd w:val="clear" w:color="auto" w:fill="auto"/>
          </w:tcPr>
          <w:p w14:paraId="665DCEA4" w14:textId="77777777" w:rsidR="000660B3" w:rsidRPr="00C54565" w:rsidRDefault="000660B3" w:rsidP="005E3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D466A" w14:textId="77777777" w:rsidR="000660B3" w:rsidRPr="00C54565" w:rsidRDefault="000660B3" w:rsidP="005E3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7,346</w:t>
            </w:r>
          </w:p>
        </w:tc>
      </w:tr>
      <w:tr w:rsidR="001B4E37" w:rsidRPr="00C54565" w14:paraId="252EED7D" w14:textId="77777777" w:rsidTr="001B4E37">
        <w:tc>
          <w:tcPr>
            <w:tcW w:w="1827" w:type="pct"/>
          </w:tcPr>
          <w:p w14:paraId="4F9A0683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nil"/>
            </w:tcBorders>
          </w:tcPr>
          <w:p w14:paraId="62F8ACCD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pct"/>
          </w:tcPr>
          <w:p w14:paraId="790A0CCF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9A6753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26"/>
                <w:tab w:val="decimal" w:pos="881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</w:tcPr>
          <w:p w14:paraId="6B7A9405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8D7ED9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556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</w:tcPr>
          <w:p w14:paraId="47482E90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2F1B16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75"/>
                <w:tab w:val="decimal" w:pos="91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4E37" w:rsidRPr="00C54565" w14:paraId="0F2D1218" w14:textId="77777777" w:rsidTr="001B4E37">
        <w:tc>
          <w:tcPr>
            <w:tcW w:w="1827" w:type="pct"/>
          </w:tcPr>
          <w:p w14:paraId="1459ADBA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26" w:type="pct"/>
            <w:tcBorders>
              <w:top w:val="nil"/>
            </w:tcBorders>
          </w:tcPr>
          <w:p w14:paraId="4F6A7FD4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3B6B7E4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nil"/>
            </w:tcBorders>
            <w:shd w:val="clear" w:color="auto" w:fill="auto"/>
          </w:tcPr>
          <w:p w14:paraId="53B9716E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26"/>
                <w:tab w:val="decimal" w:pos="881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C416D5E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nil"/>
            </w:tcBorders>
            <w:shd w:val="clear" w:color="auto" w:fill="auto"/>
          </w:tcPr>
          <w:p w14:paraId="450D71E9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556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FD7CB6A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nil"/>
            </w:tcBorders>
            <w:shd w:val="clear" w:color="auto" w:fill="auto"/>
          </w:tcPr>
          <w:p w14:paraId="04A37E33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75"/>
                <w:tab w:val="decimal" w:pos="91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B4E37" w:rsidRPr="00C54565" w14:paraId="67A3D67A" w14:textId="77777777" w:rsidTr="001B4E37">
        <w:tc>
          <w:tcPr>
            <w:tcW w:w="1827" w:type="pct"/>
          </w:tcPr>
          <w:p w14:paraId="4F1BD299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26" w:type="pct"/>
            <w:tcBorders>
              <w:bottom w:val="nil"/>
            </w:tcBorders>
          </w:tcPr>
          <w:p w14:paraId="796B140A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BECC962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  <w:shd w:val="clear" w:color="auto" w:fill="auto"/>
          </w:tcPr>
          <w:p w14:paraId="65F670EB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26"/>
                <w:tab w:val="decimal" w:pos="881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  <w:shd w:val="clear" w:color="auto" w:fill="auto"/>
          </w:tcPr>
          <w:p w14:paraId="3A56C9AD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tcBorders>
              <w:bottom w:val="nil"/>
            </w:tcBorders>
            <w:shd w:val="clear" w:color="auto" w:fill="auto"/>
          </w:tcPr>
          <w:p w14:paraId="2E83D7AD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556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  <w:shd w:val="clear" w:color="auto" w:fill="auto"/>
          </w:tcPr>
          <w:p w14:paraId="12F5DBEC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nil"/>
            </w:tcBorders>
            <w:shd w:val="clear" w:color="auto" w:fill="auto"/>
          </w:tcPr>
          <w:p w14:paraId="7D029890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75"/>
                <w:tab w:val="decimal" w:pos="91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B4E37" w:rsidRPr="00C54565" w14:paraId="49270013" w14:textId="77777777" w:rsidTr="001B4E37">
        <w:tc>
          <w:tcPr>
            <w:tcW w:w="1827" w:type="pct"/>
            <w:tcBorders>
              <w:bottom w:val="nil"/>
            </w:tcBorders>
          </w:tcPr>
          <w:p w14:paraId="1368046D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(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จากความแตกต่างของค่าเสื่อมราคาและการขยายอายุการใช้งาน)</w:t>
            </w:r>
          </w:p>
        </w:tc>
        <w:tc>
          <w:tcPr>
            <w:tcW w:w="626" w:type="pct"/>
            <w:tcBorders>
              <w:bottom w:val="nil"/>
            </w:tcBorders>
          </w:tcPr>
          <w:p w14:paraId="187E97FA" w14:textId="77777777" w:rsidR="000660B3" w:rsidRPr="00C54565" w:rsidRDefault="000660B3" w:rsidP="00476296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B990525" w14:textId="77777777" w:rsidR="000660B3" w:rsidRPr="00C54565" w:rsidRDefault="000660B3" w:rsidP="00476296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(1,990)</w:t>
            </w:r>
          </w:p>
        </w:tc>
        <w:tc>
          <w:tcPr>
            <w:tcW w:w="144" w:type="pct"/>
            <w:tcBorders>
              <w:bottom w:val="nil"/>
            </w:tcBorders>
          </w:tcPr>
          <w:p w14:paraId="4867468A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  <w:shd w:val="clear" w:color="auto" w:fill="auto"/>
          </w:tcPr>
          <w:p w14:paraId="3D09FDC4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35915AE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(285)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auto"/>
          </w:tcPr>
          <w:p w14:paraId="4BA18702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  <w:tcBorders>
              <w:bottom w:val="nil"/>
            </w:tcBorders>
            <w:shd w:val="clear" w:color="auto" w:fill="auto"/>
          </w:tcPr>
          <w:p w14:paraId="0EC5268E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64CC5C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auto"/>
          </w:tcPr>
          <w:p w14:paraId="0200B6CC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nil"/>
            </w:tcBorders>
            <w:shd w:val="clear" w:color="auto" w:fill="auto"/>
          </w:tcPr>
          <w:p w14:paraId="70716D9F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8771D6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(2,275)</w:t>
            </w:r>
          </w:p>
        </w:tc>
      </w:tr>
      <w:tr w:rsidR="001B4E37" w:rsidRPr="00C54565" w14:paraId="1A3C1009" w14:textId="77777777" w:rsidTr="001B4E37">
        <w:tc>
          <w:tcPr>
            <w:tcW w:w="1827" w:type="pct"/>
            <w:tcBorders>
              <w:bottom w:val="nil"/>
            </w:tcBorders>
          </w:tcPr>
          <w:p w14:paraId="783AB0DD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รายได้ตามสัญญาเช่าดำเนินงาน</w:t>
            </w:r>
          </w:p>
        </w:tc>
        <w:tc>
          <w:tcPr>
            <w:tcW w:w="626" w:type="pct"/>
            <w:tcBorders>
              <w:top w:val="nil"/>
              <w:bottom w:val="single" w:sz="4" w:space="0" w:color="auto"/>
            </w:tcBorders>
          </w:tcPr>
          <w:p w14:paraId="7EA017ED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bottom w:val="nil"/>
            </w:tcBorders>
          </w:tcPr>
          <w:p w14:paraId="5EC2D2DC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20342F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(145)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357EEF5A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B12855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64654082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68B031" w14:textId="77777777" w:rsidR="000660B3" w:rsidRPr="00C54565" w:rsidRDefault="000660B3" w:rsidP="002A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(145)</w:t>
            </w:r>
          </w:p>
        </w:tc>
      </w:tr>
      <w:tr w:rsidR="001B4E37" w:rsidRPr="00C54565" w14:paraId="77BB6E08" w14:textId="77777777" w:rsidTr="001B4E37">
        <w:tc>
          <w:tcPr>
            <w:tcW w:w="1827" w:type="pct"/>
            <w:tcBorders>
              <w:bottom w:val="nil"/>
            </w:tcBorders>
          </w:tcPr>
          <w:p w14:paraId="0D3FE0A5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6699D655" w14:textId="77777777" w:rsidR="000660B3" w:rsidRPr="00C54565" w:rsidRDefault="000660B3" w:rsidP="00CC794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(1,990)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36C06427" w14:textId="77777777" w:rsidR="000660B3" w:rsidRPr="00C54565" w:rsidRDefault="000660B3" w:rsidP="00CC79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F0DE1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(430)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5B541ED1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F2CF7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3DDCCEEE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B5A13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(2,420)</w:t>
            </w:r>
          </w:p>
        </w:tc>
      </w:tr>
      <w:tr w:rsidR="001B4E37" w:rsidRPr="00C54565" w14:paraId="512ABD4E" w14:textId="77777777" w:rsidTr="001B4E37">
        <w:tc>
          <w:tcPr>
            <w:tcW w:w="1827" w:type="pct"/>
            <w:tcBorders>
              <w:bottom w:val="nil"/>
            </w:tcBorders>
          </w:tcPr>
          <w:p w14:paraId="6C790EA8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B3436A4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5,312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1D213C46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12054D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(1,591)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11621379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1BAC8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1,205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43B782D7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3596E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4,926</w:t>
            </w:r>
          </w:p>
        </w:tc>
      </w:tr>
    </w:tbl>
    <w:p w14:paraId="6FAD4C59" w14:textId="77777777" w:rsidR="000660B3" w:rsidRPr="00C54565" w:rsidRDefault="000660B3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453" w:type="dxa"/>
        <w:tblInd w:w="450" w:type="dxa"/>
        <w:tblLook w:val="01E0" w:firstRow="1" w:lastRow="1" w:firstColumn="1" w:lastColumn="1" w:noHBand="0" w:noVBand="0"/>
      </w:tblPr>
      <w:tblGrid>
        <w:gridCol w:w="4230"/>
        <w:gridCol w:w="1170"/>
        <w:gridCol w:w="270"/>
        <w:gridCol w:w="1170"/>
        <w:gridCol w:w="270"/>
        <w:gridCol w:w="1080"/>
        <w:gridCol w:w="270"/>
        <w:gridCol w:w="993"/>
      </w:tblGrid>
      <w:tr w:rsidR="000660B3" w:rsidRPr="00C54565" w14:paraId="34AFD2B6" w14:textId="77777777" w:rsidTr="001B4E37">
        <w:tc>
          <w:tcPr>
            <w:tcW w:w="4230" w:type="dxa"/>
          </w:tcPr>
          <w:p w14:paraId="6656EB90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2F97EF9F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C54565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2D06759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</w:tcPr>
          <w:p w14:paraId="4019B133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0B3" w:rsidRPr="00C54565" w14:paraId="3B038F89" w14:textId="77777777" w:rsidTr="001B4E37">
        <w:tc>
          <w:tcPr>
            <w:tcW w:w="4230" w:type="dxa"/>
          </w:tcPr>
          <w:p w14:paraId="58335A25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1628F7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2E584E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FE9A9A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C7DDFF0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04B36F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647A78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BB42EE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0660B3" w:rsidRPr="00C54565" w14:paraId="63F1E9BD" w14:textId="77777777" w:rsidTr="001B4E37">
        <w:tc>
          <w:tcPr>
            <w:tcW w:w="4230" w:type="dxa"/>
          </w:tcPr>
          <w:p w14:paraId="12A643E7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23" w:type="dxa"/>
            <w:gridSpan w:val="7"/>
          </w:tcPr>
          <w:p w14:paraId="0F87B330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60B3" w:rsidRPr="00C54565" w14:paraId="321A039B" w14:textId="77777777" w:rsidTr="001B4E37">
        <w:tc>
          <w:tcPr>
            <w:tcW w:w="4230" w:type="dxa"/>
          </w:tcPr>
          <w:p w14:paraId="52A0E56E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ยอดขาดทุนยกไป</w:t>
            </w:r>
            <w:r w:rsidRPr="00C5456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18E8AC6" w14:textId="01A62713" w:rsidR="000660B3" w:rsidRPr="00C54565" w:rsidRDefault="0071729C" w:rsidP="002A6E1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 w:rsidR="00DC4D9A" w:rsidRPr="00C545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545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270" w:type="dxa"/>
          </w:tcPr>
          <w:p w14:paraId="546E914A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0C8A90A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33,625</w:t>
            </w:r>
          </w:p>
        </w:tc>
        <w:tc>
          <w:tcPr>
            <w:tcW w:w="270" w:type="dxa"/>
          </w:tcPr>
          <w:p w14:paraId="1D09ABD1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1139D5" w14:textId="03317BDC" w:rsidR="000660B3" w:rsidRPr="00C54565" w:rsidRDefault="0055606C" w:rsidP="0003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E4701B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14:paraId="78AD7979" w14:textId="77777777" w:rsidR="000660B3" w:rsidRPr="00C54565" w:rsidRDefault="000660B3" w:rsidP="00BB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60B3" w:rsidRPr="00C54565" w14:paraId="42C14F36" w14:textId="77777777" w:rsidTr="001B4E37">
        <w:tc>
          <w:tcPr>
            <w:tcW w:w="4230" w:type="dxa"/>
          </w:tcPr>
          <w:p w14:paraId="2B091379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CCB59" w14:textId="795D188F" w:rsidR="000660B3" w:rsidRPr="00C54565" w:rsidRDefault="0071729C" w:rsidP="00D440A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</w:t>
            </w:r>
            <w:r w:rsidR="00DC4D9A"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270" w:type="dxa"/>
          </w:tcPr>
          <w:p w14:paraId="3551C643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2FC345" w14:textId="77777777" w:rsidR="000660B3" w:rsidRPr="00C54565" w:rsidRDefault="000660B3" w:rsidP="002A6E1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33,625</w:t>
            </w:r>
          </w:p>
        </w:tc>
        <w:tc>
          <w:tcPr>
            <w:tcW w:w="270" w:type="dxa"/>
          </w:tcPr>
          <w:p w14:paraId="4C62FA1E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2238C1" w14:textId="1C694904" w:rsidR="000660B3" w:rsidRPr="00C54565" w:rsidRDefault="0055606C" w:rsidP="0003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E7EE27" w14:textId="77777777" w:rsidR="000660B3" w:rsidRPr="00C54565" w:rsidRDefault="000660B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7A7FDD3" w14:textId="77777777" w:rsidR="000660B3" w:rsidRPr="00C54565" w:rsidRDefault="000660B3" w:rsidP="00BB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D089001" w14:textId="77777777" w:rsidR="002B3309" w:rsidRPr="00C54565" w:rsidRDefault="002B3309" w:rsidP="000660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="Angsana New" w:hAnsi="Angsana New"/>
          <w:sz w:val="28"/>
          <w:szCs w:val="28"/>
        </w:rPr>
      </w:pPr>
    </w:p>
    <w:p w14:paraId="1C89317C" w14:textId="12C02462" w:rsidR="000660B3" w:rsidRPr="00C54565" w:rsidRDefault="000660B3" w:rsidP="000660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="Angsana New" w:hAnsi="Angsana New"/>
          <w:sz w:val="20"/>
          <w:szCs w:val="20"/>
        </w:rPr>
      </w:pPr>
      <w:r w:rsidRPr="00C54565">
        <w:rPr>
          <w:rFonts w:hint="cs"/>
          <w:sz w:val="30"/>
          <w:szCs w:val="30"/>
          <w:cs/>
        </w:rPr>
        <w:t>ขาดทุน</w:t>
      </w:r>
      <w:r w:rsidRPr="00C54565">
        <w:rPr>
          <w:rFonts w:ascii="Angsana New" w:hAnsi="Angsana New" w:hint="cs"/>
          <w:sz w:val="30"/>
          <w:szCs w:val="30"/>
          <w:cs/>
        </w:rPr>
        <w:t xml:space="preserve">ทางภาษีจะสิ้นอายุในระหว่างปี </w:t>
      </w:r>
      <w:r w:rsidRPr="00C54565">
        <w:rPr>
          <w:rFonts w:ascii="Angsana New" w:hAnsi="Angsana New"/>
          <w:sz w:val="30"/>
          <w:szCs w:val="30"/>
        </w:rPr>
        <w:t>256</w:t>
      </w:r>
      <w:r w:rsidR="0071729C" w:rsidRPr="00C54565">
        <w:rPr>
          <w:rFonts w:ascii="Angsana New" w:hAnsi="Angsana New"/>
          <w:sz w:val="30"/>
          <w:szCs w:val="30"/>
        </w:rPr>
        <w:t>4</w:t>
      </w:r>
      <w:r w:rsidRPr="00C54565">
        <w:rPr>
          <w:rFonts w:ascii="Angsana New" w:hAnsi="Angsana New" w:hint="cs"/>
          <w:sz w:val="30"/>
          <w:szCs w:val="30"/>
          <w:cs/>
        </w:rPr>
        <w:t xml:space="preserve"> ถึง </w:t>
      </w:r>
      <w:r w:rsidRPr="00C54565">
        <w:rPr>
          <w:rFonts w:ascii="Angsana New" w:hAnsi="Angsana New"/>
          <w:sz w:val="30"/>
          <w:szCs w:val="30"/>
        </w:rPr>
        <w:t>256</w:t>
      </w:r>
      <w:r w:rsidR="00C20BD3" w:rsidRPr="00C54565">
        <w:rPr>
          <w:rFonts w:ascii="Angsana New" w:hAnsi="Angsana New"/>
          <w:sz w:val="30"/>
          <w:szCs w:val="30"/>
        </w:rPr>
        <w:t>7</w:t>
      </w:r>
      <w:r w:rsidRPr="00C54565">
        <w:rPr>
          <w:rFonts w:ascii="Angsana New" w:hAnsi="Angsana New"/>
          <w:sz w:val="30"/>
          <w:szCs w:val="30"/>
        </w:rPr>
        <w:t xml:space="preserve"> </w:t>
      </w:r>
      <w:r w:rsidRPr="00C54565">
        <w:rPr>
          <w:rFonts w:ascii="Angsana New" w:hAnsi="Angsana New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C54565">
        <w:rPr>
          <w:rFonts w:ascii="Angsana New" w:hAnsi="Angsana New"/>
          <w:sz w:val="30"/>
          <w:szCs w:val="30"/>
        </w:rPr>
        <w:t xml:space="preserve"> </w:t>
      </w:r>
      <w:r w:rsidRPr="00C54565">
        <w:rPr>
          <w:rFonts w:ascii="Angsana New" w:hAnsi="Angsana New" w:hint="cs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Pr="00C54565">
        <w:rPr>
          <w:rFonts w:ascii="Angsana New" w:hAnsi="Angsana New"/>
          <w:sz w:val="30"/>
          <w:szCs w:val="30"/>
          <w:cs/>
        </w:rPr>
        <w:t xml:space="preserve"> </w:t>
      </w:r>
      <w:r w:rsidRPr="00C54565">
        <w:rPr>
          <w:rFonts w:ascii="Angsana New" w:hAnsi="Angsana New"/>
          <w:sz w:val="30"/>
          <w:szCs w:val="30"/>
        </w:rPr>
        <w:t xml:space="preserve"> </w:t>
      </w:r>
    </w:p>
    <w:p w14:paraId="563C2196" w14:textId="77777777" w:rsidR="00626409" w:rsidRPr="00C54565" w:rsidRDefault="00626409" w:rsidP="00892412">
      <w:pPr>
        <w:pStyle w:val="Heading1"/>
        <w:keepLines/>
        <w:numPr>
          <w:ilvl w:val="0"/>
          <w:numId w:val="1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54565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กำไรต่อหุ้นขั้นพื้นฐาน</w:t>
      </w:r>
    </w:p>
    <w:p w14:paraId="0E9AC7DE" w14:textId="77777777" w:rsidR="00626409" w:rsidRPr="00C54565" w:rsidRDefault="00626409" w:rsidP="00626409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65"/>
        <w:gridCol w:w="1085"/>
        <w:gridCol w:w="265"/>
        <w:gridCol w:w="1085"/>
      </w:tblGrid>
      <w:tr w:rsidR="00D077C9" w:rsidRPr="00C54565" w14:paraId="6AA0D185" w14:textId="77777777" w:rsidTr="003C2971">
        <w:tc>
          <w:tcPr>
            <w:tcW w:w="4140" w:type="dxa"/>
            <w:shd w:val="clear" w:color="auto" w:fill="auto"/>
          </w:tcPr>
          <w:p w14:paraId="62F23D94" w14:textId="750B88F7" w:rsidR="00D077C9" w:rsidRPr="00C54565" w:rsidRDefault="00D077C9" w:rsidP="00D077C9">
            <w:pPr>
              <w:tabs>
                <w:tab w:val="clear" w:pos="351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2313DDF" w14:textId="77777777" w:rsidR="00D077C9" w:rsidRPr="00C54565" w:rsidRDefault="00D077C9" w:rsidP="00D0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5" w:type="dxa"/>
          </w:tcPr>
          <w:p w14:paraId="361F4517" w14:textId="77777777" w:rsidR="00D077C9" w:rsidRPr="00C54565" w:rsidRDefault="00D077C9" w:rsidP="00D0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14:paraId="68AA5C38" w14:textId="77777777" w:rsidR="00D077C9" w:rsidRPr="00C54565" w:rsidRDefault="00D077C9" w:rsidP="00D0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D077C9" w:rsidRPr="00C54565" w14:paraId="17A4AB38" w14:textId="77777777" w:rsidTr="003C2971">
        <w:tc>
          <w:tcPr>
            <w:tcW w:w="4140" w:type="dxa"/>
          </w:tcPr>
          <w:p w14:paraId="3692BADA" w14:textId="702FCE55" w:rsidR="00D077C9" w:rsidRPr="00C54565" w:rsidRDefault="0071729C" w:rsidP="00D0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C5456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Pr="00C5456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170760" w14:textId="77777777" w:rsidR="00D077C9" w:rsidRPr="00C54565" w:rsidRDefault="00D077C9" w:rsidP="00D0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C82C0F9" w14:textId="77777777" w:rsidR="00D077C9" w:rsidRPr="00C54565" w:rsidRDefault="00D077C9" w:rsidP="00D0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F31D4CB" w14:textId="77777777" w:rsidR="00D077C9" w:rsidRPr="00C54565" w:rsidRDefault="00D077C9" w:rsidP="00D0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5" w:type="dxa"/>
            <w:shd w:val="clear" w:color="auto" w:fill="auto"/>
          </w:tcPr>
          <w:p w14:paraId="25BD3C66" w14:textId="77777777" w:rsidR="00D077C9" w:rsidRPr="00C54565" w:rsidRDefault="00D077C9" w:rsidP="00D0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67C2E7EC" w14:textId="77777777" w:rsidR="00D077C9" w:rsidRPr="00C54565" w:rsidRDefault="00D077C9" w:rsidP="00D0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</w:tcPr>
          <w:p w14:paraId="3B4844E4" w14:textId="77777777" w:rsidR="00D077C9" w:rsidRPr="00C54565" w:rsidRDefault="00D077C9" w:rsidP="00D0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5E87B7D7" w14:textId="77777777" w:rsidR="00D077C9" w:rsidRPr="00C54565" w:rsidRDefault="00D077C9" w:rsidP="00D0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D077C9" w:rsidRPr="00C54565" w14:paraId="12659E3F" w14:textId="77777777" w:rsidTr="003C2971">
        <w:trPr>
          <w:trHeight w:val="380"/>
        </w:trPr>
        <w:tc>
          <w:tcPr>
            <w:tcW w:w="4140" w:type="dxa"/>
          </w:tcPr>
          <w:p w14:paraId="23493D57" w14:textId="77777777" w:rsidR="00D077C9" w:rsidRPr="00C54565" w:rsidRDefault="00D077C9" w:rsidP="00D0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BC2FCB6" w14:textId="77777777" w:rsidR="00D077C9" w:rsidRPr="00C54565" w:rsidRDefault="00D077C9" w:rsidP="00D0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C5456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/ </w:t>
            </w:r>
            <w:r w:rsidRPr="00C5456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077C9" w:rsidRPr="00C54565" w14:paraId="46CB00B7" w14:textId="77777777" w:rsidTr="003C2971">
        <w:tc>
          <w:tcPr>
            <w:tcW w:w="4140" w:type="dxa"/>
          </w:tcPr>
          <w:p w14:paraId="64303EF1" w14:textId="77777777" w:rsidR="00D077C9" w:rsidRPr="00C54565" w:rsidRDefault="00D077C9" w:rsidP="00D077C9">
            <w:pPr>
              <w:tabs>
                <w:tab w:val="clear" w:pos="351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กำไรสำหรับปีที่เป็นส่วนของผู้ถือหุ้นสามัญ</w:t>
            </w:r>
            <w:r w:rsidRPr="00C5456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</w:t>
            </w:r>
          </w:p>
          <w:p w14:paraId="29EB86E8" w14:textId="77777777" w:rsidR="00D077C9" w:rsidRPr="00C54565" w:rsidRDefault="00D077C9" w:rsidP="00D077C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C5456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บริษัท 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5456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A34693" w14:textId="1E36A3F9" w:rsidR="00D077C9" w:rsidRPr="00C54565" w:rsidRDefault="00D077C9" w:rsidP="00D077C9">
            <w:pPr>
              <w:pStyle w:val="acctfourfigures"/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761,937</w:t>
            </w:r>
          </w:p>
        </w:tc>
        <w:tc>
          <w:tcPr>
            <w:tcW w:w="270" w:type="dxa"/>
            <w:vAlign w:val="bottom"/>
          </w:tcPr>
          <w:p w14:paraId="51D75C81" w14:textId="77777777" w:rsidR="00D077C9" w:rsidRPr="00C54565" w:rsidRDefault="00D077C9" w:rsidP="00D0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E04984E" w14:textId="77777777" w:rsidR="00D077C9" w:rsidRPr="00C54565" w:rsidRDefault="00D077C9" w:rsidP="00D077C9">
            <w:pPr>
              <w:pStyle w:val="acctfourfigures"/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733,336</w:t>
            </w:r>
          </w:p>
        </w:tc>
        <w:tc>
          <w:tcPr>
            <w:tcW w:w="265" w:type="dxa"/>
            <w:vAlign w:val="bottom"/>
          </w:tcPr>
          <w:p w14:paraId="2153C134" w14:textId="77777777" w:rsidR="00D077C9" w:rsidRPr="00C54565" w:rsidRDefault="00D077C9" w:rsidP="00D0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27ABB4" w14:textId="76AD7F65" w:rsidR="00D077C9" w:rsidRPr="00C54565" w:rsidRDefault="00D077C9" w:rsidP="00D077C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417,891</w:t>
            </w:r>
          </w:p>
        </w:tc>
        <w:tc>
          <w:tcPr>
            <w:tcW w:w="265" w:type="dxa"/>
            <w:vAlign w:val="bottom"/>
          </w:tcPr>
          <w:p w14:paraId="7DF2DAA0" w14:textId="77777777" w:rsidR="00D077C9" w:rsidRPr="00C54565" w:rsidRDefault="00D077C9" w:rsidP="00D0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68BA1BD7" w14:textId="77777777" w:rsidR="00D077C9" w:rsidRPr="00C54565" w:rsidRDefault="00D077C9" w:rsidP="00D077C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388,064</w:t>
            </w:r>
          </w:p>
        </w:tc>
      </w:tr>
      <w:tr w:rsidR="00D077C9" w:rsidRPr="00C54565" w14:paraId="55C62470" w14:textId="77777777" w:rsidTr="003C2971">
        <w:tc>
          <w:tcPr>
            <w:tcW w:w="4140" w:type="dxa"/>
          </w:tcPr>
          <w:p w14:paraId="74E73EC0" w14:textId="77777777" w:rsidR="00D077C9" w:rsidRPr="00C54565" w:rsidRDefault="00D077C9" w:rsidP="00D077C9">
            <w:pPr>
              <w:tabs>
                <w:tab w:val="clear" w:pos="351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65F3685" w14:textId="7F1EA032" w:rsidR="00D077C9" w:rsidRPr="00C54565" w:rsidRDefault="00D077C9" w:rsidP="00D077C9">
            <w:pPr>
              <w:pStyle w:val="acctfourfigures"/>
              <w:tabs>
                <w:tab w:val="clear" w:pos="765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640,000</w:t>
            </w:r>
          </w:p>
        </w:tc>
        <w:tc>
          <w:tcPr>
            <w:tcW w:w="270" w:type="dxa"/>
          </w:tcPr>
          <w:p w14:paraId="6DBB865F" w14:textId="77777777" w:rsidR="00D077C9" w:rsidRPr="00C54565" w:rsidRDefault="00D077C9" w:rsidP="00D0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E1EE698" w14:textId="77777777" w:rsidR="00D077C9" w:rsidRPr="00C54565" w:rsidRDefault="00D077C9" w:rsidP="00D077C9">
            <w:pPr>
              <w:pStyle w:val="acctfourfigures"/>
              <w:tabs>
                <w:tab w:val="clear" w:pos="765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640,000</w:t>
            </w:r>
          </w:p>
        </w:tc>
        <w:tc>
          <w:tcPr>
            <w:tcW w:w="265" w:type="dxa"/>
          </w:tcPr>
          <w:p w14:paraId="12812745" w14:textId="77777777" w:rsidR="00D077C9" w:rsidRPr="00C54565" w:rsidRDefault="00D077C9" w:rsidP="00D0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FCC3191" w14:textId="4A366391" w:rsidR="00D077C9" w:rsidRPr="00C54565" w:rsidRDefault="00D077C9" w:rsidP="00D077C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640,000</w:t>
            </w:r>
          </w:p>
        </w:tc>
        <w:tc>
          <w:tcPr>
            <w:tcW w:w="265" w:type="dxa"/>
          </w:tcPr>
          <w:p w14:paraId="57968E05" w14:textId="77777777" w:rsidR="00D077C9" w:rsidRPr="00C54565" w:rsidRDefault="00D077C9" w:rsidP="00D0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double" w:sz="4" w:space="0" w:color="auto"/>
            </w:tcBorders>
          </w:tcPr>
          <w:p w14:paraId="45D349E1" w14:textId="77777777" w:rsidR="00D077C9" w:rsidRPr="00C54565" w:rsidRDefault="00D077C9" w:rsidP="00D077C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640,000</w:t>
            </w:r>
          </w:p>
        </w:tc>
      </w:tr>
      <w:tr w:rsidR="00D077C9" w:rsidRPr="00C54565" w14:paraId="4EFED2AC" w14:textId="77777777" w:rsidTr="003C2971">
        <w:tc>
          <w:tcPr>
            <w:tcW w:w="4140" w:type="dxa"/>
          </w:tcPr>
          <w:p w14:paraId="2D70C583" w14:textId="77777777" w:rsidR="00D077C9" w:rsidRPr="00C54565" w:rsidRDefault="00D077C9" w:rsidP="00D077C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A5610D9" w14:textId="294B132F" w:rsidR="00D077C9" w:rsidRPr="00C54565" w:rsidRDefault="00D077C9" w:rsidP="00D077C9">
            <w:pPr>
              <w:pStyle w:val="acctfourfigures"/>
              <w:tabs>
                <w:tab w:val="clear" w:pos="765"/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1.19</w:t>
            </w:r>
          </w:p>
        </w:tc>
        <w:tc>
          <w:tcPr>
            <w:tcW w:w="270" w:type="dxa"/>
          </w:tcPr>
          <w:p w14:paraId="32D14201" w14:textId="77777777" w:rsidR="00D077C9" w:rsidRPr="00C54565" w:rsidRDefault="00D077C9" w:rsidP="00D0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0DDECCB" w14:textId="77777777" w:rsidR="00D077C9" w:rsidRPr="00C54565" w:rsidRDefault="00D077C9" w:rsidP="00D077C9">
            <w:pPr>
              <w:pStyle w:val="acctfourfigures"/>
              <w:tabs>
                <w:tab w:val="clear" w:pos="765"/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1.15</w:t>
            </w:r>
          </w:p>
        </w:tc>
        <w:tc>
          <w:tcPr>
            <w:tcW w:w="265" w:type="dxa"/>
          </w:tcPr>
          <w:p w14:paraId="7CD1E5B5" w14:textId="77777777" w:rsidR="00D077C9" w:rsidRPr="00C54565" w:rsidRDefault="00D077C9" w:rsidP="00D0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B665947" w14:textId="14DF593D" w:rsidR="00D077C9" w:rsidRPr="00C54565" w:rsidRDefault="00D077C9" w:rsidP="00D077C9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0.65</w:t>
            </w:r>
          </w:p>
        </w:tc>
        <w:tc>
          <w:tcPr>
            <w:tcW w:w="265" w:type="dxa"/>
          </w:tcPr>
          <w:p w14:paraId="407BAA79" w14:textId="77777777" w:rsidR="00D077C9" w:rsidRPr="00C54565" w:rsidRDefault="00D077C9" w:rsidP="00D0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double" w:sz="4" w:space="0" w:color="auto"/>
            </w:tcBorders>
          </w:tcPr>
          <w:p w14:paraId="6347A7D7" w14:textId="77777777" w:rsidR="00D077C9" w:rsidRPr="00C54565" w:rsidRDefault="00D077C9" w:rsidP="00D077C9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0.61</w:t>
            </w:r>
          </w:p>
        </w:tc>
      </w:tr>
    </w:tbl>
    <w:p w14:paraId="20E4FC15" w14:textId="77777777" w:rsidR="00626409" w:rsidRPr="00C54565" w:rsidRDefault="00626409" w:rsidP="00626409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BA7852D" w14:textId="5A9D97AD" w:rsidR="00CB5C45" w:rsidRPr="00C54565" w:rsidRDefault="00CB5C45" w:rsidP="00CB5C4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Pr="00C54565">
        <w:rPr>
          <w:rFonts w:ascii="Angsana New" w:hAnsi="Angsana New" w:cs="Angsana New"/>
          <w:sz w:val="30"/>
          <w:szCs w:val="30"/>
        </w:rPr>
        <w:t>25</w:t>
      </w:r>
      <w:r w:rsidRPr="00C54565">
        <w:rPr>
          <w:rFonts w:ascii="Angsana New" w:hAnsi="Angsana New" w:cs="Angsana New" w:hint="cs"/>
          <w:sz w:val="30"/>
          <w:szCs w:val="30"/>
          <w:cs/>
        </w:rPr>
        <w:t>61</w:t>
      </w:r>
      <w:r w:rsidRPr="00C54565">
        <w:rPr>
          <w:rFonts w:ascii="Angsana New" w:hAnsi="Angsana New" w:cs="Angsana New"/>
          <w:sz w:val="30"/>
          <w:szCs w:val="30"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บริษัทเปลี่ยนแปลงมูลค่าที่ตราไว้ของหุ้นสามัญของบริษัทจากเดิมหุ้นละ </w:t>
      </w:r>
      <w:r w:rsidRPr="00C54565">
        <w:rPr>
          <w:rFonts w:ascii="Angsana New" w:hAnsi="Angsana New" w:cs="Angsana New"/>
          <w:sz w:val="30"/>
          <w:szCs w:val="30"/>
        </w:rPr>
        <w:t xml:space="preserve">1.00 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บาทเป็นหุ้นละ </w:t>
      </w:r>
      <w:r w:rsidRPr="00C54565">
        <w:rPr>
          <w:rFonts w:ascii="Angsana New" w:hAnsi="Angsana New" w:cs="Angsana New"/>
          <w:sz w:val="30"/>
          <w:szCs w:val="30"/>
        </w:rPr>
        <w:t xml:space="preserve">0.50 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Pr="00C54565">
        <w:rPr>
          <w:rFonts w:ascii="Angsana New" w:hAnsi="Angsana New" w:cs="Angsana New"/>
          <w:sz w:val="30"/>
          <w:szCs w:val="30"/>
          <w:cs/>
        </w:rPr>
        <w:t>ส่งผลให้จำนวนหุ้นสามัญที่ช</w:t>
      </w:r>
      <w:r w:rsidRPr="00C54565">
        <w:rPr>
          <w:rFonts w:ascii="Angsana New" w:hAnsi="Angsana New" w:cs="Angsana New" w:hint="cs"/>
          <w:sz w:val="30"/>
          <w:szCs w:val="30"/>
          <w:cs/>
        </w:rPr>
        <w:t>ำ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ระแล้วของบริษัทเพิ่มขึ้น จากเดิม </w:t>
      </w:r>
      <w:r w:rsidRPr="00C54565">
        <w:rPr>
          <w:rFonts w:ascii="Angsana New" w:hAnsi="Angsana New" w:cs="Angsana New"/>
          <w:sz w:val="30"/>
          <w:szCs w:val="30"/>
        </w:rPr>
        <w:t xml:space="preserve">320 </w:t>
      </w:r>
      <w:r w:rsidRPr="00C54565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Pr="00C54565">
        <w:rPr>
          <w:rFonts w:ascii="Angsana New" w:hAnsi="Angsana New" w:cs="Angsana New"/>
          <w:sz w:val="30"/>
          <w:szCs w:val="30"/>
        </w:rPr>
        <w:t>640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Pr="00C54565">
        <w:rPr>
          <w:rFonts w:ascii="Angsana New" w:hAnsi="Angsana New" w:cs="Angsana New"/>
          <w:sz w:val="30"/>
          <w:szCs w:val="30"/>
          <w:cs/>
        </w:rPr>
        <w:t>หุ้น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 โดยมีทุนจดทะเบียนที่ออกและชำระแล้วคงเดิมคือ </w:t>
      </w:r>
      <w:r w:rsidRPr="00C54565">
        <w:rPr>
          <w:rFonts w:ascii="Angsana New" w:hAnsi="Angsana New" w:cs="Angsana New"/>
          <w:sz w:val="30"/>
          <w:szCs w:val="30"/>
        </w:rPr>
        <w:t xml:space="preserve">320 </w:t>
      </w:r>
      <w:r w:rsidRPr="00C54565">
        <w:rPr>
          <w:rFonts w:ascii="Angsana New" w:hAnsi="Angsana New" w:cs="Angsana New" w:hint="cs"/>
          <w:sz w:val="30"/>
          <w:szCs w:val="30"/>
          <w:cs/>
        </w:rPr>
        <w:t>ล้านบาท ดังนั้นบริษัทจึงได้ปรับปรุงจำนวนหุ้นสามัญถัวเฉลี่ย</w:t>
      </w:r>
      <w:r w:rsidR="009E27C0" w:rsidRPr="00C54565">
        <w:rPr>
          <w:rFonts w:ascii="Angsana New" w:hAnsi="Angsana New" w:cs="Angsana New"/>
          <w:sz w:val="30"/>
          <w:szCs w:val="30"/>
        </w:rPr>
        <w:br/>
      </w:r>
      <w:r w:rsidRPr="00C54565">
        <w:rPr>
          <w:rFonts w:ascii="Angsana New" w:hAnsi="Angsana New" w:cs="Angsana New" w:hint="cs"/>
          <w:sz w:val="30"/>
          <w:szCs w:val="30"/>
          <w:cs/>
        </w:rPr>
        <w:t>ถ่วงน้ำหนักใหม่เพื่อใช้ในการคำนวณกำไรต่อหุ้นขั้นพื้นฐานสำหรับ</w:t>
      </w:r>
      <w:r w:rsidR="009E27C0" w:rsidRPr="00C54565">
        <w:rPr>
          <w:rFonts w:ascii="Angsana New" w:hAnsi="Angsana New" w:cs="Angsana New" w:hint="cs"/>
          <w:sz w:val="30"/>
          <w:szCs w:val="30"/>
          <w:cs/>
        </w:rPr>
        <w:t>ปี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Pr="00C54565">
        <w:rPr>
          <w:rFonts w:ascii="Angsana New" w:hAnsi="Angsana New" w:cs="Angsana New"/>
          <w:sz w:val="30"/>
          <w:szCs w:val="30"/>
        </w:rPr>
        <w:t>3</w:t>
      </w:r>
      <w:r w:rsidR="009E27C0" w:rsidRPr="00C54565">
        <w:rPr>
          <w:rFonts w:ascii="Angsana New" w:hAnsi="Angsana New" w:cs="Angsana New"/>
          <w:sz w:val="30"/>
          <w:szCs w:val="30"/>
        </w:rPr>
        <w:t>1</w:t>
      </w:r>
      <w:r w:rsidRPr="00C54565">
        <w:rPr>
          <w:rFonts w:ascii="Angsana New" w:hAnsi="Angsana New" w:cs="Angsana New"/>
          <w:sz w:val="30"/>
          <w:szCs w:val="30"/>
        </w:rPr>
        <w:t xml:space="preserve"> </w:t>
      </w:r>
      <w:r w:rsidR="009E27C0" w:rsidRPr="00C5456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E5152B" w:rsidRPr="00C54565">
        <w:rPr>
          <w:rFonts w:ascii="Angsana New" w:hAnsi="Angsana New" w:cs="Angsana New"/>
          <w:sz w:val="30"/>
          <w:szCs w:val="30"/>
        </w:rPr>
        <w:t xml:space="preserve"> </w:t>
      </w:r>
      <w:r w:rsidRPr="00C54565">
        <w:rPr>
          <w:rFonts w:ascii="Angsana New" w:hAnsi="Angsana New" w:cs="Angsana New"/>
          <w:sz w:val="30"/>
          <w:szCs w:val="30"/>
        </w:rPr>
        <w:t>256</w:t>
      </w:r>
      <w:r w:rsidR="001B4E37" w:rsidRPr="00C54565">
        <w:rPr>
          <w:rFonts w:ascii="Angsana New" w:hAnsi="Angsana New" w:cs="Angsana New"/>
          <w:sz w:val="30"/>
          <w:szCs w:val="30"/>
        </w:rPr>
        <w:t>1</w:t>
      </w:r>
      <w:r w:rsidRPr="00C54565">
        <w:rPr>
          <w:rFonts w:ascii="Angsana New" w:hAnsi="Angsana New" w:cs="Angsana New"/>
          <w:sz w:val="30"/>
          <w:szCs w:val="30"/>
        </w:rPr>
        <w:t xml:space="preserve"> 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โดยถือเสมือนว่าการเปลี่ยนแปลงมูลค่าหุ้นดังกล่าวเกิดขึ้นตั้งแต่วันที่ </w:t>
      </w:r>
      <w:r w:rsidRPr="00C54565">
        <w:rPr>
          <w:rFonts w:ascii="Angsana New" w:hAnsi="Angsana New" w:cs="Angsana New"/>
          <w:sz w:val="30"/>
          <w:szCs w:val="30"/>
        </w:rPr>
        <w:t xml:space="preserve">1 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C54565">
        <w:rPr>
          <w:rFonts w:ascii="Angsana New" w:hAnsi="Angsana New" w:cs="Angsana New"/>
          <w:sz w:val="30"/>
          <w:szCs w:val="30"/>
        </w:rPr>
        <w:t>256</w:t>
      </w:r>
      <w:r w:rsidR="001B4E37" w:rsidRPr="00C54565">
        <w:rPr>
          <w:rFonts w:ascii="Angsana New" w:hAnsi="Angsana New" w:cs="Angsana New"/>
          <w:sz w:val="30"/>
          <w:szCs w:val="30"/>
        </w:rPr>
        <w:t>1</w:t>
      </w:r>
    </w:p>
    <w:p w14:paraId="34ACD721" w14:textId="77777777" w:rsidR="009B6A03" w:rsidRPr="00C54565" w:rsidRDefault="009B6A03" w:rsidP="00CB5C4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5C5E746" w14:textId="77777777" w:rsidR="00626409" w:rsidRPr="00C54565" w:rsidRDefault="00626409" w:rsidP="00892412">
      <w:pPr>
        <w:pStyle w:val="Heading1"/>
        <w:keepLines/>
        <w:numPr>
          <w:ilvl w:val="0"/>
          <w:numId w:val="1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C54565">
        <w:rPr>
          <w:rFonts w:asciiTheme="majorBidi" w:hAnsiTheme="majorBidi" w:cstheme="majorBidi"/>
          <w:szCs w:val="30"/>
          <w:u w:val="none"/>
          <w:cs/>
          <w:lang w:val="th-TH"/>
        </w:rPr>
        <w:t>เงินปันผล</w:t>
      </w:r>
    </w:p>
    <w:p w14:paraId="744663E9" w14:textId="77777777" w:rsidR="002A6E15" w:rsidRPr="00C54565" w:rsidRDefault="002A6E15" w:rsidP="002A6E15">
      <w:pPr>
        <w:rPr>
          <w:rFonts w:ascii="Angsana New" w:hAnsi="Angsana New" w:cs="Angsana New"/>
          <w:sz w:val="30"/>
          <w:szCs w:val="30"/>
        </w:rPr>
      </w:pPr>
    </w:p>
    <w:p w14:paraId="4B73C8AC" w14:textId="77777777" w:rsidR="002A6E15" w:rsidRPr="00C54565" w:rsidRDefault="002A6E15" w:rsidP="002A6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33E63F09" w14:textId="77777777" w:rsidR="002A6E15" w:rsidRPr="00C54565" w:rsidRDefault="002A6E15" w:rsidP="002A6E15">
      <w:pPr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270"/>
        <w:gridCol w:w="1350"/>
        <w:gridCol w:w="270"/>
        <w:gridCol w:w="1440"/>
      </w:tblGrid>
      <w:tr w:rsidR="00CC26F3" w:rsidRPr="00C54565" w14:paraId="204CCDA0" w14:textId="77777777" w:rsidTr="005E2ECB">
        <w:trPr>
          <w:tblHeader/>
        </w:trPr>
        <w:tc>
          <w:tcPr>
            <w:tcW w:w="3150" w:type="dxa"/>
            <w:vAlign w:val="bottom"/>
          </w:tcPr>
          <w:p w14:paraId="230CF9DD" w14:textId="7777777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3DA529A" w14:textId="7777777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299FA414" w14:textId="7777777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C666DB4" w14:textId="7777777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</w:tcPr>
          <w:p w14:paraId="0B139B12" w14:textId="7777777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08B7572" w14:textId="54639338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71257558" w14:textId="7777777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513B67E" w14:textId="77777777" w:rsidR="00CC26F3" w:rsidRPr="00C54565" w:rsidDel="00D43E7A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C26F3" w:rsidRPr="00C54565" w14:paraId="411974FA" w14:textId="77777777" w:rsidTr="005E2ECB">
        <w:trPr>
          <w:tblHeader/>
        </w:trPr>
        <w:tc>
          <w:tcPr>
            <w:tcW w:w="3150" w:type="dxa"/>
          </w:tcPr>
          <w:p w14:paraId="3D794266" w14:textId="7777777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FF523A2" w14:textId="7777777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65033A" w14:textId="7777777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241A8A" w14:textId="7777777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03987D7" w14:textId="0A30BF35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A1CE653" w14:textId="7777777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1BCBFDF" w14:textId="7777777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C26F3" w:rsidRPr="00C54565" w14:paraId="1D2C37AC" w14:textId="77777777" w:rsidTr="00CC26F3">
        <w:tc>
          <w:tcPr>
            <w:tcW w:w="3150" w:type="dxa"/>
          </w:tcPr>
          <w:p w14:paraId="08A95FAF" w14:textId="16D7260D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64C88447" w14:textId="7777777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879179" w14:textId="7777777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28041" w14:textId="7777777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E4CE90" w14:textId="031AE226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52AAD" w14:textId="7777777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D309CF" w14:textId="7777777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26F3" w:rsidRPr="00C54565" w14:paraId="3D027BEA" w14:textId="77777777" w:rsidTr="00CC26F3">
        <w:tc>
          <w:tcPr>
            <w:tcW w:w="3150" w:type="dxa"/>
          </w:tcPr>
          <w:p w14:paraId="4460836C" w14:textId="7777777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14:paraId="459E9A14" w14:textId="0E22E156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7089D4EB" w14:textId="05BCC49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46E1BFD" w14:textId="7777777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2BA2B89" w14:textId="12DF1D2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0.55</w:t>
            </w:r>
          </w:p>
        </w:tc>
        <w:tc>
          <w:tcPr>
            <w:tcW w:w="270" w:type="dxa"/>
          </w:tcPr>
          <w:p w14:paraId="6B2523D3" w14:textId="7777777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ADC35A4" w14:textId="521638FF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</w:tr>
      <w:tr w:rsidR="00CC26F3" w:rsidRPr="00C54565" w14:paraId="46F3D78C" w14:textId="77777777" w:rsidTr="00CC26F3">
        <w:tc>
          <w:tcPr>
            <w:tcW w:w="3150" w:type="dxa"/>
          </w:tcPr>
          <w:p w14:paraId="4818972F" w14:textId="7777777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26CBB57" w14:textId="7777777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5BED91" w14:textId="7777777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901CB5" w14:textId="7777777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1B5C258" w14:textId="5F3482F0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ED8EAC" w14:textId="7777777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8873B1F" w14:textId="77777777" w:rsidR="00CC26F3" w:rsidRPr="00C54565" w:rsidRDefault="00CC26F3" w:rsidP="002A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26F3" w:rsidRPr="00C54565" w14:paraId="049AA0DF" w14:textId="77777777" w:rsidTr="00CC2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E6F0763" w14:textId="3DDA771D" w:rsidR="00CC26F3" w:rsidRPr="00C54565" w:rsidRDefault="00CC26F3" w:rsidP="00CD5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7B5FD3" w14:textId="77777777" w:rsidR="00CC26F3" w:rsidRPr="00C54565" w:rsidRDefault="00CC26F3" w:rsidP="00CD5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17C2B3" w14:textId="77777777" w:rsidR="00CC26F3" w:rsidRPr="00C54565" w:rsidRDefault="00CC26F3" w:rsidP="00CD5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33FEB8" w14:textId="77777777" w:rsidR="00CC26F3" w:rsidRPr="00C54565" w:rsidRDefault="00CC26F3" w:rsidP="00CD5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95047A" w14:textId="3FAA3EB2" w:rsidR="00CC26F3" w:rsidRPr="00C54565" w:rsidRDefault="00CC26F3" w:rsidP="00CD5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D97FAF" w14:textId="77777777" w:rsidR="00CC26F3" w:rsidRPr="00C54565" w:rsidRDefault="00CC26F3" w:rsidP="00CD5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041B5D" w14:textId="77777777" w:rsidR="00CC26F3" w:rsidRPr="00C54565" w:rsidRDefault="00CC26F3" w:rsidP="00CD5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26F3" w:rsidRPr="00C54565" w14:paraId="15536A5F" w14:textId="77777777" w:rsidTr="00CC2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B1A3592" w14:textId="77777777" w:rsidR="00CC26F3" w:rsidRPr="00C54565" w:rsidRDefault="00CC26F3" w:rsidP="00CD5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860278" w14:textId="46A73CA2" w:rsidR="00CC26F3" w:rsidRPr="00C54565" w:rsidRDefault="00CC26F3" w:rsidP="00CD5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19AD07" w14:textId="2EBA331D" w:rsidR="00CC26F3" w:rsidRPr="00C54565" w:rsidRDefault="00CC26F3" w:rsidP="00CD5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54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907F47" w14:textId="77777777" w:rsidR="00CC26F3" w:rsidRPr="00C54565" w:rsidRDefault="00CC26F3" w:rsidP="00CD5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30FD410" w14:textId="67652B01" w:rsidR="00CC26F3" w:rsidRPr="00C54565" w:rsidRDefault="00CC26F3" w:rsidP="00CD5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0.8</w:t>
            </w:r>
            <w:r w:rsidR="00D077C9" w:rsidRPr="00C5456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4740A8" w14:textId="77777777" w:rsidR="00CC26F3" w:rsidRPr="00C54565" w:rsidRDefault="00CC26F3" w:rsidP="00CD5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883483" w14:textId="283B246B" w:rsidR="00CC26F3" w:rsidRPr="00C54565" w:rsidRDefault="00CC26F3" w:rsidP="00CD5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</w:tr>
    </w:tbl>
    <w:p w14:paraId="36C41307" w14:textId="51FE13EC" w:rsidR="00D077C9" w:rsidRPr="00C54565" w:rsidRDefault="00D077C9" w:rsidP="001B4E37">
      <w:pPr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</w:rPr>
        <w:br w:type="page"/>
      </w:r>
    </w:p>
    <w:p w14:paraId="1B1ABA5A" w14:textId="77777777" w:rsidR="00626409" w:rsidRPr="00C54565" w:rsidRDefault="00626409" w:rsidP="00892412">
      <w:pPr>
        <w:pStyle w:val="Heading1"/>
        <w:keepLines/>
        <w:numPr>
          <w:ilvl w:val="0"/>
          <w:numId w:val="1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C54565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6B6BDB1F" w14:textId="77777777" w:rsidR="002A6E15" w:rsidRPr="00C54565" w:rsidRDefault="002A6E15" w:rsidP="00626409">
      <w:pPr>
        <w:rPr>
          <w:rFonts w:asciiTheme="majorBidi" w:hAnsiTheme="majorBidi" w:cstheme="majorBidi"/>
          <w:sz w:val="16"/>
          <w:szCs w:val="16"/>
        </w:rPr>
      </w:pPr>
    </w:p>
    <w:p w14:paraId="23C21898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8363B16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38599DB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อัตราแลกเปลี่ยนเงินตราต่างประเทศและ</w:t>
      </w:r>
      <w:r w:rsidRPr="00C54565">
        <w:rPr>
          <w:rFonts w:asciiTheme="majorBidi" w:hAnsiTheme="majorBidi" w:cstheme="majorBidi"/>
          <w:sz w:val="30"/>
          <w:szCs w:val="30"/>
          <w:cs/>
        </w:rPr>
        <w:t>จากการไม่ปฏิบัติตามข้อกำหนดตามสัญญาของคู่สัญญา กลุ่มบริษัทไม่มีการถือหรือออกเครื่องมือทางการ</w:t>
      </w:r>
      <w:r w:rsidR="004B6446" w:rsidRPr="00C54565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C54565">
        <w:rPr>
          <w:rFonts w:asciiTheme="majorBidi" w:hAnsiTheme="majorBidi" w:cstheme="majorBidi"/>
          <w:sz w:val="30"/>
          <w:szCs w:val="30"/>
          <w:cs/>
        </w:rPr>
        <w:t>ที่เป็นตราสารอนุพันธ์ เพื่อการเก็งกำไรหรือการค้า</w:t>
      </w:r>
    </w:p>
    <w:p w14:paraId="376C1863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48F05FC9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48978958" w14:textId="77777777" w:rsidR="00CB5C45" w:rsidRPr="00C54565" w:rsidRDefault="00CB5C45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787CE150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69DCACED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1E2EB78" w14:textId="513D252F" w:rsidR="002C5BAC" w:rsidRPr="00C54565" w:rsidRDefault="00626409" w:rsidP="009B6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="Angsana New" w:hAnsi="Angsana New" w:cs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Pr="00C54565">
        <w:rPr>
          <w:rFonts w:ascii="Angsana New" w:hAnsi="Angsana New" w:cs="Angsana New"/>
          <w:sz w:val="30"/>
          <w:szCs w:val="30"/>
          <w:cs/>
        </w:rPr>
        <w:t>ความเชื่อมั่นของ</w:t>
      </w:r>
      <w:r w:rsidRPr="00C54565">
        <w:rPr>
          <w:rFonts w:ascii="Angsana New" w:hAnsi="Angsana New" w:cs="Angsana New" w:hint="cs"/>
          <w:sz w:val="30"/>
          <w:szCs w:val="30"/>
          <w:cs/>
        </w:rPr>
        <w:t>นักลงทุน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09703F9A" w14:textId="77777777" w:rsidR="009F5B46" w:rsidRPr="00C54565" w:rsidRDefault="009F5B46" w:rsidP="009B6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244A4BA" w14:textId="77777777" w:rsidR="00626409" w:rsidRPr="00C54565" w:rsidRDefault="00626409" w:rsidP="00CB5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0E704CBD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7940DBFB" w14:textId="7F821F71" w:rsidR="00BE4741" w:rsidRPr="00C54565" w:rsidRDefault="00626409" w:rsidP="007B3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กลุ่มบริษัทมีความเสี่ยงด้านอัตราดอกเบี้ยที่เกิดจากเงินกู้ยืม กลุ่มบริษัทได้ลดความเสี่ยงดังกล่าวโดยทำให้แน่ใจว่าดอกเบี้ยที่เกิดจากเงินกู้ยืมส่วนใหญ่มีอัตราคงที่</w:t>
      </w:r>
    </w:p>
    <w:tbl>
      <w:tblPr>
        <w:tblpPr w:leftFromText="180" w:rightFromText="180" w:vertAnchor="text" w:horzAnchor="margin" w:tblpX="496" w:tblpY="183"/>
        <w:tblW w:w="91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260"/>
        <w:gridCol w:w="180"/>
        <w:gridCol w:w="1080"/>
        <w:gridCol w:w="180"/>
        <w:gridCol w:w="1170"/>
        <w:gridCol w:w="180"/>
        <w:gridCol w:w="1080"/>
        <w:gridCol w:w="180"/>
        <w:gridCol w:w="1170"/>
      </w:tblGrid>
      <w:tr w:rsidR="00BE4741" w:rsidRPr="00C54565" w14:paraId="12FCD488" w14:textId="77777777" w:rsidTr="00C87009">
        <w:trPr>
          <w:cantSplit/>
          <w:trHeight w:val="113"/>
          <w:tblHeader/>
        </w:trPr>
        <w:tc>
          <w:tcPr>
            <w:tcW w:w="4140" w:type="dxa"/>
            <w:gridSpan w:val="3"/>
            <w:vAlign w:val="bottom"/>
          </w:tcPr>
          <w:p w14:paraId="6DB78ACD" w14:textId="77777777" w:rsidR="00BE4741" w:rsidRPr="00C54565" w:rsidRDefault="00BE4741" w:rsidP="0088477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040" w:type="dxa"/>
            <w:gridSpan w:val="7"/>
            <w:hideMark/>
          </w:tcPr>
          <w:p w14:paraId="3554D85A" w14:textId="77777777" w:rsidR="00BE4741" w:rsidRPr="00C54565" w:rsidRDefault="00BE4741" w:rsidP="0088477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C87009" w:rsidRPr="00C54565" w14:paraId="4F2300F0" w14:textId="77777777" w:rsidTr="00C87009">
        <w:trPr>
          <w:cantSplit/>
          <w:trHeight w:val="113"/>
          <w:tblHeader/>
        </w:trPr>
        <w:tc>
          <w:tcPr>
            <w:tcW w:w="4140" w:type="dxa"/>
            <w:gridSpan w:val="3"/>
            <w:vAlign w:val="bottom"/>
          </w:tcPr>
          <w:p w14:paraId="1579F6E1" w14:textId="77777777" w:rsidR="00C87009" w:rsidRPr="00C54565" w:rsidRDefault="00C87009" w:rsidP="0088477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</w:tcPr>
          <w:p w14:paraId="0300C21A" w14:textId="4C606F9D" w:rsidR="00C87009" w:rsidRPr="00C54565" w:rsidRDefault="00C87009" w:rsidP="0088477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ระยะเวลาที่ครบกำหนดชำระ</w:t>
            </w:r>
          </w:p>
        </w:tc>
      </w:tr>
      <w:tr w:rsidR="00BE4741" w:rsidRPr="00C54565" w14:paraId="62420E2E" w14:textId="77777777" w:rsidTr="00CD6F49">
        <w:trPr>
          <w:cantSplit/>
          <w:trHeight w:val="364"/>
          <w:tblHeader/>
        </w:trPr>
        <w:tc>
          <w:tcPr>
            <w:tcW w:w="2700" w:type="dxa"/>
            <w:vAlign w:val="bottom"/>
          </w:tcPr>
          <w:p w14:paraId="1E05F2B2" w14:textId="0E9EFFC1" w:rsidR="00BE4741" w:rsidRPr="00C54565" w:rsidRDefault="00C87009" w:rsidP="00C87009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rtl/>
                <w:lang w:val="en-US" w:eastAsia="en-GB" w:bidi="th-TH"/>
              </w:rPr>
            </w:pPr>
            <w:r w:rsidRPr="00C5456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ณ วันที่ </w:t>
            </w:r>
            <w:r w:rsidRPr="00C545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31 </w:t>
            </w:r>
            <w:r w:rsidRPr="00C5456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ธันวาคม </w:t>
            </w:r>
            <w:r w:rsidRPr="00C545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2561</w:t>
            </w:r>
          </w:p>
        </w:tc>
        <w:tc>
          <w:tcPr>
            <w:tcW w:w="1260" w:type="dxa"/>
            <w:hideMark/>
          </w:tcPr>
          <w:p w14:paraId="653C5C7F" w14:textId="77777777" w:rsidR="00BE4741" w:rsidRPr="00C54565" w:rsidRDefault="00BE4741" w:rsidP="0088477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อัตราดอกเบี้ย</w:t>
            </w:r>
          </w:p>
          <w:p w14:paraId="57B55910" w14:textId="77777777" w:rsidR="00BE4741" w:rsidRPr="00C54565" w:rsidRDefault="00BE4741" w:rsidP="0088477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ที่แท้จริง</w:t>
            </w:r>
          </w:p>
        </w:tc>
        <w:tc>
          <w:tcPr>
            <w:tcW w:w="180" w:type="dxa"/>
          </w:tcPr>
          <w:p w14:paraId="6326AE5A" w14:textId="77777777" w:rsidR="00BE4741" w:rsidRPr="00C54565" w:rsidRDefault="00BE4741" w:rsidP="0088477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DFB8FFB" w14:textId="77777777" w:rsidR="00BE4741" w:rsidRPr="00C54565" w:rsidRDefault="00BE4741" w:rsidP="0088477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 xml:space="preserve">ภายใน </w:t>
            </w:r>
            <w:r w:rsidRPr="00C5456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 xml:space="preserve">1 </w:t>
            </w:r>
            <w:r w:rsidRPr="00C54565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6CF6F7F" w14:textId="77777777" w:rsidR="00BE4741" w:rsidRPr="00C54565" w:rsidRDefault="00BE4741" w:rsidP="0088477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2EF51069" w14:textId="77777777" w:rsidR="00BE4741" w:rsidRPr="00C54565" w:rsidRDefault="00BE4741" w:rsidP="0088477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หลังจาก</w:t>
            </w:r>
            <w:r w:rsidRPr="00C5456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 xml:space="preserve"> 1 </w:t>
            </w:r>
            <w:r w:rsidRPr="00C54565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 xml:space="preserve">ปีแต่ภายใน </w:t>
            </w:r>
            <w:r w:rsidRPr="00C5456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 xml:space="preserve">5 </w:t>
            </w:r>
            <w:r w:rsidRPr="00C54565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A836B9B" w14:textId="77777777" w:rsidR="00BE4741" w:rsidRPr="00C54565" w:rsidRDefault="00BE4741" w:rsidP="0088477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EC3DC84" w14:textId="77777777" w:rsidR="00BE4741" w:rsidRPr="00C54565" w:rsidRDefault="00BE4741" w:rsidP="0088477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 xml:space="preserve">หลังจาก </w:t>
            </w:r>
            <w:r w:rsidRPr="00C5456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 xml:space="preserve">5 </w:t>
            </w:r>
            <w:r w:rsidRPr="00C54565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AEFB188" w14:textId="77777777" w:rsidR="00BE4741" w:rsidRPr="00C54565" w:rsidRDefault="00BE4741" w:rsidP="0088477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087A98BC" w14:textId="77777777" w:rsidR="00BE4741" w:rsidRPr="00C54565" w:rsidRDefault="00BE4741" w:rsidP="0088477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รวม</w:t>
            </w:r>
          </w:p>
        </w:tc>
      </w:tr>
      <w:tr w:rsidR="00BE4741" w:rsidRPr="00C54565" w14:paraId="1973EB4A" w14:textId="77777777" w:rsidTr="00884773">
        <w:trPr>
          <w:cantSplit/>
        </w:trPr>
        <w:tc>
          <w:tcPr>
            <w:tcW w:w="2700" w:type="dxa"/>
          </w:tcPr>
          <w:p w14:paraId="1B26E928" w14:textId="77777777" w:rsidR="00BE4741" w:rsidRPr="00C54565" w:rsidRDefault="00BE4741" w:rsidP="00884773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14:paraId="3ECB7355" w14:textId="77777777" w:rsidR="00BE4741" w:rsidRPr="00C54565" w:rsidRDefault="00BE4741" w:rsidP="00884773">
            <w:pPr>
              <w:ind w:left="180" w:hanging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  <w:r w:rsidRPr="00C545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(ร้อยละต่อปี)</w:t>
            </w:r>
          </w:p>
        </w:tc>
        <w:tc>
          <w:tcPr>
            <w:tcW w:w="180" w:type="dxa"/>
          </w:tcPr>
          <w:p w14:paraId="1E144884" w14:textId="77777777" w:rsidR="00BE4741" w:rsidRPr="00C54565" w:rsidRDefault="00BE4741" w:rsidP="00884773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7"/>
            <w:hideMark/>
          </w:tcPr>
          <w:p w14:paraId="0B2EB21E" w14:textId="77777777" w:rsidR="00BE4741" w:rsidRPr="00C54565" w:rsidRDefault="00BE4741" w:rsidP="008847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C5456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545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E4741" w:rsidRPr="00C54565" w14:paraId="5ED94CF2" w14:textId="77777777" w:rsidTr="00884773">
        <w:trPr>
          <w:cantSplit/>
        </w:trPr>
        <w:tc>
          <w:tcPr>
            <w:tcW w:w="2700" w:type="dxa"/>
            <w:hideMark/>
          </w:tcPr>
          <w:p w14:paraId="0B566C3C" w14:textId="1AD10EEE" w:rsidR="00BE4741" w:rsidRPr="00C54565" w:rsidRDefault="00C87009" w:rsidP="0088477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C545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0D82E303" w14:textId="77777777" w:rsidR="00BE4741" w:rsidRPr="00C54565" w:rsidRDefault="00BE4741" w:rsidP="00884773">
            <w:pPr>
              <w:pStyle w:val="acctfourfigures"/>
              <w:tabs>
                <w:tab w:val="decimal" w:pos="55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14B99D1" w14:textId="77777777" w:rsidR="00BE4741" w:rsidRPr="00C54565" w:rsidRDefault="00BE4741" w:rsidP="0088477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C58DBD0" w14:textId="77777777" w:rsidR="00BE4741" w:rsidRPr="00C54565" w:rsidRDefault="00BE4741" w:rsidP="0088477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7F5A22F" w14:textId="77777777" w:rsidR="00BE4741" w:rsidRPr="00C54565" w:rsidRDefault="00BE4741" w:rsidP="0088477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255BED5F" w14:textId="77777777" w:rsidR="00BE4741" w:rsidRPr="00C54565" w:rsidRDefault="00BE4741" w:rsidP="0088477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2AE1892" w14:textId="77777777" w:rsidR="00BE4741" w:rsidRPr="00C54565" w:rsidRDefault="00BE4741" w:rsidP="0088477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BF188AE" w14:textId="77777777" w:rsidR="00BE4741" w:rsidRPr="00C54565" w:rsidRDefault="00BE4741" w:rsidP="0088477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C156DC6" w14:textId="77777777" w:rsidR="00BE4741" w:rsidRPr="00C54565" w:rsidRDefault="00BE4741" w:rsidP="0088477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5D213ACA" w14:textId="77777777" w:rsidR="00BE4741" w:rsidRPr="00C54565" w:rsidRDefault="00BE4741" w:rsidP="0088477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BE4741" w:rsidRPr="00C54565" w14:paraId="6850A2FA" w14:textId="77777777" w:rsidTr="00884773">
        <w:trPr>
          <w:cantSplit/>
        </w:trPr>
        <w:tc>
          <w:tcPr>
            <w:tcW w:w="2700" w:type="dxa"/>
            <w:hideMark/>
          </w:tcPr>
          <w:p w14:paraId="5169B987" w14:textId="77777777" w:rsidR="00BE4741" w:rsidRPr="00C54565" w:rsidRDefault="00BE4741" w:rsidP="00884773">
            <w:pPr>
              <w:ind w:left="18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1260" w:type="dxa"/>
            <w:hideMark/>
          </w:tcPr>
          <w:p w14:paraId="5FFF532C" w14:textId="77777777" w:rsidR="00BE4741" w:rsidRPr="00C54565" w:rsidRDefault="00BE4741" w:rsidP="00884773">
            <w:pPr>
              <w:pStyle w:val="acctfourfigures"/>
              <w:tabs>
                <w:tab w:val="left" w:pos="720"/>
              </w:tabs>
              <w:spacing w:line="240" w:lineRule="atLeast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5.4 - 5.6</w:t>
            </w:r>
          </w:p>
        </w:tc>
        <w:tc>
          <w:tcPr>
            <w:tcW w:w="180" w:type="dxa"/>
          </w:tcPr>
          <w:p w14:paraId="6126A4BC" w14:textId="77777777" w:rsidR="00BE4741" w:rsidRPr="00C54565" w:rsidRDefault="00BE4741" w:rsidP="0088477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228AB3C3" w14:textId="77777777" w:rsidR="00BE4741" w:rsidRPr="00C54565" w:rsidRDefault="00BE4741" w:rsidP="0088477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eastAsia="en-GB"/>
              </w:rPr>
              <w:t>9,167</w:t>
            </w:r>
          </w:p>
        </w:tc>
        <w:tc>
          <w:tcPr>
            <w:tcW w:w="180" w:type="dxa"/>
          </w:tcPr>
          <w:p w14:paraId="3E1F1628" w14:textId="77777777" w:rsidR="00BE4741" w:rsidRPr="00C54565" w:rsidRDefault="00BE4741" w:rsidP="0088477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49A1DFF6" w14:textId="77777777" w:rsidR="00BE4741" w:rsidRPr="00C54565" w:rsidRDefault="00BE4741" w:rsidP="0088477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219BBA1" w14:textId="77777777" w:rsidR="00BE4741" w:rsidRPr="00C54565" w:rsidRDefault="00BE4741" w:rsidP="0088477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03FF279" w14:textId="77777777" w:rsidR="00BE4741" w:rsidRPr="00C54565" w:rsidRDefault="00BE4741" w:rsidP="008847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0045BD6A" w14:textId="77777777" w:rsidR="00BE4741" w:rsidRPr="00C54565" w:rsidRDefault="00BE4741" w:rsidP="0088477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E803A7E" w14:textId="77777777" w:rsidR="00BE4741" w:rsidRPr="00C54565" w:rsidRDefault="00BE4741" w:rsidP="0088477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eastAsia="en-GB"/>
              </w:rPr>
              <w:t>9,167</w:t>
            </w:r>
          </w:p>
        </w:tc>
      </w:tr>
      <w:tr w:rsidR="00BE4741" w:rsidRPr="00C54565" w14:paraId="404D285C" w14:textId="77777777" w:rsidTr="00884773">
        <w:trPr>
          <w:cantSplit/>
        </w:trPr>
        <w:tc>
          <w:tcPr>
            <w:tcW w:w="2700" w:type="dxa"/>
            <w:hideMark/>
          </w:tcPr>
          <w:p w14:paraId="788949A8" w14:textId="77777777" w:rsidR="00BE4741" w:rsidRPr="00C54565" w:rsidRDefault="00BE4741" w:rsidP="00884773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</w:tcPr>
          <w:p w14:paraId="45DBB994" w14:textId="77777777" w:rsidR="00BE4741" w:rsidRPr="00C54565" w:rsidRDefault="00BE4741" w:rsidP="00884773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96B2CDF" w14:textId="77777777" w:rsidR="00BE4741" w:rsidRPr="00C54565" w:rsidRDefault="00BE4741" w:rsidP="0088477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FA53324" w14:textId="77777777" w:rsidR="00BE4741" w:rsidRPr="00C54565" w:rsidRDefault="00BE4741" w:rsidP="0088477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9,167</w:t>
            </w:r>
          </w:p>
        </w:tc>
        <w:tc>
          <w:tcPr>
            <w:tcW w:w="180" w:type="dxa"/>
          </w:tcPr>
          <w:p w14:paraId="3FA7B489" w14:textId="77777777" w:rsidR="00BE4741" w:rsidRPr="00C54565" w:rsidRDefault="00BE4741" w:rsidP="0088477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C5B80C" w14:textId="77777777" w:rsidR="00BE4741" w:rsidRPr="00C54565" w:rsidRDefault="00BE4741" w:rsidP="0088477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7F327AC0" w14:textId="77777777" w:rsidR="00BE4741" w:rsidRPr="00C54565" w:rsidRDefault="00BE4741" w:rsidP="0088477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9C0226" w14:textId="77777777" w:rsidR="00BE4741" w:rsidRPr="00C54565" w:rsidRDefault="00BE4741" w:rsidP="008847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20B42F2" w14:textId="77777777" w:rsidR="00BE4741" w:rsidRPr="00C54565" w:rsidRDefault="00BE4741" w:rsidP="0088477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142146" w14:textId="77777777" w:rsidR="00BE4741" w:rsidRPr="00C54565" w:rsidRDefault="00BE4741" w:rsidP="0088477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9,167</w:t>
            </w:r>
          </w:p>
        </w:tc>
      </w:tr>
    </w:tbl>
    <w:p w14:paraId="7AC0450E" w14:textId="28D1CBD1" w:rsidR="00626409" w:rsidRPr="00C54565" w:rsidRDefault="00626409" w:rsidP="00377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5456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14:paraId="3D261CCD" w14:textId="77777777" w:rsidR="00626409" w:rsidRPr="00C54565" w:rsidRDefault="00626409" w:rsidP="00B1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46CD64F" w14:textId="4D5C4C91" w:rsidR="00884773" w:rsidRPr="00C54565" w:rsidRDefault="00626409" w:rsidP="00305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</w:p>
    <w:p w14:paraId="68F22A5E" w14:textId="77777777" w:rsidR="00B10228" w:rsidRPr="00C54565" w:rsidRDefault="00B10228" w:rsidP="00B1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891E496" w14:textId="77777777" w:rsidR="00305E34" w:rsidRPr="00C54565" w:rsidRDefault="00305E34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4565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C54565">
        <w:rPr>
          <w:rFonts w:ascii="Angsana New" w:hAnsi="Angsana New" w:cs="Angsana New"/>
          <w:sz w:val="30"/>
          <w:szCs w:val="30"/>
        </w:rPr>
        <w:t xml:space="preserve">31 </w:t>
      </w:r>
      <w:r w:rsidRPr="00C5456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C5456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54565">
        <w:rPr>
          <w:rFonts w:ascii="Angsana New" w:hAnsi="Angsana New" w:cs="Angsana New" w:hint="cs"/>
          <w:sz w:val="30"/>
          <w:szCs w:val="30"/>
          <w:cs/>
        </w:rPr>
        <w:t>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1FFB3CB7" w14:textId="77777777" w:rsidR="000361B7" w:rsidRPr="00C54565" w:rsidRDefault="000361B7" w:rsidP="00CC2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pPr w:leftFromText="180" w:rightFromText="180" w:vertAnchor="text" w:horzAnchor="margin" w:tblpX="507" w:tblpY="183"/>
        <w:tblW w:w="9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2"/>
        <w:gridCol w:w="1002"/>
        <w:gridCol w:w="183"/>
        <w:gridCol w:w="989"/>
        <w:gridCol w:w="10"/>
        <w:gridCol w:w="172"/>
        <w:gridCol w:w="8"/>
        <w:gridCol w:w="993"/>
        <w:gridCol w:w="6"/>
        <w:gridCol w:w="175"/>
        <w:gridCol w:w="6"/>
        <w:gridCol w:w="974"/>
        <w:gridCol w:w="13"/>
        <w:gridCol w:w="167"/>
        <w:gridCol w:w="13"/>
        <w:gridCol w:w="977"/>
        <w:gridCol w:w="11"/>
      </w:tblGrid>
      <w:tr w:rsidR="000361B7" w:rsidRPr="00C54565" w14:paraId="03247DEE" w14:textId="77777777" w:rsidTr="00CD6F49">
        <w:trPr>
          <w:cantSplit/>
          <w:tblHeader/>
        </w:trPr>
        <w:tc>
          <w:tcPr>
            <w:tcW w:w="3492" w:type="dxa"/>
            <w:shd w:val="clear" w:color="auto" w:fill="auto"/>
          </w:tcPr>
          <w:p w14:paraId="0454F361" w14:textId="56652A80" w:rsidR="000361B7" w:rsidRPr="00C54565" w:rsidRDefault="0026206C" w:rsidP="00A2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C5456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สินทรัพย์และหนี้สินที่เป็นเงินตรา</w:t>
            </w:r>
          </w:p>
        </w:tc>
        <w:tc>
          <w:tcPr>
            <w:tcW w:w="1002" w:type="dxa"/>
            <w:shd w:val="clear" w:color="auto" w:fill="auto"/>
          </w:tcPr>
          <w:p w14:paraId="4A097ADF" w14:textId="77777777" w:rsidR="000361B7" w:rsidRPr="00C54565" w:rsidRDefault="000361B7" w:rsidP="00A230DC">
            <w:pPr>
              <w:outlineLvl w:val="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68BBA469" w14:textId="77777777" w:rsidR="000361B7" w:rsidRPr="00C54565" w:rsidRDefault="000361B7" w:rsidP="00A230DC">
            <w:pPr>
              <w:outlineLvl w:val="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17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19F4377" w14:textId="77777777" w:rsidR="000361B7" w:rsidRPr="00C54565" w:rsidRDefault="000361B7" w:rsidP="00A230D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5456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54565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5EBCE3F" w14:textId="77777777" w:rsidR="000361B7" w:rsidRPr="00C54565" w:rsidRDefault="000361B7" w:rsidP="00A230DC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254328F" w14:textId="77777777" w:rsidR="000361B7" w:rsidRPr="00C54565" w:rsidRDefault="000361B7" w:rsidP="00A230D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5456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361B7" w:rsidRPr="00C54565" w14:paraId="77262CE0" w14:textId="77777777" w:rsidTr="00CD6F49">
        <w:trPr>
          <w:cantSplit/>
          <w:tblHeader/>
        </w:trPr>
        <w:tc>
          <w:tcPr>
            <w:tcW w:w="3492" w:type="dxa"/>
            <w:shd w:val="clear" w:color="auto" w:fill="auto"/>
          </w:tcPr>
          <w:p w14:paraId="29FFCF1B" w14:textId="782AF89F" w:rsidR="000361B7" w:rsidRPr="00C54565" w:rsidRDefault="0026206C" w:rsidP="0026206C">
            <w:pPr>
              <w:pStyle w:val="acctfourfigures"/>
              <w:spacing w:line="240" w:lineRule="atLeast"/>
              <w:ind w:left="195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545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 </w:t>
            </w:r>
            <w:r w:rsidR="00BE4741" w:rsidRPr="00C5456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ต่างประเทศ ณ วันที่</w:t>
            </w:r>
            <w:r w:rsidR="00BE4741" w:rsidRPr="00C545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31 </w:t>
            </w:r>
            <w:r w:rsidR="00BE4741" w:rsidRPr="00C5456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002" w:type="dxa"/>
            <w:shd w:val="clear" w:color="auto" w:fill="auto"/>
          </w:tcPr>
          <w:p w14:paraId="55B908C4" w14:textId="77777777" w:rsidR="000361B7" w:rsidRPr="00C54565" w:rsidRDefault="000361B7" w:rsidP="00A230D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36921C66" w14:textId="77777777" w:rsidR="000361B7" w:rsidRPr="00C54565" w:rsidRDefault="000361B7" w:rsidP="00A230D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583CB0" w14:textId="77777777" w:rsidR="000361B7" w:rsidRPr="00C54565" w:rsidRDefault="000361B7" w:rsidP="00A230D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9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CF84A" w14:textId="77777777" w:rsidR="000361B7" w:rsidRPr="00C54565" w:rsidRDefault="000361B7" w:rsidP="00A230D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14:paraId="046E0C3F" w14:textId="77777777" w:rsidR="000361B7" w:rsidRPr="00C54565" w:rsidRDefault="000361B7" w:rsidP="00A230D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CD88CCE" w14:textId="77777777" w:rsidR="000361B7" w:rsidRPr="00C54565" w:rsidRDefault="000361B7" w:rsidP="00A230D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9E6BFD" w14:textId="77777777" w:rsidR="000361B7" w:rsidRPr="00C54565" w:rsidRDefault="000361B7" w:rsidP="00A230D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A1A8BE" w14:textId="77777777" w:rsidR="000361B7" w:rsidRPr="00C54565" w:rsidRDefault="000361B7" w:rsidP="00A230D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D36714" w14:textId="77777777" w:rsidR="000361B7" w:rsidRPr="00C54565" w:rsidRDefault="000361B7" w:rsidP="00A230D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0361B7" w:rsidRPr="00C54565" w14:paraId="3F5790D2" w14:textId="77777777" w:rsidTr="00CD6F49">
        <w:trPr>
          <w:cantSplit/>
          <w:trHeight w:val="348"/>
          <w:tblHeader/>
        </w:trPr>
        <w:tc>
          <w:tcPr>
            <w:tcW w:w="3492" w:type="dxa"/>
            <w:shd w:val="clear" w:color="auto" w:fill="auto"/>
          </w:tcPr>
          <w:p w14:paraId="0E947993" w14:textId="77777777" w:rsidR="000361B7" w:rsidRPr="00C54565" w:rsidRDefault="000361B7" w:rsidP="00B10228">
            <w:pPr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2" w:type="dxa"/>
            <w:shd w:val="clear" w:color="auto" w:fill="auto"/>
          </w:tcPr>
          <w:p w14:paraId="7108BAF7" w14:textId="77777777" w:rsidR="000361B7" w:rsidRPr="00C54565" w:rsidRDefault="000361B7" w:rsidP="00B10228">
            <w:pPr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3" w:type="dxa"/>
            <w:shd w:val="clear" w:color="auto" w:fill="auto"/>
          </w:tcPr>
          <w:p w14:paraId="76F98944" w14:textId="77777777" w:rsidR="000361B7" w:rsidRPr="00C54565" w:rsidRDefault="000361B7" w:rsidP="00B1022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14" w:type="dxa"/>
            <w:gridSpan w:val="14"/>
            <w:shd w:val="clear" w:color="auto" w:fill="auto"/>
          </w:tcPr>
          <w:p w14:paraId="5E13F980" w14:textId="77777777" w:rsidR="000361B7" w:rsidRPr="00C54565" w:rsidRDefault="000361B7" w:rsidP="00B1022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C5456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545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361B7" w:rsidRPr="00C54565" w14:paraId="1164D63A" w14:textId="77777777" w:rsidTr="00CD6F49">
        <w:trPr>
          <w:cantSplit/>
          <w:trHeight w:val="186"/>
        </w:trPr>
        <w:tc>
          <w:tcPr>
            <w:tcW w:w="3492" w:type="dxa"/>
            <w:shd w:val="clear" w:color="auto" w:fill="auto"/>
          </w:tcPr>
          <w:p w14:paraId="1D5BA2A8" w14:textId="77777777" w:rsidR="000361B7" w:rsidRPr="00C54565" w:rsidRDefault="000361B7" w:rsidP="00A230D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02" w:type="dxa"/>
            <w:shd w:val="clear" w:color="auto" w:fill="auto"/>
          </w:tcPr>
          <w:p w14:paraId="5F7BBCC1" w14:textId="77777777" w:rsidR="000361B7" w:rsidRPr="00C54565" w:rsidRDefault="000361B7" w:rsidP="00A230D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29051B05" w14:textId="77777777" w:rsidR="000361B7" w:rsidRPr="00C54565" w:rsidRDefault="000361B7" w:rsidP="00A230D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14" w:type="dxa"/>
            <w:gridSpan w:val="14"/>
            <w:shd w:val="clear" w:color="auto" w:fill="auto"/>
          </w:tcPr>
          <w:p w14:paraId="43EA5FAA" w14:textId="77777777" w:rsidR="000361B7" w:rsidRPr="00C54565" w:rsidRDefault="000361B7" w:rsidP="00A230D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361B7" w:rsidRPr="00C54565" w14:paraId="03C94C31" w14:textId="77777777" w:rsidTr="00CD6F49">
        <w:trPr>
          <w:cantSplit/>
        </w:trPr>
        <w:tc>
          <w:tcPr>
            <w:tcW w:w="3492" w:type="dxa"/>
            <w:shd w:val="clear" w:color="auto" w:fill="auto"/>
          </w:tcPr>
          <w:p w14:paraId="647B1DE6" w14:textId="77777777" w:rsidR="000361B7" w:rsidRPr="00C54565" w:rsidRDefault="000361B7" w:rsidP="00A230D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2" w:type="dxa"/>
            <w:shd w:val="clear" w:color="auto" w:fill="auto"/>
          </w:tcPr>
          <w:p w14:paraId="6236EE8C" w14:textId="77777777" w:rsidR="000361B7" w:rsidRPr="00C54565" w:rsidRDefault="000361B7" w:rsidP="00A230DC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706A6392" w14:textId="77777777" w:rsidR="000361B7" w:rsidRPr="00C54565" w:rsidRDefault="000361B7" w:rsidP="00A230D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C7ADBC3" w14:textId="07ED63DE" w:rsidR="000361B7" w:rsidRPr="00C54565" w:rsidRDefault="00DF1C8A" w:rsidP="00A23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6,552</w:t>
            </w:r>
          </w:p>
        </w:tc>
        <w:tc>
          <w:tcPr>
            <w:tcW w:w="190" w:type="dxa"/>
            <w:gridSpan w:val="3"/>
            <w:shd w:val="clear" w:color="auto" w:fill="auto"/>
            <w:vAlign w:val="bottom"/>
          </w:tcPr>
          <w:p w14:paraId="504DAE44" w14:textId="77777777" w:rsidR="000361B7" w:rsidRPr="00C54565" w:rsidRDefault="000361B7" w:rsidP="00A230D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4F234C28" w14:textId="77777777" w:rsidR="000361B7" w:rsidRPr="00C54565" w:rsidRDefault="000361B7" w:rsidP="00A23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6,596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182D7220" w14:textId="77777777" w:rsidR="000361B7" w:rsidRPr="00C54565" w:rsidRDefault="000361B7" w:rsidP="00A230D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shd w:val="clear" w:color="auto" w:fill="auto"/>
            <w:vAlign w:val="bottom"/>
          </w:tcPr>
          <w:p w14:paraId="227FF611" w14:textId="21E55174" w:rsidR="000361B7" w:rsidRPr="00C54565" w:rsidRDefault="00DF1C8A" w:rsidP="00A230D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20FA5BF" w14:textId="77777777" w:rsidR="000361B7" w:rsidRPr="00C54565" w:rsidRDefault="000361B7" w:rsidP="00A230D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4D56535F" w14:textId="77777777" w:rsidR="000361B7" w:rsidRPr="00C54565" w:rsidRDefault="000361B7" w:rsidP="00A230D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361B7" w:rsidRPr="00C54565" w14:paraId="3A4FE455" w14:textId="77777777" w:rsidTr="00CD6F49">
        <w:trPr>
          <w:cantSplit/>
        </w:trPr>
        <w:tc>
          <w:tcPr>
            <w:tcW w:w="3492" w:type="dxa"/>
            <w:shd w:val="clear" w:color="auto" w:fill="auto"/>
          </w:tcPr>
          <w:p w14:paraId="5C7C9DC2" w14:textId="77777777" w:rsidR="000361B7" w:rsidRPr="00C54565" w:rsidRDefault="000361B7" w:rsidP="00A230D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02" w:type="dxa"/>
            <w:shd w:val="clear" w:color="auto" w:fill="auto"/>
          </w:tcPr>
          <w:p w14:paraId="33BD10E4" w14:textId="77777777" w:rsidR="000361B7" w:rsidRPr="00C54565" w:rsidRDefault="000361B7" w:rsidP="00A230DC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773DC681" w14:textId="77777777" w:rsidR="000361B7" w:rsidRPr="00C54565" w:rsidRDefault="000361B7" w:rsidP="00A230D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7F52E3D" w14:textId="28A3928E" w:rsidR="000361B7" w:rsidRPr="00C54565" w:rsidRDefault="00DF1C8A" w:rsidP="00A23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90" w:type="dxa"/>
            <w:gridSpan w:val="3"/>
            <w:shd w:val="clear" w:color="auto" w:fill="auto"/>
            <w:vAlign w:val="bottom"/>
          </w:tcPr>
          <w:p w14:paraId="33FB98E0" w14:textId="77777777" w:rsidR="000361B7" w:rsidRPr="00C54565" w:rsidRDefault="000361B7" w:rsidP="00A230D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5624A47D" w14:textId="77777777" w:rsidR="000361B7" w:rsidRPr="00C54565" w:rsidRDefault="000361B7" w:rsidP="00A23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56C72474" w14:textId="77777777" w:rsidR="000361B7" w:rsidRPr="00C54565" w:rsidRDefault="000361B7" w:rsidP="00A230D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shd w:val="clear" w:color="auto" w:fill="auto"/>
            <w:vAlign w:val="bottom"/>
          </w:tcPr>
          <w:p w14:paraId="30CE5633" w14:textId="757290ED" w:rsidR="000361B7" w:rsidRPr="00C54565" w:rsidRDefault="00DF1C8A" w:rsidP="00A230D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6CDB71E" w14:textId="77777777" w:rsidR="000361B7" w:rsidRPr="00C54565" w:rsidRDefault="000361B7" w:rsidP="00A230D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4CF6FCDF" w14:textId="77777777" w:rsidR="000361B7" w:rsidRPr="00C54565" w:rsidRDefault="000361B7" w:rsidP="00A230D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361B7" w:rsidRPr="00C54565" w14:paraId="41122759" w14:textId="77777777" w:rsidTr="00CD6F49">
        <w:trPr>
          <w:cantSplit/>
        </w:trPr>
        <w:tc>
          <w:tcPr>
            <w:tcW w:w="3492" w:type="dxa"/>
            <w:shd w:val="clear" w:color="auto" w:fill="auto"/>
          </w:tcPr>
          <w:p w14:paraId="25F76B3F" w14:textId="77777777" w:rsidR="000361B7" w:rsidRPr="00C54565" w:rsidRDefault="000361B7" w:rsidP="00A230D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02" w:type="dxa"/>
            <w:shd w:val="clear" w:color="auto" w:fill="auto"/>
          </w:tcPr>
          <w:p w14:paraId="1FDA059D" w14:textId="77777777" w:rsidR="000361B7" w:rsidRPr="00C54565" w:rsidRDefault="000361B7" w:rsidP="00A230DC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0A161495" w14:textId="77777777" w:rsidR="000361B7" w:rsidRPr="00C54565" w:rsidRDefault="000361B7" w:rsidP="00A230D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0429E" w14:textId="7522CB92" w:rsidR="000361B7" w:rsidRPr="00C54565" w:rsidRDefault="00D366B9" w:rsidP="00A230D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F1C8A" w:rsidRPr="00C54565">
              <w:rPr>
                <w:rFonts w:ascii="Angsana New" w:hAnsi="Angsana New" w:cs="Angsana New"/>
                <w:sz w:val="30"/>
                <w:szCs w:val="30"/>
              </w:rPr>
              <w:t>12,365</w:t>
            </w:r>
            <w:r w:rsidRPr="00C5456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0" w:type="dxa"/>
            <w:gridSpan w:val="3"/>
            <w:shd w:val="clear" w:color="auto" w:fill="auto"/>
            <w:vAlign w:val="bottom"/>
          </w:tcPr>
          <w:p w14:paraId="4CA85A80" w14:textId="77777777" w:rsidR="000361B7" w:rsidRPr="00C54565" w:rsidRDefault="000361B7" w:rsidP="00A230D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4B5B1" w14:textId="77777777" w:rsidR="000361B7" w:rsidRPr="00C54565" w:rsidRDefault="000361B7" w:rsidP="00A230D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C54565">
              <w:rPr>
                <w:rFonts w:ascii="Angsana New" w:hAnsi="Angsana New" w:cs="Angsana New"/>
                <w:sz w:val="30"/>
                <w:szCs w:val="30"/>
              </w:rPr>
              <w:t>23,442)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56DB354B" w14:textId="77777777" w:rsidR="000361B7" w:rsidRPr="00C54565" w:rsidRDefault="000361B7" w:rsidP="00A230D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870F6" w14:textId="727F152E" w:rsidR="000361B7" w:rsidRPr="00C54565" w:rsidRDefault="00A166AB" w:rsidP="00A230D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F1C8A" w:rsidRPr="00C54565">
              <w:rPr>
                <w:rFonts w:ascii="Angsana New" w:hAnsi="Angsana New" w:cs="Angsana New"/>
                <w:sz w:val="30"/>
                <w:szCs w:val="30"/>
              </w:rPr>
              <w:t>8,800</w:t>
            </w:r>
            <w:r w:rsidRPr="00C5456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D326ABB" w14:textId="77777777" w:rsidR="000361B7" w:rsidRPr="00C54565" w:rsidRDefault="000361B7" w:rsidP="00A230D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547D9" w14:textId="77777777" w:rsidR="000361B7" w:rsidRPr="00C54565" w:rsidRDefault="000361B7" w:rsidP="00A230D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(18,124)</w:t>
            </w:r>
          </w:p>
        </w:tc>
      </w:tr>
      <w:tr w:rsidR="000361B7" w:rsidRPr="00C54565" w14:paraId="5C02A7EE" w14:textId="77777777" w:rsidTr="00CD6F49">
        <w:trPr>
          <w:cantSplit/>
        </w:trPr>
        <w:tc>
          <w:tcPr>
            <w:tcW w:w="4494" w:type="dxa"/>
            <w:gridSpan w:val="2"/>
            <w:shd w:val="clear" w:color="auto" w:fill="auto"/>
          </w:tcPr>
          <w:p w14:paraId="707C612A" w14:textId="6EE081DA" w:rsidR="000361B7" w:rsidRPr="00C54565" w:rsidRDefault="000361B7" w:rsidP="00A230DC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6EA86E4F" w14:textId="77777777" w:rsidR="000361B7" w:rsidRPr="00C54565" w:rsidRDefault="000361B7" w:rsidP="00A230D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CB5D3" w14:textId="14001B93" w:rsidR="000361B7" w:rsidRPr="00C54565" w:rsidRDefault="00D366B9" w:rsidP="00A23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(5,802)</w:t>
            </w:r>
          </w:p>
        </w:tc>
        <w:tc>
          <w:tcPr>
            <w:tcW w:w="190" w:type="dxa"/>
            <w:gridSpan w:val="3"/>
            <w:shd w:val="clear" w:color="auto" w:fill="auto"/>
            <w:vAlign w:val="bottom"/>
          </w:tcPr>
          <w:p w14:paraId="6CF8337F" w14:textId="77777777" w:rsidR="000361B7" w:rsidRPr="00C54565" w:rsidRDefault="000361B7" w:rsidP="00A230D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C72CC" w14:textId="77777777" w:rsidR="000361B7" w:rsidRPr="00C54565" w:rsidRDefault="000361B7" w:rsidP="00A23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(16,835)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0C2C9FB4" w14:textId="77777777" w:rsidR="000361B7" w:rsidRPr="00C54565" w:rsidRDefault="000361B7" w:rsidP="00A230D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77A95" w14:textId="49702969" w:rsidR="000361B7" w:rsidRPr="00C54565" w:rsidRDefault="00A166AB" w:rsidP="00A23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F1C8A"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8,800</w:t>
            </w: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F2676D3" w14:textId="77777777" w:rsidR="000361B7" w:rsidRPr="00C54565" w:rsidRDefault="000361B7" w:rsidP="00A230D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96E8C" w14:textId="77777777" w:rsidR="000361B7" w:rsidRPr="00C54565" w:rsidRDefault="000361B7" w:rsidP="00A23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(18,124)</w:t>
            </w:r>
          </w:p>
        </w:tc>
      </w:tr>
      <w:tr w:rsidR="00437284" w:rsidRPr="00C54565" w14:paraId="7ECA1AED" w14:textId="77777777" w:rsidTr="00593541">
        <w:trPr>
          <w:cantSplit/>
        </w:trPr>
        <w:tc>
          <w:tcPr>
            <w:tcW w:w="4494" w:type="dxa"/>
            <w:gridSpan w:val="2"/>
            <w:shd w:val="clear" w:color="auto" w:fill="auto"/>
          </w:tcPr>
          <w:p w14:paraId="16549EAC" w14:textId="77777777" w:rsidR="00437284" w:rsidRPr="00C54565" w:rsidRDefault="00437284" w:rsidP="00A230DC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3" w:type="dxa"/>
            <w:shd w:val="clear" w:color="auto" w:fill="auto"/>
          </w:tcPr>
          <w:p w14:paraId="4757FBD5" w14:textId="77777777" w:rsidR="00437284" w:rsidRPr="00C54565" w:rsidRDefault="00437284" w:rsidP="00A230DC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501EF" w14:textId="77777777" w:rsidR="00437284" w:rsidRPr="00C54565" w:rsidRDefault="00437284" w:rsidP="00A23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90" w:type="dxa"/>
            <w:gridSpan w:val="3"/>
            <w:shd w:val="clear" w:color="auto" w:fill="auto"/>
            <w:vAlign w:val="bottom"/>
          </w:tcPr>
          <w:p w14:paraId="5F07E259" w14:textId="77777777" w:rsidR="00437284" w:rsidRPr="00C54565" w:rsidRDefault="00437284" w:rsidP="00A230D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356D5" w14:textId="77777777" w:rsidR="00437284" w:rsidRPr="00C54565" w:rsidRDefault="00437284" w:rsidP="00A23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1" w:type="dxa"/>
            <w:gridSpan w:val="2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65A715CC" w14:textId="77777777" w:rsidR="00437284" w:rsidRPr="00C54565" w:rsidRDefault="00437284" w:rsidP="00A230D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right w:val="single" w:sz="4" w:space="0" w:color="FFFFFF" w:themeColor="background1"/>
            </w:tcBorders>
            <w:shd w:val="clear" w:color="auto" w:fill="auto"/>
            <w:vAlign w:val="bottom"/>
          </w:tcPr>
          <w:p w14:paraId="55FC2CF1" w14:textId="77777777" w:rsidR="00437284" w:rsidRPr="00C54565" w:rsidRDefault="00437284" w:rsidP="00A23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vAlign w:val="bottom"/>
          </w:tcPr>
          <w:p w14:paraId="465500BA" w14:textId="77777777" w:rsidR="00437284" w:rsidRPr="00C54565" w:rsidRDefault="00437284" w:rsidP="00A230D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FFFFFF" w:themeColor="background1"/>
            </w:tcBorders>
            <w:shd w:val="clear" w:color="auto" w:fill="auto"/>
            <w:vAlign w:val="bottom"/>
          </w:tcPr>
          <w:p w14:paraId="4609BDFB" w14:textId="77777777" w:rsidR="00437284" w:rsidRPr="00C54565" w:rsidRDefault="00437284" w:rsidP="00A230D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</w:tr>
      <w:tr w:rsidR="00593541" w:rsidRPr="00C54565" w14:paraId="2EAD6704" w14:textId="77777777" w:rsidTr="00593541">
        <w:trPr>
          <w:cantSplit/>
        </w:trPr>
        <w:tc>
          <w:tcPr>
            <w:tcW w:w="4494" w:type="dxa"/>
            <w:gridSpan w:val="2"/>
            <w:tcBorders>
              <w:bottom w:val="single" w:sz="4" w:space="0" w:color="FFFFFF" w:themeColor="background1"/>
            </w:tcBorders>
            <w:shd w:val="clear" w:color="auto" w:fill="auto"/>
          </w:tcPr>
          <w:p w14:paraId="3407700A" w14:textId="7683482C" w:rsidR="00593541" w:rsidRPr="00C54565" w:rsidRDefault="00593541" w:rsidP="00593541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5456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เงินปอนด์สเตอร์ลิง</w:t>
            </w:r>
          </w:p>
        </w:tc>
        <w:tc>
          <w:tcPr>
            <w:tcW w:w="183" w:type="dxa"/>
            <w:shd w:val="clear" w:color="auto" w:fill="auto"/>
          </w:tcPr>
          <w:p w14:paraId="1C6205A7" w14:textId="77777777" w:rsidR="00593541" w:rsidRPr="00C54565" w:rsidRDefault="00593541" w:rsidP="00593541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77F9F39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90" w:type="dxa"/>
            <w:gridSpan w:val="3"/>
            <w:shd w:val="clear" w:color="auto" w:fill="auto"/>
            <w:vAlign w:val="bottom"/>
          </w:tcPr>
          <w:p w14:paraId="760C3973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4E04F8C6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2FC8917B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87" w:type="dxa"/>
            <w:gridSpan w:val="2"/>
            <w:shd w:val="clear" w:color="auto" w:fill="auto"/>
            <w:vAlign w:val="bottom"/>
          </w:tcPr>
          <w:p w14:paraId="3C81F573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0B2077B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28D5D732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593541" w:rsidRPr="00C54565" w14:paraId="2AD98AE6" w14:textId="77777777" w:rsidTr="00593541">
        <w:trPr>
          <w:cantSplit/>
          <w:trHeight w:val="305"/>
        </w:trPr>
        <w:tc>
          <w:tcPr>
            <w:tcW w:w="4494" w:type="dxa"/>
            <w:gridSpan w:val="2"/>
            <w:tcBorders>
              <w:top w:val="single" w:sz="4" w:space="0" w:color="FFFFFF" w:themeColor="background1"/>
            </w:tcBorders>
            <w:shd w:val="clear" w:color="auto" w:fill="auto"/>
          </w:tcPr>
          <w:p w14:paraId="16BE987F" w14:textId="3730AF9D" w:rsidR="00593541" w:rsidRPr="00C54565" w:rsidRDefault="00593541" w:rsidP="00593541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3" w:type="dxa"/>
            <w:shd w:val="clear" w:color="auto" w:fill="auto"/>
          </w:tcPr>
          <w:p w14:paraId="28ED03A6" w14:textId="77777777" w:rsidR="00593541" w:rsidRPr="00C54565" w:rsidRDefault="00593541" w:rsidP="00593541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1C408" w14:textId="7CBE3FFC" w:rsidR="00593541" w:rsidRPr="00C54565" w:rsidRDefault="00EC2B95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593541"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90" w:type="dxa"/>
            <w:gridSpan w:val="3"/>
            <w:shd w:val="clear" w:color="auto" w:fill="auto"/>
            <w:vAlign w:val="bottom"/>
          </w:tcPr>
          <w:p w14:paraId="69BA40BE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2952B10F" w14:textId="6AE51749" w:rsidR="00593541" w:rsidRPr="00C54565" w:rsidRDefault="00EC2B95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593541"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2,534</w:t>
            </w: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645F65D6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87" w:type="dxa"/>
            <w:gridSpan w:val="2"/>
            <w:shd w:val="clear" w:color="auto" w:fill="auto"/>
            <w:vAlign w:val="bottom"/>
          </w:tcPr>
          <w:p w14:paraId="3AD2B755" w14:textId="393C5F0A" w:rsidR="00593541" w:rsidRPr="00C54565" w:rsidRDefault="00593541" w:rsidP="0059354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0D003A2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072829D5" w14:textId="5C16E5D6" w:rsidR="00593541" w:rsidRPr="00C54565" w:rsidRDefault="00593541" w:rsidP="0059354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593541" w:rsidRPr="00C54565" w14:paraId="1A4547B7" w14:textId="77777777" w:rsidTr="006255AD">
        <w:trPr>
          <w:cantSplit/>
        </w:trPr>
        <w:tc>
          <w:tcPr>
            <w:tcW w:w="4494" w:type="dxa"/>
            <w:gridSpan w:val="2"/>
            <w:shd w:val="clear" w:color="auto" w:fill="auto"/>
          </w:tcPr>
          <w:p w14:paraId="1ED22C3B" w14:textId="77777777" w:rsidR="00593541" w:rsidRPr="00C54565" w:rsidRDefault="00593541" w:rsidP="00593541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7FF79C43" w14:textId="77777777" w:rsidR="00593541" w:rsidRPr="00C54565" w:rsidRDefault="00593541" w:rsidP="00593541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2A575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90" w:type="dxa"/>
            <w:gridSpan w:val="3"/>
            <w:shd w:val="clear" w:color="auto" w:fill="auto"/>
            <w:vAlign w:val="bottom"/>
          </w:tcPr>
          <w:p w14:paraId="070261BC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C0FD0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29A75FFA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9C341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86453E5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327A8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593541" w:rsidRPr="00C54565" w14:paraId="0095BA80" w14:textId="77777777" w:rsidTr="00593541">
        <w:trPr>
          <w:cantSplit/>
        </w:trPr>
        <w:tc>
          <w:tcPr>
            <w:tcW w:w="4494" w:type="dxa"/>
            <w:gridSpan w:val="2"/>
            <w:shd w:val="clear" w:color="auto" w:fill="auto"/>
          </w:tcPr>
          <w:p w14:paraId="6428B066" w14:textId="0B207DDF" w:rsidR="00593541" w:rsidRPr="00C54565" w:rsidRDefault="00593541" w:rsidP="0059354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เงินดอลลาร์สิงคโปร์</w:t>
            </w:r>
          </w:p>
        </w:tc>
        <w:tc>
          <w:tcPr>
            <w:tcW w:w="183" w:type="dxa"/>
            <w:shd w:val="clear" w:color="auto" w:fill="auto"/>
          </w:tcPr>
          <w:p w14:paraId="08043298" w14:textId="77777777" w:rsidR="00593541" w:rsidRPr="00C54565" w:rsidRDefault="00593541" w:rsidP="0059354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4159629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0" w:type="dxa"/>
            <w:gridSpan w:val="3"/>
            <w:shd w:val="clear" w:color="auto" w:fill="auto"/>
            <w:vAlign w:val="bottom"/>
          </w:tcPr>
          <w:p w14:paraId="6B2E6B6C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6EDC07D7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0A25BBD2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shd w:val="clear" w:color="auto" w:fill="auto"/>
            <w:vAlign w:val="bottom"/>
          </w:tcPr>
          <w:p w14:paraId="64A30C60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E1EBBB4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5C13D9C1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3541" w:rsidRPr="00C54565" w14:paraId="633398AC" w14:textId="77777777" w:rsidTr="00593541">
        <w:trPr>
          <w:gridAfter w:val="1"/>
          <w:wAfter w:w="11" w:type="dxa"/>
          <w:cantSplit/>
        </w:trPr>
        <w:tc>
          <w:tcPr>
            <w:tcW w:w="3492" w:type="dxa"/>
            <w:shd w:val="clear" w:color="auto" w:fill="auto"/>
          </w:tcPr>
          <w:p w14:paraId="74CF286C" w14:textId="2CF2CEE3" w:rsidR="00593541" w:rsidRPr="00C54565" w:rsidRDefault="00593541" w:rsidP="0059354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02" w:type="dxa"/>
            <w:shd w:val="clear" w:color="auto" w:fill="auto"/>
          </w:tcPr>
          <w:p w14:paraId="4A4EABD3" w14:textId="77777777" w:rsidR="00593541" w:rsidRPr="00C54565" w:rsidRDefault="00593541" w:rsidP="0059354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47228968" w14:textId="77777777" w:rsidR="00593541" w:rsidRPr="00C54565" w:rsidRDefault="00593541" w:rsidP="0059354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E5CF0" w14:textId="207C94D2" w:rsidR="00593541" w:rsidRPr="00C54565" w:rsidRDefault="00593541" w:rsidP="0059354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1DD01A90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3BAF2" w14:textId="39B96581" w:rsidR="00593541" w:rsidRPr="00C54565" w:rsidRDefault="00EC2B95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593541"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756</w:t>
            </w: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3F278532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3AE84" w14:textId="70C89712" w:rsidR="00593541" w:rsidRPr="00C54565" w:rsidRDefault="00593541" w:rsidP="0059354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2FAC1EB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37F33" w14:textId="5A5874F0" w:rsidR="00593541" w:rsidRPr="00C54565" w:rsidRDefault="00593541" w:rsidP="0059354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593541" w:rsidRPr="00C54565" w14:paraId="6DD476FC" w14:textId="77777777" w:rsidTr="006255AD">
        <w:trPr>
          <w:gridAfter w:val="1"/>
          <w:wAfter w:w="11" w:type="dxa"/>
          <w:cantSplit/>
        </w:trPr>
        <w:tc>
          <w:tcPr>
            <w:tcW w:w="3492" w:type="dxa"/>
            <w:shd w:val="clear" w:color="auto" w:fill="auto"/>
          </w:tcPr>
          <w:p w14:paraId="69F9799C" w14:textId="77777777" w:rsidR="00593541" w:rsidRPr="00C54565" w:rsidRDefault="00593541" w:rsidP="00593541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22BB49E3" w14:textId="77777777" w:rsidR="00593541" w:rsidRPr="00C54565" w:rsidRDefault="00593541" w:rsidP="00593541">
            <w:pPr>
              <w:jc w:val="center"/>
              <w:rPr>
                <w:rFonts w:ascii="Angsana New" w:hAnsi="Angsana New" w:cs="Angsana New"/>
                <w:i/>
                <w:iCs/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060E58BE" w14:textId="77777777" w:rsidR="00593541" w:rsidRPr="00C54565" w:rsidRDefault="00593541" w:rsidP="00593541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F2B3D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16DAC889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BEF88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81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1631245A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C5268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9024515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126A6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593541" w:rsidRPr="00C54565" w14:paraId="67AD627C" w14:textId="77777777" w:rsidTr="00593541">
        <w:trPr>
          <w:gridAfter w:val="1"/>
          <w:wAfter w:w="11" w:type="dxa"/>
          <w:cantSplit/>
        </w:trPr>
        <w:tc>
          <w:tcPr>
            <w:tcW w:w="3492" w:type="dxa"/>
            <w:shd w:val="clear" w:color="auto" w:fill="auto"/>
          </w:tcPr>
          <w:p w14:paraId="3E502B8C" w14:textId="59A42136" w:rsidR="00593541" w:rsidRPr="00C54565" w:rsidRDefault="00593541" w:rsidP="0059354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เงินเหรียญยูโร</w:t>
            </w:r>
          </w:p>
        </w:tc>
        <w:tc>
          <w:tcPr>
            <w:tcW w:w="1002" w:type="dxa"/>
            <w:shd w:val="clear" w:color="auto" w:fill="auto"/>
          </w:tcPr>
          <w:p w14:paraId="24A36337" w14:textId="77777777" w:rsidR="00593541" w:rsidRPr="00C54565" w:rsidRDefault="00593541" w:rsidP="0059354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2B220827" w14:textId="77777777" w:rsidR="00593541" w:rsidRPr="00C54565" w:rsidRDefault="00593541" w:rsidP="0059354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39F8B78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2AB6697D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32F9B3A8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306E064E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14:paraId="07F4A2C0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F144D02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8DB147A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3541" w:rsidRPr="00C54565" w14:paraId="3EE83454" w14:textId="77777777" w:rsidTr="00593541">
        <w:trPr>
          <w:gridAfter w:val="1"/>
          <w:wAfter w:w="11" w:type="dxa"/>
          <w:cantSplit/>
        </w:trPr>
        <w:tc>
          <w:tcPr>
            <w:tcW w:w="3492" w:type="dxa"/>
            <w:shd w:val="clear" w:color="auto" w:fill="auto"/>
          </w:tcPr>
          <w:p w14:paraId="1A1B6BFB" w14:textId="089B0D08" w:rsidR="00593541" w:rsidRPr="00C54565" w:rsidRDefault="00593541" w:rsidP="0059354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02" w:type="dxa"/>
            <w:shd w:val="clear" w:color="auto" w:fill="auto"/>
          </w:tcPr>
          <w:p w14:paraId="290A2C37" w14:textId="77777777" w:rsidR="00593541" w:rsidRPr="00C54565" w:rsidRDefault="00593541" w:rsidP="0059354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064EFE05" w14:textId="77777777" w:rsidR="00593541" w:rsidRPr="00C54565" w:rsidRDefault="00593541" w:rsidP="0059354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3B699" w14:textId="1AA40FF1" w:rsidR="00593541" w:rsidRPr="00C54565" w:rsidRDefault="00EC2B95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593541"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7,175</w:t>
            </w: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3530C893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B83B3" w14:textId="4777E8F6" w:rsidR="00593541" w:rsidRPr="00C54565" w:rsidRDefault="00EC2B95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593541"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186</w:t>
            </w: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22482AC4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D78A5" w14:textId="3FA09D22" w:rsidR="00593541" w:rsidRPr="00C54565" w:rsidRDefault="00593541" w:rsidP="0059354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52A2ACE" w14:textId="77777777" w:rsidR="00593541" w:rsidRPr="00C54565" w:rsidRDefault="00593541" w:rsidP="0059354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90B02" w14:textId="4624BD00" w:rsidR="00593541" w:rsidRPr="00C54565" w:rsidRDefault="00593541" w:rsidP="0059354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593541" w:rsidRPr="00C54565" w14:paraId="5B160CA2" w14:textId="77777777" w:rsidTr="006255AD">
        <w:trPr>
          <w:gridAfter w:val="1"/>
          <w:wAfter w:w="11" w:type="dxa"/>
          <w:cantSplit/>
        </w:trPr>
        <w:tc>
          <w:tcPr>
            <w:tcW w:w="3492" w:type="dxa"/>
            <w:shd w:val="clear" w:color="auto" w:fill="auto"/>
          </w:tcPr>
          <w:p w14:paraId="03EC5073" w14:textId="77777777" w:rsidR="00593541" w:rsidRPr="00C54565" w:rsidRDefault="00593541" w:rsidP="00593541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1BD6F7C4" w14:textId="77777777" w:rsidR="00593541" w:rsidRPr="00C54565" w:rsidRDefault="00593541" w:rsidP="00593541">
            <w:pPr>
              <w:jc w:val="center"/>
              <w:rPr>
                <w:rFonts w:ascii="Angsana New" w:hAnsi="Angsana New" w:cs="Angsana New"/>
                <w:i/>
                <w:iCs/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20EBD637" w14:textId="77777777" w:rsidR="00593541" w:rsidRPr="00C54565" w:rsidRDefault="00593541" w:rsidP="00593541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5B32B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2E3736C7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D2A54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81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208D92ED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A44FB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6454031" w14:textId="77777777" w:rsidR="00593541" w:rsidRPr="00C54565" w:rsidRDefault="00593541" w:rsidP="0059354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C625B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593541" w:rsidRPr="00C54565" w14:paraId="2FCDFB8E" w14:textId="77777777" w:rsidTr="00CD6F49">
        <w:trPr>
          <w:cantSplit/>
        </w:trPr>
        <w:tc>
          <w:tcPr>
            <w:tcW w:w="3492" w:type="dxa"/>
            <w:shd w:val="clear" w:color="auto" w:fill="auto"/>
          </w:tcPr>
          <w:p w14:paraId="11DC1EAE" w14:textId="77777777" w:rsidR="00593541" w:rsidRPr="00C54565" w:rsidRDefault="00593541" w:rsidP="0059354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เงินเวียดนามดอง</w:t>
            </w:r>
          </w:p>
        </w:tc>
        <w:tc>
          <w:tcPr>
            <w:tcW w:w="1002" w:type="dxa"/>
            <w:shd w:val="clear" w:color="auto" w:fill="auto"/>
          </w:tcPr>
          <w:p w14:paraId="4491C620" w14:textId="77777777" w:rsidR="00593541" w:rsidRPr="00C54565" w:rsidRDefault="00593541" w:rsidP="0059354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276A91B4" w14:textId="77777777" w:rsidR="00593541" w:rsidRPr="00C54565" w:rsidRDefault="00593541" w:rsidP="0059354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3E6480E8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0B207F1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38E78337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24A1A694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3" w:type="dxa"/>
            <w:gridSpan w:val="3"/>
            <w:shd w:val="clear" w:color="auto" w:fill="auto"/>
          </w:tcPr>
          <w:p w14:paraId="68804E2F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D4459C9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62353F65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</w:tr>
      <w:tr w:rsidR="00593541" w:rsidRPr="00C54565" w14:paraId="242AFF3E" w14:textId="77777777" w:rsidTr="00CD6F49">
        <w:trPr>
          <w:gridAfter w:val="1"/>
          <w:wAfter w:w="11" w:type="dxa"/>
          <w:cantSplit/>
        </w:trPr>
        <w:tc>
          <w:tcPr>
            <w:tcW w:w="3492" w:type="dxa"/>
            <w:shd w:val="clear" w:color="auto" w:fill="auto"/>
          </w:tcPr>
          <w:p w14:paraId="0C3845B7" w14:textId="77777777" w:rsidR="00593541" w:rsidRPr="00C54565" w:rsidRDefault="00593541" w:rsidP="0059354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2" w:type="dxa"/>
            <w:shd w:val="clear" w:color="auto" w:fill="auto"/>
          </w:tcPr>
          <w:p w14:paraId="65D729C3" w14:textId="77777777" w:rsidR="00593541" w:rsidRPr="00C54565" w:rsidRDefault="00593541" w:rsidP="0059354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0A6A0518" w14:textId="77777777" w:rsidR="00593541" w:rsidRPr="00C54565" w:rsidRDefault="00593541" w:rsidP="0059354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05228BC" w14:textId="77777777" w:rsidR="00593541" w:rsidRPr="00C54565" w:rsidRDefault="00593541" w:rsidP="00EC2B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0AF184EC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6E85164B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1,078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02B51CCF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791ED17D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E57B3A1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759304C5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3541" w:rsidRPr="00C54565" w14:paraId="50596614" w14:textId="77777777" w:rsidTr="00CD6F49">
        <w:trPr>
          <w:gridAfter w:val="1"/>
          <w:wAfter w:w="11" w:type="dxa"/>
          <w:cantSplit/>
        </w:trPr>
        <w:tc>
          <w:tcPr>
            <w:tcW w:w="3492" w:type="dxa"/>
            <w:shd w:val="clear" w:color="auto" w:fill="auto"/>
          </w:tcPr>
          <w:p w14:paraId="208EA2CD" w14:textId="77777777" w:rsidR="00593541" w:rsidRPr="00C54565" w:rsidRDefault="00593541" w:rsidP="0059354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02" w:type="dxa"/>
            <w:shd w:val="clear" w:color="auto" w:fill="auto"/>
          </w:tcPr>
          <w:p w14:paraId="1B084B92" w14:textId="77777777" w:rsidR="00593541" w:rsidRPr="00C54565" w:rsidRDefault="00593541" w:rsidP="0059354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2847E340" w14:textId="77777777" w:rsidR="00593541" w:rsidRPr="00C54565" w:rsidRDefault="00593541" w:rsidP="0059354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8E5E577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501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56A0F08D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773947C2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941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6B82C4F3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12CA98A3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14E7086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393F66D9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3541" w:rsidRPr="00C54565" w14:paraId="0CDB773B" w14:textId="77777777" w:rsidTr="00CD6F49">
        <w:trPr>
          <w:gridAfter w:val="1"/>
          <w:wAfter w:w="11" w:type="dxa"/>
          <w:cantSplit/>
        </w:trPr>
        <w:tc>
          <w:tcPr>
            <w:tcW w:w="3492" w:type="dxa"/>
            <w:shd w:val="clear" w:color="auto" w:fill="auto"/>
          </w:tcPr>
          <w:p w14:paraId="10ADEB01" w14:textId="77777777" w:rsidR="00593541" w:rsidRPr="00C54565" w:rsidRDefault="00593541" w:rsidP="0059354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02" w:type="dxa"/>
            <w:shd w:val="clear" w:color="auto" w:fill="auto"/>
          </w:tcPr>
          <w:p w14:paraId="7B1D41C1" w14:textId="77777777" w:rsidR="00593541" w:rsidRPr="00C54565" w:rsidRDefault="00593541" w:rsidP="0059354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2C707264" w14:textId="77777777" w:rsidR="00593541" w:rsidRPr="00C54565" w:rsidRDefault="00593541" w:rsidP="0059354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0E121BE" w14:textId="79DFE21A" w:rsidR="00593541" w:rsidRPr="00C54565" w:rsidRDefault="00EC2B95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93541" w:rsidRPr="00C54565">
              <w:rPr>
                <w:rFonts w:ascii="Angsana New" w:hAnsi="Angsana New" w:cs="Angsana New"/>
                <w:sz w:val="30"/>
                <w:szCs w:val="30"/>
              </w:rPr>
              <w:t>2,645</w:t>
            </w:r>
            <w:r w:rsidRPr="00C5456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07D877CE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1678BE07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C54565">
              <w:rPr>
                <w:rFonts w:ascii="Angsana New" w:hAnsi="Angsana New" w:cs="Angsana New"/>
                <w:sz w:val="30"/>
                <w:szCs w:val="30"/>
              </w:rPr>
              <w:t>734)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311EE21E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08D56EFF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F0FD4CB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1D637DBD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3541" w:rsidRPr="00C54565" w14:paraId="52618A61" w14:textId="77777777" w:rsidTr="00CD6F49">
        <w:trPr>
          <w:gridAfter w:val="1"/>
          <w:wAfter w:w="11" w:type="dxa"/>
          <w:cantSplit/>
        </w:trPr>
        <w:tc>
          <w:tcPr>
            <w:tcW w:w="3492" w:type="dxa"/>
            <w:shd w:val="clear" w:color="auto" w:fill="auto"/>
          </w:tcPr>
          <w:p w14:paraId="5A79D56B" w14:textId="77777777" w:rsidR="00593541" w:rsidRPr="00C54565" w:rsidRDefault="00593541" w:rsidP="0059354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เงินกู้ยืม</w:t>
            </w:r>
            <w:r w:rsidRPr="00C54565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ระยะสั้น</w:t>
            </w:r>
            <w:r w:rsidRPr="00C5456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จากสถาบันการเงิน</w:t>
            </w:r>
          </w:p>
        </w:tc>
        <w:tc>
          <w:tcPr>
            <w:tcW w:w="1002" w:type="dxa"/>
            <w:shd w:val="clear" w:color="auto" w:fill="auto"/>
          </w:tcPr>
          <w:p w14:paraId="0EFD528D" w14:textId="77777777" w:rsidR="00593541" w:rsidRPr="00C54565" w:rsidRDefault="00593541" w:rsidP="0059354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2754952F" w14:textId="77777777" w:rsidR="00593541" w:rsidRPr="00C54565" w:rsidRDefault="00593541" w:rsidP="0059354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2EBFB1F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620DC64D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457D637F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lang w:eastAsia="en-GB"/>
              </w:rPr>
              <w:t>(9,167)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765ECBB6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2DB9F762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2544497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05D83478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3541" w:rsidRPr="00C54565" w14:paraId="0B656999" w14:textId="77777777" w:rsidTr="00CD6F49">
        <w:trPr>
          <w:gridAfter w:val="1"/>
          <w:wAfter w:w="11" w:type="dxa"/>
          <w:cantSplit/>
        </w:trPr>
        <w:tc>
          <w:tcPr>
            <w:tcW w:w="4677" w:type="dxa"/>
            <w:gridSpan w:val="3"/>
            <w:shd w:val="clear" w:color="auto" w:fill="auto"/>
          </w:tcPr>
          <w:p w14:paraId="03067A37" w14:textId="3EE9742C" w:rsidR="00593541" w:rsidRPr="00C54565" w:rsidRDefault="00593541" w:rsidP="00593541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B54B1" w14:textId="669E9519" w:rsidR="00593541" w:rsidRPr="00C54565" w:rsidRDefault="00EC2B95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(2,063)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3E3CD36F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81E98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(7,882)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070A7BD3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CEF85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4BD9F0E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B987A" w14:textId="77777777" w:rsidR="00593541" w:rsidRPr="00C54565" w:rsidRDefault="00593541" w:rsidP="0059354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593541" w:rsidRPr="00C54565" w14:paraId="0AD88911" w14:textId="77777777" w:rsidTr="00CD6F49">
        <w:trPr>
          <w:gridAfter w:val="1"/>
          <w:wAfter w:w="11" w:type="dxa"/>
          <w:cantSplit/>
        </w:trPr>
        <w:tc>
          <w:tcPr>
            <w:tcW w:w="4677" w:type="dxa"/>
            <w:gridSpan w:val="3"/>
            <w:shd w:val="clear" w:color="auto" w:fill="auto"/>
          </w:tcPr>
          <w:p w14:paraId="1F8A3268" w14:textId="6DD15038" w:rsidR="00593541" w:rsidRPr="00C54565" w:rsidRDefault="00593541" w:rsidP="00593541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รวมยอดบัญชีในงบแสดงฐานะการเงินที่มีความเสี่ยง</w:t>
            </w: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</w:t>
            </w:r>
            <w:r w:rsidRPr="00C545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BC9427" w14:textId="18981485" w:rsidR="00593541" w:rsidRPr="00C54565" w:rsidRDefault="00EC2B95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5D3EB5" w:rsidRPr="00C5456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</w:t>
            </w: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5D3EB5" w:rsidRPr="00C5456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042</w:t>
            </w: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448C63E0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E05BB2" w14:textId="6CFA0980" w:rsidR="00593541" w:rsidRPr="00C54565" w:rsidRDefault="00593541" w:rsidP="00593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</w:t>
            </w:r>
            <w:r w:rsidR="005D3EB5"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5D3EB5"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193</w:t>
            </w: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322A94E8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F4892" w14:textId="5DC37B82" w:rsidR="00593541" w:rsidRPr="00C54565" w:rsidRDefault="00593541" w:rsidP="0059354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(8,800)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7AFDD09" w14:textId="77777777" w:rsidR="00593541" w:rsidRPr="00C54565" w:rsidRDefault="00593541" w:rsidP="0059354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BF6D7F" w14:textId="234DF1CB" w:rsidR="00593541" w:rsidRPr="00C54565" w:rsidRDefault="00593541" w:rsidP="0059354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(18,124)</w:t>
            </w:r>
          </w:p>
        </w:tc>
      </w:tr>
    </w:tbl>
    <w:p w14:paraId="37DEC333" w14:textId="77777777" w:rsidR="00626409" w:rsidRPr="00C54565" w:rsidRDefault="00626409" w:rsidP="00F71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14:paraId="77F33C43" w14:textId="77777777" w:rsidR="00626409" w:rsidRPr="00C54565" w:rsidRDefault="00626409" w:rsidP="00305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95BD425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62E66861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C3F4261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เกินกว่าค่าเผื่อหนี้สงสัยจะสูญ</w:t>
      </w:r>
    </w:p>
    <w:p w14:paraId="502FC7F2" w14:textId="77777777" w:rsidR="00284613" w:rsidRPr="00C54565" w:rsidRDefault="00284613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74CCE6C" w14:textId="3DC52BD8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3897ED3C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774F522" w14:textId="28959932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54565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</w:t>
      </w:r>
      <w:r w:rsidRPr="00C5456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และเพื่อทำให้ผลกระทบจากความผันผวนของกระแสเงินสดลดลง</w:t>
      </w:r>
    </w:p>
    <w:p w14:paraId="1E54B722" w14:textId="77777777" w:rsidR="00E749C4" w:rsidRPr="00C54565" w:rsidRDefault="00E749C4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476BA54B" w14:textId="56693CF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5456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C54565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Pr="00C5456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 </w:t>
      </w:r>
    </w:p>
    <w:p w14:paraId="07B112F4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i/>
          <w:iCs/>
          <w:sz w:val="24"/>
          <w:szCs w:val="24"/>
        </w:rPr>
      </w:pPr>
    </w:p>
    <w:p w14:paraId="619A9BF1" w14:textId="2C6ADB9D" w:rsidR="00F71E32" w:rsidRPr="00C54565" w:rsidRDefault="00626409" w:rsidP="00F71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 w:firstLine="27"/>
        <w:rPr>
          <w:rFonts w:asciiTheme="majorBidi" w:hAnsiTheme="majorBidi" w:cs="Angsana New"/>
          <w:sz w:val="30"/>
          <w:szCs w:val="30"/>
        </w:rPr>
      </w:pPr>
      <w:r w:rsidRPr="00C54565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1A77E310" w14:textId="77777777" w:rsidR="00F71E32" w:rsidRPr="00C54565" w:rsidRDefault="00F71E32" w:rsidP="00F71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 w:firstLine="27"/>
        <w:rPr>
          <w:rFonts w:asciiTheme="majorBidi" w:hAnsiTheme="majorBidi" w:cs="Angsana New"/>
          <w:sz w:val="24"/>
          <w:szCs w:val="24"/>
        </w:rPr>
      </w:pPr>
    </w:p>
    <w:p w14:paraId="5B4F016E" w14:textId="4324B6DF" w:rsidR="00626409" w:rsidRPr="00C54565" w:rsidRDefault="00626409" w:rsidP="00892412">
      <w:pPr>
        <w:pStyle w:val="Heading1"/>
        <w:keepLines/>
        <w:numPr>
          <w:ilvl w:val="0"/>
          <w:numId w:val="1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54565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</w:t>
      </w:r>
    </w:p>
    <w:p w14:paraId="00F6BF3E" w14:textId="77777777" w:rsidR="00626409" w:rsidRPr="00C54565" w:rsidRDefault="00626409" w:rsidP="0062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37"/>
        <w:gridCol w:w="1082"/>
        <w:gridCol w:w="265"/>
        <w:gridCol w:w="1093"/>
        <w:gridCol w:w="273"/>
        <w:gridCol w:w="1078"/>
        <w:gridCol w:w="273"/>
        <w:gridCol w:w="1154"/>
      </w:tblGrid>
      <w:tr w:rsidR="00626409" w:rsidRPr="00C54565" w14:paraId="12EBE97B" w14:textId="77777777" w:rsidTr="00305E34">
        <w:trPr>
          <w:tblHeader/>
        </w:trPr>
        <w:tc>
          <w:tcPr>
            <w:tcW w:w="2150" w:type="pct"/>
          </w:tcPr>
          <w:p w14:paraId="15135EAE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14:paraId="2323F2AF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521EEC4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pct"/>
            <w:gridSpan w:val="3"/>
            <w:tcBorders>
              <w:bottom w:val="single" w:sz="4" w:space="0" w:color="auto"/>
            </w:tcBorders>
          </w:tcPr>
          <w:p w14:paraId="71D1A676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26409" w:rsidRPr="00C54565" w14:paraId="229A6E43" w14:textId="77777777" w:rsidTr="00305E34">
        <w:trPr>
          <w:trHeight w:val="425"/>
          <w:tblHeader/>
        </w:trPr>
        <w:tc>
          <w:tcPr>
            <w:tcW w:w="2150" w:type="pct"/>
          </w:tcPr>
          <w:p w14:paraId="7F68BF10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7076CF88" w14:textId="77777777" w:rsidR="00626409" w:rsidRPr="00C54565" w:rsidRDefault="0004308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19048507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5D701151" w14:textId="77777777" w:rsidR="00626409" w:rsidRPr="00C54565" w:rsidRDefault="0004308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49" w:type="pct"/>
          </w:tcPr>
          <w:p w14:paraId="2F553DF9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7437425C" w14:textId="77777777" w:rsidR="00626409" w:rsidRPr="00C54565" w:rsidRDefault="0004308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06F9B983" w14:textId="77777777" w:rsidR="00626409" w:rsidRPr="00C54565" w:rsidRDefault="00626409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354E9442" w14:textId="77777777" w:rsidR="00626409" w:rsidRPr="00C54565" w:rsidRDefault="0004308E" w:rsidP="0056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626409" w:rsidRPr="00C54565" w14:paraId="271247C3" w14:textId="77777777" w:rsidTr="00305E34">
        <w:trPr>
          <w:tblHeader/>
        </w:trPr>
        <w:tc>
          <w:tcPr>
            <w:tcW w:w="2150" w:type="pct"/>
          </w:tcPr>
          <w:p w14:paraId="1984C25B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0" w:type="pct"/>
            <w:gridSpan w:val="7"/>
          </w:tcPr>
          <w:p w14:paraId="1520D183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409" w:rsidRPr="00C54565" w14:paraId="6AFE631B" w14:textId="77777777" w:rsidTr="00560A78">
        <w:tc>
          <w:tcPr>
            <w:tcW w:w="2150" w:type="pct"/>
          </w:tcPr>
          <w:p w14:paraId="0357CE06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91" w:type="pct"/>
            <w:shd w:val="clear" w:color="auto" w:fill="auto"/>
          </w:tcPr>
          <w:p w14:paraId="5A8768E9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17D09D58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3931059F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28B177A2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B4757A5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3AFA2DF5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AC1E1C1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409" w:rsidRPr="00C54565" w14:paraId="78CA5CB0" w14:textId="77777777" w:rsidTr="00560A78">
        <w:tc>
          <w:tcPr>
            <w:tcW w:w="2150" w:type="pct"/>
          </w:tcPr>
          <w:p w14:paraId="3C2CF347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สัญญาที่ยังไม่ถึงกำหนดรับรู้</w:t>
            </w:r>
          </w:p>
        </w:tc>
        <w:tc>
          <w:tcPr>
            <w:tcW w:w="591" w:type="pct"/>
            <w:shd w:val="clear" w:color="auto" w:fill="auto"/>
          </w:tcPr>
          <w:p w14:paraId="237DB6FF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28E22410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068E41F9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1A859DDD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1305E7CD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649A6602" w14:textId="77777777" w:rsidR="00626409" w:rsidRPr="00C54565" w:rsidRDefault="00626409" w:rsidP="00560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2483FF5" w14:textId="77777777" w:rsidR="00626409" w:rsidRPr="00C54565" w:rsidRDefault="00626409" w:rsidP="00560A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885" w:rsidRPr="00C54565" w14:paraId="7E890146" w14:textId="77777777" w:rsidTr="00560A78">
        <w:tc>
          <w:tcPr>
            <w:tcW w:w="2150" w:type="pct"/>
          </w:tcPr>
          <w:p w14:paraId="0652BF1B" w14:textId="77777777" w:rsidR="00ED5885" w:rsidRPr="00C54565" w:rsidRDefault="00ED5885" w:rsidP="00ED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Pr="00C5456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ระบบอำนวยความสะดวก</w:t>
            </w:r>
          </w:p>
          <w:p w14:paraId="2F7A2954" w14:textId="77777777" w:rsidR="00ED5885" w:rsidRPr="00C54565" w:rsidRDefault="00ED5885" w:rsidP="00ED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และสิ่งปลูกสร้างอื่น</w:t>
            </w:r>
          </w:p>
        </w:tc>
        <w:tc>
          <w:tcPr>
            <w:tcW w:w="591" w:type="pct"/>
            <w:shd w:val="clear" w:color="auto" w:fill="auto"/>
          </w:tcPr>
          <w:p w14:paraId="6F178B50" w14:textId="77777777" w:rsidR="00ED5885" w:rsidRPr="00C54565" w:rsidRDefault="00ED5885" w:rsidP="00ED5885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C905008" w14:textId="3C4D35F6" w:rsidR="00ED5885" w:rsidRPr="00C54565" w:rsidRDefault="00ED5885" w:rsidP="00ED5885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4,645</w:t>
            </w:r>
          </w:p>
        </w:tc>
        <w:tc>
          <w:tcPr>
            <w:tcW w:w="145" w:type="pct"/>
            <w:shd w:val="clear" w:color="auto" w:fill="auto"/>
          </w:tcPr>
          <w:p w14:paraId="475B3EEA" w14:textId="77777777" w:rsidR="00ED5885" w:rsidRPr="00C54565" w:rsidRDefault="00ED5885" w:rsidP="00ED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1289622A" w14:textId="77777777" w:rsidR="00ED5885" w:rsidRPr="00C54565" w:rsidRDefault="00ED5885" w:rsidP="00ED5885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879FDA" w14:textId="77777777" w:rsidR="00ED5885" w:rsidRPr="00C54565" w:rsidRDefault="00ED5885" w:rsidP="00ED5885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2,590</w:t>
            </w:r>
          </w:p>
        </w:tc>
        <w:tc>
          <w:tcPr>
            <w:tcW w:w="149" w:type="pct"/>
            <w:shd w:val="clear" w:color="auto" w:fill="auto"/>
          </w:tcPr>
          <w:p w14:paraId="5D0C49AE" w14:textId="77777777" w:rsidR="00ED5885" w:rsidRPr="00C54565" w:rsidRDefault="00ED5885" w:rsidP="00ED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6DDE759" w14:textId="77777777" w:rsidR="00ED5885" w:rsidRPr="00C54565" w:rsidRDefault="00ED5885" w:rsidP="00ED5885">
            <w:pPr>
              <w:pStyle w:val="acctfourfigures"/>
              <w:tabs>
                <w:tab w:val="clear" w:pos="765"/>
                <w:tab w:val="decimal" w:pos="604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739019" w14:textId="13DB15BE" w:rsidR="00ED5885" w:rsidRPr="00C54565" w:rsidRDefault="00ED5885" w:rsidP="00ED5885">
            <w:pPr>
              <w:pStyle w:val="acctfourfigures"/>
              <w:tabs>
                <w:tab w:val="clear" w:pos="765"/>
                <w:tab w:val="decimal" w:pos="604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B6BDA89" w14:textId="77777777" w:rsidR="00ED5885" w:rsidRPr="00C54565" w:rsidRDefault="00ED5885" w:rsidP="00ED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3AB903C" w14:textId="77777777" w:rsidR="00ED5885" w:rsidRPr="00C54565" w:rsidRDefault="00ED5885" w:rsidP="00ED5885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7C93F29" w14:textId="77777777" w:rsidR="00ED5885" w:rsidRPr="00C54565" w:rsidRDefault="00ED5885" w:rsidP="00ED5885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214</w:t>
            </w:r>
          </w:p>
        </w:tc>
      </w:tr>
      <w:tr w:rsidR="00ED5885" w:rsidRPr="00C54565" w14:paraId="5C971E8B" w14:textId="77777777" w:rsidTr="00560A78">
        <w:tc>
          <w:tcPr>
            <w:tcW w:w="2150" w:type="pct"/>
          </w:tcPr>
          <w:p w14:paraId="6902E485" w14:textId="77777777" w:rsidR="00ED5885" w:rsidRPr="00C54565" w:rsidRDefault="00ED5885" w:rsidP="00ED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อุปกรณ์</w:t>
            </w:r>
            <w:r w:rsidRPr="00C54565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ระบบคอมพิวเตอร์</w:t>
            </w:r>
          </w:p>
        </w:tc>
        <w:tc>
          <w:tcPr>
            <w:tcW w:w="591" w:type="pct"/>
            <w:shd w:val="clear" w:color="auto" w:fill="auto"/>
          </w:tcPr>
          <w:p w14:paraId="2F05B987" w14:textId="098A1FBF" w:rsidR="00ED5885" w:rsidRPr="00C54565" w:rsidRDefault="00D9670F" w:rsidP="00ED5885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69,994</w:t>
            </w:r>
          </w:p>
        </w:tc>
        <w:tc>
          <w:tcPr>
            <w:tcW w:w="145" w:type="pct"/>
            <w:shd w:val="clear" w:color="auto" w:fill="auto"/>
          </w:tcPr>
          <w:p w14:paraId="09AB4983" w14:textId="77777777" w:rsidR="00ED5885" w:rsidRPr="00C54565" w:rsidRDefault="00ED5885" w:rsidP="00ED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0B2FD56C" w14:textId="77777777" w:rsidR="00ED5885" w:rsidRPr="00C54565" w:rsidRDefault="00ED5885" w:rsidP="00ED5885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1,800</w:t>
            </w:r>
          </w:p>
        </w:tc>
        <w:tc>
          <w:tcPr>
            <w:tcW w:w="149" w:type="pct"/>
            <w:shd w:val="clear" w:color="auto" w:fill="auto"/>
          </w:tcPr>
          <w:p w14:paraId="451B57DE" w14:textId="77777777" w:rsidR="00ED5885" w:rsidRPr="00C54565" w:rsidRDefault="00ED5885" w:rsidP="00ED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506AC00" w14:textId="025B017C" w:rsidR="00ED5885" w:rsidRPr="00C54565" w:rsidRDefault="00D9670F" w:rsidP="00D9670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63,520</w:t>
            </w:r>
          </w:p>
        </w:tc>
        <w:tc>
          <w:tcPr>
            <w:tcW w:w="149" w:type="pct"/>
            <w:shd w:val="clear" w:color="auto" w:fill="auto"/>
          </w:tcPr>
          <w:p w14:paraId="2C01595D" w14:textId="77777777" w:rsidR="00ED5885" w:rsidRPr="00C54565" w:rsidRDefault="00ED5885" w:rsidP="00ED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ACE04B3" w14:textId="77777777" w:rsidR="00ED5885" w:rsidRPr="00C54565" w:rsidRDefault="00ED5885" w:rsidP="00ED5885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1,800</w:t>
            </w:r>
          </w:p>
        </w:tc>
      </w:tr>
      <w:tr w:rsidR="00ED5885" w:rsidRPr="00C54565" w14:paraId="494BE6B5" w14:textId="77777777" w:rsidTr="00AB6BFF">
        <w:tc>
          <w:tcPr>
            <w:tcW w:w="2150" w:type="pct"/>
          </w:tcPr>
          <w:p w14:paraId="2C7B9A55" w14:textId="77777777" w:rsidR="00ED5885" w:rsidRPr="00C54565" w:rsidRDefault="00ED5885" w:rsidP="00ED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1CDC6E92" w14:textId="17BD4DFC" w:rsidR="00ED5885" w:rsidRPr="00C54565" w:rsidRDefault="00ED5885" w:rsidP="00ED5885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142</w:t>
            </w:r>
          </w:p>
        </w:tc>
        <w:tc>
          <w:tcPr>
            <w:tcW w:w="145" w:type="pct"/>
            <w:shd w:val="clear" w:color="auto" w:fill="auto"/>
          </w:tcPr>
          <w:p w14:paraId="4F8A99A6" w14:textId="77777777" w:rsidR="00ED5885" w:rsidRPr="00C54565" w:rsidRDefault="00ED5885" w:rsidP="00ED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13356181" w14:textId="77777777" w:rsidR="00ED5885" w:rsidRPr="00C54565" w:rsidRDefault="00ED5885" w:rsidP="00ED5885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</w:t>
            </w:r>
          </w:p>
        </w:tc>
        <w:tc>
          <w:tcPr>
            <w:tcW w:w="149" w:type="pct"/>
            <w:shd w:val="clear" w:color="auto" w:fill="auto"/>
          </w:tcPr>
          <w:p w14:paraId="01EA506F" w14:textId="77777777" w:rsidR="00ED5885" w:rsidRPr="00C54565" w:rsidRDefault="00ED5885" w:rsidP="00ED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151C5924" w14:textId="3D64C30F" w:rsidR="00ED5885" w:rsidRPr="00C54565" w:rsidRDefault="00ED5885" w:rsidP="00ED5885">
            <w:pPr>
              <w:pStyle w:val="acctfourfigures"/>
              <w:tabs>
                <w:tab w:val="clear" w:pos="765"/>
                <w:tab w:val="decimal" w:pos="604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B947100" w14:textId="77777777" w:rsidR="00ED5885" w:rsidRPr="00C54565" w:rsidRDefault="00ED5885" w:rsidP="00ED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08C00351" w14:textId="77777777" w:rsidR="00ED5885" w:rsidRPr="00C54565" w:rsidRDefault="00ED5885" w:rsidP="00ED5885">
            <w:pPr>
              <w:pStyle w:val="acctfourfigures"/>
              <w:tabs>
                <w:tab w:val="clear" w:pos="765"/>
                <w:tab w:val="decimal" w:pos="604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4308E" w:rsidRPr="00C54565" w14:paraId="2B47B8FC" w14:textId="77777777" w:rsidTr="00111520">
        <w:tc>
          <w:tcPr>
            <w:tcW w:w="2150" w:type="pct"/>
          </w:tcPr>
          <w:p w14:paraId="7FDE9500" w14:textId="77777777" w:rsidR="0004308E" w:rsidRPr="00C54565" w:rsidRDefault="0004308E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19072CBE" w14:textId="45B3C155" w:rsidR="0004308E" w:rsidRPr="00C54565" w:rsidRDefault="00383EF4" w:rsidP="0004308E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74,781</w:t>
            </w:r>
          </w:p>
        </w:tc>
        <w:tc>
          <w:tcPr>
            <w:tcW w:w="145" w:type="pct"/>
            <w:shd w:val="clear" w:color="auto" w:fill="auto"/>
          </w:tcPr>
          <w:p w14:paraId="434C45B9" w14:textId="77777777" w:rsidR="0004308E" w:rsidRPr="00C54565" w:rsidRDefault="0004308E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601B95BC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4,433</w:t>
            </w:r>
          </w:p>
        </w:tc>
        <w:tc>
          <w:tcPr>
            <w:tcW w:w="149" w:type="pct"/>
            <w:shd w:val="clear" w:color="auto" w:fill="auto"/>
          </w:tcPr>
          <w:p w14:paraId="1D4C2ABC" w14:textId="77777777" w:rsidR="0004308E" w:rsidRPr="00C54565" w:rsidRDefault="0004308E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0E10352F" w14:textId="12FA5F90" w:rsidR="0004308E" w:rsidRPr="00C54565" w:rsidRDefault="00D9670F" w:rsidP="00D9670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63,520</w:t>
            </w:r>
          </w:p>
        </w:tc>
        <w:tc>
          <w:tcPr>
            <w:tcW w:w="149" w:type="pct"/>
            <w:shd w:val="clear" w:color="auto" w:fill="auto"/>
          </w:tcPr>
          <w:p w14:paraId="1ED4F91C" w14:textId="77777777" w:rsidR="0004308E" w:rsidRPr="00C54565" w:rsidRDefault="0004308E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6B656104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2,014</w:t>
            </w:r>
          </w:p>
        </w:tc>
      </w:tr>
      <w:tr w:rsidR="0004308E" w:rsidRPr="00C54565" w14:paraId="00F5CB86" w14:textId="77777777" w:rsidTr="00111520">
        <w:tc>
          <w:tcPr>
            <w:tcW w:w="2150" w:type="pct"/>
          </w:tcPr>
          <w:p w14:paraId="79906FFD" w14:textId="77777777" w:rsidR="0004308E" w:rsidRPr="00C54565" w:rsidRDefault="0004308E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จำนวนเงินขั้นต่ำที่ต้องจ่ายในอนาคตทั้งสิ้น  </w:t>
            </w:r>
          </w:p>
          <w:p w14:paraId="352531F3" w14:textId="77777777" w:rsidR="0004308E" w:rsidRPr="00C54565" w:rsidRDefault="0004308E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45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</w:t>
            </w:r>
            <w:r w:rsidRPr="00C545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เลิก</w:t>
            </w: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</w:p>
        </w:tc>
        <w:tc>
          <w:tcPr>
            <w:tcW w:w="591" w:type="pct"/>
            <w:shd w:val="clear" w:color="auto" w:fill="auto"/>
          </w:tcPr>
          <w:p w14:paraId="6EFA06A0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08DD0FAE" w14:textId="77777777" w:rsidR="0004308E" w:rsidRPr="00C54565" w:rsidRDefault="0004308E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3AF3AE3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1472E48B" w14:textId="77777777" w:rsidR="0004308E" w:rsidRPr="00C54565" w:rsidRDefault="0004308E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16B66651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6E7FDF48" w14:textId="77777777" w:rsidR="0004308E" w:rsidRPr="00C54565" w:rsidRDefault="0004308E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AA5AD4A" w14:textId="77777777" w:rsidR="0004308E" w:rsidRPr="00C54565" w:rsidRDefault="0004308E" w:rsidP="0004308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613" w:rsidRPr="00C54565" w14:paraId="356AC5AB" w14:textId="77777777" w:rsidTr="00593F5C">
        <w:tc>
          <w:tcPr>
            <w:tcW w:w="2150" w:type="pct"/>
          </w:tcPr>
          <w:p w14:paraId="115DCB90" w14:textId="74F77C93" w:rsidR="00284613" w:rsidRPr="00C54565" w:rsidRDefault="00284613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1" w:type="pct"/>
            <w:shd w:val="clear" w:color="auto" w:fill="auto"/>
          </w:tcPr>
          <w:p w14:paraId="56570716" w14:textId="77777777" w:rsidR="00284613" w:rsidRPr="00C54565" w:rsidRDefault="00284613" w:rsidP="0004308E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63B7C489" w14:textId="77777777" w:rsidR="00284613" w:rsidRPr="00C54565" w:rsidRDefault="00284613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1BFBAB0A" w14:textId="77777777" w:rsidR="00284613" w:rsidRPr="00C54565" w:rsidRDefault="00284613" w:rsidP="0004308E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20DD6E5C" w14:textId="77777777" w:rsidR="00284613" w:rsidRPr="00C54565" w:rsidRDefault="00284613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9DF7D16" w14:textId="77777777" w:rsidR="00284613" w:rsidRPr="00C54565" w:rsidRDefault="00284613" w:rsidP="0004308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3DCEA1A3" w14:textId="77777777" w:rsidR="00284613" w:rsidRPr="00C54565" w:rsidRDefault="00284613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B1BD297" w14:textId="77777777" w:rsidR="00284613" w:rsidRPr="00C54565" w:rsidRDefault="00284613" w:rsidP="0004308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08E" w:rsidRPr="00C54565" w14:paraId="59DD7AC0" w14:textId="77777777" w:rsidTr="00560A78">
        <w:tc>
          <w:tcPr>
            <w:tcW w:w="2150" w:type="pct"/>
          </w:tcPr>
          <w:p w14:paraId="708D8CC6" w14:textId="77777777" w:rsidR="0004308E" w:rsidRPr="00C54565" w:rsidRDefault="0004308E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91" w:type="pct"/>
            <w:shd w:val="clear" w:color="auto" w:fill="auto"/>
          </w:tcPr>
          <w:p w14:paraId="015E7182" w14:textId="1355CA4C" w:rsidR="0004308E" w:rsidRPr="00C54565" w:rsidRDefault="00E12A98" w:rsidP="0004308E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5F70A6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F70A6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779</w:t>
            </w:r>
          </w:p>
        </w:tc>
        <w:tc>
          <w:tcPr>
            <w:tcW w:w="145" w:type="pct"/>
            <w:shd w:val="clear" w:color="auto" w:fill="auto"/>
          </w:tcPr>
          <w:p w14:paraId="1F3544B2" w14:textId="77777777" w:rsidR="0004308E" w:rsidRPr="00C54565" w:rsidRDefault="0004308E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9992A8B" w14:textId="2E5EB073" w:rsidR="0004308E" w:rsidRPr="00C54565" w:rsidRDefault="003C2971" w:rsidP="00633519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F70A6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F70A6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149" w:type="pct"/>
            <w:shd w:val="clear" w:color="auto" w:fill="auto"/>
          </w:tcPr>
          <w:p w14:paraId="6401FF95" w14:textId="77777777" w:rsidR="0004308E" w:rsidRPr="00C54565" w:rsidRDefault="0004308E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BB6DAA2" w14:textId="56BD1558" w:rsidR="0004308E" w:rsidRPr="00C54565" w:rsidRDefault="00D9670F" w:rsidP="0004308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21,262</w:t>
            </w:r>
          </w:p>
        </w:tc>
        <w:tc>
          <w:tcPr>
            <w:tcW w:w="149" w:type="pct"/>
            <w:shd w:val="clear" w:color="auto" w:fill="auto"/>
          </w:tcPr>
          <w:p w14:paraId="70EE5B14" w14:textId="77777777" w:rsidR="0004308E" w:rsidRPr="00C54565" w:rsidRDefault="0004308E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329137E" w14:textId="74517D83" w:rsidR="0004308E" w:rsidRPr="00C54565" w:rsidRDefault="00F25A1F" w:rsidP="0004308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18,0</w:t>
            </w:r>
            <w:r w:rsidR="009D7744" w:rsidRPr="00C54565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04308E" w:rsidRPr="00C54565" w14:paraId="11B6B604" w14:textId="77777777" w:rsidTr="00560A78">
        <w:tc>
          <w:tcPr>
            <w:tcW w:w="2150" w:type="pct"/>
          </w:tcPr>
          <w:p w14:paraId="20BAF783" w14:textId="77777777" w:rsidR="0004308E" w:rsidRPr="00C54565" w:rsidRDefault="0004308E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91" w:type="pct"/>
            <w:shd w:val="clear" w:color="auto" w:fill="auto"/>
          </w:tcPr>
          <w:p w14:paraId="3FB62C50" w14:textId="4F84A81F" w:rsidR="0004308E" w:rsidRPr="00C54565" w:rsidRDefault="003C2971" w:rsidP="0004308E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5F70A6"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</w:t>
            </w: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5F70A6"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240</w:t>
            </w:r>
          </w:p>
        </w:tc>
        <w:tc>
          <w:tcPr>
            <w:tcW w:w="145" w:type="pct"/>
            <w:shd w:val="clear" w:color="auto" w:fill="auto"/>
          </w:tcPr>
          <w:p w14:paraId="4ACEDD17" w14:textId="77777777" w:rsidR="0004308E" w:rsidRPr="00C54565" w:rsidRDefault="0004308E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7D04A800" w14:textId="06BD9062" w:rsidR="0004308E" w:rsidRPr="00C54565" w:rsidRDefault="005F70A6" w:rsidP="0004308E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394</w:t>
            </w:r>
            <w:r w:rsidR="003C2971"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</w:t>
            </w:r>
            <w:r w:rsidR="003C2971"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149" w:type="pct"/>
            <w:shd w:val="clear" w:color="auto" w:fill="auto"/>
          </w:tcPr>
          <w:p w14:paraId="36ADF060" w14:textId="77777777" w:rsidR="0004308E" w:rsidRPr="00C54565" w:rsidRDefault="0004308E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9EB6DC3" w14:textId="6A6BA5E8" w:rsidR="0004308E" w:rsidRPr="00C54565" w:rsidRDefault="00F25A1F" w:rsidP="0004308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14,027</w:t>
            </w:r>
          </w:p>
        </w:tc>
        <w:tc>
          <w:tcPr>
            <w:tcW w:w="149" w:type="pct"/>
            <w:shd w:val="clear" w:color="auto" w:fill="auto"/>
          </w:tcPr>
          <w:p w14:paraId="67DEB857" w14:textId="77777777" w:rsidR="0004308E" w:rsidRPr="00C54565" w:rsidRDefault="0004308E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652CE06" w14:textId="456DF17A" w:rsidR="0004308E" w:rsidRPr="00C54565" w:rsidRDefault="00CC094B" w:rsidP="0004308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9D7744" w:rsidRPr="00C54565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</w:tr>
      <w:tr w:rsidR="0004308E" w:rsidRPr="00C54565" w14:paraId="2A62D8D6" w14:textId="77777777" w:rsidTr="00095308">
        <w:tc>
          <w:tcPr>
            <w:tcW w:w="2150" w:type="pct"/>
          </w:tcPr>
          <w:p w14:paraId="3EA90458" w14:textId="77777777" w:rsidR="0004308E" w:rsidRPr="00C54565" w:rsidRDefault="0004308E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188AEB" w14:textId="61BC4B01" w:rsidR="0004308E" w:rsidRPr="00C54565" w:rsidRDefault="00E12A98" w:rsidP="0004308E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="003C2971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5F70A6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5F70A6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019</w:t>
            </w:r>
          </w:p>
        </w:tc>
        <w:tc>
          <w:tcPr>
            <w:tcW w:w="145" w:type="pct"/>
            <w:shd w:val="clear" w:color="auto" w:fill="auto"/>
          </w:tcPr>
          <w:p w14:paraId="4996493D" w14:textId="77777777" w:rsidR="0004308E" w:rsidRPr="00C54565" w:rsidRDefault="0004308E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848A58" w14:textId="216FDA0D" w:rsidR="0004308E" w:rsidRPr="00C54565" w:rsidRDefault="003C2971" w:rsidP="0004308E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 w:rsidR="005F70A6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 w:rsidR="00F25A1F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5F70A6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832</w:t>
            </w:r>
          </w:p>
        </w:tc>
        <w:tc>
          <w:tcPr>
            <w:tcW w:w="149" w:type="pct"/>
            <w:shd w:val="clear" w:color="auto" w:fill="auto"/>
          </w:tcPr>
          <w:p w14:paraId="68BC1BFF" w14:textId="77777777" w:rsidR="0004308E" w:rsidRPr="00C54565" w:rsidRDefault="0004308E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AF129" w14:textId="7E18CFE2" w:rsidR="0004308E" w:rsidRPr="00C54565" w:rsidRDefault="00F25A1F" w:rsidP="0004308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35,289</w:t>
            </w:r>
          </w:p>
        </w:tc>
        <w:tc>
          <w:tcPr>
            <w:tcW w:w="149" w:type="pct"/>
            <w:shd w:val="clear" w:color="auto" w:fill="auto"/>
          </w:tcPr>
          <w:p w14:paraId="54527E78" w14:textId="77777777" w:rsidR="0004308E" w:rsidRPr="00C54565" w:rsidRDefault="0004308E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AB3DB" w14:textId="28D49573" w:rsidR="0004308E" w:rsidRPr="00C54565" w:rsidRDefault="00F25A1F" w:rsidP="0004308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36,5</w:t>
            </w:r>
            <w:r w:rsidR="009D7744"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</w:tr>
      <w:tr w:rsidR="00234C61" w:rsidRPr="00C54565" w14:paraId="11720920" w14:textId="77777777" w:rsidTr="00095308">
        <w:tc>
          <w:tcPr>
            <w:tcW w:w="2150" w:type="pct"/>
          </w:tcPr>
          <w:p w14:paraId="4B39092E" w14:textId="77777777" w:rsidR="00234C61" w:rsidRPr="00C54565" w:rsidRDefault="00234C61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14:paraId="6621F8AF" w14:textId="77777777" w:rsidR="00234C61" w:rsidRPr="00C54565" w:rsidRDefault="00234C61" w:rsidP="0004308E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404E3CA6" w14:textId="77777777" w:rsidR="00234C61" w:rsidRPr="00C54565" w:rsidRDefault="00234C61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shd w:val="clear" w:color="auto" w:fill="auto"/>
          </w:tcPr>
          <w:p w14:paraId="14797570" w14:textId="77777777" w:rsidR="00234C61" w:rsidRPr="00C54565" w:rsidRDefault="00234C61" w:rsidP="0004308E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129B07F5" w14:textId="77777777" w:rsidR="00234C61" w:rsidRPr="00C54565" w:rsidRDefault="00234C61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</w:tcPr>
          <w:p w14:paraId="608CF34E" w14:textId="77777777" w:rsidR="00234C61" w:rsidRPr="00C54565" w:rsidRDefault="00234C61" w:rsidP="0004308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1A5EE51C" w14:textId="77777777" w:rsidR="00234C61" w:rsidRPr="00C54565" w:rsidRDefault="00234C61" w:rsidP="00043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45881A9E" w14:textId="77777777" w:rsidR="00234C61" w:rsidRPr="00C54565" w:rsidRDefault="00234C61" w:rsidP="0004308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4613" w:rsidRPr="00C54565" w14:paraId="4F4DB694" w14:textId="77777777" w:rsidTr="00234C61">
        <w:tc>
          <w:tcPr>
            <w:tcW w:w="2150" w:type="pct"/>
          </w:tcPr>
          <w:p w14:paraId="5AF7A9DD" w14:textId="56DBFCC7" w:rsidR="00284613" w:rsidRPr="00C54565" w:rsidRDefault="00284613" w:rsidP="00284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</w:t>
            </w:r>
            <w:r w:rsidR="00633519" w:rsidRPr="00C545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C545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591" w:type="pct"/>
            <w:shd w:val="clear" w:color="auto" w:fill="auto"/>
          </w:tcPr>
          <w:p w14:paraId="6A3C73FA" w14:textId="77777777" w:rsidR="00284613" w:rsidRPr="00C54565" w:rsidRDefault="00284613" w:rsidP="00284613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2C3A1EDB" w14:textId="77777777" w:rsidR="00284613" w:rsidRPr="00C54565" w:rsidRDefault="00284613" w:rsidP="00284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4CBE73A7" w14:textId="77777777" w:rsidR="00284613" w:rsidRPr="00C54565" w:rsidRDefault="00284613" w:rsidP="00284613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41679B12" w14:textId="77777777" w:rsidR="00284613" w:rsidRPr="00C54565" w:rsidRDefault="00284613" w:rsidP="00284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EB4CD5E" w14:textId="77777777" w:rsidR="00284613" w:rsidRPr="00C54565" w:rsidRDefault="00284613" w:rsidP="0028461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39376218" w14:textId="77777777" w:rsidR="00284613" w:rsidRPr="00C54565" w:rsidRDefault="00284613" w:rsidP="00284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CBB0F7C" w14:textId="77777777" w:rsidR="00284613" w:rsidRPr="00C54565" w:rsidRDefault="00284613" w:rsidP="0028461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4613" w:rsidRPr="00C54565" w14:paraId="25D1B4A8" w14:textId="77777777" w:rsidTr="00D63C38">
        <w:tc>
          <w:tcPr>
            <w:tcW w:w="2150" w:type="pct"/>
          </w:tcPr>
          <w:p w14:paraId="5B8CDD38" w14:textId="742FB90B" w:rsidR="00284613" w:rsidRPr="00C54565" w:rsidRDefault="00284613" w:rsidP="00284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91" w:type="pct"/>
            <w:shd w:val="clear" w:color="auto" w:fill="auto"/>
          </w:tcPr>
          <w:p w14:paraId="460FA022" w14:textId="41BED743" w:rsidR="00284613" w:rsidRPr="00C54565" w:rsidRDefault="005F70A6" w:rsidP="00284613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</w:t>
            </w:r>
            <w:r w:rsidR="00284613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</w:t>
            </w: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145" w:type="pct"/>
            <w:shd w:val="clear" w:color="auto" w:fill="auto"/>
          </w:tcPr>
          <w:p w14:paraId="607F1CAE" w14:textId="77777777" w:rsidR="00284613" w:rsidRPr="00C54565" w:rsidRDefault="00284613" w:rsidP="00284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077C215F" w14:textId="1337575D" w:rsidR="00284613" w:rsidRPr="00C54565" w:rsidRDefault="00284613" w:rsidP="00284613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D7744" w:rsidRPr="00C54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89,717</w:t>
            </w:r>
          </w:p>
        </w:tc>
        <w:tc>
          <w:tcPr>
            <w:tcW w:w="149" w:type="pct"/>
            <w:shd w:val="clear" w:color="auto" w:fill="auto"/>
          </w:tcPr>
          <w:p w14:paraId="4018EB0A" w14:textId="77777777" w:rsidR="00284613" w:rsidRPr="00C54565" w:rsidRDefault="00284613" w:rsidP="00284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16FDBAF3" w14:textId="394C3065" w:rsidR="00284613" w:rsidRPr="00C54565" w:rsidRDefault="00284613" w:rsidP="0028461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30,344</w:t>
            </w:r>
          </w:p>
        </w:tc>
        <w:tc>
          <w:tcPr>
            <w:tcW w:w="149" w:type="pct"/>
            <w:shd w:val="clear" w:color="auto" w:fill="auto"/>
          </w:tcPr>
          <w:p w14:paraId="1EF9A75D" w14:textId="77777777" w:rsidR="00284613" w:rsidRPr="00C54565" w:rsidRDefault="00284613" w:rsidP="00284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A965F44" w14:textId="3AE96749" w:rsidR="00284613" w:rsidRPr="00C54565" w:rsidRDefault="00284613" w:rsidP="0028461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31,066</w:t>
            </w:r>
          </w:p>
        </w:tc>
      </w:tr>
      <w:tr w:rsidR="00284613" w:rsidRPr="00C54565" w14:paraId="0C53B2DC" w14:textId="77777777" w:rsidTr="00D63C38">
        <w:tc>
          <w:tcPr>
            <w:tcW w:w="2150" w:type="pct"/>
          </w:tcPr>
          <w:p w14:paraId="25E89238" w14:textId="272C3822" w:rsidR="00284613" w:rsidRPr="00C54565" w:rsidRDefault="00284613" w:rsidP="00284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91" w:type="pct"/>
            <w:shd w:val="clear" w:color="auto" w:fill="auto"/>
          </w:tcPr>
          <w:p w14:paraId="663E3958" w14:textId="193D1F4F" w:rsidR="00284613" w:rsidRPr="00C54565" w:rsidRDefault="00284613" w:rsidP="00284613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5F70A6"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</w:t>
            </w: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5F70A6"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400</w:t>
            </w:r>
          </w:p>
        </w:tc>
        <w:tc>
          <w:tcPr>
            <w:tcW w:w="145" w:type="pct"/>
            <w:shd w:val="clear" w:color="auto" w:fill="auto"/>
          </w:tcPr>
          <w:p w14:paraId="7C2ADE59" w14:textId="77777777" w:rsidR="00284613" w:rsidRPr="00C54565" w:rsidRDefault="00284613" w:rsidP="00284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13A1066E" w14:textId="3635DCDD" w:rsidR="00284613" w:rsidRPr="00C54565" w:rsidRDefault="009D7744" w:rsidP="00284613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206,148</w:t>
            </w:r>
          </w:p>
        </w:tc>
        <w:tc>
          <w:tcPr>
            <w:tcW w:w="149" w:type="pct"/>
            <w:shd w:val="clear" w:color="auto" w:fill="auto"/>
          </w:tcPr>
          <w:p w14:paraId="23805473" w14:textId="77777777" w:rsidR="00284613" w:rsidRPr="00C54565" w:rsidRDefault="00284613" w:rsidP="00284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D3472E2" w14:textId="6895BDE6" w:rsidR="00284613" w:rsidRPr="00C54565" w:rsidRDefault="00284613" w:rsidP="0028461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14,005</w:t>
            </w:r>
          </w:p>
        </w:tc>
        <w:tc>
          <w:tcPr>
            <w:tcW w:w="149" w:type="pct"/>
            <w:shd w:val="clear" w:color="auto" w:fill="auto"/>
          </w:tcPr>
          <w:p w14:paraId="3027F6EF" w14:textId="77777777" w:rsidR="00284613" w:rsidRPr="00C54565" w:rsidRDefault="00284613" w:rsidP="00284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838F676" w14:textId="53A30376" w:rsidR="00284613" w:rsidRPr="00C54565" w:rsidRDefault="00284613" w:rsidP="0028461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7,154</w:t>
            </w:r>
          </w:p>
        </w:tc>
      </w:tr>
      <w:tr w:rsidR="005F70A6" w:rsidRPr="00C54565" w14:paraId="0094DA2B" w14:textId="77777777" w:rsidTr="0080585C">
        <w:tc>
          <w:tcPr>
            <w:tcW w:w="2150" w:type="pct"/>
          </w:tcPr>
          <w:p w14:paraId="2A6423EA" w14:textId="2FC896B7" w:rsidR="005F70A6" w:rsidRPr="00C54565" w:rsidRDefault="005F70A6" w:rsidP="005F7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5EC29E8C" w14:textId="1B98E44D" w:rsidR="005F70A6" w:rsidRPr="00C54565" w:rsidRDefault="005F70A6" w:rsidP="005F70A6">
            <w:pPr>
              <w:pStyle w:val="acctfourfigures"/>
              <w:tabs>
                <w:tab w:val="clear" w:pos="765"/>
                <w:tab w:val="decimal" w:pos="870"/>
              </w:tabs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2,344</w:t>
            </w:r>
          </w:p>
        </w:tc>
        <w:tc>
          <w:tcPr>
            <w:tcW w:w="145" w:type="pct"/>
            <w:shd w:val="clear" w:color="auto" w:fill="auto"/>
          </w:tcPr>
          <w:p w14:paraId="6B495931" w14:textId="77777777" w:rsidR="005F70A6" w:rsidRPr="00C54565" w:rsidRDefault="005F70A6" w:rsidP="005F7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77EFA20F" w14:textId="784BF01B" w:rsidR="005F70A6" w:rsidRPr="00C54565" w:rsidRDefault="005F70A6" w:rsidP="005F70A6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6,237</w:t>
            </w:r>
          </w:p>
        </w:tc>
        <w:tc>
          <w:tcPr>
            <w:tcW w:w="149" w:type="pct"/>
            <w:shd w:val="clear" w:color="auto" w:fill="auto"/>
          </w:tcPr>
          <w:p w14:paraId="3F2923FE" w14:textId="77777777" w:rsidR="005F70A6" w:rsidRPr="00C54565" w:rsidRDefault="005F70A6" w:rsidP="005F7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28569B92" w14:textId="144729CE" w:rsidR="005F70A6" w:rsidRPr="00C54565" w:rsidRDefault="005F70A6" w:rsidP="005F70A6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D9AF0C8" w14:textId="77777777" w:rsidR="005F70A6" w:rsidRPr="00C54565" w:rsidRDefault="005F70A6" w:rsidP="005F7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5C13D9BC" w14:textId="091B9031" w:rsidR="005F70A6" w:rsidRPr="00C54565" w:rsidRDefault="005F70A6" w:rsidP="005F70A6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70A6" w:rsidRPr="00C54565" w14:paraId="26FB1B4E" w14:textId="77777777" w:rsidTr="0080585C">
        <w:tc>
          <w:tcPr>
            <w:tcW w:w="2150" w:type="pct"/>
          </w:tcPr>
          <w:p w14:paraId="38E28227" w14:textId="01775ECD" w:rsidR="005F70A6" w:rsidRPr="00C54565" w:rsidRDefault="005F70A6" w:rsidP="005F7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7E26A" w14:textId="3F428138" w:rsidR="005F70A6" w:rsidRPr="00C54565" w:rsidRDefault="005F70A6" w:rsidP="005F70A6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356,840</w:t>
            </w:r>
          </w:p>
        </w:tc>
        <w:tc>
          <w:tcPr>
            <w:tcW w:w="145" w:type="pct"/>
            <w:shd w:val="clear" w:color="auto" w:fill="auto"/>
          </w:tcPr>
          <w:p w14:paraId="17A5EAF4" w14:textId="77777777" w:rsidR="005F70A6" w:rsidRPr="00C54565" w:rsidRDefault="005F70A6" w:rsidP="005F7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336270" w14:textId="018EA95A" w:rsidR="005F70A6" w:rsidRPr="00C54565" w:rsidRDefault="005F70A6" w:rsidP="005F70A6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402,102</w:t>
            </w:r>
          </w:p>
        </w:tc>
        <w:tc>
          <w:tcPr>
            <w:tcW w:w="149" w:type="pct"/>
            <w:shd w:val="clear" w:color="auto" w:fill="auto"/>
          </w:tcPr>
          <w:p w14:paraId="75544DAF" w14:textId="77777777" w:rsidR="005F70A6" w:rsidRPr="00C54565" w:rsidRDefault="005F70A6" w:rsidP="005F7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351B1A" w14:textId="475940FB" w:rsidR="005F70A6" w:rsidRPr="00C54565" w:rsidRDefault="005F70A6" w:rsidP="005F70A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44,349</w:t>
            </w:r>
          </w:p>
        </w:tc>
        <w:tc>
          <w:tcPr>
            <w:tcW w:w="149" w:type="pct"/>
            <w:shd w:val="clear" w:color="auto" w:fill="auto"/>
          </w:tcPr>
          <w:p w14:paraId="165D76E9" w14:textId="77777777" w:rsidR="005F70A6" w:rsidRPr="00C54565" w:rsidRDefault="005F70A6" w:rsidP="005F7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7808B" w14:textId="461EBB38" w:rsidR="005F70A6" w:rsidRPr="00C54565" w:rsidRDefault="005F70A6" w:rsidP="005F70A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38,220</w:t>
            </w:r>
          </w:p>
        </w:tc>
      </w:tr>
    </w:tbl>
    <w:p w14:paraId="02C0AD76" w14:textId="77777777" w:rsidR="00EE5C94" w:rsidRPr="00C54565" w:rsidRDefault="00EE5C94" w:rsidP="0003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5DF48C" w14:textId="2C563875" w:rsidR="00037E94" w:rsidRPr="00C54565" w:rsidRDefault="00037E94" w:rsidP="0003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</w:t>
      </w:r>
    </w:p>
    <w:p w14:paraId="317B8E0E" w14:textId="77777777" w:rsidR="00037E94" w:rsidRPr="00C54565" w:rsidRDefault="00037E94" w:rsidP="0003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C5D76D6" w14:textId="77777777" w:rsidR="00037E94" w:rsidRPr="00C54565" w:rsidRDefault="00037E94" w:rsidP="0003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สัญญารับบริการการจัดการ</w:t>
      </w:r>
    </w:p>
    <w:p w14:paraId="38A4CE27" w14:textId="77777777" w:rsidR="00037E94" w:rsidRPr="00C54565" w:rsidRDefault="00037E94" w:rsidP="0003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8582EA" w14:textId="460AB233" w:rsidR="00037E94" w:rsidRPr="00C54565" w:rsidRDefault="003772F4" w:rsidP="0003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037E94" w:rsidRPr="00C54565">
        <w:rPr>
          <w:rFonts w:asciiTheme="majorBidi" w:hAnsiTheme="majorBidi" w:cstheme="majorBidi"/>
          <w:sz w:val="30"/>
          <w:szCs w:val="30"/>
          <w:cs/>
        </w:rPr>
        <w:t>บริษัทได้ทำสัญญารับบริการการจัดการจาก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037E94" w:rsidRPr="00C54565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ที่เกี่ยวข้องกันแห่งหนึ่ง โดยบริษัทดังกล่าวจะให้บริการทางด้านบัญชี ภาษีอากรและการบริการทางการเงิน และด้านอื่นๆที่เกี่ยวข้อง ในการนี้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037E94" w:rsidRPr="00C54565">
        <w:rPr>
          <w:rFonts w:asciiTheme="majorBidi" w:hAnsiTheme="majorBidi" w:cstheme="majorBidi"/>
          <w:sz w:val="30"/>
          <w:szCs w:val="30"/>
          <w:cs/>
        </w:rPr>
        <w:t>บริษัทตกลงที่จะจ่ายค่าบริการเป็นจำนวนเงินตามที่ระบุในสัญญา สัญญาดังกล่าวมีอายุ</w:t>
      </w:r>
      <w:r w:rsidR="00037E94" w:rsidRPr="00C54565">
        <w:rPr>
          <w:rFonts w:asciiTheme="majorBidi" w:hAnsiTheme="majorBidi" w:cstheme="majorBidi"/>
          <w:sz w:val="30"/>
          <w:szCs w:val="30"/>
        </w:rPr>
        <w:t xml:space="preserve"> 1 </w:t>
      </w:r>
      <w:r w:rsidR="00037E94" w:rsidRPr="00C54565">
        <w:rPr>
          <w:rFonts w:asciiTheme="majorBidi" w:hAnsiTheme="majorBidi" w:cstheme="majorBidi"/>
          <w:sz w:val="30"/>
          <w:szCs w:val="30"/>
          <w:cs/>
        </w:rPr>
        <w:t>ปี และสามารถต่ออายุใหม่เป็นคราวๆ</w:t>
      </w:r>
      <w:r w:rsidR="00037E94"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="00037E94" w:rsidRPr="00C54565">
        <w:rPr>
          <w:rFonts w:asciiTheme="majorBidi" w:hAnsiTheme="majorBidi" w:cstheme="majorBidi"/>
          <w:sz w:val="30"/>
          <w:szCs w:val="30"/>
          <w:cs/>
        </w:rPr>
        <w:t>ไป</w:t>
      </w:r>
      <w:r w:rsidR="0071729C" w:rsidRPr="00C54565">
        <w:rPr>
          <w:rFonts w:asciiTheme="majorBidi" w:hAnsiTheme="majorBidi" w:cstheme="majorBidi"/>
          <w:sz w:val="30"/>
          <w:szCs w:val="30"/>
          <w:cs/>
        </w:rPr>
        <w:br/>
      </w:r>
      <w:r w:rsidR="00037E94" w:rsidRPr="00C54565">
        <w:rPr>
          <w:rFonts w:asciiTheme="majorBidi" w:hAnsiTheme="majorBidi" w:cstheme="majorBidi"/>
          <w:sz w:val="30"/>
          <w:szCs w:val="30"/>
          <w:cs/>
        </w:rPr>
        <w:t xml:space="preserve">โดยคู่สัญญาฝ่ายใดฝ่ายหนึ่งต้องแจ้งเป็นลายลักษณ์อักษรล่วงหน้าเป็นเวลา </w:t>
      </w:r>
      <w:r w:rsidR="00037E94" w:rsidRPr="00C54565">
        <w:rPr>
          <w:rFonts w:asciiTheme="majorBidi" w:hAnsiTheme="majorBidi" w:cstheme="majorBidi"/>
          <w:sz w:val="30"/>
          <w:szCs w:val="30"/>
        </w:rPr>
        <w:t xml:space="preserve">30 </w:t>
      </w:r>
      <w:r w:rsidR="00037E94" w:rsidRPr="00C54565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0DFC0F32" w14:textId="77777777" w:rsidR="00037E94" w:rsidRPr="00C54565" w:rsidRDefault="00037E94" w:rsidP="0003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9DFAFE2" w14:textId="77777777" w:rsidR="00037E94" w:rsidRPr="00C54565" w:rsidRDefault="00037E94" w:rsidP="0003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สัญญารับบริการระบบคอมพิวเตอร์</w:t>
      </w:r>
    </w:p>
    <w:p w14:paraId="356B25DA" w14:textId="77777777" w:rsidR="00037E94" w:rsidRPr="00C54565" w:rsidRDefault="00037E94" w:rsidP="0003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A97F13D" w14:textId="509EFA15" w:rsidR="00037E94" w:rsidRPr="00C54565" w:rsidRDefault="003772F4" w:rsidP="0003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C54565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</w:t>
      </w:r>
      <w:r w:rsidR="00037E94" w:rsidRPr="00C54565">
        <w:rPr>
          <w:rFonts w:asciiTheme="majorBidi" w:hAnsiTheme="majorBidi" w:cstheme="majorBidi"/>
          <w:spacing w:val="2"/>
          <w:sz w:val="30"/>
          <w:szCs w:val="30"/>
          <w:cs/>
        </w:rPr>
        <w:t>บริษัทได้ทำสัญญารับบริการระบบคอมพิวเตอร์จาก</w:t>
      </w:r>
      <w:r w:rsidRPr="00C54565">
        <w:rPr>
          <w:rFonts w:asciiTheme="majorBidi" w:hAnsiTheme="majorBidi" w:cstheme="majorBidi" w:hint="cs"/>
          <w:spacing w:val="2"/>
          <w:sz w:val="30"/>
          <w:szCs w:val="30"/>
          <w:cs/>
        </w:rPr>
        <w:t>บริษัท</w:t>
      </w:r>
      <w:r w:rsidR="00037E94" w:rsidRPr="00C54565">
        <w:rPr>
          <w:rFonts w:asciiTheme="majorBidi" w:hAnsiTheme="majorBidi" w:cstheme="majorBidi"/>
          <w:spacing w:val="2"/>
          <w:sz w:val="30"/>
          <w:szCs w:val="30"/>
          <w:cs/>
        </w:rPr>
        <w:t>ที่เกี่ยวข้องกันแห่งหนึ่ง โดยบริษัทดังกล่าว</w:t>
      </w:r>
      <w:r w:rsidR="0071729C" w:rsidRPr="00C54565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="00037E94" w:rsidRPr="00C54565">
        <w:rPr>
          <w:rFonts w:asciiTheme="majorBidi" w:hAnsiTheme="majorBidi" w:cstheme="majorBidi"/>
          <w:spacing w:val="2"/>
          <w:sz w:val="30"/>
          <w:szCs w:val="30"/>
          <w:cs/>
        </w:rPr>
        <w:t>จะให้บริการทางด้านระบบคอมพิวเตอร์แก่</w:t>
      </w:r>
      <w:r w:rsidRPr="00C54565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</w:t>
      </w:r>
      <w:r w:rsidR="00037E94" w:rsidRPr="00C54565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บริษัท ทั้งนี้ </w:t>
      </w:r>
      <w:r w:rsidRPr="00C54565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</w:t>
      </w:r>
      <w:r w:rsidR="00037E94" w:rsidRPr="00C54565">
        <w:rPr>
          <w:rFonts w:asciiTheme="majorBidi" w:hAnsiTheme="majorBidi" w:cstheme="majorBidi"/>
          <w:spacing w:val="2"/>
          <w:sz w:val="30"/>
          <w:szCs w:val="30"/>
          <w:cs/>
        </w:rPr>
        <w:t>บริษัทตกลงที่จะจ่ายค่าบริการเป็นจำนวนเงินตามที่ระบุในสัญญา สัญญามีอายุ</w:t>
      </w:r>
      <w:r w:rsidR="00037E94" w:rsidRPr="00C54565">
        <w:rPr>
          <w:rFonts w:asciiTheme="majorBidi" w:hAnsiTheme="majorBidi" w:cstheme="majorBidi"/>
          <w:spacing w:val="2"/>
          <w:sz w:val="30"/>
          <w:szCs w:val="30"/>
        </w:rPr>
        <w:t xml:space="preserve"> 1 </w:t>
      </w:r>
      <w:r w:rsidR="00037E94" w:rsidRPr="00C54565">
        <w:rPr>
          <w:rFonts w:asciiTheme="majorBidi" w:hAnsiTheme="majorBidi" w:cstheme="majorBidi"/>
          <w:spacing w:val="2"/>
          <w:sz w:val="30"/>
          <w:szCs w:val="30"/>
          <w:cs/>
        </w:rPr>
        <w:t>ปี</w:t>
      </w:r>
      <w:r w:rsidR="00053444" w:rsidRPr="00C5456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37E94" w:rsidRPr="00C54565">
        <w:rPr>
          <w:rFonts w:asciiTheme="majorBidi" w:hAnsiTheme="majorBidi" w:cstheme="majorBidi"/>
          <w:spacing w:val="2"/>
          <w:sz w:val="30"/>
          <w:szCs w:val="30"/>
          <w:cs/>
        </w:rPr>
        <w:t>และสามารถต่ออายุใหม่เป็นคราวๆ</w:t>
      </w:r>
      <w:r w:rsidR="00037E94" w:rsidRPr="00C5456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37E94" w:rsidRPr="00C54565">
        <w:rPr>
          <w:rFonts w:asciiTheme="majorBidi" w:hAnsiTheme="majorBidi" w:cstheme="majorBidi"/>
          <w:spacing w:val="2"/>
          <w:sz w:val="30"/>
          <w:szCs w:val="30"/>
          <w:cs/>
        </w:rPr>
        <w:t>ไป</w:t>
      </w:r>
    </w:p>
    <w:p w14:paraId="620E9137" w14:textId="77777777" w:rsidR="00037E94" w:rsidRPr="00C54565" w:rsidRDefault="00037E94" w:rsidP="0003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5B304CE" w14:textId="77777777" w:rsidR="00037E94" w:rsidRPr="00C54565" w:rsidRDefault="00037E94" w:rsidP="0003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สัญญารับบริการบริหารงานคลังสินค้า</w:t>
      </w:r>
    </w:p>
    <w:p w14:paraId="3FCBF36E" w14:textId="77777777" w:rsidR="00037E94" w:rsidRPr="00C54565" w:rsidRDefault="00037E94" w:rsidP="0003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Theme="majorBidi" w:hAnsiTheme="majorBidi" w:cstheme="majorBidi"/>
          <w:sz w:val="30"/>
          <w:szCs w:val="30"/>
        </w:rPr>
      </w:pPr>
    </w:p>
    <w:p w14:paraId="0E469D54" w14:textId="3B884402" w:rsidR="00037E94" w:rsidRPr="00C54565" w:rsidRDefault="00037E94" w:rsidP="0003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4565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บริษัทได้ทำสัญญารับบริการบริหารงานคลังสินค้ากับกิจการที่เกี่ยวข้องกันแห่งหนึ่ง โดยบริษัทจะต้องจ่ายค่าบริการบริหารงานคลังสินค้าตามจำนวนที่ระบุไว้ในสัญญา </w:t>
      </w:r>
      <w:r w:rsidR="00721A20" w:rsidRPr="00C54565">
        <w:rPr>
          <w:rFonts w:ascii="Angsana New" w:hAnsi="Angsana New" w:cs="Angsana New" w:hint="cs"/>
          <w:color w:val="000000"/>
          <w:sz w:val="30"/>
          <w:szCs w:val="30"/>
          <w:cs/>
        </w:rPr>
        <w:t>สัญญาดังกล่าวมีอายุ</w:t>
      </w:r>
      <w:r w:rsidR="00721A20" w:rsidRPr="00C54565">
        <w:rPr>
          <w:rFonts w:ascii="Angsana New" w:hAnsi="Angsana New"/>
          <w:color w:val="000000"/>
          <w:sz w:val="30"/>
          <w:szCs w:val="30"/>
        </w:rPr>
        <w:t xml:space="preserve"> 1 </w:t>
      </w:r>
      <w:r w:rsidR="00721A20" w:rsidRPr="00C54565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="00721A20" w:rsidRPr="00C5456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21A20" w:rsidRPr="00C54565">
        <w:rPr>
          <w:rFonts w:ascii="Angsana New" w:hAnsi="Angsana New" w:cs="Angsana New" w:hint="cs"/>
          <w:color w:val="000000"/>
          <w:sz w:val="30"/>
          <w:szCs w:val="30"/>
          <w:cs/>
        </w:rPr>
        <w:t>และสามารถต่ออายุใหม่เป็นคราวๆ</w:t>
      </w:r>
      <w:r w:rsidR="00721A20" w:rsidRPr="00C5456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21A20" w:rsidRPr="00C54565">
        <w:rPr>
          <w:rFonts w:ascii="Angsana New" w:hAnsi="Angsana New" w:cs="Angsana New" w:hint="cs"/>
          <w:color w:val="000000"/>
          <w:sz w:val="30"/>
          <w:szCs w:val="30"/>
          <w:cs/>
        </w:rPr>
        <w:t>ไป</w:t>
      </w:r>
      <w:r w:rsidR="00721A20" w:rsidRPr="00C5456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21A20" w:rsidRPr="00C54565">
        <w:rPr>
          <w:rFonts w:ascii="Angsana New" w:hAnsi="Angsana New" w:cs="Angsana New" w:hint="cs"/>
          <w:color w:val="000000"/>
          <w:sz w:val="30"/>
          <w:szCs w:val="30"/>
          <w:cs/>
        </w:rPr>
        <w:t>โดยคู่สัญญาฝ่ายใดฝ่ายหนึ่งต้องแจ้งเป็นลายลักษณ์อักษรล่วงหน้าเป็นเวลา</w:t>
      </w:r>
      <w:r w:rsidR="00721A20" w:rsidRPr="00C5456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21A20" w:rsidRPr="00C54565">
        <w:rPr>
          <w:rFonts w:ascii="Angsana New" w:hAnsi="Angsana New"/>
          <w:color w:val="000000"/>
          <w:sz w:val="30"/>
          <w:szCs w:val="30"/>
        </w:rPr>
        <w:t xml:space="preserve">30 </w:t>
      </w:r>
      <w:r w:rsidR="00721A20" w:rsidRPr="00C54565">
        <w:rPr>
          <w:rFonts w:ascii="Angsana New" w:hAnsi="Angsana New" w:cs="Angsana New" w:hint="cs"/>
          <w:color w:val="000000"/>
          <w:sz w:val="30"/>
          <w:szCs w:val="30"/>
          <w:cs/>
        </w:rPr>
        <w:t>วัน</w:t>
      </w:r>
    </w:p>
    <w:p w14:paraId="75A5E248" w14:textId="77777777" w:rsidR="00721A20" w:rsidRPr="00C54565" w:rsidRDefault="00721A20" w:rsidP="0003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046CBCA3" w14:textId="07C930B0" w:rsidR="00721A20" w:rsidRPr="00C54565" w:rsidRDefault="00721A20" w:rsidP="00721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สัญญารับบริการ</w:t>
      </w:r>
      <w:r w:rsidR="008A7508" w:rsidRPr="00C54565">
        <w:rPr>
          <w:rFonts w:asciiTheme="majorBidi" w:hAnsiTheme="majorBidi" w:cs="Angsana New" w:hint="cs"/>
          <w:i/>
          <w:iCs/>
          <w:sz w:val="30"/>
          <w:szCs w:val="30"/>
          <w:cs/>
        </w:rPr>
        <w:t>บริหารจัดการและพัฒนาธุรกิจ</w:t>
      </w:r>
    </w:p>
    <w:p w14:paraId="5A8D783A" w14:textId="77777777" w:rsidR="00721A20" w:rsidRPr="00C54565" w:rsidRDefault="00721A20" w:rsidP="00721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Theme="majorBidi" w:hAnsiTheme="majorBidi" w:cstheme="majorBidi"/>
          <w:sz w:val="30"/>
          <w:szCs w:val="30"/>
        </w:rPr>
      </w:pPr>
    </w:p>
    <w:p w14:paraId="004A4010" w14:textId="3F279016" w:rsidR="00721A20" w:rsidRPr="00C54565" w:rsidRDefault="00721A20" w:rsidP="00721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="Angsana New"/>
          <w:sz w:val="30"/>
          <w:szCs w:val="38"/>
          <w:cs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บริษัทได้ทำสัญญารับบริการ</w:t>
      </w:r>
      <w:r w:rsidR="008A7508" w:rsidRPr="00C54565">
        <w:rPr>
          <w:rFonts w:asciiTheme="majorBidi" w:hAnsiTheme="majorBidi" w:cs="Angsana New" w:hint="cs"/>
          <w:sz w:val="30"/>
          <w:szCs w:val="30"/>
          <w:cs/>
        </w:rPr>
        <w:t>บริหารจัดการและพัฒนาธุรกิจ</w:t>
      </w:r>
      <w:r w:rsidRPr="00C54565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กับกิจการที่เกี่ยวข้องกันแห่งหนึ่ง โดยบริษัทจะต้องจ่ายค่าบริการ</w:t>
      </w:r>
      <w:r w:rsidR="008A7508" w:rsidRPr="00C54565">
        <w:rPr>
          <w:rFonts w:asciiTheme="majorBidi" w:hAnsiTheme="majorBidi" w:cs="Angsana New" w:hint="cs"/>
          <w:sz w:val="30"/>
          <w:szCs w:val="30"/>
          <w:cs/>
        </w:rPr>
        <w:t>บริหารจัดการและพัฒนาธุรกิจ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ตามจำนวนที่ระบุไว้ในสัญญา </w:t>
      </w:r>
      <w:r w:rsidRPr="00C54565">
        <w:rPr>
          <w:rFonts w:ascii="Angsana New" w:hAnsi="Angsana New" w:cs="Angsana New" w:hint="cs"/>
          <w:color w:val="000000"/>
          <w:sz w:val="30"/>
          <w:szCs w:val="30"/>
          <w:cs/>
        </w:rPr>
        <w:t>สัญญาดังกล่าวมีอายุ</w:t>
      </w:r>
      <w:r w:rsidRPr="00C54565">
        <w:rPr>
          <w:rFonts w:ascii="Angsana New" w:hAnsi="Angsana New"/>
          <w:color w:val="000000"/>
          <w:sz w:val="30"/>
          <w:szCs w:val="30"/>
        </w:rPr>
        <w:t xml:space="preserve"> 1 </w:t>
      </w:r>
      <w:r w:rsidRPr="00C54565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Pr="00C5456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 w:hint="cs"/>
          <w:color w:val="000000"/>
          <w:sz w:val="30"/>
          <w:szCs w:val="30"/>
          <w:cs/>
        </w:rPr>
        <w:t>และสามารถต่ออายุใหม่เป็นคราวๆ</w:t>
      </w:r>
      <w:r w:rsidRPr="00C5456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 w:hint="cs"/>
          <w:color w:val="000000"/>
          <w:sz w:val="30"/>
          <w:szCs w:val="30"/>
          <w:cs/>
        </w:rPr>
        <w:t>ไป</w:t>
      </w:r>
      <w:r w:rsidRPr="00C5456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C54565">
        <w:rPr>
          <w:rFonts w:ascii="Angsana New" w:hAnsi="Angsana New" w:cs="Angsana New" w:hint="cs"/>
          <w:color w:val="000000"/>
          <w:sz w:val="30"/>
          <w:szCs w:val="30"/>
          <w:cs/>
        </w:rPr>
        <w:t>โดยคู่สัญญาฝ่ายใดฝ่ายหนึ่งต้องแจ้งเป็นลายลักษณ์อักษรล่วงหน้าเป็น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 xml:space="preserve">เวลา </w:t>
      </w:r>
      <w:r w:rsidR="00695719" w:rsidRPr="00C54565">
        <w:rPr>
          <w:rFonts w:asciiTheme="majorBidi" w:hAnsiTheme="majorBidi" w:cstheme="majorBidi"/>
          <w:sz w:val="30"/>
          <w:szCs w:val="30"/>
        </w:rPr>
        <w:t xml:space="preserve">6 </w:t>
      </w:r>
      <w:r w:rsidR="00695719" w:rsidRPr="00C54565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16627086" w14:textId="77777777" w:rsidR="00721A20" w:rsidRPr="00C54565" w:rsidRDefault="00721A20" w:rsidP="0003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EE8E811" w14:textId="751ED16C" w:rsidR="00037E94" w:rsidRPr="00C54565" w:rsidRDefault="00037E94" w:rsidP="00467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สัญญาบริการบัตรสมาชิก</w:t>
      </w:r>
    </w:p>
    <w:p w14:paraId="381BA506" w14:textId="77777777" w:rsidR="00037E94" w:rsidRPr="00C54565" w:rsidRDefault="00037E94" w:rsidP="0003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796B0A6" w14:textId="73AA45F3" w:rsidR="00037E94" w:rsidRPr="00C54565" w:rsidRDefault="00EE5C94" w:rsidP="0003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54565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="00037E94" w:rsidRPr="00C54565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บริษัทได้ทำสัญญารับบริการบัตรสมาชิก </w:t>
      </w:r>
      <w:r w:rsidR="00037E94" w:rsidRPr="00C54565">
        <w:rPr>
          <w:rFonts w:asciiTheme="majorBidi" w:hAnsiTheme="majorBidi" w:cstheme="majorBidi"/>
          <w:spacing w:val="-2"/>
          <w:sz w:val="30"/>
          <w:szCs w:val="30"/>
        </w:rPr>
        <w:t>“</w:t>
      </w:r>
      <w:r w:rsidR="00037E94" w:rsidRPr="00C54565">
        <w:rPr>
          <w:rFonts w:asciiTheme="majorBidi" w:hAnsiTheme="majorBidi" w:cstheme="majorBidi"/>
          <w:spacing w:val="-2"/>
          <w:sz w:val="30"/>
          <w:szCs w:val="30"/>
          <w:cs/>
        </w:rPr>
        <w:t>เดอะ วัน การ์ด</w:t>
      </w:r>
      <w:r w:rsidR="00037E94" w:rsidRPr="00C54565">
        <w:rPr>
          <w:rFonts w:asciiTheme="majorBidi" w:hAnsiTheme="majorBidi" w:cstheme="majorBidi"/>
          <w:spacing w:val="-2"/>
          <w:sz w:val="30"/>
          <w:szCs w:val="30"/>
        </w:rPr>
        <w:t>”</w:t>
      </w:r>
      <w:r w:rsidR="00037E94" w:rsidRPr="00C5456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กับ</w:t>
      </w:r>
      <w:r w:rsidRPr="00C54565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</w:t>
      </w:r>
      <w:r w:rsidR="00037E94" w:rsidRPr="00C54565">
        <w:rPr>
          <w:rFonts w:asciiTheme="majorBidi" w:hAnsiTheme="majorBidi" w:cstheme="majorBidi"/>
          <w:spacing w:val="-2"/>
          <w:sz w:val="30"/>
          <w:szCs w:val="30"/>
          <w:cs/>
        </w:rPr>
        <w:t>ที่เกี่ยวข้องกันแห่งหนึ่ง โดย</w:t>
      </w:r>
      <w:r w:rsidRPr="00C54565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</w:t>
      </w:r>
      <w:r w:rsidR="00037E94" w:rsidRPr="00C54565">
        <w:rPr>
          <w:rFonts w:asciiTheme="majorBidi" w:hAnsiTheme="majorBidi" w:cstheme="majorBidi"/>
          <w:spacing w:val="-2"/>
          <w:sz w:val="30"/>
          <w:szCs w:val="30"/>
          <w:cs/>
        </w:rPr>
        <w:t>ที่เกี่ยวข้องกันดังกล่าวจะให้บริการแก่สมาชิกของ</w:t>
      </w:r>
      <w:r w:rsidR="002255A5" w:rsidRPr="00C54565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="00037E94" w:rsidRPr="00C54565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 บริหารการตลาด การบริหารจัดการฐานข้อมูลของสมาชิกและจัดให้มีของรางวัลและประโยชน์อื่นๆ สำหรับการใช้คะแนนสะสม เดอะ วัน การ์ด ในการนี้ </w:t>
      </w:r>
      <w:r w:rsidRPr="00C54565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="00481073" w:rsidRPr="00C54565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บริษัทตกลงที่จะจ่ายค่าบริการเป็นจำนวนเงินตามที่ระบุในสัญญา สัญญามีอายุ </w:t>
      </w:r>
      <w:r w:rsidR="00481073" w:rsidRPr="00C54565">
        <w:rPr>
          <w:rFonts w:asciiTheme="majorBidi" w:hAnsiTheme="majorBidi" w:cstheme="majorBidi"/>
          <w:spacing w:val="-2"/>
          <w:sz w:val="30"/>
          <w:szCs w:val="30"/>
        </w:rPr>
        <w:t xml:space="preserve"> 2 </w:t>
      </w:r>
      <w:r w:rsidR="00481073" w:rsidRPr="00C54565">
        <w:rPr>
          <w:rFonts w:asciiTheme="majorBidi" w:hAnsiTheme="majorBidi" w:cstheme="majorBidi"/>
          <w:spacing w:val="-2"/>
          <w:sz w:val="30"/>
          <w:szCs w:val="30"/>
          <w:cs/>
        </w:rPr>
        <w:t>ปีและสามารถต่ออายุใหม่เป็นคราวๆ</w:t>
      </w:r>
      <w:r w:rsidR="00481073" w:rsidRPr="00C5456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81073" w:rsidRPr="00C54565">
        <w:rPr>
          <w:rFonts w:asciiTheme="majorBidi" w:hAnsiTheme="majorBidi" w:cstheme="majorBidi"/>
          <w:spacing w:val="-2"/>
          <w:sz w:val="30"/>
          <w:szCs w:val="30"/>
          <w:cs/>
        </w:rPr>
        <w:t>ไป</w:t>
      </w:r>
    </w:p>
    <w:p w14:paraId="23CAC686" w14:textId="77777777" w:rsidR="00721A20" w:rsidRPr="00C54565" w:rsidRDefault="00721A20" w:rsidP="002C5BA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1FE1870" w14:textId="352ECCDC" w:rsidR="002C5BAC" w:rsidRPr="00C54565" w:rsidRDefault="002C5BAC" w:rsidP="002C5BA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5456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การค้ำประกัน</w:t>
      </w:r>
    </w:p>
    <w:p w14:paraId="1BFC6372" w14:textId="77777777" w:rsidR="002C5BAC" w:rsidRPr="00C54565" w:rsidRDefault="002C5BAC" w:rsidP="00626409">
      <w:pPr>
        <w:rPr>
          <w:rFonts w:asciiTheme="majorBidi" w:hAnsiTheme="majorBidi" w:cstheme="majorBidi"/>
          <w:sz w:val="30"/>
          <w:szCs w:val="30"/>
        </w:rPr>
      </w:pPr>
    </w:p>
    <w:p w14:paraId="3C7FCF53" w14:textId="4F52E15D" w:rsidR="00626409" w:rsidRPr="00C54565" w:rsidRDefault="00626409" w:rsidP="006264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>ณ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C54565">
        <w:rPr>
          <w:rFonts w:asciiTheme="majorBidi" w:hAnsiTheme="majorBidi" w:cstheme="majorBidi"/>
          <w:sz w:val="30"/>
          <w:szCs w:val="30"/>
        </w:rPr>
        <w:t xml:space="preserve"> 31 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54565">
        <w:rPr>
          <w:rFonts w:asciiTheme="majorBidi" w:hAnsiTheme="majorBidi" w:cstheme="majorBidi"/>
          <w:sz w:val="30"/>
          <w:szCs w:val="30"/>
        </w:rPr>
        <w:t>256</w:t>
      </w:r>
      <w:r w:rsidR="0004308E" w:rsidRPr="00C54565">
        <w:rPr>
          <w:rFonts w:asciiTheme="majorBidi" w:hAnsiTheme="majorBidi" w:cstheme="majorBidi"/>
          <w:sz w:val="30"/>
          <w:szCs w:val="30"/>
        </w:rPr>
        <w:t>2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54565">
        <w:rPr>
          <w:rFonts w:asciiTheme="majorBidi" w:hAnsiTheme="majorBidi" w:cstheme="majorBidi"/>
          <w:sz w:val="30"/>
          <w:szCs w:val="30"/>
          <w:cs/>
        </w:rPr>
        <w:t>บริษัทมีภาระผูกพันจากการให้สถาบันการเงินออกหนังสือค้ำประกันเป็นจำนวนเงิน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="00F76EF6" w:rsidRPr="00C54565">
        <w:rPr>
          <w:rFonts w:asciiTheme="majorBidi" w:hAnsiTheme="majorBidi" w:cstheme="majorBidi"/>
          <w:sz w:val="30"/>
          <w:szCs w:val="30"/>
        </w:rPr>
        <w:t>10.24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>ล้านบาท ในงบการเงินรวม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04308E" w:rsidRPr="00C5456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C5456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4308E" w:rsidRPr="00C54565">
        <w:rPr>
          <w:rFonts w:asciiTheme="majorBidi" w:hAnsiTheme="majorBidi" w:cstheme="majorBidi"/>
          <w:i/>
          <w:iCs/>
          <w:sz w:val="30"/>
          <w:szCs w:val="30"/>
        </w:rPr>
        <w:t>18.24</w:t>
      </w:r>
      <w:r w:rsidRPr="00C5456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และจำนวนเงิน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="00F76EF6" w:rsidRPr="00C54565">
        <w:rPr>
          <w:rFonts w:asciiTheme="majorBidi" w:hAnsiTheme="majorBidi" w:cstheme="majorBidi"/>
          <w:sz w:val="30"/>
          <w:szCs w:val="30"/>
        </w:rPr>
        <w:t>8.62</w:t>
      </w:r>
      <w:r w:rsidRPr="00C54565">
        <w:rPr>
          <w:rFonts w:asciiTheme="majorBidi" w:hAnsiTheme="majorBidi" w:cstheme="majorBidi"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ล้านบาทในงบการเงินเฉพาะกิจการ </w:t>
      </w:r>
      <w:r w:rsidRPr="00C54565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04308E" w:rsidRPr="00C5456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C5456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4308E" w:rsidRPr="00C54565">
        <w:rPr>
          <w:rFonts w:asciiTheme="majorBidi" w:hAnsiTheme="majorBidi" w:cstheme="majorBidi"/>
          <w:i/>
          <w:iCs/>
          <w:sz w:val="30"/>
          <w:szCs w:val="30"/>
        </w:rPr>
        <w:t>8.62</w:t>
      </w:r>
      <w:r w:rsidRPr="00C5456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54565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C54565">
        <w:rPr>
          <w:rFonts w:asciiTheme="majorBidi" w:hAnsiTheme="majorBidi" w:cstheme="majorBidi"/>
          <w:sz w:val="30"/>
          <w:szCs w:val="30"/>
          <w:cs/>
        </w:rPr>
        <w:t xml:space="preserve"> ซึ่งค้ำประกันโดยใช้เงินฝากกับสถาบันการเงิน</w:t>
      </w:r>
    </w:p>
    <w:p w14:paraId="0E4184DD" w14:textId="6DA95D20" w:rsidR="00626409" w:rsidRPr="00C54565" w:rsidRDefault="00626409" w:rsidP="006264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668CBD" w14:textId="1A31E8BB" w:rsidR="00AB6BFF" w:rsidRPr="00C54565" w:rsidRDefault="00AB6BFF" w:rsidP="006264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BA1F03" w14:textId="0A4457BC" w:rsidR="00AB6BFF" w:rsidRPr="00C54565" w:rsidRDefault="00AB6BFF" w:rsidP="006264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E69020" w14:textId="7A340ABE" w:rsidR="00AB6BFF" w:rsidRPr="00C54565" w:rsidRDefault="00AB6BFF" w:rsidP="006264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8D0340" w14:textId="71C27B33" w:rsidR="00AB6BFF" w:rsidRPr="00C54565" w:rsidRDefault="00AB6BFF" w:rsidP="006264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FD4245" w14:textId="2AE43CE4" w:rsidR="00AB6BFF" w:rsidRPr="00C54565" w:rsidRDefault="00AB6BFF" w:rsidP="006264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00B8EB" w14:textId="77777777" w:rsidR="00AB6BFF" w:rsidRPr="00C54565" w:rsidRDefault="00AB6BFF" w:rsidP="006264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92C05F" w14:textId="2A762FE9" w:rsidR="00626409" w:rsidRPr="00C54565" w:rsidRDefault="00626409" w:rsidP="00892412">
      <w:pPr>
        <w:pStyle w:val="Heading1"/>
        <w:keepLines/>
        <w:numPr>
          <w:ilvl w:val="0"/>
          <w:numId w:val="1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54565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14:paraId="52EAA4D3" w14:textId="77777777" w:rsidR="00626409" w:rsidRPr="00C54565" w:rsidRDefault="00626409" w:rsidP="00626409">
      <w:pPr>
        <w:tabs>
          <w:tab w:val="left" w:pos="72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1449D2D" w14:textId="77777777" w:rsidR="00210B82" w:rsidRDefault="00210B82" w:rsidP="00210B82">
      <w:pPr>
        <w:pStyle w:val="ListParagraph"/>
        <w:numPr>
          <w:ilvl w:val="0"/>
          <w:numId w:val="29"/>
        </w:numPr>
        <w:tabs>
          <w:tab w:val="clear" w:pos="454"/>
          <w:tab w:val="clear" w:pos="907"/>
          <w:tab w:val="clear" w:pos="1644"/>
          <w:tab w:val="left" w:pos="630"/>
          <w:tab w:val="left" w:pos="1080"/>
        </w:tabs>
        <w:autoSpaceDE w:val="0"/>
        <w:autoSpaceDN w:val="0"/>
        <w:spacing w:before="40" w:after="40"/>
        <w:ind w:left="990" w:right="-2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C703EF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C703EF">
        <w:rPr>
          <w:rFonts w:asciiTheme="majorBidi" w:hAnsiTheme="majorBidi" w:cstheme="majorBidi"/>
          <w:sz w:val="30"/>
          <w:szCs w:val="30"/>
        </w:rPr>
        <w:t xml:space="preserve">3 </w:t>
      </w:r>
      <w:r w:rsidRPr="00C703EF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C703EF">
        <w:rPr>
          <w:rFonts w:asciiTheme="majorBidi" w:hAnsiTheme="majorBidi" w:cstheme="majorBidi"/>
          <w:sz w:val="30"/>
          <w:szCs w:val="30"/>
        </w:rPr>
        <w:t>2563</w:t>
      </w:r>
      <w:r w:rsidRPr="00C703EF">
        <w:rPr>
          <w:rFonts w:asciiTheme="majorBidi" w:hAnsiTheme="majorBidi" w:cstheme="majorBidi" w:hint="cs"/>
          <w:sz w:val="30"/>
          <w:szCs w:val="30"/>
          <w:cs/>
        </w:rPr>
        <w:t xml:space="preserve"> บริษัท ออฟฟิซ คลับ</w:t>
      </w:r>
      <w:r w:rsidRPr="00C703EF">
        <w:rPr>
          <w:rFonts w:asciiTheme="majorBidi" w:hAnsiTheme="majorBidi" w:cstheme="majorBidi"/>
          <w:sz w:val="30"/>
          <w:szCs w:val="30"/>
        </w:rPr>
        <w:t xml:space="preserve"> (</w:t>
      </w:r>
      <w:r w:rsidRPr="00C703EF">
        <w:rPr>
          <w:rFonts w:asciiTheme="majorBidi" w:hAnsiTheme="majorBidi" w:cstheme="majorBidi" w:hint="cs"/>
          <w:sz w:val="30"/>
          <w:szCs w:val="30"/>
          <w:cs/>
        </w:rPr>
        <w:t>ไทย</w:t>
      </w:r>
      <w:r w:rsidRPr="00C703EF">
        <w:rPr>
          <w:rFonts w:asciiTheme="majorBidi" w:hAnsiTheme="majorBidi" w:cstheme="majorBidi"/>
          <w:sz w:val="30"/>
          <w:szCs w:val="30"/>
        </w:rPr>
        <w:t>)</w:t>
      </w:r>
      <w:r w:rsidRPr="00C703EF">
        <w:rPr>
          <w:rFonts w:asciiTheme="majorBidi" w:hAnsiTheme="majorBidi" w:cstheme="majorBidi" w:hint="cs"/>
          <w:sz w:val="30"/>
          <w:szCs w:val="30"/>
          <w:cs/>
        </w:rPr>
        <w:t xml:space="preserve"> จำกัด ซึ่งเป็นบริษัทย่อยทางตรงของกลุ่มบริษัทได้</w:t>
      </w:r>
      <w:r>
        <w:rPr>
          <w:rFonts w:asciiTheme="majorBidi" w:hAnsiTheme="majorBidi" w:cstheme="majorBidi"/>
          <w:sz w:val="30"/>
          <w:szCs w:val="30"/>
        </w:rPr>
        <w:br/>
      </w:r>
      <w:r w:rsidRPr="00C703EF">
        <w:rPr>
          <w:rFonts w:asciiTheme="majorBidi" w:hAnsiTheme="majorBidi" w:cstheme="majorBidi" w:hint="cs"/>
          <w:sz w:val="30"/>
          <w:szCs w:val="30"/>
          <w:cs/>
        </w:rPr>
        <w:t>จดทะเบียนเปลี่ยนชื่อบริษัทเป็นบริษัท ออฟฟิศเมท (ไทย) จำกัด เพื่อให้สอดคล้องกับนโยบายการดำเนินธุรกิจ</w:t>
      </w:r>
    </w:p>
    <w:p w14:paraId="404E7E92" w14:textId="77777777" w:rsidR="00210B82" w:rsidRDefault="00210B82" w:rsidP="00210B82">
      <w:pPr>
        <w:pStyle w:val="ListParagraph"/>
        <w:tabs>
          <w:tab w:val="clear" w:pos="454"/>
          <w:tab w:val="clear" w:pos="907"/>
          <w:tab w:val="left" w:pos="540"/>
          <w:tab w:val="left" w:pos="630"/>
        </w:tabs>
        <w:autoSpaceDE w:val="0"/>
        <w:autoSpaceDN w:val="0"/>
        <w:spacing w:before="40" w:after="40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E5A7BDD" w14:textId="77777777" w:rsidR="00210B82" w:rsidRPr="00C703EF" w:rsidRDefault="00210B82" w:rsidP="00210B82">
      <w:pPr>
        <w:pStyle w:val="ListParagraph"/>
        <w:numPr>
          <w:ilvl w:val="0"/>
          <w:numId w:val="29"/>
        </w:numPr>
        <w:tabs>
          <w:tab w:val="clear" w:pos="454"/>
          <w:tab w:val="clear" w:pos="907"/>
          <w:tab w:val="clear" w:pos="1644"/>
          <w:tab w:val="left" w:pos="630"/>
          <w:tab w:val="left" w:pos="1080"/>
        </w:tabs>
        <w:autoSpaceDE w:val="0"/>
        <w:autoSpaceDN w:val="0"/>
        <w:spacing w:before="40" w:after="40"/>
        <w:ind w:left="990" w:right="-25" w:hanging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703EF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ที่ประชุมคณะกรรมการของบริษัท เมื่อวันที่ </w:t>
      </w:r>
      <w:r w:rsidRPr="00C703EF">
        <w:rPr>
          <w:rFonts w:asciiTheme="majorBidi" w:hAnsiTheme="majorBidi" w:cstheme="majorBidi"/>
          <w:sz w:val="30"/>
          <w:szCs w:val="30"/>
        </w:rPr>
        <w:t>28</w:t>
      </w:r>
      <w:r w:rsidRPr="00C703EF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C703EF">
        <w:rPr>
          <w:rFonts w:asciiTheme="majorBidi" w:hAnsiTheme="majorBidi" w:cstheme="majorBidi"/>
          <w:sz w:val="30"/>
          <w:szCs w:val="30"/>
        </w:rPr>
        <w:t>2563</w:t>
      </w:r>
      <w:r w:rsidRPr="00C703EF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คณะกรรมการมีมติที่สำคัญที่จะให้นำเสนอต่อที่ประชุมผู้ถือหุ้นประจำปี </w:t>
      </w:r>
      <w:r w:rsidRPr="00C703EF">
        <w:rPr>
          <w:rFonts w:asciiTheme="majorBidi" w:hAnsiTheme="majorBidi" w:cstheme="majorBidi"/>
          <w:sz w:val="30"/>
          <w:szCs w:val="30"/>
        </w:rPr>
        <w:t xml:space="preserve">2563 </w:t>
      </w:r>
      <w:r w:rsidRPr="00C703EF">
        <w:rPr>
          <w:rFonts w:asciiTheme="majorBidi" w:hAnsiTheme="majorBidi" w:cstheme="majorBidi" w:hint="cs"/>
          <w:sz w:val="30"/>
          <w:szCs w:val="30"/>
          <w:cs/>
        </w:rPr>
        <w:t>เพื่อพิจารณาอนุมัติ ดังนี้</w:t>
      </w:r>
    </w:p>
    <w:p w14:paraId="104E7D8B" w14:textId="77777777" w:rsidR="00210B82" w:rsidRDefault="00210B82" w:rsidP="00210B82">
      <w:pPr>
        <w:tabs>
          <w:tab w:val="left" w:pos="72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E32F013" w14:textId="0C5A8FD7" w:rsidR="00210B82" w:rsidRDefault="00210B82" w:rsidP="00210B82">
      <w:pPr>
        <w:pStyle w:val="ListParagraph"/>
        <w:numPr>
          <w:ilvl w:val="0"/>
          <w:numId w:val="28"/>
        </w:numPr>
        <w:tabs>
          <w:tab w:val="clear" w:pos="680"/>
          <w:tab w:val="clear" w:pos="907"/>
          <w:tab w:val="num" w:pos="2077"/>
        </w:tabs>
        <w:ind w:left="135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A42E2">
        <w:rPr>
          <w:rFonts w:asciiTheme="majorBidi" w:hAnsiTheme="majorBidi" w:cstheme="majorBidi"/>
          <w:sz w:val="30"/>
          <w:szCs w:val="30"/>
          <w:cs/>
        </w:rPr>
        <w:t xml:space="preserve">การจัดสรรเงินปันผลสำหรับผลการดำเนินงานประจำปี </w:t>
      </w:r>
      <w:r w:rsidRPr="003A42E2">
        <w:rPr>
          <w:rFonts w:asciiTheme="majorBidi" w:hAnsiTheme="majorBidi" w:cstheme="majorBidi"/>
          <w:sz w:val="30"/>
          <w:szCs w:val="30"/>
        </w:rPr>
        <w:t xml:space="preserve">2562 </w:t>
      </w:r>
      <w:r w:rsidRPr="003A42E2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3A42E2">
        <w:rPr>
          <w:rFonts w:asciiTheme="majorBidi" w:hAnsiTheme="majorBidi" w:cstheme="majorBidi"/>
          <w:sz w:val="30"/>
          <w:szCs w:val="30"/>
        </w:rPr>
        <w:t>0.5</w:t>
      </w:r>
      <w:r>
        <w:rPr>
          <w:rFonts w:asciiTheme="majorBidi" w:hAnsiTheme="majorBidi" w:cstheme="majorBidi"/>
          <w:sz w:val="30"/>
          <w:szCs w:val="30"/>
        </w:rPr>
        <w:t>5</w:t>
      </w:r>
      <w:r w:rsidRPr="003A42E2">
        <w:rPr>
          <w:rFonts w:asciiTheme="majorBidi" w:hAnsiTheme="majorBidi" w:cstheme="majorBidi"/>
          <w:sz w:val="30"/>
          <w:szCs w:val="30"/>
        </w:rPr>
        <w:t xml:space="preserve"> </w:t>
      </w:r>
      <w:r w:rsidRPr="003A42E2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 </w:t>
      </w:r>
      <w:r w:rsidR="0048529D">
        <w:rPr>
          <w:rFonts w:asciiTheme="majorBidi" w:hAnsiTheme="majorBidi" w:cstheme="majorBidi"/>
          <w:sz w:val="30"/>
          <w:szCs w:val="30"/>
        </w:rPr>
        <w:t>352</w:t>
      </w:r>
      <w:bookmarkStart w:id="3" w:name="_GoBack"/>
      <w:bookmarkEnd w:id="3"/>
      <w:r w:rsidRPr="003A42E2">
        <w:rPr>
          <w:rFonts w:asciiTheme="majorBidi" w:hAnsiTheme="majorBidi" w:cstheme="majorBidi"/>
          <w:sz w:val="30"/>
          <w:szCs w:val="30"/>
        </w:rPr>
        <w:t xml:space="preserve"> </w:t>
      </w:r>
      <w:r w:rsidRPr="003A42E2">
        <w:rPr>
          <w:rFonts w:asciiTheme="majorBidi" w:hAnsiTheme="majorBidi" w:cstheme="majorBidi"/>
          <w:sz w:val="30"/>
          <w:szCs w:val="30"/>
          <w:cs/>
        </w:rPr>
        <w:t>ล้านบา</w:t>
      </w:r>
      <w:r w:rsidRPr="003A42E2">
        <w:rPr>
          <w:rFonts w:asciiTheme="majorBidi" w:hAnsiTheme="majorBidi" w:cstheme="majorBidi" w:hint="cs"/>
          <w:sz w:val="30"/>
          <w:szCs w:val="30"/>
          <w:cs/>
        </w:rPr>
        <w:t>ท</w:t>
      </w:r>
    </w:p>
    <w:p w14:paraId="7330D3AE" w14:textId="77777777" w:rsidR="00210B82" w:rsidRPr="003A42E2" w:rsidRDefault="00210B82" w:rsidP="00210B82">
      <w:pPr>
        <w:pStyle w:val="ListParagraph"/>
        <w:numPr>
          <w:ilvl w:val="0"/>
          <w:numId w:val="28"/>
        </w:numPr>
        <w:tabs>
          <w:tab w:val="clear" w:pos="680"/>
          <w:tab w:val="clear" w:pos="907"/>
          <w:tab w:val="num" w:pos="2077"/>
        </w:tabs>
        <w:ind w:left="135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A42E2">
        <w:rPr>
          <w:rFonts w:asciiTheme="majorBidi" w:hAnsiTheme="majorBidi" w:cstheme="majorBidi" w:hint="cs"/>
          <w:sz w:val="30"/>
          <w:szCs w:val="30"/>
          <w:cs/>
        </w:rPr>
        <w:t xml:space="preserve">การปรับโครงสร้างการดำเนินงานเพื่อรองรับธุรกิจค้าปลีกรูปแบบ </w:t>
      </w:r>
      <w:r w:rsidRPr="003A42E2">
        <w:rPr>
          <w:rFonts w:asciiTheme="majorBidi" w:hAnsiTheme="majorBidi" w:cstheme="majorBidi"/>
          <w:sz w:val="30"/>
          <w:szCs w:val="30"/>
        </w:rPr>
        <w:t xml:space="preserve">Omni-channel </w:t>
      </w:r>
      <w:r w:rsidRPr="003A42E2">
        <w:rPr>
          <w:rFonts w:asciiTheme="majorBidi" w:hAnsiTheme="majorBidi" w:cstheme="majorBidi" w:hint="cs"/>
          <w:sz w:val="30"/>
          <w:szCs w:val="30"/>
          <w:cs/>
        </w:rPr>
        <w:t xml:space="preserve">เพื่อเพิ่มประสิทธิภาพและความคล่องตัวในการดำเนินงาน </w:t>
      </w:r>
      <w:r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3A42E2">
        <w:rPr>
          <w:rFonts w:asciiTheme="majorBidi" w:hAnsiTheme="majorBidi" w:cstheme="majorBidi" w:hint="cs"/>
          <w:sz w:val="30"/>
          <w:szCs w:val="30"/>
          <w:cs/>
        </w:rPr>
        <w:t>สอดคล้องกับกลยุทธ์ในการดำเนินธุรกิจของบริษัท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โดยรวมการดำเนินงานที่เกี่ยวกับการขายและการให้บริการทั้งช่องทางสาขา </w:t>
      </w:r>
      <w:r>
        <w:rPr>
          <w:rFonts w:asciiTheme="majorBidi" w:hAnsiTheme="majorBidi" w:cstheme="majorBidi"/>
          <w:sz w:val="30"/>
          <w:szCs w:val="30"/>
        </w:rPr>
        <w:t xml:space="preserve">(Store)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และช่องทางอื่น </w:t>
      </w:r>
      <w:r>
        <w:rPr>
          <w:rFonts w:asciiTheme="majorBidi" w:hAnsiTheme="majorBidi" w:cstheme="majorBidi"/>
          <w:sz w:val="30"/>
          <w:szCs w:val="30"/>
        </w:rPr>
        <w:t xml:space="preserve">(Non-Store) </w:t>
      </w:r>
      <w:r>
        <w:rPr>
          <w:rFonts w:asciiTheme="majorBidi" w:hAnsiTheme="majorBidi" w:cstheme="majorBidi" w:hint="cs"/>
          <w:sz w:val="30"/>
          <w:szCs w:val="30"/>
          <w:cs/>
        </w:rPr>
        <w:t>ซึ่งประกอบด้วยช่องทางคอนแทคเซ็นเตอร์และออนไลน์ไว้ที่บริษัทออฟฟิทเมท (ไทย) จำกัด</w:t>
      </w:r>
    </w:p>
    <w:p w14:paraId="1588E89A" w14:textId="77777777" w:rsidR="00E018F0" w:rsidRPr="00C54565" w:rsidRDefault="00E018F0" w:rsidP="00E5152B">
      <w:pPr>
        <w:tabs>
          <w:tab w:val="left" w:pos="720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FCF1DA0" w14:textId="77777777" w:rsidR="00D754D8" w:rsidRPr="00C54565" w:rsidRDefault="00AB0A18" w:rsidP="00892412">
      <w:pPr>
        <w:pStyle w:val="Heading1"/>
        <w:keepLines/>
        <w:numPr>
          <w:ilvl w:val="0"/>
          <w:numId w:val="1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C54565">
        <w:rPr>
          <w:rFonts w:asciiTheme="majorBidi" w:hAnsiTheme="majorBidi" w:cstheme="majorBidi"/>
          <w:szCs w:val="30"/>
          <w:u w:val="none"/>
          <w:cs/>
          <w:lang w:val="th-TH"/>
        </w:rPr>
        <w:t>มาตรฐานการรายงานทางการเงินที่ยังไม่ได้ใช้</w:t>
      </w:r>
    </w:p>
    <w:p w14:paraId="57B069B3" w14:textId="77777777" w:rsidR="00D754D8" w:rsidRPr="00C54565" w:rsidRDefault="00D754D8" w:rsidP="00AB0A1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5D3EB6B" w14:textId="725A05A1" w:rsidR="00BA0544" w:rsidRPr="00C54565" w:rsidRDefault="00BA0544" w:rsidP="00AB0A1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54565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C54565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C54565">
        <w:rPr>
          <w:rFonts w:ascii="Angsana New" w:hAnsi="Angsana New" w:cs="Angsana New"/>
          <w:sz w:val="30"/>
          <w:szCs w:val="30"/>
          <w:cs/>
          <w:lang w:bidi="th-TH"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C54565">
        <w:rPr>
          <w:rFonts w:ascii="Angsana New" w:hAnsi="Angsana New" w:cs="Angsana New"/>
          <w:sz w:val="30"/>
          <w:szCs w:val="30"/>
          <w:lang w:bidi="th-TH"/>
        </w:rPr>
        <w:t>1</w:t>
      </w:r>
      <w:r w:rsidRPr="00C54565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C54565">
        <w:rPr>
          <w:rFonts w:ascii="Angsana New" w:hAnsi="Angsana New" w:cs="Angsana New"/>
          <w:sz w:val="30"/>
          <w:szCs w:val="30"/>
          <w:lang w:bidi="th-TH"/>
        </w:rPr>
        <w:t xml:space="preserve">2563 </w:t>
      </w:r>
      <w:r w:rsidRPr="00C54565">
        <w:rPr>
          <w:rFonts w:ascii="Angsana New" w:hAnsi="Angsana New" w:cs="Angsana New"/>
          <w:sz w:val="30"/>
          <w:szCs w:val="30"/>
          <w:cs/>
          <w:lang w:bidi="th-TH"/>
        </w:rPr>
        <w:t>มีดังต่อไปนี้</w:t>
      </w:r>
    </w:p>
    <w:p w14:paraId="1F83BA61" w14:textId="77777777" w:rsidR="006F72EF" w:rsidRPr="00C54565" w:rsidRDefault="006F72EF" w:rsidP="00AB0A1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680"/>
        <w:gridCol w:w="4500"/>
      </w:tblGrid>
      <w:tr w:rsidR="00426320" w:rsidRPr="00C54565" w14:paraId="0AB1D7C5" w14:textId="77777777" w:rsidTr="00426320">
        <w:trPr>
          <w:tblHeader/>
        </w:trPr>
        <w:tc>
          <w:tcPr>
            <w:tcW w:w="4680" w:type="dxa"/>
            <w:vAlign w:val="bottom"/>
            <w:hideMark/>
          </w:tcPr>
          <w:p w14:paraId="398246E5" w14:textId="37D1453D" w:rsidR="00426320" w:rsidRPr="00C54565" w:rsidRDefault="006F72EF" w:rsidP="0071729C">
            <w:pPr>
              <w:spacing w:line="240" w:lineRule="auto"/>
              <w:ind w:firstLine="520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/>
              </w:rPr>
            </w:pPr>
            <w:r w:rsidRPr="00C54565"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  <w:br w:type="column"/>
            </w:r>
            <w:r w:rsidR="00426320" w:rsidRPr="00C54565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00" w:type="dxa"/>
            <w:vAlign w:val="bottom"/>
            <w:hideMark/>
          </w:tcPr>
          <w:p w14:paraId="55E69A14" w14:textId="77777777" w:rsidR="00426320" w:rsidRPr="00C54565" w:rsidRDefault="00426320" w:rsidP="0071729C">
            <w:pPr>
              <w:spacing w:line="240" w:lineRule="auto"/>
              <w:ind w:firstLine="610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54565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426320" w:rsidRPr="00C54565" w14:paraId="4AF53D65" w14:textId="77777777" w:rsidTr="00426320">
        <w:tc>
          <w:tcPr>
            <w:tcW w:w="4680" w:type="dxa"/>
            <w:hideMark/>
          </w:tcPr>
          <w:p w14:paraId="63AF669F" w14:textId="77777777" w:rsidR="00426320" w:rsidRPr="00C54565" w:rsidRDefault="00426320" w:rsidP="0042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54565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4500" w:type="dxa"/>
            <w:hideMark/>
          </w:tcPr>
          <w:p w14:paraId="5B00DB98" w14:textId="77777777" w:rsidR="00426320" w:rsidRPr="00C54565" w:rsidRDefault="00426320" w:rsidP="0042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426320" w:rsidRPr="00C54565" w14:paraId="75EFA7FC" w14:textId="77777777" w:rsidTr="00426320">
        <w:tc>
          <w:tcPr>
            <w:tcW w:w="4680" w:type="dxa"/>
            <w:hideMark/>
          </w:tcPr>
          <w:p w14:paraId="3D412A1A" w14:textId="77777777" w:rsidR="00426320" w:rsidRPr="00C54565" w:rsidRDefault="00426320" w:rsidP="0042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4500" w:type="dxa"/>
            <w:hideMark/>
          </w:tcPr>
          <w:p w14:paraId="07F8FC31" w14:textId="77777777" w:rsidR="00426320" w:rsidRPr="00C54565" w:rsidRDefault="00426320" w:rsidP="0042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26320" w:rsidRPr="00C54565" w14:paraId="350C6513" w14:textId="77777777" w:rsidTr="00426320">
        <w:tc>
          <w:tcPr>
            <w:tcW w:w="4680" w:type="dxa"/>
            <w:hideMark/>
          </w:tcPr>
          <w:p w14:paraId="060C53A1" w14:textId="77777777" w:rsidR="00426320" w:rsidRPr="00C54565" w:rsidRDefault="00426320" w:rsidP="0042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5456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54565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4500" w:type="dxa"/>
            <w:hideMark/>
          </w:tcPr>
          <w:p w14:paraId="21F0FC51" w14:textId="77777777" w:rsidR="00426320" w:rsidRPr="00C54565" w:rsidRDefault="00426320" w:rsidP="0042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426320" w:rsidRPr="00C54565" w14:paraId="44B9B7FE" w14:textId="77777777" w:rsidTr="00426320">
        <w:tc>
          <w:tcPr>
            <w:tcW w:w="4680" w:type="dxa"/>
            <w:hideMark/>
          </w:tcPr>
          <w:p w14:paraId="378E65D7" w14:textId="77777777" w:rsidR="00426320" w:rsidRPr="00C54565" w:rsidRDefault="00426320" w:rsidP="0042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4500" w:type="dxa"/>
            <w:hideMark/>
          </w:tcPr>
          <w:p w14:paraId="6CE5BE12" w14:textId="77777777" w:rsidR="00426320" w:rsidRPr="00C54565" w:rsidRDefault="00426320" w:rsidP="0042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426320" w:rsidRPr="00C54565" w14:paraId="40078F2D" w14:textId="77777777" w:rsidTr="00426320">
        <w:trPr>
          <w:trHeight w:val="407"/>
        </w:trPr>
        <w:tc>
          <w:tcPr>
            <w:tcW w:w="4680" w:type="dxa"/>
            <w:hideMark/>
          </w:tcPr>
          <w:p w14:paraId="23D46411" w14:textId="77777777" w:rsidR="00426320" w:rsidRPr="00C54565" w:rsidRDefault="00426320" w:rsidP="0042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16*</w:t>
            </w:r>
          </w:p>
        </w:tc>
        <w:tc>
          <w:tcPr>
            <w:tcW w:w="4500" w:type="dxa"/>
            <w:hideMark/>
          </w:tcPr>
          <w:p w14:paraId="260F9D05" w14:textId="77777777" w:rsidR="00426320" w:rsidRPr="00C54565" w:rsidRDefault="00426320" w:rsidP="0042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26320" w:rsidRPr="00C54565" w14:paraId="245D343D" w14:textId="77777777" w:rsidTr="00426320">
        <w:trPr>
          <w:trHeight w:val="470"/>
        </w:trPr>
        <w:tc>
          <w:tcPr>
            <w:tcW w:w="4680" w:type="dxa"/>
            <w:hideMark/>
          </w:tcPr>
          <w:p w14:paraId="7D0C7A53" w14:textId="77777777" w:rsidR="00426320" w:rsidRPr="00C54565" w:rsidRDefault="00426320" w:rsidP="0042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54565">
              <w:rPr>
                <w:rFonts w:asciiTheme="majorBidi" w:hAnsiTheme="majorBidi" w:cstheme="majorBidi"/>
                <w:sz w:val="30"/>
                <w:szCs w:val="30"/>
              </w:rPr>
              <w:t>19*</w:t>
            </w:r>
          </w:p>
        </w:tc>
        <w:tc>
          <w:tcPr>
            <w:tcW w:w="4500" w:type="dxa"/>
            <w:hideMark/>
          </w:tcPr>
          <w:p w14:paraId="62BDBF35" w14:textId="77777777" w:rsidR="00426320" w:rsidRPr="00C54565" w:rsidRDefault="00426320" w:rsidP="0042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565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6A9D5CA" w14:textId="77777777" w:rsidR="00AB0A18" w:rsidRPr="00C54565" w:rsidRDefault="00AB0A18" w:rsidP="00AB0A18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5C7B60C0" w14:textId="77777777" w:rsidR="00E94310" w:rsidRPr="00C54565" w:rsidRDefault="00E94310" w:rsidP="0053124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C54565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* </w:t>
      </w:r>
      <w:r w:rsidR="00426320" w:rsidRPr="00C54565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D7D9541" w14:textId="63C2CACA" w:rsidR="006E67F3" w:rsidRPr="00C54565" w:rsidRDefault="006E67F3" w:rsidP="0053124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szCs w:val="22"/>
          <w:lang w:bidi="th-TH"/>
        </w:rPr>
      </w:pPr>
    </w:p>
    <w:p w14:paraId="05D3C113" w14:textId="77777777" w:rsidR="00426320" w:rsidRPr="00C54565" w:rsidRDefault="00426320" w:rsidP="0042632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5456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27A29D17" w14:textId="77777777" w:rsidR="00426320" w:rsidRPr="00C54565" w:rsidRDefault="00426320" w:rsidP="00A308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CC"/>
          <w:sz w:val="30"/>
          <w:szCs w:val="30"/>
          <w:shd w:val="clear" w:color="auto" w:fill="D9D9D9"/>
        </w:rPr>
      </w:pPr>
    </w:p>
    <w:p w14:paraId="2471551F" w14:textId="77777777" w:rsidR="00426320" w:rsidRPr="00C54565" w:rsidRDefault="00426320" w:rsidP="004263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4" w:name="_Hlk15580843"/>
      <w:bookmarkStart w:id="5" w:name="_Hlk15582546"/>
      <w:r w:rsidRPr="00C54565">
        <w:rPr>
          <w:rFonts w:asciiTheme="majorBidi" w:hAnsiTheme="majorBidi" w:cstheme="majorBidi"/>
          <w:sz w:val="30"/>
          <w:szCs w:val="30"/>
          <w:cs/>
        </w:rPr>
        <w:t>เมื่อมาตรฐานการรายงานทางการเงินกลุ่มนี้</w:t>
      </w:r>
      <w:bookmarkEnd w:id="4"/>
      <w:r w:rsidRPr="00C54565">
        <w:rPr>
          <w:rFonts w:asciiTheme="majorBidi" w:hAnsiTheme="majorBidi" w:cstheme="majorBidi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5"/>
    </w:p>
    <w:p w14:paraId="2ADB50F8" w14:textId="77777777" w:rsidR="00426320" w:rsidRPr="00C54565" w:rsidRDefault="00426320" w:rsidP="00A308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</w:p>
    <w:p w14:paraId="3ABDF13E" w14:textId="77777777" w:rsidR="00426320" w:rsidRPr="00C54565" w:rsidRDefault="00426320" w:rsidP="00426320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C5456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C5456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C5456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23DCA560" w14:textId="77777777" w:rsidR="00426320" w:rsidRPr="00C54565" w:rsidRDefault="00426320" w:rsidP="00A308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CC"/>
          <w:sz w:val="30"/>
          <w:szCs w:val="30"/>
          <w:shd w:val="clear" w:color="auto" w:fill="D9D9D9"/>
        </w:rPr>
      </w:pPr>
    </w:p>
    <w:p w14:paraId="05461100" w14:textId="77777777" w:rsidR="00C1311C" w:rsidRPr="00C54565" w:rsidRDefault="00C1311C" w:rsidP="00C1311C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54565">
        <w:rPr>
          <w:rFonts w:asciiTheme="majorBidi" w:hAnsiTheme="majorBidi" w:cs="Angsana New" w:hint="cs"/>
          <w:spacing w:val="-4"/>
          <w:sz w:val="30"/>
          <w:szCs w:val="30"/>
          <w:cs/>
        </w:rPr>
        <w:t>มาตรฐานการรายงานทางการเงิน</w:t>
      </w:r>
      <w:r w:rsidRPr="00C54565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C54565">
        <w:rPr>
          <w:rFonts w:asciiTheme="majorBidi" w:hAnsiTheme="majorBidi" w:cs="Angsana New" w:hint="cs"/>
          <w:spacing w:val="-4"/>
          <w:sz w:val="30"/>
          <w:szCs w:val="30"/>
          <w:cs/>
        </w:rPr>
        <w:t>ฉบับที่</w:t>
      </w:r>
      <w:r w:rsidRPr="00C54565">
        <w:rPr>
          <w:rFonts w:asciiTheme="majorBidi" w:hAnsiTheme="majorBidi" w:cs="Angsana New"/>
          <w:spacing w:val="-4"/>
          <w:sz w:val="30"/>
          <w:szCs w:val="30"/>
          <w:cs/>
        </w:rPr>
        <w:t xml:space="preserve"> 16 </w:t>
      </w:r>
      <w:r w:rsidRPr="00C54565">
        <w:rPr>
          <w:rFonts w:asciiTheme="majorBidi" w:hAnsiTheme="majorBidi" w:cs="Angsana New" w:hint="cs"/>
          <w:spacing w:val="-4"/>
          <w:sz w:val="30"/>
          <w:szCs w:val="30"/>
          <w:cs/>
        </w:rPr>
        <w:t>ได้นำเสนอวิธีการบัญชีเดียวสำหรับผู้เช่า</w:t>
      </w:r>
      <w:r w:rsidRPr="00C54565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C54565">
        <w:rPr>
          <w:rFonts w:asciiTheme="majorBidi" w:hAnsiTheme="majorBidi" w:cs="Angsana New" w:hint="cs"/>
          <w:spacing w:val="-4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</w:t>
      </w:r>
      <w:r w:rsidRPr="00C54565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C54565">
        <w:rPr>
          <w:rFonts w:asciiTheme="majorBidi" w:hAnsiTheme="majorBidi" w:cs="Angsana New" w:hint="cs"/>
          <w:spacing w:val="-4"/>
          <w:sz w:val="30"/>
          <w:szCs w:val="30"/>
          <w:cs/>
        </w:rPr>
        <w:t>ซึ่งยกเว้นการรับรู้รายการสำหรับสัญญาเช่าระยะสั้นหรือสินทรัพย์อ้างอิงนั้นมีมูลค่าต่ำ</w:t>
      </w:r>
      <w:r w:rsidRPr="00C54565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C54565">
        <w:rPr>
          <w:rFonts w:asciiTheme="majorBidi" w:hAnsiTheme="majorBidi" w:cs="Angsana New" w:hint="cs"/>
          <w:spacing w:val="-4"/>
          <w:sz w:val="30"/>
          <w:szCs w:val="30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</w:t>
      </w:r>
      <w:r w:rsidRPr="00C54565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C54565">
        <w:rPr>
          <w:rFonts w:asciiTheme="majorBidi" w:hAnsiTheme="majorBidi" w:cs="Angsana New" w:hint="cs"/>
          <w:spacing w:val="-4"/>
          <w:sz w:val="30"/>
          <w:szCs w:val="30"/>
          <w:cs/>
        </w:rPr>
        <w:t>เช่น</w:t>
      </w:r>
      <w:r w:rsidRPr="00C54565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C54565">
        <w:rPr>
          <w:rFonts w:asciiTheme="majorBidi" w:hAnsiTheme="majorBidi" w:cs="Angsana New" w:hint="cs"/>
          <w:spacing w:val="-4"/>
          <w:sz w:val="30"/>
          <w:szCs w:val="30"/>
          <w:cs/>
        </w:rPr>
        <w:t>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C54565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C54565">
        <w:rPr>
          <w:rFonts w:asciiTheme="majorBidi" w:hAnsiTheme="majorBidi" w:cs="Angsana New" w:hint="cs"/>
          <w:spacing w:val="-4"/>
          <w:sz w:val="30"/>
          <w:szCs w:val="30"/>
          <w:cs/>
        </w:rPr>
        <w:t>เมื่อมาตรฐานการรายงานทางการเงินฉบับนี้มีผลบังคับใช้</w:t>
      </w:r>
      <w:r w:rsidRPr="00C54565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C54565">
        <w:rPr>
          <w:rFonts w:asciiTheme="majorBidi" w:hAnsiTheme="majorBidi" w:cs="Angsana New" w:hint="cs"/>
          <w:spacing w:val="-4"/>
          <w:sz w:val="30"/>
          <w:szCs w:val="30"/>
          <w:cs/>
        </w:rPr>
        <w:t>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266E4964" w14:textId="77777777" w:rsidR="00426320" w:rsidRPr="00C54565" w:rsidRDefault="00426320" w:rsidP="00A308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BCD499" w14:textId="45C4FC5B" w:rsidR="00452DA8" w:rsidRPr="00C54565" w:rsidRDefault="00426320" w:rsidP="006F72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C54565">
        <w:rPr>
          <w:rFonts w:asciiTheme="majorBidi" w:hAnsiTheme="majorBidi" w:cs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  <w:r w:rsidR="00452DA8" w:rsidRPr="00C5456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br w:type="page"/>
      </w:r>
    </w:p>
    <w:p w14:paraId="31303264" w14:textId="77777777" w:rsidR="00E718FB" w:rsidRPr="00C54565" w:rsidRDefault="00E718FB" w:rsidP="00E718FB">
      <w:pPr>
        <w:pStyle w:val="Heading1"/>
        <w:keepLines/>
        <w:numPr>
          <w:ilvl w:val="0"/>
          <w:numId w:val="1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C54565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การจัดประเภทรายการใหม่</w:t>
      </w:r>
      <w:r w:rsidRPr="00C54565">
        <w:rPr>
          <w:rFonts w:asciiTheme="majorBidi" w:hAnsiTheme="majorBidi" w:cstheme="majorBidi"/>
          <w:szCs w:val="30"/>
          <w:u w:val="none"/>
          <w:lang w:val="th-TH"/>
        </w:rPr>
        <w:t xml:space="preserve">   </w:t>
      </w:r>
    </w:p>
    <w:p w14:paraId="2109F2E8" w14:textId="77777777" w:rsidR="00A30830" w:rsidRPr="00C54565" w:rsidRDefault="00A30830" w:rsidP="00A30830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5B87A30" w14:textId="3719151C" w:rsidR="00A30830" w:rsidRPr="00C54565" w:rsidRDefault="00A30830" w:rsidP="00A30830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bookmarkStart w:id="6" w:name="_Hlk8303190"/>
      <w:r w:rsidRPr="00C54565">
        <w:rPr>
          <w:rFonts w:ascii="Angsana New" w:hAnsi="Angsana New" w:cs="Angsana New"/>
          <w:sz w:val="30"/>
          <w:szCs w:val="30"/>
          <w:cs/>
        </w:rPr>
        <w:t>รายการบางรายการในงบ</w:t>
      </w:r>
      <w:r w:rsidR="00275123" w:rsidRPr="00C5456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แสดงฐานะการเงิน ณ วันที่ </w:t>
      </w:r>
      <w:r w:rsidR="00275123" w:rsidRPr="00C54565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275123" w:rsidRPr="00C5456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Pr="00C54565">
        <w:rPr>
          <w:rFonts w:ascii="Angsana New" w:hAnsi="Angsana New" w:cs="Angsana New"/>
          <w:sz w:val="30"/>
          <w:szCs w:val="30"/>
          <w:cs/>
        </w:rPr>
        <w:t>2561 และงบกำไรขาดทุนเบ็ดเสร็จสำหรับ</w:t>
      </w:r>
      <w:r w:rsidR="00C03DB1" w:rsidRPr="00C54565">
        <w:rPr>
          <w:rFonts w:ascii="Angsana New" w:hAnsi="Angsana New" w:cs="Angsana New" w:hint="cs"/>
          <w:sz w:val="30"/>
          <w:szCs w:val="30"/>
          <w:cs/>
          <w:lang w:bidi="th-TH"/>
        </w:rPr>
        <w:t>ปี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03DB1" w:rsidRPr="00C54565">
        <w:rPr>
          <w:rFonts w:ascii="Angsana New" w:hAnsi="Angsana New" w:cs="Angsana New"/>
          <w:sz w:val="30"/>
          <w:szCs w:val="30"/>
        </w:rPr>
        <w:t xml:space="preserve">31 </w:t>
      </w:r>
      <w:r w:rsidR="00C03DB1" w:rsidRPr="00C54565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C54565">
        <w:rPr>
          <w:rFonts w:ascii="Angsana New" w:hAnsi="Angsana New" w:cs="Angsana New"/>
          <w:sz w:val="30"/>
          <w:szCs w:val="30"/>
        </w:rPr>
        <w:t>1</w:t>
      </w:r>
      <w:r w:rsidRPr="00C54565">
        <w:rPr>
          <w:rFonts w:ascii="Angsana New" w:hAnsi="Angsana New" w:cs="Angsana New"/>
          <w:sz w:val="30"/>
          <w:szCs w:val="30"/>
          <w:cs/>
        </w:rPr>
        <w:t xml:space="preserve"> ซึ่งรวมอยู่ในงบการเงินปี 2562 เพื่อวัตถุประสงค์ในการเปรียบเทียบ ได้มีการจัดประเภทรายการใหม่เพื่อให้สอดคล้องกับการจัดประเภทรายการของกลุ่มบริษัทดังนี้</w:t>
      </w:r>
      <w:bookmarkEnd w:id="6"/>
    </w:p>
    <w:p w14:paraId="22CB4D62" w14:textId="77777777" w:rsidR="00BF5723" w:rsidRPr="00C54565" w:rsidRDefault="00BF5723" w:rsidP="00A30830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990"/>
        <w:gridCol w:w="236"/>
        <w:gridCol w:w="843"/>
        <w:gridCol w:w="236"/>
        <w:gridCol w:w="974"/>
        <w:gridCol w:w="16"/>
        <w:gridCol w:w="241"/>
        <w:gridCol w:w="964"/>
        <w:gridCol w:w="236"/>
        <w:gridCol w:w="844"/>
        <w:gridCol w:w="270"/>
        <w:gridCol w:w="990"/>
      </w:tblGrid>
      <w:tr w:rsidR="00A30830" w:rsidRPr="00C54565" w14:paraId="2D3AD67E" w14:textId="77777777" w:rsidTr="00A230DC">
        <w:trPr>
          <w:trHeight w:val="144"/>
          <w:tblHeader/>
        </w:trPr>
        <w:tc>
          <w:tcPr>
            <w:tcW w:w="2538" w:type="dxa"/>
          </w:tcPr>
          <w:p w14:paraId="613436FD" w14:textId="77777777" w:rsidR="00A30830" w:rsidRPr="00C54565" w:rsidRDefault="00A30830" w:rsidP="00A230DC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40" w:type="dxa"/>
            <w:gridSpan w:val="12"/>
            <w:tcBorders>
              <w:bottom w:val="single" w:sz="4" w:space="0" w:color="auto"/>
            </w:tcBorders>
          </w:tcPr>
          <w:p w14:paraId="2B2E608D" w14:textId="77777777" w:rsidR="00A30830" w:rsidRPr="00C54565" w:rsidRDefault="00A30830" w:rsidP="00A230D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A30830" w:rsidRPr="00C54565" w14:paraId="2A3A9187" w14:textId="77777777" w:rsidTr="00A230DC">
        <w:trPr>
          <w:trHeight w:val="144"/>
          <w:tblHeader/>
        </w:trPr>
        <w:tc>
          <w:tcPr>
            <w:tcW w:w="2538" w:type="dxa"/>
          </w:tcPr>
          <w:p w14:paraId="45436E60" w14:textId="77777777" w:rsidR="00A30830" w:rsidRPr="00C54565" w:rsidRDefault="00A30830" w:rsidP="00A230DC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7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6EE211B" w14:textId="77777777" w:rsidR="00A30830" w:rsidRPr="00C54565" w:rsidRDefault="00A30830" w:rsidP="00A230DC">
            <w:pPr>
              <w:spacing w:line="240" w:lineRule="auto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3878E68B" w14:textId="77777777" w:rsidR="00A30830" w:rsidRPr="00C54565" w:rsidRDefault="00A30830" w:rsidP="00A230DC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1314541" w14:textId="77777777" w:rsidR="00A30830" w:rsidRPr="00C54565" w:rsidRDefault="00A30830" w:rsidP="00A230DC">
            <w:pPr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0830" w:rsidRPr="00C54565" w14:paraId="2C6F4D1B" w14:textId="77777777" w:rsidTr="00A230DC">
        <w:trPr>
          <w:trHeight w:val="144"/>
          <w:tblHeader/>
        </w:trPr>
        <w:tc>
          <w:tcPr>
            <w:tcW w:w="2538" w:type="dxa"/>
          </w:tcPr>
          <w:p w14:paraId="23EDA363" w14:textId="77777777" w:rsidR="00A30830" w:rsidRPr="00C54565" w:rsidRDefault="00A30830" w:rsidP="00A230DC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A1E168" w14:textId="77777777" w:rsidR="00A30830" w:rsidRPr="00C54565" w:rsidRDefault="00A30830" w:rsidP="00A230DC">
            <w:pPr>
              <w:tabs>
                <w:tab w:val="clear" w:pos="680"/>
                <w:tab w:val="left" w:pos="794"/>
              </w:tabs>
              <w:spacing w:line="240" w:lineRule="auto"/>
              <w:ind w:left="-8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535147D2" w14:textId="77777777" w:rsidR="00A30830" w:rsidRPr="00C54565" w:rsidRDefault="00A30830" w:rsidP="00A230DC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</w:tcPr>
          <w:p w14:paraId="703D12A3" w14:textId="77777777" w:rsidR="00A30830" w:rsidRPr="00C54565" w:rsidRDefault="00A30830" w:rsidP="00A230D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7200DEC3" w14:textId="77777777" w:rsidR="00A30830" w:rsidRPr="00C54565" w:rsidRDefault="00A30830" w:rsidP="00A230DC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66EE03E" w14:textId="77777777" w:rsidR="00A30830" w:rsidRPr="00C54565" w:rsidRDefault="00A30830" w:rsidP="00A230DC">
            <w:pPr>
              <w:tabs>
                <w:tab w:val="clear" w:pos="907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41" w:type="dxa"/>
          </w:tcPr>
          <w:p w14:paraId="069D78AD" w14:textId="77777777" w:rsidR="00A30830" w:rsidRPr="00C54565" w:rsidRDefault="00A30830" w:rsidP="00A230DC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</w:tcPr>
          <w:p w14:paraId="622B49A1" w14:textId="77777777" w:rsidR="00A30830" w:rsidRPr="00C54565" w:rsidRDefault="00A30830" w:rsidP="00A230D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31B49BF3" w14:textId="77777777" w:rsidR="00A30830" w:rsidRPr="00C54565" w:rsidRDefault="00A30830" w:rsidP="00A230DC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8CF99C8" w14:textId="77777777" w:rsidR="00A30830" w:rsidRPr="00C54565" w:rsidRDefault="00A30830" w:rsidP="00A230D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4F4B8C0F" w14:textId="77777777" w:rsidR="00A30830" w:rsidRPr="00C54565" w:rsidRDefault="00A30830" w:rsidP="00A230DC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4905C6" w14:textId="77777777" w:rsidR="00A30830" w:rsidRPr="00C54565" w:rsidRDefault="00A30830" w:rsidP="00A230DC">
            <w:pPr>
              <w:tabs>
                <w:tab w:val="clear" w:pos="907"/>
                <w:tab w:val="left" w:pos="871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A30830" w:rsidRPr="00C54565" w14:paraId="470E6B4A" w14:textId="77777777" w:rsidTr="00A230DC">
        <w:trPr>
          <w:trHeight w:val="144"/>
          <w:tblHeader/>
        </w:trPr>
        <w:tc>
          <w:tcPr>
            <w:tcW w:w="2538" w:type="dxa"/>
          </w:tcPr>
          <w:p w14:paraId="44EDC5EC" w14:textId="77777777" w:rsidR="00A30830" w:rsidRPr="00C54565" w:rsidRDefault="00A30830" w:rsidP="00A230DC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40" w:type="dxa"/>
            <w:gridSpan w:val="12"/>
          </w:tcPr>
          <w:p w14:paraId="70CEC2A7" w14:textId="77777777" w:rsidR="00A30830" w:rsidRPr="00C54565" w:rsidRDefault="00A30830" w:rsidP="00A230DC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0830" w:rsidRPr="00C54565" w14:paraId="206C1E3E" w14:textId="77777777" w:rsidTr="00A230DC">
        <w:trPr>
          <w:trHeight w:val="144"/>
        </w:trPr>
        <w:tc>
          <w:tcPr>
            <w:tcW w:w="2538" w:type="dxa"/>
            <w:vAlign w:val="center"/>
          </w:tcPr>
          <w:p w14:paraId="0F36E202" w14:textId="77777777" w:rsidR="00A30830" w:rsidRPr="00C54565" w:rsidRDefault="00A30830" w:rsidP="00A230DC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990" w:type="dxa"/>
            <w:vAlign w:val="center"/>
          </w:tcPr>
          <w:p w14:paraId="47891E53" w14:textId="77777777" w:rsidR="00A30830" w:rsidRPr="00C54565" w:rsidRDefault="00A30830" w:rsidP="00A230DC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725D2772" w14:textId="77777777" w:rsidR="00A30830" w:rsidRPr="00C54565" w:rsidRDefault="00A30830" w:rsidP="00A230DC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vAlign w:val="center"/>
          </w:tcPr>
          <w:p w14:paraId="7ABF43AF" w14:textId="77777777" w:rsidR="00A30830" w:rsidRPr="00C54565" w:rsidRDefault="00A30830" w:rsidP="00A230DC">
            <w:pPr>
              <w:tabs>
                <w:tab w:val="clear" w:pos="680"/>
                <w:tab w:val="decimal" w:pos="695"/>
              </w:tabs>
              <w:spacing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69499C5" w14:textId="77777777" w:rsidR="00A30830" w:rsidRPr="00C54565" w:rsidRDefault="00A30830" w:rsidP="00A230DC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DDBE485" w14:textId="77777777" w:rsidR="00A30830" w:rsidRPr="00C54565" w:rsidRDefault="00A30830" w:rsidP="00A230DC">
            <w:pPr>
              <w:tabs>
                <w:tab w:val="clear" w:pos="680"/>
                <w:tab w:val="decimal" w:pos="695"/>
              </w:tabs>
              <w:spacing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14:paraId="57DAA6DE" w14:textId="77777777" w:rsidR="00A30830" w:rsidRPr="00C54565" w:rsidRDefault="00A30830" w:rsidP="00A230DC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7A4089B5" w14:textId="77777777" w:rsidR="00A30830" w:rsidRPr="00C54565" w:rsidRDefault="00A30830" w:rsidP="00A230DC">
            <w:pPr>
              <w:tabs>
                <w:tab w:val="clear" w:pos="680"/>
                <w:tab w:val="decimal" w:pos="695"/>
              </w:tabs>
              <w:spacing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8EFD6A6" w14:textId="77777777" w:rsidR="00A30830" w:rsidRPr="00C54565" w:rsidRDefault="00A30830" w:rsidP="00A230DC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center"/>
          </w:tcPr>
          <w:p w14:paraId="440A5561" w14:textId="77777777" w:rsidR="00A30830" w:rsidRPr="00C54565" w:rsidRDefault="00A30830" w:rsidP="00A230DC">
            <w:pPr>
              <w:tabs>
                <w:tab w:val="clear" w:pos="680"/>
                <w:tab w:val="decimal" w:pos="695"/>
              </w:tabs>
              <w:spacing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B7A311E" w14:textId="77777777" w:rsidR="00A30830" w:rsidRPr="00C54565" w:rsidRDefault="00A30830" w:rsidP="00A230DC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9BB45A7" w14:textId="77777777" w:rsidR="00A30830" w:rsidRPr="00C54565" w:rsidRDefault="00A30830" w:rsidP="00A230DC">
            <w:pPr>
              <w:tabs>
                <w:tab w:val="clear" w:pos="680"/>
                <w:tab w:val="decimal" w:pos="695"/>
              </w:tabs>
              <w:spacing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0830" w:rsidRPr="00C54565" w14:paraId="3AABF641" w14:textId="77777777" w:rsidTr="00A230DC">
        <w:trPr>
          <w:trHeight w:val="144"/>
        </w:trPr>
        <w:tc>
          <w:tcPr>
            <w:tcW w:w="2538" w:type="dxa"/>
            <w:vAlign w:val="center"/>
          </w:tcPr>
          <w:p w14:paraId="6ED0ECB0" w14:textId="77777777" w:rsidR="00A30830" w:rsidRPr="00C54565" w:rsidRDefault="00A30830" w:rsidP="00A230DC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31 ธันวาคม 256</w:t>
            </w: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center"/>
          </w:tcPr>
          <w:p w14:paraId="601516AB" w14:textId="77777777" w:rsidR="00A30830" w:rsidRPr="00C54565" w:rsidRDefault="00A30830" w:rsidP="00A230DC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24138C58" w14:textId="77777777" w:rsidR="00A30830" w:rsidRPr="00C54565" w:rsidRDefault="00A30830" w:rsidP="00A230DC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vAlign w:val="center"/>
          </w:tcPr>
          <w:p w14:paraId="1CFBC6DD" w14:textId="77777777" w:rsidR="00A30830" w:rsidRPr="00C54565" w:rsidRDefault="00A30830" w:rsidP="00A230DC">
            <w:pPr>
              <w:tabs>
                <w:tab w:val="clear" w:pos="680"/>
                <w:tab w:val="decimal" w:pos="695"/>
              </w:tabs>
              <w:spacing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208DD49" w14:textId="77777777" w:rsidR="00A30830" w:rsidRPr="00C54565" w:rsidRDefault="00A30830" w:rsidP="00A230DC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91DFA8F" w14:textId="77777777" w:rsidR="00A30830" w:rsidRPr="00C54565" w:rsidRDefault="00A30830" w:rsidP="00A230DC">
            <w:pPr>
              <w:tabs>
                <w:tab w:val="clear" w:pos="680"/>
                <w:tab w:val="decimal" w:pos="695"/>
              </w:tabs>
              <w:spacing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14:paraId="7E220CE6" w14:textId="77777777" w:rsidR="00A30830" w:rsidRPr="00C54565" w:rsidRDefault="00A30830" w:rsidP="00A230DC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7B55D94C" w14:textId="77777777" w:rsidR="00A30830" w:rsidRPr="00C54565" w:rsidRDefault="00A30830" w:rsidP="00A230DC">
            <w:pPr>
              <w:tabs>
                <w:tab w:val="clear" w:pos="680"/>
                <w:tab w:val="decimal" w:pos="695"/>
              </w:tabs>
              <w:spacing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77E41A8" w14:textId="77777777" w:rsidR="00A30830" w:rsidRPr="00C54565" w:rsidRDefault="00A30830" w:rsidP="00A230DC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center"/>
          </w:tcPr>
          <w:p w14:paraId="31A9860D" w14:textId="77777777" w:rsidR="00A30830" w:rsidRPr="00C54565" w:rsidRDefault="00A30830" w:rsidP="00A230DC">
            <w:pPr>
              <w:tabs>
                <w:tab w:val="clear" w:pos="680"/>
                <w:tab w:val="decimal" w:pos="695"/>
              </w:tabs>
              <w:spacing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F886728" w14:textId="77777777" w:rsidR="00A30830" w:rsidRPr="00C54565" w:rsidRDefault="00A30830" w:rsidP="00A230DC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EEA397B" w14:textId="77777777" w:rsidR="00A30830" w:rsidRPr="00C54565" w:rsidRDefault="00A30830" w:rsidP="00A230DC">
            <w:pPr>
              <w:tabs>
                <w:tab w:val="clear" w:pos="680"/>
                <w:tab w:val="decimal" w:pos="695"/>
              </w:tabs>
              <w:spacing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0830" w:rsidRPr="00C54565" w14:paraId="50C96037" w14:textId="77777777" w:rsidTr="00A230DC">
        <w:trPr>
          <w:trHeight w:val="144"/>
        </w:trPr>
        <w:tc>
          <w:tcPr>
            <w:tcW w:w="2538" w:type="dxa"/>
            <w:vAlign w:val="center"/>
          </w:tcPr>
          <w:p w14:paraId="7212FBE5" w14:textId="77777777" w:rsidR="00A30830" w:rsidRPr="00C54565" w:rsidRDefault="00A30830" w:rsidP="00A230DC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vAlign w:val="center"/>
          </w:tcPr>
          <w:p w14:paraId="5D5669B0" w14:textId="77777777" w:rsidR="00A30830" w:rsidRPr="00C54565" w:rsidRDefault="00A30830" w:rsidP="00A230DC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57217B8C" w14:textId="77777777" w:rsidR="00A30830" w:rsidRPr="00C54565" w:rsidRDefault="00A30830" w:rsidP="00A230D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3" w:type="dxa"/>
            <w:vAlign w:val="center"/>
          </w:tcPr>
          <w:p w14:paraId="3A8D984E" w14:textId="77777777" w:rsidR="00A30830" w:rsidRPr="00C54565" w:rsidRDefault="00A30830" w:rsidP="00A230D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6518B822" w14:textId="77777777" w:rsidR="00A30830" w:rsidRPr="00C54565" w:rsidRDefault="00A30830" w:rsidP="00A230DC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05CDB5A" w14:textId="77777777" w:rsidR="00A30830" w:rsidRPr="00C54565" w:rsidRDefault="00A30830" w:rsidP="00A230DC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vAlign w:val="center"/>
          </w:tcPr>
          <w:p w14:paraId="0557CDDC" w14:textId="77777777" w:rsidR="00A30830" w:rsidRPr="00C54565" w:rsidRDefault="00A30830" w:rsidP="00A230D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center"/>
          </w:tcPr>
          <w:p w14:paraId="14813350" w14:textId="77777777" w:rsidR="00A30830" w:rsidRPr="00C54565" w:rsidRDefault="00A30830" w:rsidP="00A230D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170,226</w:t>
            </w:r>
          </w:p>
        </w:tc>
        <w:tc>
          <w:tcPr>
            <w:tcW w:w="236" w:type="dxa"/>
            <w:vAlign w:val="center"/>
          </w:tcPr>
          <w:p w14:paraId="3B9A435D" w14:textId="77777777" w:rsidR="00A30830" w:rsidRPr="00C54565" w:rsidRDefault="00A30830" w:rsidP="00A230DC">
            <w:pPr>
              <w:pStyle w:val="acctfourfigures"/>
              <w:tabs>
                <w:tab w:val="clear" w:pos="765"/>
                <w:tab w:val="decimal" w:pos="124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center"/>
          </w:tcPr>
          <w:p w14:paraId="28171C64" w14:textId="77777777" w:rsidR="00A30830" w:rsidRPr="00C54565" w:rsidRDefault="00A30830" w:rsidP="00A230DC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600</w:t>
            </w:r>
          </w:p>
        </w:tc>
        <w:tc>
          <w:tcPr>
            <w:tcW w:w="270" w:type="dxa"/>
            <w:vAlign w:val="center"/>
          </w:tcPr>
          <w:p w14:paraId="19A90325" w14:textId="77777777" w:rsidR="00A30830" w:rsidRPr="00C54565" w:rsidRDefault="00A30830" w:rsidP="00A230DC">
            <w:pPr>
              <w:tabs>
                <w:tab w:val="decimal" w:pos="124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03EA5B9E" w14:textId="77777777" w:rsidR="00A30830" w:rsidRPr="00C54565" w:rsidRDefault="00A30830" w:rsidP="00A230D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170,826</w:t>
            </w:r>
          </w:p>
        </w:tc>
      </w:tr>
      <w:tr w:rsidR="00A30830" w:rsidRPr="00C54565" w14:paraId="6A84D874" w14:textId="77777777" w:rsidTr="00A230DC">
        <w:trPr>
          <w:trHeight w:val="144"/>
        </w:trPr>
        <w:tc>
          <w:tcPr>
            <w:tcW w:w="2538" w:type="dxa"/>
            <w:vAlign w:val="center"/>
          </w:tcPr>
          <w:p w14:paraId="587CF113" w14:textId="77777777" w:rsidR="00A30830" w:rsidRPr="00C54565" w:rsidRDefault="00A30830" w:rsidP="00A230DC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</w:t>
            </w:r>
            <w:r w:rsidRPr="00C54565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center"/>
          </w:tcPr>
          <w:p w14:paraId="4C39509A" w14:textId="77777777" w:rsidR="00A30830" w:rsidRPr="00C54565" w:rsidRDefault="00A30830" w:rsidP="00A230DC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DD5F099" w14:textId="77777777" w:rsidR="00A30830" w:rsidRPr="00C54565" w:rsidRDefault="00A30830" w:rsidP="00A230DC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237BF074" w14:textId="77777777" w:rsidR="00A30830" w:rsidRPr="00C54565" w:rsidRDefault="00A30830" w:rsidP="00A230D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3" w:type="dxa"/>
            <w:vAlign w:val="center"/>
          </w:tcPr>
          <w:p w14:paraId="64C467EE" w14:textId="77777777" w:rsidR="00A30830" w:rsidRPr="00C54565" w:rsidRDefault="00A30830" w:rsidP="00A230D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DD414D6" w14:textId="77777777" w:rsidR="00A30830" w:rsidRPr="00C54565" w:rsidRDefault="00A30830" w:rsidP="00A230D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2C304DDB" w14:textId="77777777" w:rsidR="00A30830" w:rsidRPr="00C54565" w:rsidRDefault="00A30830" w:rsidP="00A230DC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427848D" w14:textId="77777777" w:rsidR="00A30830" w:rsidRPr="00C54565" w:rsidRDefault="00A30830" w:rsidP="00A230DC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1505B2" w14:textId="77777777" w:rsidR="00A30830" w:rsidRPr="00C54565" w:rsidRDefault="00A30830" w:rsidP="00A230DC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vAlign w:val="center"/>
          </w:tcPr>
          <w:p w14:paraId="4088236E" w14:textId="77777777" w:rsidR="00A30830" w:rsidRPr="00C54565" w:rsidRDefault="00A30830" w:rsidP="00A230D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center"/>
          </w:tcPr>
          <w:p w14:paraId="41C3FB6B" w14:textId="77777777" w:rsidR="00A30830" w:rsidRPr="00C54565" w:rsidRDefault="00A30830" w:rsidP="00A230D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6910427" w14:textId="77777777" w:rsidR="00A30830" w:rsidRPr="00C54565" w:rsidRDefault="00A30830" w:rsidP="00A230D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272,701</w:t>
            </w:r>
          </w:p>
        </w:tc>
        <w:tc>
          <w:tcPr>
            <w:tcW w:w="236" w:type="dxa"/>
            <w:vAlign w:val="center"/>
          </w:tcPr>
          <w:p w14:paraId="5458FC32" w14:textId="77777777" w:rsidR="00A30830" w:rsidRPr="00C54565" w:rsidRDefault="00A30830" w:rsidP="00A230DC">
            <w:pPr>
              <w:pStyle w:val="acctfourfigures"/>
              <w:tabs>
                <w:tab w:val="clear" w:pos="765"/>
                <w:tab w:val="decimal" w:pos="738"/>
                <w:tab w:val="decimal" w:pos="124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center"/>
          </w:tcPr>
          <w:p w14:paraId="74CFF48F" w14:textId="77777777" w:rsidR="00A30830" w:rsidRPr="00C54565" w:rsidRDefault="00A30830" w:rsidP="00A230DC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8E60F74" w14:textId="77777777" w:rsidR="00A30830" w:rsidRPr="00C54565" w:rsidRDefault="00A30830" w:rsidP="00A230DC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(600)</w:t>
            </w:r>
          </w:p>
        </w:tc>
        <w:tc>
          <w:tcPr>
            <w:tcW w:w="270" w:type="dxa"/>
            <w:vAlign w:val="center"/>
          </w:tcPr>
          <w:p w14:paraId="5CEBB892" w14:textId="77777777" w:rsidR="00A30830" w:rsidRPr="00C54565" w:rsidRDefault="00A30830" w:rsidP="00A230DC">
            <w:pPr>
              <w:tabs>
                <w:tab w:val="decimal" w:pos="626"/>
                <w:tab w:val="decimal" w:pos="124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5A14944D" w14:textId="77777777" w:rsidR="00A30830" w:rsidRPr="00C54565" w:rsidRDefault="00A30830" w:rsidP="00A230D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28A30F3" w14:textId="77777777" w:rsidR="00A30830" w:rsidRPr="00C54565" w:rsidRDefault="00A30830" w:rsidP="00A230D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272,101</w:t>
            </w:r>
          </w:p>
        </w:tc>
      </w:tr>
      <w:tr w:rsidR="00DD763F" w:rsidRPr="00C54565" w14:paraId="13823108" w14:textId="77777777" w:rsidTr="00A230DC">
        <w:trPr>
          <w:trHeight w:val="144"/>
        </w:trPr>
        <w:tc>
          <w:tcPr>
            <w:tcW w:w="2538" w:type="dxa"/>
            <w:vAlign w:val="center"/>
          </w:tcPr>
          <w:p w14:paraId="364A1534" w14:textId="70844104" w:rsidR="00DD763F" w:rsidRPr="00C54565" w:rsidRDefault="00DD763F" w:rsidP="00DD763F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  <w:vAlign w:val="center"/>
          </w:tcPr>
          <w:p w14:paraId="531C3A91" w14:textId="16A62345" w:rsidR="00DD763F" w:rsidRPr="00C54565" w:rsidRDefault="00DD763F" w:rsidP="00DD763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(2,187,388)</w:t>
            </w:r>
          </w:p>
        </w:tc>
        <w:tc>
          <w:tcPr>
            <w:tcW w:w="236" w:type="dxa"/>
            <w:vAlign w:val="center"/>
          </w:tcPr>
          <w:p w14:paraId="7CFF9BDF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3" w:type="dxa"/>
            <w:vAlign w:val="center"/>
          </w:tcPr>
          <w:p w14:paraId="750BB9FC" w14:textId="6263909B" w:rsidR="00DD763F" w:rsidRPr="00C54565" w:rsidRDefault="00DD763F" w:rsidP="00DD76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20,140</w:t>
            </w:r>
          </w:p>
        </w:tc>
        <w:tc>
          <w:tcPr>
            <w:tcW w:w="236" w:type="dxa"/>
            <w:vAlign w:val="center"/>
          </w:tcPr>
          <w:p w14:paraId="5DEB020A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1BBA1F77" w14:textId="3358CA63" w:rsidR="00DD763F" w:rsidRPr="00C54565" w:rsidRDefault="00DD763F" w:rsidP="00DD763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(2,167,248)</w:t>
            </w:r>
          </w:p>
        </w:tc>
        <w:tc>
          <w:tcPr>
            <w:tcW w:w="241" w:type="dxa"/>
            <w:vAlign w:val="center"/>
          </w:tcPr>
          <w:p w14:paraId="4E55C5F0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center"/>
          </w:tcPr>
          <w:p w14:paraId="4B975A62" w14:textId="78D80816" w:rsidR="00DD763F" w:rsidRPr="00C54565" w:rsidRDefault="00DD763F" w:rsidP="00DD763F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08734569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738"/>
                <w:tab w:val="decimal" w:pos="124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center"/>
          </w:tcPr>
          <w:p w14:paraId="493A7E86" w14:textId="12BB3CE4" w:rsidR="00DD763F" w:rsidRPr="00C54565" w:rsidRDefault="00DD763F" w:rsidP="00DD76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414A90E" w14:textId="77777777" w:rsidR="00DD763F" w:rsidRPr="00C54565" w:rsidRDefault="00DD763F" w:rsidP="00DD763F">
            <w:pPr>
              <w:tabs>
                <w:tab w:val="decimal" w:pos="626"/>
                <w:tab w:val="decimal" w:pos="124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07A657C7" w14:textId="341BA4E9" w:rsidR="00DD763F" w:rsidRPr="00C54565" w:rsidRDefault="00DD763F" w:rsidP="00DD763F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DD763F" w:rsidRPr="00C54565" w14:paraId="745646F0" w14:textId="77777777" w:rsidTr="00A230DC">
        <w:trPr>
          <w:trHeight w:val="144"/>
        </w:trPr>
        <w:tc>
          <w:tcPr>
            <w:tcW w:w="2538" w:type="dxa"/>
            <w:vAlign w:val="center"/>
          </w:tcPr>
          <w:p w14:paraId="0570D5DA" w14:textId="77777777" w:rsidR="00DD763F" w:rsidRPr="00C54565" w:rsidRDefault="00DD763F" w:rsidP="00DD763F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vAlign w:val="center"/>
          </w:tcPr>
          <w:p w14:paraId="54C8BB66" w14:textId="5C8D0A55" w:rsidR="00DD763F" w:rsidRPr="00C54565" w:rsidRDefault="00DD763F" w:rsidP="00DD763F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(605,84</w:t>
            </w:r>
            <w:r w:rsidR="0071729C" w:rsidRPr="00C545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33CA2287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3" w:type="dxa"/>
            <w:vAlign w:val="center"/>
          </w:tcPr>
          <w:p w14:paraId="6C9B7327" w14:textId="223572B8" w:rsidR="00DD763F" w:rsidRPr="00C54565" w:rsidRDefault="00DD763F" w:rsidP="00DD763F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(13,055)</w:t>
            </w:r>
          </w:p>
        </w:tc>
        <w:tc>
          <w:tcPr>
            <w:tcW w:w="236" w:type="dxa"/>
            <w:vAlign w:val="center"/>
          </w:tcPr>
          <w:p w14:paraId="229D7E67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F070A2A" w14:textId="0451D46E" w:rsidR="00DD763F" w:rsidRPr="00C54565" w:rsidRDefault="00DD763F" w:rsidP="00DD763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(618,90</w:t>
            </w:r>
            <w:r w:rsidR="0071729C"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1" w:type="dxa"/>
            <w:vAlign w:val="center"/>
          </w:tcPr>
          <w:p w14:paraId="1C1DB172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124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center"/>
          </w:tcPr>
          <w:p w14:paraId="3A2D2121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317,902</w:t>
            </w: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705CCA19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center"/>
          </w:tcPr>
          <w:p w14:paraId="32C21C7D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345</w:t>
            </w:r>
            <w:r w:rsidRPr="00C545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5BCBC78B" w14:textId="77777777" w:rsidR="00DD763F" w:rsidRPr="00C54565" w:rsidRDefault="00DD763F" w:rsidP="00DD763F">
            <w:pPr>
              <w:tabs>
                <w:tab w:val="decimal" w:pos="626"/>
                <w:tab w:val="decimal" w:pos="124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33B2FB0F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318,247</w:t>
            </w: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D763F" w:rsidRPr="00C54565" w14:paraId="29EB6F00" w14:textId="77777777" w:rsidTr="00A230DC">
        <w:trPr>
          <w:trHeight w:val="144"/>
        </w:trPr>
        <w:tc>
          <w:tcPr>
            <w:tcW w:w="2538" w:type="dxa"/>
            <w:vAlign w:val="center"/>
          </w:tcPr>
          <w:p w14:paraId="2CEC52E2" w14:textId="77777777" w:rsidR="00DD763F" w:rsidRPr="00C54565" w:rsidRDefault="00DD763F" w:rsidP="00DD763F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C54565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 </w:t>
            </w: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center"/>
          </w:tcPr>
          <w:p w14:paraId="01347EF3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5F6D165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8CBF478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3" w:type="dxa"/>
            <w:vAlign w:val="center"/>
          </w:tcPr>
          <w:p w14:paraId="436E90A9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B080FC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2550F201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D60DB85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7D237E8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vAlign w:val="center"/>
          </w:tcPr>
          <w:p w14:paraId="56B7C122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center"/>
          </w:tcPr>
          <w:p w14:paraId="627906F2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80C6AB3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571,076</w:t>
            </w: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6F66275F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center"/>
          </w:tcPr>
          <w:p w14:paraId="3D015941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7C9E242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345</w:t>
            </w:r>
          </w:p>
        </w:tc>
        <w:tc>
          <w:tcPr>
            <w:tcW w:w="270" w:type="dxa"/>
            <w:vAlign w:val="center"/>
          </w:tcPr>
          <w:p w14:paraId="16FA0167" w14:textId="77777777" w:rsidR="00DD763F" w:rsidRPr="00C54565" w:rsidRDefault="00DD763F" w:rsidP="00DD763F">
            <w:pPr>
              <w:tabs>
                <w:tab w:val="decimal" w:pos="626"/>
                <w:tab w:val="decimal" w:pos="124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101496FA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0F09E09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570,731</w:t>
            </w: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D763F" w:rsidRPr="00C54565" w14:paraId="1FB31374" w14:textId="77777777" w:rsidTr="00A230DC">
        <w:trPr>
          <w:trHeight w:val="144"/>
        </w:trPr>
        <w:tc>
          <w:tcPr>
            <w:tcW w:w="2538" w:type="dxa"/>
            <w:vAlign w:val="center"/>
          </w:tcPr>
          <w:p w14:paraId="480E2187" w14:textId="77777777" w:rsidR="00DD763F" w:rsidRPr="00C54565" w:rsidRDefault="00DD763F" w:rsidP="00DD763F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990" w:type="dxa"/>
            <w:vAlign w:val="center"/>
          </w:tcPr>
          <w:p w14:paraId="612904CE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DAA4360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center"/>
          </w:tcPr>
          <w:p w14:paraId="07E7B356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(7,085)</w:t>
            </w:r>
          </w:p>
        </w:tc>
        <w:tc>
          <w:tcPr>
            <w:tcW w:w="236" w:type="dxa"/>
            <w:vAlign w:val="center"/>
          </w:tcPr>
          <w:p w14:paraId="5ED7AEA6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1354104A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7,085)</w:t>
            </w:r>
          </w:p>
        </w:tc>
        <w:tc>
          <w:tcPr>
            <w:tcW w:w="241" w:type="dxa"/>
            <w:vAlign w:val="center"/>
          </w:tcPr>
          <w:p w14:paraId="1B01B5A3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center"/>
          </w:tcPr>
          <w:p w14:paraId="2BA1DE05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BCF3B4E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124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14:paraId="58232934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57F0921F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124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43228E1F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DD763F" w:rsidRPr="00C54565" w14:paraId="0B680304" w14:textId="77777777" w:rsidTr="00A230DC">
        <w:trPr>
          <w:trHeight w:val="144"/>
        </w:trPr>
        <w:tc>
          <w:tcPr>
            <w:tcW w:w="2538" w:type="dxa"/>
            <w:vAlign w:val="center"/>
          </w:tcPr>
          <w:p w14:paraId="33FE1AF7" w14:textId="77777777" w:rsidR="00DD763F" w:rsidRPr="00C54565" w:rsidRDefault="00DD763F" w:rsidP="00DD763F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365D36B2" w14:textId="77777777" w:rsidR="00DD763F" w:rsidRPr="00C54565" w:rsidRDefault="00DD763F" w:rsidP="00DD763F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310810A6" w14:textId="77777777" w:rsidR="00DD763F" w:rsidRPr="00C54565" w:rsidRDefault="00DD763F" w:rsidP="00DD763F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737CCF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287D621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02EB463" w14:textId="77777777" w:rsidR="00DD763F" w:rsidRPr="00C54565" w:rsidRDefault="00DD763F" w:rsidP="00DD763F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center"/>
          </w:tcPr>
          <w:p w14:paraId="7ACB124D" w14:textId="77777777" w:rsidR="00DD763F" w:rsidRPr="00C54565" w:rsidRDefault="00DD763F" w:rsidP="00DD763F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5B8A1A18" w14:textId="77777777" w:rsidR="00DD763F" w:rsidRPr="00C54565" w:rsidRDefault="00DD763F" w:rsidP="00DD763F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5C17E9F4" w14:textId="77777777" w:rsidR="00DD763F" w:rsidRPr="00C54565" w:rsidRDefault="00DD763F" w:rsidP="00DD763F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770A50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DD35C48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124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5087F8FE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D763F" w:rsidRPr="00C54565" w14:paraId="29809DAB" w14:textId="77777777" w:rsidTr="00A230DC">
        <w:trPr>
          <w:trHeight w:val="144"/>
        </w:trPr>
        <w:tc>
          <w:tcPr>
            <w:tcW w:w="2538" w:type="dxa"/>
            <w:vAlign w:val="center"/>
          </w:tcPr>
          <w:p w14:paraId="0124EFD0" w14:textId="1C975C91" w:rsidR="00DD763F" w:rsidRPr="00C54565" w:rsidRDefault="00DD763F" w:rsidP="00DD763F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 xml:space="preserve">   สำหรับ</w:t>
            </w:r>
            <w:r w:rsidRPr="00C5456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ปีสิ้นสุด</w:t>
            </w:r>
          </w:p>
        </w:tc>
        <w:tc>
          <w:tcPr>
            <w:tcW w:w="990" w:type="dxa"/>
            <w:vAlign w:val="center"/>
          </w:tcPr>
          <w:p w14:paraId="0110A4A1" w14:textId="77777777" w:rsidR="00DD763F" w:rsidRPr="00C54565" w:rsidRDefault="00DD763F" w:rsidP="00DD763F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76887274" w14:textId="77777777" w:rsidR="00DD763F" w:rsidRPr="00C54565" w:rsidRDefault="00DD763F" w:rsidP="00DD763F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vAlign w:val="center"/>
          </w:tcPr>
          <w:p w14:paraId="6B9BB9CB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503396C2" w14:textId="77777777" w:rsidR="00DD763F" w:rsidRPr="00C54565" w:rsidRDefault="00DD763F" w:rsidP="00DD763F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62B6D9C" w14:textId="77777777" w:rsidR="00DD763F" w:rsidRPr="00C54565" w:rsidRDefault="00DD763F" w:rsidP="00DD763F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center"/>
          </w:tcPr>
          <w:p w14:paraId="2B18F169" w14:textId="77777777" w:rsidR="00DD763F" w:rsidRPr="00C54565" w:rsidRDefault="00DD763F" w:rsidP="00DD763F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76F206A8" w14:textId="77777777" w:rsidR="00DD763F" w:rsidRPr="00C54565" w:rsidRDefault="00DD763F" w:rsidP="00DD763F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3DF6601B" w14:textId="77777777" w:rsidR="00DD763F" w:rsidRPr="00C54565" w:rsidRDefault="00DD763F" w:rsidP="00DD763F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center"/>
          </w:tcPr>
          <w:p w14:paraId="2FD1B610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1B425DE1" w14:textId="77777777" w:rsidR="00DD763F" w:rsidRPr="00C54565" w:rsidRDefault="00DD763F" w:rsidP="00DD763F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C1840F3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D763F" w:rsidRPr="00C54565" w14:paraId="3458F4BC" w14:textId="77777777" w:rsidTr="00A230DC">
        <w:trPr>
          <w:trHeight w:val="144"/>
        </w:trPr>
        <w:tc>
          <w:tcPr>
            <w:tcW w:w="2538" w:type="dxa"/>
            <w:vAlign w:val="center"/>
          </w:tcPr>
          <w:p w14:paraId="462D7878" w14:textId="6238E73D" w:rsidR="00DD763F" w:rsidRPr="00C54565" w:rsidRDefault="00DD763F" w:rsidP="00DD7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5456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256</w:t>
            </w:r>
            <w:r w:rsidRPr="00C5456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center"/>
          </w:tcPr>
          <w:p w14:paraId="59737B25" w14:textId="77777777" w:rsidR="00DD763F" w:rsidRPr="00C54565" w:rsidRDefault="00DD763F" w:rsidP="00DD763F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3E481554" w14:textId="77777777" w:rsidR="00DD763F" w:rsidRPr="00C54565" w:rsidRDefault="00DD763F" w:rsidP="00DD763F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vAlign w:val="center"/>
          </w:tcPr>
          <w:p w14:paraId="6E671E04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04F76BE1" w14:textId="77777777" w:rsidR="00DD763F" w:rsidRPr="00C54565" w:rsidRDefault="00DD763F" w:rsidP="00DD763F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2F243EC" w14:textId="77777777" w:rsidR="00DD763F" w:rsidRPr="00C54565" w:rsidRDefault="00DD763F" w:rsidP="00DD763F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center"/>
          </w:tcPr>
          <w:p w14:paraId="43247C84" w14:textId="77777777" w:rsidR="00DD763F" w:rsidRPr="00C54565" w:rsidRDefault="00DD763F" w:rsidP="00DD763F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69C9AE3D" w14:textId="77777777" w:rsidR="00DD763F" w:rsidRPr="00C54565" w:rsidRDefault="00DD763F" w:rsidP="00DD763F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792E55A4" w14:textId="77777777" w:rsidR="00DD763F" w:rsidRPr="00C54565" w:rsidRDefault="00DD763F" w:rsidP="00DD763F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center"/>
          </w:tcPr>
          <w:p w14:paraId="01985B9C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4CFF19DB" w14:textId="77777777" w:rsidR="00DD763F" w:rsidRPr="00C54565" w:rsidRDefault="00DD763F" w:rsidP="00DD763F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18FCA83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D763F" w:rsidRPr="00C54565" w14:paraId="17FF6BCA" w14:textId="77777777" w:rsidTr="00A230DC">
        <w:trPr>
          <w:trHeight w:val="144"/>
        </w:trPr>
        <w:tc>
          <w:tcPr>
            <w:tcW w:w="2538" w:type="dxa"/>
            <w:vAlign w:val="center"/>
          </w:tcPr>
          <w:p w14:paraId="53B18E90" w14:textId="77777777" w:rsidR="00DD763F" w:rsidRPr="00C54565" w:rsidRDefault="00DD763F" w:rsidP="00DD763F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center"/>
          </w:tcPr>
          <w:p w14:paraId="5DB701FA" w14:textId="1C9C3923" w:rsidR="00DD763F" w:rsidRPr="00C54565" w:rsidRDefault="00DD763F" w:rsidP="00DD763F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780,077</w:t>
            </w:r>
          </w:p>
        </w:tc>
        <w:tc>
          <w:tcPr>
            <w:tcW w:w="236" w:type="dxa"/>
            <w:vAlign w:val="center"/>
          </w:tcPr>
          <w:p w14:paraId="50D3C197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3" w:type="dxa"/>
            <w:vAlign w:val="center"/>
          </w:tcPr>
          <w:p w14:paraId="66B69BAA" w14:textId="6DA8AEC6" w:rsidR="00DD763F" w:rsidRPr="00C54565" w:rsidRDefault="00DD763F" w:rsidP="00DD763F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(34,596)</w:t>
            </w:r>
          </w:p>
        </w:tc>
        <w:tc>
          <w:tcPr>
            <w:tcW w:w="236" w:type="dxa"/>
            <w:vAlign w:val="center"/>
          </w:tcPr>
          <w:p w14:paraId="067EB27C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591FDD6" w14:textId="73FED452" w:rsidR="00DD763F" w:rsidRPr="00C54565" w:rsidRDefault="00DD763F" w:rsidP="00DD763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745,481</w:t>
            </w:r>
          </w:p>
        </w:tc>
        <w:tc>
          <w:tcPr>
            <w:tcW w:w="241" w:type="dxa"/>
            <w:vAlign w:val="center"/>
          </w:tcPr>
          <w:p w14:paraId="0CC3DCD4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center"/>
          </w:tcPr>
          <w:p w14:paraId="50FB5B93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55F4F6D6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center"/>
          </w:tcPr>
          <w:p w14:paraId="31AE40D1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4F959F0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6CFBEEA7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DD763F" w:rsidRPr="00C54565" w14:paraId="3D23D400" w14:textId="77777777" w:rsidTr="00A230DC">
        <w:trPr>
          <w:trHeight w:val="144"/>
        </w:trPr>
        <w:tc>
          <w:tcPr>
            <w:tcW w:w="2538" w:type="dxa"/>
            <w:vAlign w:val="center"/>
          </w:tcPr>
          <w:p w14:paraId="3CD6E63F" w14:textId="77777777" w:rsidR="00DD763F" w:rsidRPr="00C54565" w:rsidRDefault="00DD763F" w:rsidP="00DD763F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990" w:type="dxa"/>
            <w:vAlign w:val="center"/>
          </w:tcPr>
          <w:p w14:paraId="1B4BCBC4" w14:textId="0F1D10F0" w:rsidR="00DD763F" w:rsidRPr="00C54565" w:rsidRDefault="00DD763F" w:rsidP="00DD763F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(6,922,929)</w:t>
            </w:r>
          </w:p>
        </w:tc>
        <w:tc>
          <w:tcPr>
            <w:tcW w:w="236" w:type="dxa"/>
            <w:vAlign w:val="center"/>
          </w:tcPr>
          <w:p w14:paraId="45D4DF9E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3" w:type="dxa"/>
            <w:vAlign w:val="center"/>
          </w:tcPr>
          <w:p w14:paraId="129379D5" w14:textId="19989DC5" w:rsidR="00DD763F" w:rsidRPr="00C54565" w:rsidRDefault="00DD763F" w:rsidP="00DD763F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34,596</w:t>
            </w:r>
          </w:p>
        </w:tc>
        <w:tc>
          <w:tcPr>
            <w:tcW w:w="236" w:type="dxa"/>
            <w:vAlign w:val="center"/>
          </w:tcPr>
          <w:p w14:paraId="3EB59428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70189B6" w14:textId="505E2D22" w:rsidR="00DD763F" w:rsidRPr="00C54565" w:rsidRDefault="00DD763F" w:rsidP="00DD763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(6,888,333)</w:t>
            </w:r>
          </w:p>
        </w:tc>
        <w:tc>
          <w:tcPr>
            <w:tcW w:w="241" w:type="dxa"/>
            <w:vAlign w:val="center"/>
          </w:tcPr>
          <w:p w14:paraId="710CFA62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center"/>
          </w:tcPr>
          <w:p w14:paraId="19EE77B1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6C727EF7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center"/>
          </w:tcPr>
          <w:p w14:paraId="7F7DB65F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4CA6967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343A56E1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DD763F" w:rsidRPr="002F51A9" w14:paraId="5D027651" w14:textId="77777777" w:rsidTr="00A230DC">
        <w:trPr>
          <w:trHeight w:val="144"/>
        </w:trPr>
        <w:tc>
          <w:tcPr>
            <w:tcW w:w="2538" w:type="dxa"/>
            <w:vAlign w:val="center"/>
          </w:tcPr>
          <w:p w14:paraId="034A6A72" w14:textId="77777777" w:rsidR="00DD763F" w:rsidRPr="00C54565" w:rsidRDefault="00DD763F" w:rsidP="00DD763F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8E24F3C" w14:textId="77777777" w:rsidR="00DD763F" w:rsidRPr="00C54565" w:rsidRDefault="00DD763F" w:rsidP="00DD763F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D0696FF" w14:textId="77777777" w:rsidR="00DD763F" w:rsidRPr="00C54565" w:rsidRDefault="00DD763F" w:rsidP="00DD763F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DBC28E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09C37644" w14:textId="77777777" w:rsidR="00DD763F" w:rsidRPr="00C54565" w:rsidRDefault="00DD763F" w:rsidP="00DD763F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A9CB66B" w14:textId="77777777" w:rsidR="00DD763F" w:rsidRPr="00C54565" w:rsidRDefault="00DD763F" w:rsidP="00DD763F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center"/>
          </w:tcPr>
          <w:p w14:paraId="590EF030" w14:textId="77777777" w:rsidR="00DD763F" w:rsidRPr="00C54565" w:rsidRDefault="00DD763F" w:rsidP="00DD763F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2D21444F" w14:textId="77777777" w:rsidR="00DD763F" w:rsidRPr="00C54565" w:rsidRDefault="00DD763F" w:rsidP="00DD763F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704644D7" w14:textId="77777777" w:rsidR="00DD763F" w:rsidRPr="00C54565" w:rsidRDefault="00DD763F" w:rsidP="00DD763F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CBEA82" w14:textId="77777777" w:rsidR="00DD763F" w:rsidRPr="002F51A9" w:rsidRDefault="00DD763F" w:rsidP="00DD76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5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3F0678C" w14:textId="77777777" w:rsidR="00DD763F" w:rsidRPr="002F51A9" w:rsidRDefault="00DD763F" w:rsidP="00DD763F">
            <w:pPr>
              <w:pStyle w:val="acctfourfigures"/>
              <w:tabs>
                <w:tab w:val="clear" w:pos="765"/>
                <w:tab w:val="decimal" w:pos="124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68C15C65" w14:textId="77777777" w:rsidR="00DD763F" w:rsidRPr="002F51A9" w:rsidRDefault="00DD763F" w:rsidP="00DD763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</w:tbl>
    <w:p w14:paraId="0BF9238A" w14:textId="77777777" w:rsidR="00A30830" w:rsidRPr="00A30830" w:rsidRDefault="00A30830" w:rsidP="00275123">
      <w:pPr>
        <w:rPr>
          <w:rFonts w:cstheme="minorBidi"/>
          <w:cs/>
          <w:lang w:val="th-TH"/>
        </w:rPr>
      </w:pPr>
    </w:p>
    <w:sectPr w:rsidR="00A30830" w:rsidRPr="00A30830" w:rsidSect="005559E7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C7119" w14:textId="77777777" w:rsidR="000840F4" w:rsidRDefault="000840F4">
      <w:r>
        <w:separator/>
      </w:r>
    </w:p>
  </w:endnote>
  <w:endnote w:type="continuationSeparator" w:id="0">
    <w:p w14:paraId="2A771856" w14:textId="77777777" w:rsidR="000840F4" w:rsidRDefault="00084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8DEC6" w14:textId="77777777" w:rsidR="00210B82" w:rsidRPr="00960645" w:rsidRDefault="00210B82" w:rsidP="007E59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3E0BCC">
      <w:rPr>
        <w:rFonts w:asciiTheme="majorBidi" w:hAnsiTheme="majorBidi" w:cstheme="majorBidi"/>
        <w:sz w:val="30"/>
        <w:szCs w:val="30"/>
      </w:rPr>
      <w:ptab w:relativeTo="margin" w:alignment="center" w:leader="none"/>
    </w:r>
    <w:r w:rsidRPr="003E0BCC">
      <w:rPr>
        <w:rFonts w:asciiTheme="majorBidi" w:hAnsiTheme="majorBidi" w:cstheme="majorBidi"/>
        <w:sz w:val="30"/>
        <w:szCs w:val="30"/>
      </w:rPr>
      <w:fldChar w:fldCharType="begin"/>
    </w:r>
    <w:r w:rsidRPr="003E0BCC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3E0BCC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52</w:t>
    </w:r>
    <w:r w:rsidRPr="003E0BCC">
      <w:rPr>
        <w:rFonts w:asciiTheme="majorBidi" w:hAnsiTheme="majorBidi" w:cstheme="majorBidi"/>
        <w:sz w:val="30"/>
        <w:szCs w:val="30"/>
      </w:rPr>
      <w:fldChar w:fldCharType="end"/>
    </w:r>
    <w:r>
      <w:ptab w:relativeTo="margin" w:alignment="right" w:leader="none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746085"/>
      <w:docPartObj>
        <w:docPartGallery w:val="Page Numbers (Bottom of Page)"/>
        <w:docPartUnique/>
      </w:docPartObj>
    </w:sdtPr>
    <w:sdtContent>
      <w:p w14:paraId="42AEC3D7" w14:textId="77777777" w:rsidR="00210B82" w:rsidRDefault="00210B82">
        <w:pPr>
          <w:pStyle w:val="Footer"/>
          <w:jc w:val="center"/>
        </w:pPr>
        <w:r w:rsidRPr="005862D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62D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62DA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101</w:t>
        </w:r>
        <w:r w:rsidRPr="005862DA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5DED1" w14:textId="7B8949AD" w:rsidR="00210B82" w:rsidRPr="00C827F6" w:rsidRDefault="00210B82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colt3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48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4AB1C613" w14:textId="77777777" w:rsidR="00210B82" w:rsidRPr="00C827F6" w:rsidRDefault="00210B82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E122E" w14:textId="77777777" w:rsidR="000840F4" w:rsidRDefault="000840F4">
      <w:r>
        <w:separator/>
      </w:r>
    </w:p>
  </w:footnote>
  <w:footnote w:type="continuationSeparator" w:id="0">
    <w:p w14:paraId="14D0EC2C" w14:textId="77777777" w:rsidR="000840F4" w:rsidRDefault="00084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F0690" w14:textId="77777777" w:rsidR="00210B82" w:rsidRDefault="00210B82" w:rsidP="00927A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8F6C75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ซีโอแอล </w:t>
    </w:r>
    <w:r w:rsidRPr="008F6C75">
      <w:rPr>
        <w:rFonts w:ascii="Angsana New" w:hAnsi="Angsana New" w:cs="Angsana New"/>
        <w:b/>
        <w:bCs/>
        <w:sz w:val="32"/>
        <w:szCs w:val="32"/>
        <w:cs/>
      </w:rPr>
      <w:t>จำกัด (มหาชน)</w:t>
    </w:r>
    <w:r w:rsidRPr="008F6C7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F5B6F1E" w14:textId="77777777" w:rsidR="00210B82" w:rsidRDefault="00210B82" w:rsidP="00927A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1C2C390" w14:textId="77777777" w:rsidR="00210B82" w:rsidRDefault="00210B82" w:rsidP="00927AA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02A4">
      <w:rPr>
        <w:rFonts w:ascii="Angsana New" w:hAnsi="Angsana New" w:cs="Angsana New"/>
        <w:b/>
        <w:bCs/>
        <w:sz w:val="32"/>
        <w:szCs w:val="32"/>
      </w:rPr>
      <w:t>31</w:t>
    </w: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2</w:t>
    </w:r>
  </w:p>
  <w:p w14:paraId="37D55A35" w14:textId="77777777" w:rsidR="00210B82" w:rsidRPr="009E7F0B" w:rsidRDefault="00210B82" w:rsidP="004E02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0DB3A" w14:textId="77777777" w:rsidR="00210B82" w:rsidRPr="00FA7747" w:rsidRDefault="00210B8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0C570ED3" w14:textId="77777777" w:rsidR="00210B82" w:rsidRPr="00FA7747" w:rsidRDefault="00210B8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2E06476" w14:textId="77777777" w:rsidR="00210B82" w:rsidRPr="00410770" w:rsidRDefault="00210B82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57AB1FF" w14:textId="77777777" w:rsidR="00210B82" w:rsidRPr="00074891" w:rsidRDefault="00210B82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0C962" w14:textId="77777777" w:rsidR="00210B82" w:rsidRDefault="00210B82" w:rsidP="00B03A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</w:tabs>
      <w:ind w:left="9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8F6C75">
      <w:rPr>
        <w:rFonts w:ascii="Angsana New" w:hAnsi="Angsana New" w:cs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ซีโอแอล </w:t>
    </w:r>
    <w:r w:rsidRPr="008F6C75">
      <w:rPr>
        <w:rFonts w:ascii="Angsana New" w:hAnsi="Angsana New" w:cs="Angsana New"/>
        <w:b/>
        <w:bCs/>
        <w:sz w:val="32"/>
        <w:szCs w:val="32"/>
        <w:cs/>
      </w:rPr>
      <w:t>จำกัด (มหาชน)</w:t>
    </w:r>
    <w:r w:rsidRPr="008F6C7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EBAB7CD" w14:textId="77777777" w:rsidR="00210B82" w:rsidRPr="00FA7747" w:rsidRDefault="00210B82" w:rsidP="00B03A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</w:tabs>
      <w:ind w:left="9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C2A0F69" w14:textId="77777777" w:rsidR="00210B82" w:rsidRDefault="00210B82" w:rsidP="00B03A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</w:tabs>
      <w:ind w:left="90"/>
      <w:rPr>
        <w:rFonts w:ascii="Angsana New" w:hAnsi="Angsana New" w:cs="Angsana New"/>
        <w:b/>
        <w:bCs/>
        <w:sz w:val="32"/>
        <w:szCs w:val="32"/>
      </w:rPr>
    </w:pP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02A4">
      <w:rPr>
        <w:rFonts w:ascii="Angsana New" w:hAnsi="Angsana New" w:cs="Angsana New"/>
        <w:b/>
        <w:bCs/>
        <w:sz w:val="32"/>
        <w:szCs w:val="32"/>
      </w:rPr>
      <w:t>31</w:t>
    </w: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E02A4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>2</w:t>
    </w:r>
  </w:p>
  <w:p w14:paraId="049E041E" w14:textId="77777777" w:rsidR="00210B82" w:rsidRPr="00B47FBC" w:rsidRDefault="00210B82" w:rsidP="003254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0"/>
        <w:szCs w:val="20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05973" w14:textId="77777777" w:rsidR="00210B82" w:rsidRDefault="00210B82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73775" w14:textId="77777777" w:rsidR="00210B82" w:rsidRDefault="00210B82" w:rsidP="00A57E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</w:tabs>
      <w:ind w:left="54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8F6C75">
      <w:rPr>
        <w:rFonts w:ascii="Angsana New" w:hAnsi="Angsana New" w:cs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ซีโอแอล </w:t>
    </w:r>
    <w:r w:rsidRPr="008F6C75">
      <w:rPr>
        <w:rFonts w:ascii="Angsana New" w:hAnsi="Angsana New" w:cs="Angsana New"/>
        <w:b/>
        <w:bCs/>
        <w:sz w:val="32"/>
        <w:szCs w:val="32"/>
        <w:cs/>
      </w:rPr>
      <w:t>จำกัด (มหาชน)</w:t>
    </w:r>
    <w:r w:rsidRPr="008F6C7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C875E64" w14:textId="77777777" w:rsidR="00210B82" w:rsidRPr="00FA7747" w:rsidRDefault="00210B82" w:rsidP="00A57E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</w:tabs>
      <w:ind w:left="54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03D08D4" w14:textId="77777777" w:rsidR="00210B82" w:rsidRDefault="00210B82" w:rsidP="00A57E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</w:tabs>
      <w:ind w:left="540"/>
      <w:rPr>
        <w:rFonts w:ascii="Angsana New" w:hAnsi="Angsana New" w:cs="Angsana New"/>
        <w:b/>
        <w:bCs/>
        <w:sz w:val="32"/>
        <w:szCs w:val="32"/>
      </w:rPr>
    </w:pP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02A4">
      <w:rPr>
        <w:rFonts w:ascii="Angsana New" w:hAnsi="Angsana New" w:cs="Angsana New"/>
        <w:b/>
        <w:bCs/>
        <w:sz w:val="32"/>
        <w:szCs w:val="32"/>
      </w:rPr>
      <w:t>31</w:t>
    </w: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E02A4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61</w:t>
    </w:r>
  </w:p>
  <w:p w14:paraId="50889970" w14:textId="77777777" w:rsidR="00210B82" w:rsidRDefault="00210B82" w:rsidP="003254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47E7A" w14:textId="77777777" w:rsidR="00210B82" w:rsidRDefault="00210B82" w:rsidP="007D40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900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8F6C75">
      <w:rPr>
        <w:rFonts w:ascii="Angsana New" w:hAnsi="Angsana New" w:cs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ซีโอแอล </w:t>
    </w:r>
    <w:r w:rsidRPr="008F6C75">
      <w:rPr>
        <w:rFonts w:ascii="Angsana New" w:hAnsi="Angsana New" w:cs="Angsana New"/>
        <w:b/>
        <w:bCs/>
        <w:sz w:val="32"/>
        <w:szCs w:val="32"/>
        <w:cs/>
      </w:rPr>
      <w:t>จำกัด (มหาชน)</w:t>
    </w:r>
    <w:r w:rsidRPr="008F6C7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165083B" w14:textId="77777777" w:rsidR="00210B82" w:rsidRPr="00FA7747" w:rsidRDefault="00210B82" w:rsidP="007D40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900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BF98737" w14:textId="77777777" w:rsidR="00210B82" w:rsidRPr="00940296" w:rsidRDefault="00210B82" w:rsidP="007D40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900"/>
      </w:tabs>
      <w:rPr>
        <w:rFonts w:ascii="Angsana New" w:hAnsi="Angsana New" w:cs="Angsana New"/>
        <w:b/>
        <w:bCs/>
        <w:sz w:val="32"/>
        <w:szCs w:val="32"/>
        <w:cs/>
      </w:rPr>
    </w:pP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02A4">
      <w:rPr>
        <w:rFonts w:ascii="Angsana New" w:hAnsi="Angsana New" w:cs="Angsana New"/>
        <w:b/>
        <w:bCs/>
        <w:sz w:val="32"/>
        <w:szCs w:val="32"/>
      </w:rPr>
      <w:t>31</w:t>
    </w: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E02A4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>2</w:t>
    </w:r>
  </w:p>
  <w:p w14:paraId="0EC52346" w14:textId="77777777" w:rsidR="00210B82" w:rsidRDefault="00210B82" w:rsidP="003254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6691A" w14:textId="77777777" w:rsidR="00210B82" w:rsidRDefault="00210B82" w:rsidP="003D07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45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8F6C75">
      <w:rPr>
        <w:rFonts w:ascii="Angsana New" w:hAnsi="Angsana New" w:cs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ซีโอแอล </w:t>
    </w:r>
    <w:r w:rsidRPr="008F6C75">
      <w:rPr>
        <w:rFonts w:ascii="Angsana New" w:hAnsi="Angsana New" w:cs="Angsana New"/>
        <w:b/>
        <w:bCs/>
        <w:sz w:val="32"/>
        <w:szCs w:val="32"/>
        <w:cs/>
      </w:rPr>
      <w:t>จำกัด (มหาชน)</w:t>
    </w:r>
    <w:r w:rsidRPr="008F6C7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21ADAEB" w14:textId="77777777" w:rsidR="00210B82" w:rsidRPr="00FA7747" w:rsidRDefault="00210B82" w:rsidP="003D07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 w:firstLine="18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B4D465C" w14:textId="77777777" w:rsidR="00210B82" w:rsidRDefault="00210B82" w:rsidP="003D07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firstLine="180"/>
      <w:rPr>
        <w:rFonts w:ascii="Angsana New" w:hAnsi="Angsana New" w:cs="Angsana New"/>
        <w:b/>
        <w:bCs/>
        <w:sz w:val="32"/>
        <w:szCs w:val="32"/>
      </w:rPr>
    </w:pP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02A4">
      <w:rPr>
        <w:rFonts w:ascii="Angsana New" w:hAnsi="Angsana New" w:cs="Angsana New"/>
        <w:b/>
        <w:bCs/>
        <w:sz w:val="32"/>
        <w:szCs w:val="32"/>
      </w:rPr>
      <w:t>31</w:t>
    </w: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E02A4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62</w:t>
    </w:r>
  </w:p>
  <w:p w14:paraId="7E90FADB" w14:textId="77777777" w:rsidR="00210B82" w:rsidRDefault="00210B82" w:rsidP="003254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8E43F" w14:textId="77777777" w:rsidR="00210B82" w:rsidRDefault="00210B82" w:rsidP="007D40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8F6C75">
      <w:rPr>
        <w:rFonts w:ascii="Angsana New" w:hAnsi="Angsana New" w:cs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ซีโอแอล </w:t>
    </w:r>
    <w:r w:rsidRPr="008F6C75">
      <w:rPr>
        <w:rFonts w:ascii="Angsana New" w:hAnsi="Angsana New" w:cs="Angsana New"/>
        <w:b/>
        <w:bCs/>
        <w:sz w:val="32"/>
        <w:szCs w:val="32"/>
        <w:cs/>
      </w:rPr>
      <w:t>จำกัด (มหาชน)</w:t>
    </w:r>
    <w:r w:rsidRPr="008F6C7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8991D27" w14:textId="77777777" w:rsidR="00210B82" w:rsidRPr="00FA7747" w:rsidRDefault="00210B82" w:rsidP="007D40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50039F6" w14:textId="77777777" w:rsidR="00210B82" w:rsidRDefault="00210B82" w:rsidP="007D40E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02A4">
      <w:rPr>
        <w:rFonts w:ascii="Angsana New" w:hAnsi="Angsana New" w:cs="Angsana New"/>
        <w:b/>
        <w:bCs/>
        <w:sz w:val="32"/>
        <w:szCs w:val="32"/>
      </w:rPr>
      <w:t>31</w:t>
    </w: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E02A4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62</w:t>
    </w:r>
  </w:p>
  <w:p w14:paraId="44BC4F36" w14:textId="77777777" w:rsidR="00210B82" w:rsidRDefault="00210B82" w:rsidP="003254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18FCC" w14:textId="77777777" w:rsidR="00210B82" w:rsidRDefault="00210B82" w:rsidP="00EB79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8F6C75">
      <w:rPr>
        <w:rFonts w:ascii="Angsana New" w:hAnsi="Angsana New" w:cs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ซีโอแอล </w:t>
    </w:r>
    <w:r w:rsidRPr="008F6C75">
      <w:rPr>
        <w:rFonts w:ascii="Angsana New" w:hAnsi="Angsana New" w:cs="Angsana New"/>
        <w:b/>
        <w:bCs/>
        <w:sz w:val="32"/>
        <w:szCs w:val="32"/>
        <w:cs/>
      </w:rPr>
      <w:t>จำกัด (มหาชน)</w:t>
    </w:r>
    <w:r w:rsidRPr="008F6C7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1B6822B" w14:textId="77777777" w:rsidR="00210B82" w:rsidRPr="00FA7747" w:rsidRDefault="00210B82" w:rsidP="00EB79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1AC653E" w14:textId="77777777" w:rsidR="00210B82" w:rsidRDefault="00210B82" w:rsidP="00EB79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02A4">
      <w:rPr>
        <w:rFonts w:ascii="Angsana New" w:hAnsi="Angsana New" w:cs="Angsana New"/>
        <w:b/>
        <w:bCs/>
        <w:sz w:val="32"/>
        <w:szCs w:val="32"/>
      </w:rPr>
      <w:t>31</w:t>
    </w:r>
    <w:r w:rsidRPr="004E02A4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E02A4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62</w:t>
    </w:r>
  </w:p>
  <w:p w14:paraId="6DB4C926" w14:textId="77777777" w:rsidR="00210B82" w:rsidRDefault="00210B82" w:rsidP="003254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75604EE2"/>
    <w:lvl w:ilvl="0" w:tplc="94CCE95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9D844DD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eastAsia="Times New Roman" w:hAnsi="Angsana New" w:cs="Angsana New"/>
        <w:b w:val="0"/>
        <w:bCs/>
        <w:i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11F7E18"/>
    <w:multiLevelType w:val="multilevel"/>
    <w:tmpl w:val="A6EA07B4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C3160"/>
    <w:multiLevelType w:val="multilevel"/>
    <w:tmpl w:val="A01CF4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2A244B"/>
    <w:multiLevelType w:val="singleLevel"/>
    <w:tmpl w:val="31D8A1D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339E625F"/>
    <w:multiLevelType w:val="multilevel"/>
    <w:tmpl w:val="9678DF5E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47D44"/>
    <w:multiLevelType w:val="hybridMultilevel"/>
    <w:tmpl w:val="CE94BA9C"/>
    <w:lvl w:ilvl="0" w:tplc="83F4AB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515C33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3BF4835"/>
    <w:multiLevelType w:val="singleLevel"/>
    <w:tmpl w:val="040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16" w15:restartNumberingAfterBreak="0">
    <w:nsid w:val="47263C93"/>
    <w:multiLevelType w:val="multilevel"/>
    <w:tmpl w:val="DB5266F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94"/>
        </w:tabs>
        <w:ind w:left="59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8F329E9"/>
    <w:multiLevelType w:val="hybridMultilevel"/>
    <w:tmpl w:val="7EFE4C62"/>
    <w:lvl w:ilvl="0" w:tplc="E474F37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F726126"/>
    <w:multiLevelType w:val="hybridMultilevel"/>
    <w:tmpl w:val="7DD008BE"/>
    <w:lvl w:ilvl="0" w:tplc="C6B6AFEA">
      <w:start w:val="5"/>
      <w:numFmt w:val="decimal"/>
      <w:lvlText w:val="%1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1843080"/>
    <w:multiLevelType w:val="hybridMultilevel"/>
    <w:tmpl w:val="EC96EAC8"/>
    <w:lvl w:ilvl="0" w:tplc="FF949B8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394484E"/>
    <w:multiLevelType w:val="multilevel"/>
    <w:tmpl w:val="519084B4"/>
    <w:lvl w:ilvl="0">
      <w:start w:val="1"/>
      <w:numFmt w:val="thaiLetters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4"/>
  </w:num>
  <w:num w:numId="3">
    <w:abstractNumId w:val="16"/>
  </w:num>
  <w:num w:numId="4">
    <w:abstractNumId w:val="7"/>
  </w:num>
  <w:num w:numId="5">
    <w:abstractNumId w:val="17"/>
  </w:num>
  <w:num w:numId="6">
    <w:abstractNumId w:val="1"/>
  </w:num>
  <w:num w:numId="7">
    <w:abstractNumId w:val="3"/>
  </w:num>
  <w:num w:numId="8">
    <w:abstractNumId w:val="22"/>
  </w:num>
  <w:num w:numId="9">
    <w:abstractNumId w:val="12"/>
  </w:num>
  <w:num w:numId="10">
    <w:abstractNumId w:val="13"/>
  </w:num>
  <w:num w:numId="11">
    <w:abstractNumId w:val="8"/>
  </w:num>
  <w:num w:numId="12">
    <w:abstractNumId w:val="26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24"/>
  </w:num>
  <w:num w:numId="16">
    <w:abstractNumId w:val="5"/>
  </w:num>
  <w:num w:numId="17">
    <w:abstractNumId w:val="19"/>
  </w:num>
  <w:num w:numId="18">
    <w:abstractNumId w:val="21"/>
  </w:num>
  <w:num w:numId="19">
    <w:abstractNumId w:val="20"/>
  </w:num>
  <w:num w:numId="20">
    <w:abstractNumId w:val="2"/>
  </w:num>
  <w:num w:numId="21">
    <w:abstractNumId w:val="9"/>
  </w:num>
  <w:num w:numId="22">
    <w:abstractNumId w:val="25"/>
  </w:num>
  <w:num w:numId="23">
    <w:abstractNumId w:val="10"/>
  </w:num>
  <w:num w:numId="24">
    <w:abstractNumId w:val="0"/>
  </w:num>
  <w:num w:numId="25">
    <w:abstractNumId w:val="6"/>
  </w:num>
  <w:num w:numId="26">
    <w:abstractNumId w:val="14"/>
  </w:num>
  <w:num w:numId="27">
    <w:abstractNumId w:val="23"/>
  </w:num>
  <w:num w:numId="28">
    <w:abstractNumId w:val="15"/>
  </w:num>
  <w:num w:numId="29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7F6"/>
    <w:rsid w:val="000009B5"/>
    <w:rsid w:val="000011B7"/>
    <w:rsid w:val="000019A3"/>
    <w:rsid w:val="00001AD0"/>
    <w:rsid w:val="00001BEF"/>
    <w:rsid w:val="00002527"/>
    <w:rsid w:val="0000270E"/>
    <w:rsid w:val="000027AB"/>
    <w:rsid w:val="00002ACF"/>
    <w:rsid w:val="00002D6B"/>
    <w:rsid w:val="000039AE"/>
    <w:rsid w:val="00003C07"/>
    <w:rsid w:val="00003DA0"/>
    <w:rsid w:val="0000435C"/>
    <w:rsid w:val="000044EB"/>
    <w:rsid w:val="0000464A"/>
    <w:rsid w:val="00004CEA"/>
    <w:rsid w:val="00004CFC"/>
    <w:rsid w:val="00004DCC"/>
    <w:rsid w:val="00004DF4"/>
    <w:rsid w:val="00005185"/>
    <w:rsid w:val="000059FD"/>
    <w:rsid w:val="00005A39"/>
    <w:rsid w:val="00005ACB"/>
    <w:rsid w:val="00005BAB"/>
    <w:rsid w:val="000070ED"/>
    <w:rsid w:val="00007512"/>
    <w:rsid w:val="000077E1"/>
    <w:rsid w:val="000077F3"/>
    <w:rsid w:val="00007B57"/>
    <w:rsid w:val="00010374"/>
    <w:rsid w:val="00010B6C"/>
    <w:rsid w:val="00010DE1"/>
    <w:rsid w:val="000111EB"/>
    <w:rsid w:val="000112EE"/>
    <w:rsid w:val="00011906"/>
    <w:rsid w:val="0001192B"/>
    <w:rsid w:val="00011E79"/>
    <w:rsid w:val="000120FF"/>
    <w:rsid w:val="00012E83"/>
    <w:rsid w:val="000133E6"/>
    <w:rsid w:val="000135F7"/>
    <w:rsid w:val="0001364C"/>
    <w:rsid w:val="000138D3"/>
    <w:rsid w:val="00013C07"/>
    <w:rsid w:val="00014039"/>
    <w:rsid w:val="00014083"/>
    <w:rsid w:val="000151F0"/>
    <w:rsid w:val="00015C52"/>
    <w:rsid w:val="00015C57"/>
    <w:rsid w:val="00015C72"/>
    <w:rsid w:val="00016187"/>
    <w:rsid w:val="00016B4E"/>
    <w:rsid w:val="000179F5"/>
    <w:rsid w:val="00020021"/>
    <w:rsid w:val="00020144"/>
    <w:rsid w:val="0002026D"/>
    <w:rsid w:val="0002055E"/>
    <w:rsid w:val="00020882"/>
    <w:rsid w:val="00020CC3"/>
    <w:rsid w:val="00020D3D"/>
    <w:rsid w:val="00020E35"/>
    <w:rsid w:val="00021255"/>
    <w:rsid w:val="00021BD6"/>
    <w:rsid w:val="00021D7F"/>
    <w:rsid w:val="00022087"/>
    <w:rsid w:val="000224D7"/>
    <w:rsid w:val="00022960"/>
    <w:rsid w:val="0002303A"/>
    <w:rsid w:val="00023101"/>
    <w:rsid w:val="00023CE6"/>
    <w:rsid w:val="00023F0E"/>
    <w:rsid w:val="00024953"/>
    <w:rsid w:val="00024DC6"/>
    <w:rsid w:val="00024F30"/>
    <w:rsid w:val="00025A7B"/>
    <w:rsid w:val="00025DA0"/>
    <w:rsid w:val="00025DFF"/>
    <w:rsid w:val="00025E80"/>
    <w:rsid w:val="00026036"/>
    <w:rsid w:val="00026132"/>
    <w:rsid w:val="0002666D"/>
    <w:rsid w:val="0002679A"/>
    <w:rsid w:val="00026979"/>
    <w:rsid w:val="00026FB4"/>
    <w:rsid w:val="000272D4"/>
    <w:rsid w:val="00027482"/>
    <w:rsid w:val="000278C8"/>
    <w:rsid w:val="00027A4F"/>
    <w:rsid w:val="00030896"/>
    <w:rsid w:val="00030D14"/>
    <w:rsid w:val="0003110D"/>
    <w:rsid w:val="000315D1"/>
    <w:rsid w:val="000318C9"/>
    <w:rsid w:val="00031980"/>
    <w:rsid w:val="00031ADE"/>
    <w:rsid w:val="00031B3E"/>
    <w:rsid w:val="00031D68"/>
    <w:rsid w:val="00031F20"/>
    <w:rsid w:val="00031FF7"/>
    <w:rsid w:val="000325D3"/>
    <w:rsid w:val="00032ABF"/>
    <w:rsid w:val="00032F88"/>
    <w:rsid w:val="000332C7"/>
    <w:rsid w:val="0003340E"/>
    <w:rsid w:val="00033483"/>
    <w:rsid w:val="00033DD1"/>
    <w:rsid w:val="00033EFB"/>
    <w:rsid w:val="00033F07"/>
    <w:rsid w:val="00034053"/>
    <w:rsid w:val="000340A0"/>
    <w:rsid w:val="00034959"/>
    <w:rsid w:val="000351D6"/>
    <w:rsid w:val="0003588D"/>
    <w:rsid w:val="00035A15"/>
    <w:rsid w:val="00035AAA"/>
    <w:rsid w:val="000361B7"/>
    <w:rsid w:val="000363AE"/>
    <w:rsid w:val="00036C24"/>
    <w:rsid w:val="00036E95"/>
    <w:rsid w:val="0003727A"/>
    <w:rsid w:val="000372D8"/>
    <w:rsid w:val="00037647"/>
    <w:rsid w:val="00037979"/>
    <w:rsid w:val="00037B38"/>
    <w:rsid w:val="00037C37"/>
    <w:rsid w:val="00037E94"/>
    <w:rsid w:val="000401E2"/>
    <w:rsid w:val="00040250"/>
    <w:rsid w:val="000404E2"/>
    <w:rsid w:val="000406CC"/>
    <w:rsid w:val="00040791"/>
    <w:rsid w:val="00040952"/>
    <w:rsid w:val="00040BDC"/>
    <w:rsid w:val="00040EA6"/>
    <w:rsid w:val="00041597"/>
    <w:rsid w:val="00041A34"/>
    <w:rsid w:val="00041C82"/>
    <w:rsid w:val="00041E72"/>
    <w:rsid w:val="00042371"/>
    <w:rsid w:val="0004274D"/>
    <w:rsid w:val="00042C7D"/>
    <w:rsid w:val="00042F74"/>
    <w:rsid w:val="0004308E"/>
    <w:rsid w:val="00043355"/>
    <w:rsid w:val="000434F1"/>
    <w:rsid w:val="00043DDD"/>
    <w:rsid w:val="00043EF5"/>
    <w:rsid w:val="0004419A"/>
    <w:rsid w:val="0004445C"/>
    <w:rsid w:val="000444A8"/>
    <w:rsid w:val="000449A4"/>
    <w:rsid w:val="00045A9B"/>
    <w:rsid w:val="00045E6A"/>
    <w:rsid w:val="00046118"/>
    <w:rsid w:val="000463AC"/>
    <w:rsid w:val="00046463"/>
    <w:rsid w:val="00046A05"/>
    <w:rsid w:val="000470F3"/>
    <w:rsid w:val="00047356"/>
    <w:rsid w:val="000505EF"/>
    <w:rsid w:val="00050935"/>
    <w:rsid w:val="00050DDE"/>
    <w:rsid w:val="00050E9A"/>
    <w:rsid w:val="00051417"/>
    <w:rsid w:val="0005141D"/>
    <w:rsid w:val="00051EA1"/>
    <w:rsid w:val="00051EB6"/>
    <w:rsid w:val="00052133"/>
    <w:rsid w:val="00052251"/>
    <w:rsid w:val="000526F9"/>
    <w:rsid w:val="000529CD"/>
    <w:rsid w:val="000529F4"/>
    <w:rsid w:val="0005334E"/>
    <w:rsid w:val="00053444"/>
    <w:rsid w:val="0005349F"/>
    <w:rsid w:val="00053811"/>
    <w:rsid w:val="00053E99"/>
    <w:rsid w:val="00054249"/>
    <w:rsid w:val="00054433"/>
    <w:rsid w:val="0005542F"/>
    <w:rsid w:val="000558C4"/>
    <w:rsid w:val="00055EDE"/>
    <w:rsid w:val="000563AC"/>
    <w:rsid w:val="000571F7"/>
    <w:rsid w:val="000602C4"/>
    <w:rsid w:val="0006031F"/>
    <w:rsid w:val="000609FF"/>
    <w:rsid w:val="00060A08"/>
    <w:rsid w:val="00061692"/>
    <w:rsid w:val="000616FC"/>
    <w:rsid w:val="00061B0E"/>
    <w:rsid w:val="00061BA0"/>
    <w:rsid w:val="00061BA6"/>
    <w:rsid w:val="00061C4B"/>
    <w:rsid w:val="00061CDD"/>
    <w:rsid w:val="00062766"/>
    <w:rsid w:val="0006276B"/>
    <w:rsid w:val="00062B25"/>
    <w:rsid w:val="000631FC"/>
    <w:rsid w:val="000639A9"/>
    <w:rsid w:val="000641BE"/>
    <w:rsid w:val="000643EC"/>
    <w:rsid w:val="000645CA"/>
    <w:rsid w:val="00064965"/>
    <w:rsid w:val="00065008"/>
    <w:rsid w:val="00065027"/>
    <w:rsid w:val="0006524A"/>
    <w:rsid w:val="00065348"/>
    <w:rsid w:val="0006537A"/>
    <w:rsid w:val="00065526"/>
    <w:rsid w:val="00065604"/>
    <w:rsid w:val="00065709"/>
    <w:rsid w:val="00065BC1"/>
    <w:rsid w:val="00065C76"/>
    <w:rsid w:val="00065C7D"/>
    <w:rsid w:val="000660B3"/>
    <w:rsid w:val="00066225"/>
    <w:rsid w:val="000664E4"/>
    <w:rsid w:val="00066A2F"/>
    <w:rsid w:val="00066DD5"/>
    <w:rsid w:val="000672F9"/>
    <w:rsid w:val="000675C1"/>
    <w:rsid w:val="00067A26"/>
    <w:rsid w:val="00067BB8"/>
    <w:rsid w:val="00070C77"/>
    <w:rsid w:val="000712D0"/>
    <w:rsid w:val="00071E82"/>
    <w:rsid w:val="00072552"/>
    <w:rsid w:val="00073367"/>
    <w:rsid w:val="0007337C"/>
    <w:rsid w:val="000739BC"/>
    <w:rsid w:val="00073E77"/>
    <w:rsid w:val="0007405B"/>
    <w:rsid w:val="0007407B"/>
    <w:rsid w:val="00074891"/>
    <w:rsid w:val="00074A1B"/>
    <w:rsid w:val="00074C81"/>
    <w:rsid w:val="00074F14"/>
    <w:rsid w:val="000750C1"/>
    <w:rsid w:val="00075761"/>
    <w:rsid w:val="00075907"/>
    <w:rsid w:val="00075927"/>
    <w:rsid w:val="00075A56"/>
    <w:rsid w:val="00075A9B"/>
    <w:rsid w:val="00075F86"/>
    <w:rsid w:val="00075FFE"/>
    <w:rsid w:val="00076077"/>
    <w:rsid w:val="00076280"/>
    <w:rsid w:val="00076EA3"/>
    <w:rsid w:val="00077245"/>
    <w:rsid w:val="0007761B"/>
    <w:rsid w:val="00077D7A"/>
    <w:rsid w:val="00077E11"/>
    <w:rsid w:val="000802E7"/>
    <w:rsid w:val="0008099D"/>
    <w:rsid w:val="000809E9"/>
    <w:rsid w:val="00080ED9"/>
    <w:rsid w:val="000813DD"/>
    <w:rsid w:val="000813F2"/>
    <w:rsid w:val="00081F05"/>
    <w:rsid w:val="00082337"/>
    <w:rsid w:val="00082881"/>
    <w:rsid w:val="000840F4"/>
    <w:rsid w:val="00084C84"/>
    <w:rsid w:val="00084E43"/>
    <w:rsid w:val="00084E93"/>
    <w:rsid w:val="00085378"/>
    <w:rsid w:val="00085EAB"/>
    <w:rsid w:val="000861AD"/>
    <w:rsid w:val="00086220"/>
    <w:rsid w:val="000864A7"/>
    <w:rsid w:val="00086754"/>
    <w:rsid w:val="00086942"/>
    <w:rsid w:val="000869E1"/>
    <w:rsid w:val="00086D43"/>
    <w:rsid w:val="00087256"/>
    <w:rsid w:val="00087870"/>
    <w:rsid w:val="00087B11"/>
    <w:rsid w:val="00087F4D"/>
    <w:rsid w:val="00090013"/>
    <w:rsid w:val="00090025"/>
    <w:rsid w:val="00090048"/>
    <w:rsid w:val="000900D2"/>
    <w:rsid w:val="000901E2"/>
    <w:rsid w:val="0009023B"/>
    <w:rsid w:val="000904B7"/>
    <w:rsid w:val="00090A84"/>
    <w:rsid w:val="00090EBA"/>
    <w:rsid w:val="00090F48"/>
    <w:rsid w:val="000912E4"/>
    <w:rsid w:val="000913A0"/>
    <w:rsid w:val="00092059"/>
    <w:rsid w:val="00092224"/>
    <w:rsid w:val="00092357"/>
    <w:rsid w:val="000923F8"/>
    <w:rsid w:val="00092570"/>
    <w:rsid w:val="00092B09"/>
    <w:rsid w:val="00092FA5"/>
    <w:rsid w:val="0009306C"/>
    <w:rsid w:val="0009353D"/>
    <w:rsid w:val="0009384E"/>
    <w:rsid w:val="00093B30"/>
    <w:rsid w:val="00093B4B"/>
    <w:rsid w:val="00093F38"/>
    <w:rsid w:val="0009470A"/>
    <w:rsid w:val="00094BAF"/>
    <w:rsid w:val="00094D1B"/>
    <w:rsid w:val="00094FB4"/>
    <w:rsid w:val="00095308"/>
    <w:rsid w:val="00095832"/>
    <w:rsid w:val="00095A5F"/>
    <w:rsid w:val="00095E09"/>
    <w:rsid w:val="00095FC1"/>
    <w:rsid w:val="000961D0"/>
    <w:rsid w:val="00096466"/>
    <w:rsid w:val="000967D6"/>
    <w:rsid w:val="000967F3"/>
    <w:rsid w:val="00097659"/>
    <w:rsid w:val="00097677"/>
    <w:rsid w:val="000976A1"/>
    <w:rsid w:val="000978F5"/>
    <w:rsid w:val="000A0559"/>
    <w:rsid w:val="000A09B4"/>
    <w:rsid w:val="000A0BB9"/>
    <w:rsid w:val="000A0FBB"/>
    <w:rsid w:val="000A12A1"/>
    <w:rsid w:val="000A171A"/>
    <w:rsid w:val="000A1E01"/>
    <w:rsid w:val="000A1E4E"/>
    <w:rsid w:val="000A2CF5"/>
    <w:rsid w:val="000A3221"/>
    <w:rsid w:val="000A4553"/>
    <w:rsid w:val="000A473B"/>
    <w:rsid w:val="000A4B55"/>
    <w:rsid w:val="000A4D19"/>
    <w:rsid w:val="000A519F"/>
    <w:rsid w:val="000A5C48"/>
    <w:rsid w:val="000A5ED5"/>
    <w:rsid w:val="000A60F5"/>
    <w:rsid w:val="000A63A6"/>
    <w:rsid w:val="000A6B33"/>
    <w:rsid w:val="000A6BAD"/>
    <w:rsid w:val="000A6D5A"/>
    <w:rsid w:val="000A6DB6"/>
    <w:rsid w:val="000A6F3E"/>
    <w:rsid w:val="000A74A7"/>
    <w:rsid w:val="000A770E"/>
    <w:rsid w:val="000A78E1"/>
    <w:rsid w:val="000B00A5"/>
    <w:rsid w:val="000B0823"/>
    <w:rsid w:val="000B0D32"/>
    <w:rsid w:val="000B142E"/>
    <w:rsid w:val="000B14A1"/>
    <w:rsid w:val="000B26AE"/>
    <w:rsid w:val="000B287F"/>
    <w:rsid w:val="000B2D0B"/>
    <w:rsid w:val="000B334F"/>
    <w:rsid w:val="000B33FE"/>
    <w:rsid w:val="000B3529"/>
    <w:rsid w:val="000B4D70"/>
    <w:rsid w:val="000B4E03"/>
    <w:rsid w:val="000B4E09"/>
    <w:rsid w:val="000B4ED5"/>
    <w:rsid w:val="000B558A"/>
    <w:rsid w:val="000B57F9"/>
    <w:rsid w:val="000B5A36"/>
    <w:rsid w:val="000B5ACA"/>
    <w:rsid w:val="000B5B29"/>
    <w:rsid w:val="000B60FD"/>
    <w:rsid w:val="000B63BE"/>
    <w:rsid w:val="000B6CDD"/>
    <w:rsid w:val="000B7292"/>
    <w:rsid w:val="000B7375"/>
    <w:rsid w:val="000B7699"/>
    <w:rsid w:val="000B7961"/>
    <w:rsid w:val="000C00BB"/>
    <w:rsid w:val="000C0973"/>
    <w:rsid w:val="000C0BAF"/>
    <w:rsid w:val="000C1055"/>
    <w:rsid w:val="000C1276"/>
    <w:rsid w:val="000C1511"/>
    <w:rsid w:val="000C1616"/>
    <w:rsid w:val="000C1B4D"/>
    <w:rsid w:val="000C21A5"/>
    <w:rsid w:val="000C2252"/>
    <w:rsid w:val="000C271E"/>
    <w:rsid w:val="000C2F15"/>
    <w:rsid w:val="000C3A49"/>
    <w:rsid w:val="000C3FCD"/>
    <w:rsid w:val="000C442E"/>
    <w:rsid w:val="000C451D"/>
    <w:rsid w:val="000C4DF0"/>
    <w:rsid w:val="000C5008"/>
    <w:rsid w:val="000C52FF"/>
    <w:rsid w:val="000C539F"/>
    <w:rsid w:val="000C582A"/>
    <w:rsid w:val="000C638D"/>
    <w:rsid w:val="000C675F"/>
    <w:rsid w:val="000C698D"/>
    <w:rsid w:val="000C6B3B"/>
    <w:rsid w:val="000C7D63"/>
    <w:rsid w:val="000D041B"/>
    <w:rsid w:val="000D0479"/>
    <w:rsid w:val="000D080B"/>
    <w:rsid w:val="000D0AE2"/>
    <w:rsid w:val="000D0CDC"/>
    <w:rsid w:val="000D0D1E"/>
    <w:rsid w:val="000D165D"/>
    <w:rsid w:val="000D16F5"/>
    <w:rsid w:val="000D1947"/>
    <w:rsid w:val="000D1F12"/>
    <w:rsid w:val="000D218F"/>
    <w:rsid w:val="000D246F"/>
    <w:rsid w:val="000D2904"/>
    <w:rsid w:val="000D32AB"/>
    <w:rsid w:val="000D3629"/>
    <w:rsid w:val="000D36EB"/>
    <w:rsid w:val="000D3CC7"/>
    <w:rsid w:val="000D3E01"/>
    <w:rsid w:val="000D3EDE"/>
    <w:rsid w:val="000D3F3E"/>
    <w:rsid w:val="000D414F"/>
    <w:rsid w:val="000D439B"/>
    <w:rsid w:val="000D4450"/>
    <w:rsid w:val="000D4AED"/>
    <w:rsid w:val="000D4B10"/>
    <w:rsid w:val="000D4CEA"/>
    <w:rsid w:val="000D4E2B"/>
    <w:rsid w:val="000D4EA7"/>
    <w:rsid w:val="000D522A"/>
    <w:rsid w:val="000D53B4"/>
    <w:rsid w:val="000D5457"/>
    <w:rsid w:val="000D56C1"/>
    <w:rsid w:val="000D5A9D"/>
    <w:rsid w:val="000D6480"/>
    <w:rsid w:val="000D6696"/>
    <w:rsid w:val="000D6971"/>
    <w:rsid w:val="000D6D2E"/>
    <w:rsid w:val="000D6F57"/>
    <w:rsid w:val="000D751C"/>
    <w:rsid w:val="000D793E"/>
    <w:rsid w:val="000D7D43"/>
    <w:rsid w:val="000E04A1"/>
    <w:rsid w:val="000E069E"/>
    <w:rsid w:val="000E0963"/>
    <w:rsid w:val="000E0A6E"/>
    <w:rsid w:val="000E0B16"/>
    <w:rsid w:val="000E14C0"/>
    <w:rsid w:val="000E16D7"/>
    <w:rsid w:val="000E1770"/>
    <w:rsid w:val="000E1E00"/>
    <w:rsid w:val="000E2EA5"/>
    <w:rsid w:val="000E2F85"/>
    <w:rsid w:val="000E3366"/>
    <w:rsid w:val="000E3890"/>
    <w:rsid w:val="000E3A49"/>
    <w:rsid w:val="000E3D6F"/>
    <w:rsid w:val="000E42B7"/>
    <w:rsid w:val="000E4754"/>
    <w:rsid w:val="000E4BD7"/>
    <w:rsid w:val="000E5037"/>
    <w:rsid w:val="000E5221"/>
    <w:rsid w:val="000E547A"/>
    <w:rsid w:val="000E56AF"/>
    <w:rsid w:val="000E56E8"/>
    <w:rsid w:val="000E5B65"/>
    <w:rsid w:val="000E5F1E"/>
    <w:rsid w:val="000E5F52"/>
    <w:rsid w:val="000E6306"/>
    <w:rsid w:val="000E6788"/>
    <w:rsid w:val="000E6D34"/>
    <w:rsid w:val="000E77C8"/>
    <w:rsid w:val="000F0BC6"/>
    <w:rsid w:val="000F1A6F"/>
    <w:rsid w:val="000F2C64"/>
    <w:rsid w:val="000F2DC9"/>
    <w:rsid w:val="000F2F42"/>
    <w:rsid w:val="000F2F67"/>
    <w:rsid w:val="000F3BD5"/>
    <w:rsid w:val="000F4034"/>
    <w:rsid w:val="000F436B"/>
    <w:rsid w:val="000F46AE"/>
    <w:rsid w:val="000F6725"/>
    <w:rsid w:val="000F693A"/>
    <w:rsid w:val="000F6A15"/>
    <w:rsid w:val="000F6A3F"/>
    <w:rsid w:val="000F6E39"/>
    <w:rsid w:val="000F6F02"/>
    <w:rsid w:val="000F6F6B"/>
    <w:rsid w:val="00100142"/>
    <w:rsid w:val="00100A6A"/>
    <w:rsid w:val="00100F02"/>
    <w:rsid w:val="00101663"/>
    <w:rsid w:val="00101E1D"/>
    <w:rsid w:val="001022EF"/>
    <w:rsid w:val="001023E8"/>
    <w:rsid w:val="00102D95"/>
    <w:rsid w:val="00103297"/>
    <w:rsid w:val="00103565"/>
    <w:rsid w:val="00104031"/>
    <w:rsid w:val="0010403C"/>
    <w:rsid w:val="001047FB"/>
    <w:rsid w:val="00104960"/>
    <w:rsid w:val="00105389"/>
    <w:rsid w:val="001056CA"/>
    <w:rsid w:val="0010587B"/>
    <w:rsid w:val="001063D8"/>
    <w:rsid w:val="00106455"/>
    <w:rsid w:val="001066B2"/>
    <w:rsid w:val="00106B72"/>
    <w:rsid w:val="00107763"/>
    <w:rsid w:val="00107B86"/>
    <w:rsid w:val="0011021A"/>
    <w:rsid w:val="00110867"/>
    <w:rsid w:val="00110C30"/>
    <w:rsid w:val="00110FD9"/>
    <w:rsid w:val="001111E1"/>
    <w:rsid w:val="00111335"/>
    <w:rsid w:val="00111498"/>
    <w:rsid w:val="00111520"/>
    <w:rsid w:val="00111771"/>
    <w:rsid w:val="0011238B"/>
    <w:rsid w:val="00112677"/>
    <w:rsid w:val="00112DB3"/>
    <w:rsid w:val="00113C8B"/>
    <w:rsid w:val="00113FF0"/>
    <w:rsid w:val="00114778"/>
    <w:rsid w:val="00115D9F"/>
    <w:rsid w:val="001164DF"/>
    <w:rsid w:val="0011673B"/>
    <w:rsid w:val="00116EC2"/>
    <w:rsid w:val="001176BA"/>
    <w:rsid w:val="00117755"/>
    <w:rsid w:val="00117DB8"/>
    <w:rsid w:val="001201B0"/>
    <w:rsid w:val="001202FD"/>
    <w:rsid w:val="00120A55"/>
    <w:rsid w:val="00120C4E"/>
    <w:rsid w:val="00120D66"/>
    <w:rsid w:val="00121944"/>
    <w:rsid w:val="00121B9E"/>
    <w:rsid w:val="00122A14"/>
    <w:rsid w:val="00122CC6"/>
    <w:rsid w:val="00122DA8"/>
    <w:rsid w:val="00123587"/>
    <w:rsid w:val="001238A0"/>
    <w:rsid w:val="001239BC"/>
    <w:rsid w:val="00123F47"/>
    <w:rsid w:val="001242D1"/>
    <w:rsid w:val="0012490D"/>
    <w:rsid w:val="001249D6"/>
    <w:rsid w:val="00124D70"/>
    <w:rsid w:val="00124DA2"/>
    <w:rsid w:val="00125313"/>
    <w:rsid w:val="0012566F"/>
    <w:rsid w:val="00125754"/>
    <w:rsid w:val="00126420"/>
    <w:rsid w:val="00127D87"/>
    <w:rsid w:val="00127E72"/>
    <w:rsid w:val="00130996"/>
    <w:rsid w:val="001309E2"/>
    <w:rsid w:val="0013113A"/>
    <w:rsid w:val="001311D3"/>
    <w:rsid w:val="001311D7"/>
    <w:rsid w:val="00131892"/>
    <w:rsid w:val="00131B88"/>
    <w:rsid w:val="00131EB2"/>
    <w:rsid w:val="00131F89"/>
    <w:rsid w:val="00132222"/>
    <w:rsid w:val="001323DA"/>
    <w:rsid w:val="00132780"/>
    <w:rsid w:val="00132980"/>
    <w:rsid w:val="00132F57"/>
    <w:rsid w:val="00132FB6"/>
    <w:rsid w:val="00132FD0"/>
    <w:rsid w:val="0013366C"/>
    <w:rsid w:val="00134349"/>
    <w:rsid w:val="001346D4"/>
    <w:rsid w:val="00134915"/>
    <w:rsid w:val="00134D5F"/>
    <w:rsid w:val="00135138"/>
    <w:rsid w:val="0013549D"/>
    <w:rsid w:val="00135511"/>
    <w:rsid w:val="00135749"/>
    <w:rsid w:val="001357F2"/>
    <w:rsid w:val="00135C32"/>
    <w:rsid w:val="00135DDB"/>
    <w:rsid w:val="00135FDB"/>
    <w:rsid w:val="00136170"/>
    <w:rsid w:val="001363A0"/>
    <w:rsid w:val="00136419"/>
    <w:rsid w:val="0013657B"/>
    <w:rsid w:val="00136E77"/>
    <w:rsid w:val="00137083"/>
    <w:rsid w:val="00137110"/>
    <w:rsid w:val="00137129"/>
    <w:rsid w:val="0013717D"/>
    <w:rsid w:val="00137292"/>
    <w:rsid w:val="00137305"/>
    <w:rsid w:val="0013796D"/>
    <w:rsid w:val="00137991"/>
    <w:rsid w:val="00137A97"/>
    <w:rsid w:val="00137DA3"/>
    <w:rsid w:val="001400CC"/>
    <w:rsid w:val="00140190"/>
    <w:rsid w:val="001401E0"/>
    <w:rsid w:val="00140292"/>
    <w:rsid w:val="00140401"/>
    <w:rsid w:val="00140A2C"/>
    <w:rsid w:val="00140C9C"/>
    <w:rsid w:val="00141269"/>
    <w:rsid w:val="001416F2"/>
    <w:rsid w:val="00141A20"/>
    <w:rsid w:val="00141D2E"/>
    <w:rsid w:val="001422FE"/>
    <w:rsid w:val="00142B35"/>
    <w:rsid w:val="00142C71"/>
    <w:rsid w:val="00143003"/>
    <w:rsid w:val="001434C9"/>
    <w:rsid w:val="001435C0"/>
    <w:rsid w:val="001435F7"/>
    <w:rsid w:val="00143A0B"/>
    <w:rsid w:val="00143F40"/>
    <w:rsid w:val="00143FF6"/>
    <w:rsid w:val="001440DC"/>
    <w:rsid w:val="001443A7"/>
    <w:rsid w:val="0014517B"/>
    <w:rsid w:val="001456B7"/>
    <w:rsid w:val="001458DB"/>
    <w:rsid w:val="0014645B"/>
    <w:rsid w:val="0014650E"/>
    <w:rsid w:val="00146E4D"/>
    <w:rsid w:val="00146EC7"/>
    <w:rsid w:val="00146FAD"/>
    <w:rsid w:val="001471C7"/>
    <w:rsid w:val="00147323"/>
    <w:rsid w:val="0014738E"/>
    <w:rsid w:val="001476E8"/>
    <w:rsid w:val="00147740"/>
    <w:rsid w:val="00147A15"/>
    <w:rsid w:val="00147BCD"/>
    <w:rsid w:val="00150172"/>
    <w:rsid w:val="00150273"/>
    <w:rsid w:val="00150787"/>
    <w:rsid w:val="001518B0"/>
    <w:rsid w:val="00151CA8"/>
    <w:rsid w:val="001525DA"/>
    <w:rsid w:val="001529F5"/>
    <w:rsid w:val="00152E00"/>
    <w:rsid w:val="00153E26"/>
    <w:rsid w:val="001543C3"/>
    <w:rsid w:val="001544E3"/>
    <w:rsid w:val="0015451C"/>
    <w:rsid w:val="00154776"/>
    <w:rsid w:val="00154863"/>
    <w:rsid w:val="00154A6F"/>
    <w:rsid w:val="00154AE1"/>
    <w:rsid w:val="00154C74"/>
    <w:rsid w:val="00154F42"/>
    <w:rsid w:val="001550B0"/>
    <w:rsid w:val="001553C9"/>
    <w:rsid w:val="00155479"/>
    <w:rsid w:val="0015584C"/>
    <w:rsid w:val="001558CC"/>
    <w:rsid w:val="00155BF1"/>
    <w:rsid w:val="00155E86"/>
    <w:rsid w:val="001560C8"/>
    <w:rsid w:val="00156344"/>
    <w:rsid w:val="001564FD"/>
    <w:rsid w:val="0015681F"/>
    <w:rsid w:val="00156BE6"/>
    <w:rsid w:val="00156EE5"/>
    <w:rsid w:val="001573FD"/>
    <w:rsid w:val="0015750A"/>
    <w:rsid w:val="00157897"/>
    <w:rsid w:val="0015798A"/>
    <w:rsid w:val="0015798B"/>
    <w:rsid w:val="00157A10"/>
    <w:rsid w:val="00157C97"/>
    <w:rsid w:val="00157D6F"/>
    <w:rsid w:val="00157E5F"/>
    <w:rsid w:val="00157FFB"/>
    <w:rsid w:val="0016031D"/>
    <w:rsid w:val="00160769"/>
    <w:rsid w:val="001607EA"/>
    <w:rsid w:val="00161082"/>
    <w:rsid w:val="0016178C"/>
    <w:rsid w:val="00161AC9"/>
    <w:rsid w:val="00161E5F"/>
    <w:rsid w:val="00161FE9"/>
    <w:rsid w:val="00162451"/>
    <w:rsid w:val="001626D4"/>
    <w:rsid w:val="001628BF"/>
    <w:rsid w:val="00162E95"/>
    <w:rsid w:val="00162EAC"/>
    <w:rsid w:val="00163F8F"/>
    <w:rsid w:val="00163FB1"/>
    <w:rsid w:val="00164286"/>
    <w:rsid w:val="00164621"/>
    <w:rsid w:val="00164BF3"/>
    <w:rsid w:val="00164FA7"/>
    <w:rsid w:val="001657B2"/>
    <w:rsid w:val="00165A2C"/>
    <w:rsid w:val="00165B9E"/>
    <w:rsid w:val="00165BBC"/>
    <w:rsid w:val="00166027"/>
    <w:rsid w:val="001665CE"/>
    <w:rsid w:val="001668A3"/>
    <w:rsid w:val="00166A97"/>
    <w:rsid w:val="00167728"/>
    <w:rsid w:val="00167E16"/>
    <w:rsid w:val="00167EB5"/>
    <w:rsid w:val="0017045E"/>
    <w:rsid w:val="00170693"/>
    <w:rsid w:val="00170EB5"/>
    <w:rsid w:val="001710DB"/>
    <w:rsid w:val="001711C3"/>
    <w:rsid w:val="00171361"/>
    <w:rsid w:val="0017145A"/>
    <w:rsid w:val="00171586"/>
    <w:rsid w:val="001717D4"/>
    <w:rsid w:val="001719AF"/>
    <w:rsid w:val="00171BA2"/>
    <w:rsid w:val="00171EAF"/>
    <w:rsid w:val="0017268E"/>
    <w:rsid w:val="00172705"/>
    <w:rsid w:val="00173059"/>
    <w:rsid w:val="0017391F"/>
    <w:rsid w:val="00173DB6"/>
    <w:rsid w:val="00173DDD"/>
    <w:rsid w:val="00173E52"/>
    <w:rsid w:val="00174060"/>
    <w:rsid w:val="001742FD"/>
    <w:rsid w:val="001751A8"/>
    <w:rsid w:val="00175E89"/>
    <w:rsid w:val="00175F1A"/>
    <w:rsid w:val="001760A7"/>
    <w:rsid w:val="00176192"/>
    <w:rsid w:val="0017765D"/>
    <w:rsid w:val="001776D0"/>
    <w:rsid w:val="00177BDE"/>
    <w:rsid w:val="00177DB0"/>
    <w:rsid w:val="001801B2"/>
    <w:rsid w:val="0018035E"/>
    <w:rsid w:val="0018068A"/>
    <w:rsid w:val="0018075B"/>
    <w:rsid w:val="00180AF0"/>
    <w:rsid w:val="0018128B"/>
    <w:rsid w:val="00181530"/>
    <w:rsid w:val="001820AC"/>
    <w:rsid w:val="00182364"/>
    <w:rsid w:val="0018256F"/>
    <w:rsid w:val="00182D71"/>
    <w:rsid w:val="001833DF"/>
    <w:rsid w:val="00184256"/>
    <w:rsid w:val="00184715"/>
    <w:rsid w:val="00184FDA"/>
    <w:rsid w:val="0018561C"/>
    <w:rsid w:val="0018586A"/>
    <w:rsid w:val="00185EEC"/>
    <w:rsid w:val="00185FDB"/>
    <w:rsid w:val="001863FF"/>
    <w:rsid w:val="0018681D"/>
    <w:rsid w:val="00186A36"/>
    <w:rsid w:val="00186C5D"/>
    <w:rsid w:val="00186E89"/>
    <w:rsid w:val="00187423"/>
    <w:rsid w:val="00187882"/>
    <w:rsid w:val="00190101"/>
    <w:rsid w:val="001901AA"/>
    <w:rsid w:val="0019068E"/>
    <w:rsid w:val="0019106A"/>
    <w:rsid w:val="00191148"/>
    <w:rsid w:val="00191454"/>
    <w:rsid w:val="00191564"/>
    <w:rsid w:val="0019184B"/>
    <w:rsid w:val="00191873"/>
    <w:rsid w:val="00191907"/>
    <w:rsid w:val="00191940"/>
    <w:rsid w:val="00191B7A"/>
    <w:rsid w:val="00191DBD"/>
    <w:rsid w:val="00191E84"/>
    <w:rsid w:val="001921AD"/>
    <w:rsid w:val="001921AF"/>
    <w:rsid w:val="001927C3"/>
    <w:rsid w:val="0019280E"/>
    <w:rsid w:val="001928A4"/>
    <w:rsid w:val="0019294D"/>
    <w:rsid w:val="00192AF0"/>
    <w:rsid w:val="00192BE2"/>
    <w:rsid w:val="00192DA2"/>
    <w:rsid w:val="00192F3E"/>
    <w:rsid w:val="00193520"/>
    <w:rsid w:val="00193725"/>
    <w:rsid w:val="00193883"/>
    <w:rsid w:val="00193BFA"/>
    <w:rsid w:val="00193CB5"/>
    <w:rsid w:val="00193D08"/>
    <w:rsid w:val="00194187"/>
    <w:rsid w:val="00194552"/>
    <w:rsid w:val="001949BC"/>
    <w:rsid w:val="00194D35"/>
    <w:rsid w:val="00194DD2"/>
    <w:rsid w:val="00194DD5"/>
    <w:rsid w:val="00195304"/>
    <w:rsid w:val="0019547F"/>
    <w:rsid w:val="00195B5B"/>
    <w:rsid w:val="00195CA5"/>
    <w:rsid w:val="00195DC1"/>
    <w:rsid w:val="001960AD"/>
    <w:rsid w:val="00196228"/>
    <w:rsid w:val="00196321"/>
    <w:rsid w:val="00196B79"/>
    <w:rsid w:val="00196CBF"/>
    <w:rsid w:val="0019739F"/>
    <w:rsid w:val="00197591"/>
    <w:rsid w:val="001976C8"/>
    <w:rsid w:val="00197EE5"/>
    <w:rsid w:val="001A0715"/>
    <w:rsid w:val="001A1130"/>
    <w:rsid w:val="001A1B0D"/>
    <w:rsid w:val="001A1B87"/>
    <w:rsid w:val="001A1C25"/>
    <w:rsid w:val="001A257A"/>
    <w:rsid w:val="001A2ACE"/>
    <w:rsid w:val="001A2B73"/>
    <w:rsid w:val="001A2CFD"/>
    <w:rsid w:val="001A3467"/>
    <w:rsid w:val="001A3920"/>
    <w:rsid w:val="001A442F"/>
    <w:rsid w:val="001A485D"/>
    <w:rsid w:val="001A55D8"/>
    <w:rsid w:val="001A56C3"/>
    <w:rsid w:val="001A5B87"/>
    <w:rsid w:val="001A5DF2"/>
    <w:rsid w:val="001A5E35"/>
    <w:rsid w:val="001A5F7B"/>
    <w:rsid w:val="001A6089"/>
    <w:rsid w:val="001A6699"/>
    <w:rsid w:val="001A6BB5"/>
    <w:rsid w:val="001A6E03"/>
    <w:rsid w:val="001A725E"/>
    <w:rsid w:val="001A72FE"/>
    <w:rsid w:val="001A75BB"/>
    <w:rsid w:val="001A7C47"/>
    <w:rsid w:val="001A7D7E"/>
    <w:rsid w:val="001A7DB7"/>
    <w:rsid w:val="001B0063"/>
    <w:rsid w:val="001B039E"/>
    <w:rsid w:val="001B058B"/>
    <w:rsid w:val="001B087C"/>
    <w:rsid w:val="001B0EB1"/>
    <w:rsid w:val="001B0F1A"/>
    <w:rsid w:val="001B1249"/>
    <w:rsid w:val="001B12FD"/>
    <w:rsid w:val="001B1480"/>
    <w:rsid w:val="001B15BE"/>
    <w:rsid w:val="001B17BC"/>
    <w:rsid w:val="001B17DE"/>
    <w:rsid w:val="001B1BE6"/>
    <w:rsid w:val="001B1E30"/>
    <w:rsid w:val="001B1EFC"/>
    <w:rsid w:val="001B24DE"/>
    <w:rsid w:val="001B2937"/>
    <w:rsid w:val="001B32CE"/>
    <w:rsid w:val="001B3CDD"/>
    <w:rsid w:val="001B49E6"/>
    <w:rsid w:val="001B4C54"/>
    <w:rsid w:val="001B4E37"/>
    <w:rsid w:val="001B4F5D"/>
    <w:rsid w:val="001B4F74"/>
    <w:rsid w:val="001B5485"/>
    <w:rsid w:val="001B59FA"/>
    <w:rsid w:val="001B5F08"/>
    <w:rsid w:val="001B5FAE"/>
    <w:rsid w:val="001B662B"/>
    <w:rsid w:val="001B68C0"/>
    <w:rsid w:val="001B6DC0"/>
    <w:rsid w:val="001B707A"/>
    <w:rsid w:val="001B753E"/>
    <w:rsid w:val="001B764F"/>
    <w:rsid w:val="001B7900"/>
    <w:rsid w:val="001B7E1F"/>
    <w:rsid w:val="001C069E"/>
    <w:rsid w:val="001C0CE9"/>
    <w:rsid w:val="001C1415"/>
    <w:rsid w:val="001C167A"/>
    <w:rsid w:val="001C1F84"/>
    <w:rsid w:val="001C246C"/>
    <w:rsid w:val="001C28A3"/>
    <w:rsid w:val="001C351A"/>
    <w:rsid w:val="001C367A"/>
    <w:rsid w:val="001C37E3"/>
    <w:rsid w:val="001C3A14"/>
    <w:rsid w:val="001C3B09"/>
    <w:rsid w:val="001C3EA2"/>
    <w:rsid w:val="001C50F2"/>
    <w:rsid w:val="001C5E62"/>
    <w:rsid w:val="001C6233"/>
    <w:rsid w:val="001C627A"/>
    <w:rsid w:val="001C6457"/>
    <w:rsid w:val="001C658F"/>
    <w:rsid w:val="001C6A30"/>
    <w:rsid w:val="001C6B04"/>
    <w:rsid w:val="001C6B2D"/>
    <w:rsid w:val="001C6BBA"/>
    <w:rsid w:val="001C6BDD"/>
    <w:rsid w:val="001C74C6"/>
    <w:rsid w:val="001C7556"/>
    <w:rsid w:val="001C7E52"/>
    <w:rsid w:val="001D0A2A"/>
    <w:rsid w:val="001D0DF9"/>
    <w:rsid w:val="001D0EFA"/>
    <w:rsid w:val="001D13A9"/>
    <w:rsid w:val="001D1889"/>
    <w:rsid w:val="001D1FA2"/>
    <w:rsid w:val="001D228F"/>
    <w:rsid w:val="001D2A82"/>
    <w:rsid w:val="001D2B8C"/>
    <w:rsid w:val="001D2FE2"/>
    <w:rsid w:val="001D3217"/>
    <w:rsid w:val="001D3B06"/>
    <w:rsid w:val="001D4418"/>
    <w:rsid w:val="001D4B6B"/>
    <w:rsid w:val="001D5080"/>
    <w:rsid w:val="001D522E"/>
    <w:rsid w:val="001D54BE"/>
    <w:rsid w:val="001D5D99"/>
    <w:rsid w:val="001D6B9E"/>
    <w:rsid w:val="001D6C8F"/>
    <w:rsid w:val="001D727B"/>
    <w:rsid w:val="001D73E2"/>
    <w:rsid w:val="001D74C2"/>
    <w:rsid w:val="001D7A43"/>
    <w:rsid w:val="001D7AF0"/>
    <w:rsid w:val="001D7C07"/>
    <w:rsid w:val="001E0976"/>
    <w:rsid w:val="001E0CE4"/>
    <w:rsid w:val="001E152F"/>
    <w:rsid w:val="001E15E7"/>
    <w:rsid w:val="001E18C3"/>
    <w:rsid w:val="001E1C32"/>
    <w:rsid w:val="001E1C3F"/>
    <w:rsid w:val="001E1C65"/>
    <w:rsid w:val="001E2990"/>
    <w:rsid w:val="001E2C43"/>
    <w:rsid w:val="001E3043"/>
    <w:rsid w:val="001E3F31"/>
    <w:rsid w:val="001E4733"/>
    <w:rsid w:val="001E4DC3"/>
    <w:rsid w:val="001E4FB5"/>
    <w:rsid w:val="001E55ED"/>
    <w:rsid w:val="001E56F2"/>
    <w:rsid w:val="001E5A0A"/>
    <w:rsid w:val="001E5B4E"/>
    <w:rsid w:val="001E5DC2"/>
    <w:rsid w:val="001E7143"/>
    <w:rsid w:val="001E74FC"/>
    <w:rsid w:val="001E7517"/>
    <w:rsid w:val="001E75DA"/>
    <w:rsid w:val="001E7747"/>
    <w:rsid w:val="001E7A2E"/>
    <w:rsid w:val="001E7A88"/>
    <w:rsid w:val="001E7B16"/>
    <w:rsid w:val="001E7BFD"/>
    <w:rsid w:val="001E7D05"/>
    <w:rsid w:val="001E7DBD"/>
    <w:rsid w:val="001E7EF8"/>
    <w:rsid w:val="001F005D"/>
    <w:rsid w:val="001F0B07"/>
    <w:rsid w:val="001F0BD7"/>
    <w:rsid w:val="001F11E8"/>
    <w:rsid w:val="001F134A"/>
    <w:rsid w:val="001F160F"/>
    <w:rsid w:val="001F17E2"/>
    <w:rsid w:val="001F18CF"/>
    <w:rsid w:val="001F1C27"/>
    <w:rsid w:val="001F1EF5"/>
    <w:rsid w:val="001F21C6"/>
    <w:rsid w:val="001F229B"/>
    <w:rsid w:val="001F22FA"/>
    <w:rsid w:val="001F2343"/>
    <w:rsid w:val="001F248C"/>
    <w:rsid w:val="001F2E68"/>
    <w:rsid w:val="001F3574"/>
    <w:rsid w:val="001F36D7"/>
    <w:rsid w:val="001F43FD"/>
    <w:rsid w:val="001F4489"/>
    <w:rsid w:val="001F465F"/>
    <w:rsid w:val="001F475C"/>
    <w:rsid w:val="001F49DC"/>
    <w:rsid w:val="001F4EC9"/>
    <w:rsid w:val="001F5440"/>
    <w:rsid w:val="001F54F9"/>
    <w:rsid w:val="001F568E"/>
    <w:rsid w:val="001F5C19"/>
    <w:rsid w:val="001F5C3D"/>
    <w:rsid w:val="001F5F43"/>
    <w:rsid w:val="001F624B"/>
    <w:rsid w:val="001F6556"/>
    <w:rsid w:val="001F65F9"/>
    <w:rsid w:val="001F680F"/>
    <w:rsid w:val="001F69B2"/>
    <w:rsid w:val="001F6DAD"/>
    <w:rsid w:val="001F70DA"/>
    <w:rsid w:val="001F7191"/>
    <w:rsid w:val="001F7CA1"/>
    <w:rsid w:val="001F7CFE"/>
    <w:rsid w:val="001F7F09"/>
    <w:rsid w:val="0020029A"/>
    <w:rsid w:val="0020041F"/>
    <w:rsid w:val="00200861"/>
    <w:rsid w:val="00200BB9"/>
    <w:rsid w:val="002011EF"/>
    <w:rsid w:val="0020124E"/>
    <w:rsid w:val="00201259"/>
    <w:rsid w:val="00201484"/>
    <w:rsid w:val="002014D4"/>
    <w:rsid w:val="002015A6"/>
    <w:rsid w:val="002017EF"/>
    <w:rsid w:val="00201AF2"/>
    <w:rsid w:val="00201EB3"/>
    <w:rsid w:val="00202BDA"/>
    <w:rsid w:val="00202E9D"/>
    <w:rsid w:val="002032D8"/>
    <w:rsid w:val="00203B9F"/>
    <w:rsid w:val="00204770"/>
    <w:rsid w:val="00204E6B"/>
    <w:rsid w:val="00204E7A"/>
    <w:rsid w:val="00204EA3"/>
    <w:rsid w:val="00204F73"/>
    <w:rsid w:val="0020584F"/>
    <w:rsid w:val="00205CBB"/>
    <w:rsid w:val="00206782"/>
    <w:rsid w:val="0020690E"/>
    <w:rsid w:val="00206DEC"/>
    <w:rsid w:val="00206E65"/>
    <w:rsid w:val="00206EFE"/>
    <w:rsid w:val="00206F35"/>
    <w:rsid w:val="00207168"/>
    <w:rsid w:val="002079C5"/>
    <w:rsid w:val="00207C4F"/>
    <w:rsid w:val="002105E4"/>
    <w:rsid w:val="0021066C"/>
    <w:rsid w:val="00210B82"/>
    <w:rsid w:val="00211092"/>
    <w:rsid w:val="00211A41"/>
    <w:rsid w:val="002122EF"/>
    <w:rsid w:val="00212444"/>
    <w:rsid w:val="0021287D"/>
    <w:rsid w:val="00212B02"/>
    <w:rsid w:val="00212D61"/>
    <w:rsid w:val="0021327E"/>
    <w:rsid w:val="002134EA"/>
    <w:rsid w:val="00213B00"/>
    <w:rsid w:val="00213C25"/>
    <w:rsid w:val="00213DE6"/>
    <w:rsid w:val="00213E0C"/>
    <w:rsid w:val="00214177"/>
    <w:rsid w:val="002141F0"/>
    <w:rsid w:val="00214510"/>
    <w:rsid w:val="00214C30"/>
    <w:rsid w:val="00215113"/>
    <w:rsid w:val="002153BE"/>
    <w:rsid w:val="002157F9"/>
    <w:rsid w:val="00215862"/>
    <w:rsid w:val="002159A2"/>
    <w:rsid w:val="00215A71"/>
    <w:rsid w:val="00216313"/>
    <w:rsid w:val="00216A3E"/>
    <w:rsid w:val="0021713B"/>
    <w:rsid w:val="002175E4"/>
    <w:rsid w:val="0021790A"/>
    <w:rsid w:val="00217ABA"/>
    <w:rsid w:val="00217AC7"/>
    <w:rsid w:val="00217E0A"/>
    <w:rsid w:val="00217F39"/>
    <w:rsid w:val="00220220"/>
    <w:rsid w:val="0022092C"/>
    <w:rsid w:val="002209ED"/>
    <w:rsid w:val="00220F81"/>
    <w:rsid w:val="00220FDE"/>
    <w:rsid w:val="002214C8"/>
    <w:rsid w:val="0022159F"/>
    <w:rsid w:val="00221EB8"/>
    <w:rsid w:val="00221F0A"/>
    <w:rsid w:val="00221F91"/>
    <w:rsid w:val="00222360"/>
    <w:rsid w:val="00222558"/>
    <w:rsid w:val="0022255F"/>
    <w:rsid w:val="002225C5"/>
    <w:rsid w:val="00222634"/>
    <w:rsid w:val="00222EA1"/>
    <w:rsid w:val="00223235"/>
    <w:rsid w:val="00223650"/>
    <w:rsid w:val="00223AEC"/>
    <w:rsid w:val="00223CD5"/>
    <w:rsid w:val="00224BB2"/>
    <w:rsid w:val="00224D67"/>
    <w:rsid w:val="002254D7"/>
    <w:rsid w:val="002255A5"/>
    <w:rsid w:val="00225A95"/>
    <w:rsid w:val="00225D4D"/>
    <w:rsid w:val="002265D8"/>
    <w:rsid w:val="002268A1"/>
    <w:rsid w:val="00226C6B"/>
    <w:rsid w:val="00227348"/>
    <w:rsid w:val="0022736F"/>
    <w:rsid w:val="00227969"/>
    <w:rsid w:val="00227A6E"/>
    <w:rsid w:val="00227E99"/>
    <w:rsid w:val="002301FE"/>
    <w:rsid w:val="00230246"/>
    <w:rsid w:val="00230488"/>
    <w:rsid w:val="002308F0"/>
    <w:rsid w:val="00230FE6"/>
    <w:rsid w:val="00231254"/>
    <w:rsid w:val="002313DB"/>
    <w:rsid w:val="00231565"/>
    <w:rsid w:val="00231ACC"/>
    <w:rsid w:val="00231C4B"/>
    <w:rsid w:val="00231F26"/>
    <w:rsid w:val="0023200A"/>
    <w:rsid w:val="002321AF"/>
    <w:rsid w:val="00232360"/>
    <w:rsid w:val="002326BD"/>
    <w:rsid w:val="00232A65"/>
    <w:rsid w:val="002338AE"/>
    <w:rsid w:val="002338F4"/>
    <w:rsid w:val="002340A7"/>
    <w:rsid w:val="0023412E"/>
    <w:rsid w:val="002343FC"/>
    <w:rsid w:val="002344BF"/>
    <w:rsid w:val="0023475F"/>
    <w:rsid w:val="0023479B"/>
    <w:rsid w:val="0023488B"/>
    <w:rsid w:val="002349E9"/>
    <w:rsid w:val="00234B12"/>
    <w:rsid w:val="00234C61"/>
    <w:rsid w:val="00234F25"/>
    <w:rsid w:val="002355A6"/>
    <w:rsid w:val="0023600C"/>
    <w:rsid w:val="00236096"/>
    <w:rsid w:val="00236500"/>
    <w:rsid w:val="0023655C"/>
    <w:rsid w:val="00236768"/>
    <w:rsid w:val="00236A88"/>
    <w:rsid w:val="00236EFF"/>
    <w:rsid w:val="00237DA6"/>
    <w:rsid w:val="00237DF7"/>
    <w:rsid w:val="00237EF0"/>
    <w:rsid w:val="002402D3"/>
    <w:rsid w:val="002403EE"/>
    <w:rsid w:val="00240773"/>
    <w:rsid w:val="00240841"/>
    <w:rsid w:val="00240B99"/>
    <w:rsid w:val="002411B1"/>
    <w:rsid w:val="0024180D"/>
    <w:rsid w:val="0024183A"/>
    <w:rsid w:val="00241ABE"/>
    <w:rsid w:val="00242267"/>
    <w:rsid w:val="00242AF0"/>
    <w:rsid w:val="002432FF"/>
    <w:rsid w:val="0024350E"/>
    <w:rsid w:val="0024351C"/>
    <w:rsid w:val="00243648"/>
    <w:rsid w:val="0024387A"/>
    <w:rsid w:val="00244B67"/>
    <w:rsid w:val="00245E4F"/>
    <w:rsid w:val="00246023"/>
    <w:rsid w:val="002462E8"/>
    <w:rsid w:val="002466AD"/>
    <w:rsid w:val="00246AF9"/>
    <w:rsid w:val="0024733B"/>
    <w:rsid w:val="00247837"/>
    <w:rsid w:val="002479A1"/>
    <w:rsid w:val="00247CB9"/>
    <w:rsid w:val="00250423"/>
    <w:rsid w:val="002508FE"/>
    <w:rsid w:val="002509DF"/>
    <w:rsid w:val="00250B66"/>
    <w:rsid w:val="00251050"/>
    <w:rsid w:val="0025105F"/>
    <w:rsid w:val="00251380"/>
    <w:rsid w:val="002513A9"/>
    <w:rsid w:val="0025164D"/>
    <w:rsid w:val="00251BB8"/>
    <w:rsid w:val="00251BEC"/>
    <w:rsid w:val="00252647"/>
    <w:rsid w:val="00252A5D"/>
    <w:rsid w:val="00252CB3"/>
    <w:rsid w:val="0025310B"/>
    <w:rsid w:val="0025315B"/>
    <w:rsid w:val="0025323B"/>
    <w:rsid w:val="0025326E"/>
    <w:rsid w:val="0025356A"/>
    <w:rsid w:val="002539C6"/>
    <w:rsid w:val="00253A33"/>
    <w:rsid w:val="00253C64"/>
    <w:rsid w:val="00253ECD"/>
    <w:rsid w:val="0025432B"/>
    <w:rsid w:val="00254490"/>
    <w:rsid w:val="00254623"/>
    <w:rsid w:val="0025480C"/>
    <w:rsid w:val="00254FD9"/>
    <w:rsid w:val="0025501A"/>
    <w:rsid w:val="002551B0"/>
    <w:rsid w:val="00255332"/>
    <w:rsid w:val="00255638"/>
    <w:rsid w:val="002556DB"/>
    <w:rsid w:val="00255A85"/>
    <w:rsid w:val="00255C1A"/>
    <w:rsid w:val="00255C3F"/>
    <w:rsid w:val="002562D6"/>
    <w:rsid w:val="002567E0"/>
    <w:rsid w:val="002571B5"/>
    <w:rsid w:val="002573B5"/>
    <w:rsid w:val="00257591"/>
    <w:rsid w:val="0025782C"/>
    <w:rsid w:val="002601D0"/>
    <w:rsid w:val="002603B1"/>
    <w:rsid w:val="00260596"/>
    <w:rsid w:val="0026092F"/>
    <w:rsid w:val="00260F18"/>
    <w:rsid w:val="00260F5E"/>
    <w:rsid w:val="0026103F"/>
    <w:rsid w:val="00261375"/>
    <w:rsid w:val="002617F9"/>
    <w:rsid w:val="00261BFA"/>
    <w:rsid w:val="0026206C"/>
    <w:rsid w:val="00263417"/>
    <w:rsid w:val="00264142"/>
    <w:rsid w:val="00264686"/>
    <w:rsid w:val="002647D4"/>
    <w:rsid w:val="002649FC"/>
    <w:rsid w:val="002652C0"/>
    <w:rsid w:val="002656CF"/>
    <w:rsid w:val="00265A8B"/>
    <w:rsid w:val="00265F65"/>
    <w:rsid w:val="002660E9"/>
    <w:rsid w:val="002662D6"/>
    <w:rsid w:val="0026660B"/>
    <w:rsid w:val="00266B98"/>
    <w:rsid w:val="002670CC"/>
    <w:rsid w:val="00267285"/>
    <w:rsid w:val="00267594"/>
    <w:rsid w:val="00267877"/>
    <w:rsid w:val="00270BF6"/>
    <w:rsid w:val="00270F60"/>
    <w:rsid w:val="00271216"/>
    <w:rsid w:val="002719A2"/>
    <w:rsid w:val="00271CDD"/>
    <w:rsid w:val="00272451"/>
    <w:rsid w:val="00272951"/>
    <w:rsid w:val="00272BAC"/>
    <w:rsid w:val="00272D23"/>
    <w:rsid w:val="00272FC2"/>
    <w:rsid w:val="002734AC"/>
    <w:rsid w:val="0027358C"/>
    <w:rsid w:val="0027366A"/>
    <w:rsid w:val="0027389A"/>
    <w:rsid w:val="00273A2B"/>
    <w:rsid w:val="00273AB0"/>
    <w:rsid w:val="00273E4A"/>
    <w:rsid w:val="0027442D"/>
    <w:rsid w:val="00274A3A"/>
    <w:rsid w:val="00274B49"/>
    <w:rsid w:val="00274E94"/>
    <w:rsid w:val="0027500A"/>
    <w:rsid w:val="00275123"/>
    <w:rsid w:val="00275799"/>
    <w:rsid w:val="00275D10"/>
    <w:rsid w:val="00276171"/>
    <w:rsid w:val="0027618A"/>
    <w:rsid w:val="00276F0F"/>
    <w:rsid w:val="0027703D"/>
    <w:rsid w:val="00277232"/>
    <w:rsid w:val="0027745D"/>
    <w:rsid w:val="002775DC"/>
    <w:rsid w:val="0028029D"/>
    <w:rsid w:val="00280B2C"/>
    <w:rsid w:val="00280FFC"/>
    <w:rsid w:val="002810FC"/>
    <w:rsid w:val="0028145C"/>
    <w:rsid w:val="002815DA"/>
    <w:rsid w:val="00281B74"/>
    <w:rsid w:val="00281FAB"/>
    <w:rsid w:val="00282600"/>
    <w:rsid w:val="00282DD3"/>
    <w:rsid w:val="0028327B"/>
    <w:rsid w:val="002837D7"/>
    <w:rsid w:val="00283A5D"/>
    <w:rsid w:val="00284110"/>
    <w:rsid w:val="00284613"/>
    <w:rsid w:val="002847C5"/>
    <w:rsid w:val="00284D1A"/>
    <w:rsid w:val="00284FE0"/>
    <w:rsid w:val="002852BF"/>
    <w:rsid w:val="0028545D"/>
    <w:rsid w:val="00285613"/>
    <w:rsid w:val="00285A45"/>
    <w:rsid w:val="00286484"/>
    <w:rsid w:val="00286617"/>
    <w:rsid w:val="00286671"/>
    <w:rsid w:val="00286717"/>
    <w:rsid w:val="002867FF"/>
    <w:rsid w:val="002869DE"/>
    <w:rsid w:val="00286CC8"/>
    <w:rsid w:val="0028775A"/>
    <w:rsid w:val="0028799B"/>
    <w:rsid w:val="00287B5B"/>
    <w:rsid w:val="00287BD2"/>
    <w:rsid w:val="00287DC0"/>
    <w:rsid w:val="002900A6"/>
    <w:rsid w:val="002904B9"/>
    <w:rsid w:val="0029087E"/>
    <w:rsid w:val="00290B44"/>
    <w:rsid w:val="002917DD"/>
    <w:rsid w:val="00291DF6"/>
    <w:rsid w:val="00291FC2"/>
    <w:rsid w:val="0029219B"/>
    <w:rsid w:val="002925C2"/>
    <w:rsid w:val="002925F7"/>
    <w:rsid w:val="00292A4E"/>
    <w:rsid w:val="00292F16"/>
    <w:rsid w:val="00293041"/>
    <w:rsid w:val="00293332"/>
    <w:rsid w:val="00293769"/>
    <w:rsid w:val="0029379A"/>
    <w:rsid w:val="002939FC"/>
    <w:rsid w:val="00293BE2"/>
    <w:rsid w:val="00293CE0"/>
    <w:rsid w:val="0029489D"/>
    <w:rsid w:val="00294959"/>
    <w:rsid w:val="00294C8E"/>
    <w:rsid w:val="00294F95"/>
    <w:rsid w:val="0029521E"/>
    <w:rsid w:val="0029590A"/>
    <w:rsid w:val="00296381"/>
    <w:rsid w:val="0029672F"/>
    <w:rsid w:val="002968DE"/>
    <w:rsid w:val="00296A92"/>
    <w:rsid w:val="00296B5A"/>
    <w:rsid w:val="00296C4D"/>
    <w:rsid w:val="00296E37"/>
    <w:rsid w:val="002974C8"/>
    <w:rsid w:val="0029756C"/>
    <w:rsid w:val="002975B1"/>
    <w:rsid w:val="00297655"/>
    <w:rsid w:val="002A03F0"/>
    <w:rsid w:val="002A0628"/>
    <w:rsid w:val="002A0725"/>
    <w:rsid w:val="002A09C2"/>
    <w:rsid w:val="002A0CDD"/>
    <w:rsid w:val="002A117D"/>
    <w:rsid w:val="002A11D5"/>
    <w:rsid w:val="002A1331"/>
    <w:rsid w:val="002A1F77"/>
    <w:rsid w:val="002A2265"/>
    <w:rsid w:val="002A26E3"/>
    <w:rsid w:val="002A2A61"/>
    <w:rsid w:val="002A2D02"/>
    <w:rsid w:val="002A2D24"/>
    <w:rsid w:val="002A2DBB"/>
    <w:rsid w:val="002A338E"/>
    <w:rsid w:val="002A41A0"/>
    <w:rsid w:val="002A43C7"/>
    <w:rsid w:val="002A443C"/>
    <w:rsid w:val="002A447F"/>
    <w:rsid w:val="002A45D3"/>
    <w:rsid w:val="002A4811"/>
    <w:rsid w:val="002A495F"/>
    <w:rsid w:val="002A4B3E"/>
    <w:rsid w:val="002A4C02"/>
    <w:rsid w:val="002A4E4E"/>
    <w:rsid w:val="002A4FB4"/>
    <w:rsid w:val="002A56AB"/>
    <w:rsid w:val="002A6287"/>
    <w:rsid w:val="002A6930"/>
    <w:rsid w:val="002A6B20"/>
    <w:rsid w:val="002A6E15"/>
    <w:rsid w:val="002A7680"/>
    <w:rsid w:val="002A7795"/>
    <w:rsid w:val="002A7BA5"/>
    <w:rsid w:val="002A7D0F"/>
    <w:rsid w:val="002A7E5D"/>
    <w:rsid w:val="002B016F"/>
    <w:rsid w:val="002B0991"/>
    <w:rsid w:val="002B0C32"/>
    <w:rsid w:val="002B11E3"/>
    <w:rsid w:val="002B1247"/>
    <w:rsid w:val="002B16EE"/>
    <w:rsid w:val="002B1825"/>
    <w:rsid w:val="002B1BCD"/>
    <w:rsid w:val="002B1CBD"/>
    <w:rsid w:val="002B1D7F"/>
    <w:rsid w:val="002B1FBC"/>
    <w:rsid w:val="002B24EE"/>
    <w:rsid w:val="002B274D"/>
    <w:rsid w:val="002B2757"/>
    <w:rsid w:val="002B2759"/>
    <w:rsid w:val="002B2B1B"/>
    <w:rsid w:val="002B3309"/>
    <w:rsid w:val="002B35E0"/>
    <w:rsid w:val="002B3CF6"/>
    <w:rsid w:val="002B3EC7"/>
    <w:rsid w:val="002B41AE"/>
    <w:rsid w:val="002B434D"/>
    <w:rsid w:val="002B55F3"/>
    <w:rsid w:val="002B55F8"/>
    <w:rsid w:val="002B56CC"/>
    <w:rsid w:val="002B5B13"/>
    <w:rsid w:val="002B5EAA"/>
    <w:rsid w:val="002B62E3"/>
    <w:rsid w:val="002B64A4"/>
    <w:rsid w:val="002B6D07"/>
    <w:rsid w:val="002B75DA"/>
    <w:rsid w:val="002B7A45"/>
    <w:rsid w:val="002C03D9"/>
    <w:rsid w:val="002C08A2"/>
    <w:rsid w:val="002C0C60"/>
    <w:rsid w:val="002C0CA0"/>
    <w:rsid w:val="002C0D52"/>
    <w:rsid w:val="002C0EED"/>
    <w:rsid w:val="002C0FA8"/>
    <w:rsid w:val="002C0FE0"/>
    <w:rsid w:val="002C158E"/>
    <w:rsid w:val="002C1679"/>
    <w:rsid w:val="002C1999"/>
    <w:rsid w:val="002C23E6"/>
    <w:rsid w:val="002C26CC"/>
    <w:rsid w:val="002C336F"/>
    <w:rsid w:val="002C33B9"/>
    <w:rsid w:val="002C3B96"/>
    <w:rsid w:val="002C41D7"/>
    <w:rsid w:val="002C4A8D"/>
    <w:rsid w:val="002C4B29"/>
    <w:rsid w:val="002C4FFD"/>
    <w:rsid w:val="002C5047"/>
    <w:rsid w:val="002C5218"/>
    <w:rsid w:val="002C5BAC"/>
    <w:rsid w:val="002C6547"/>
    <w:rsid w:val="002C6668"/>
    <w:rsid w:val="002C673F"/>
    <w:rsid w:val="002C6BF2"/>
    <w:rsid w:val="002C717D"/>
    <w:rsid w:val="002C7739"/>
    <w:rsid w:val="002C79BF"/>
    <w:rsid w:val="002C7A18"/>
    <w:rsid w:val="002C7FBC"/>
    <w:rsid w:val="002D07E9"/>
    <w:rsid w:val="002D0E8D"/>
    <w:rsid w:val="002D16DF"/>
    <w:rsid w:val="002D194A"/>
    <w:rsid w:val="002D1B08"/>
    <w:rsid w:val="002D204A"/>
    <w:rsid w:val="002D304C"/>
    <w:rsid w:val="002D310E"/>
    <w:rsid w:val="002D3165"/>
    <w:rsid w:val="002D33D9"/>
    <w:rsid w:val="002D369B"/>
    <w:rsid w:val="002D45A1"/>
    <w:rsid w:val="002D46CA"/>
    <w:rsid w:val="002D55E7"/>
    <w:rsid w:val="002D59C0"/>
    <w:rsid w:val="002D5BE0"/>
    <w:rsid w:val="002D5ECD"/>
    <w:rsid w:val="002D5F19"/>
    <w:rsid w:val="002D5F4C"/>
    <w:rsid w:val="002D60EF"/>
    <w:rsid w:val="002D68ED"/>
    <w:rsid w:val="002D6C5A"/>
    <w:rsid w:val="002D6D42"/>
    <w:rsid w:val="002D7384"/>
    <w:rsid w:val="002D7506"/>
    <w:rsid w:val="002D7FA1"/>
    <w:rsid w:val="002E00A6"/>
    <w:rsid w:val="002E00F9"/>
    <w:rsid w:val="002E051D"/>
    <w:rsid w:val="002E0567"/>
    <w:rsid w:val="002E07B3"/>
    <w:rsid w:val="002E0A6D"/>
    <w:rsid w:val="002E0AB7"/>
    <w:rsid w:val="002E0FE9"/>
    <w:rsid w:val="002E10A1"/>
    <w:rsid w:val="002E13BA"/>
    <w:rsid w:val="002E149B"/>
    <w:rsid w:val="002E15C5"/>
    <w:rsid w:val="002E170A"/>
    <w:rsid w:val="002E1AC8"/>
    <w:rsid w:val="002E1DD8"/>
    <w:rsid w:val="002E20E4"/>
    <w:rsid w:val="002E2783"/>
    <w:rsid w:val="002E2AD3"/>
    <w:rsid w:val="002E309A"/>
    <w:rsid w:val="002E3FC1"/>
    <w:rsid w:val="002E431E"/>
    <w:rsid w:val="002E49EE"/>
    <w:rsid w:val="002E4C0E"/>
    <w:rsid w:val="002E4C88"/>
    <w:rsid w:val="002E4D02"/>
    <w:rsid w:val="002E4F0A"/>
    <w:rsid w:val="002E50A6"/>
    <w:rsid w:val="002E51D6"/>
    <w:rsid w:val="002E5F22"/>
    <w:rsid w:val="002E6263"/>
    <w:rsid w:val="002E6295"/>
    <w:rsid w:val="002E654A"/>
    <w:rsid w:val="002E6591"/>
    <w:rsid w:val="002E6B3C"/>
    <w:rsid w:val="002E6F62"/>
    <w:rsid w:val="002F005D"/>
    <w:rsid w:val="002F0CE4"/>
    <w:rsid w:val="002F0F2C"/>
    <w:rsid w:val="002F12B5"/>
    <w:rsid w:val="002F12F3"/>
    <w:rsid w:val="002F17C3"/>
    <w:rsid w:val="002F182A"/>
    <w:rsid w:val="002F1907"/>
    <w:rsid w:val="002F1A0B"/>
    <w:rsid w:val="002F1B5A"/>
    <w:rsid w:val="002F1C81"/>
    <w:rsid w:val="002F1CCE"/>
    <w:rsid w:val="002F1EDD"/>
    <w:rsid w:val="002F20EF"/>
    <w:rsid w:val="002F224A"/>
    <w:rsid w:val="002F22BB"/>
    <w:rsid w:val="002F2E24"/>
    <w:rsid w:val="002F2F73"/>
    <w:rsid w:val="002F3215"/>
    <w:rsid w:val="002F33BD"/>
    <w:rsid w:val="002F35E4"/>
    <w:rsid w:val="002F3638"/>
    <w:rsid w:val="002F428C"/>
    <w:rsid w:val="002F4806"/>
    <w:rsid w:val="002F5003"/>
    <w:rsid w:val="002F503C"/>
    <w:rsid w:val="002F50F1"/>
    <w:rsid w:val="002F6148"/>
    <w:rsid w:val="002F62AA"/>
    <w:rsid w:val="002F6314"/>
    <w:rsid w:val="002F675E"/>
    <w:rsid w:val="002F682A"/>
    <w:rsid w:val="002F68D8"/>
    <w:rsid w:val="002F6948"/>
    <w:rsid w:val="002F6A3A"/>
    <w:rsid w:val="002F6C84"/>
    <w:rsid w:val="002F6D78"/>
    <w:rsid w:val="002F6F41"/>
    <w:rsid w:val="002F6FC3"/>
    <w:rsid w:val="002F7E23"/>
    <w:rsid w:val="003001F9"/>
    <w:rsid w:val="00300B5D"/>
    <w:rsid w:val="003010E1"/>
    <w:rsid w:val="003015BC"/>
    <w:rsid w:val="003015D9"/>
    <w:rsid w:val="003018BD"/>
    <w:rsid w:val="003019E5"/>
    <w:rsid w:val="00301C87"/>
    <w:rsid w:val="00301E05"/>
    <w:rsid w:val="00301EC0"/>
    <w:rsid w:val="00302119"/>
    <w:rsid w:val="003021AC"/>
    <w:rsid w:val="003029D5"/>
    <w:rsid w:val="00302BDD"/>
    <w:rsid w:val="00302D6F"/>
    <w:rsid w:val="00302E85"/>
    <w:rsid w:val="00302E95"/>
    <w:rsid w:val="00302EE6"/>
    <w:rsid w:val="0030308A"/>
    <w:rsid w:val="003034E8"/>
    <w:rsid w:val="003038A3"/>
    <w:rsid w:val="00304418"/>
    <w:rsid w:val="003044ED"/>
    <w:rsid w:val="0030490B"/>
    <w:rsid w:val="00304D2A"/>
    <w:rsid w:val="00304DA2"/>
    <w:rsid w:val="003057A0"/>
    <w:rsid w:val="00305B27"/>
    <w:rsid w:val="00305B63"/>
    <w:rsid w:val="00305CF3"/>
    <w:rsid w:val="00305CFD"/>
    <w:rsid w:val="00305E34"/>
    <w:rsid w:val="00306898"/>
    <w:rsid w:val="00307521"/>
    <w:rsid w:val="00310457"/>
    <w:rsid w:val="003109BD"/>
    <w:rsid w:val="00310BAA"/>
    <w:rsid w:val="00310D68"/>
    <w:rsid w:val="00311435"/>
    <w:rsid w:val="003119AE"/>
    <w:rsid w:val="00312D54"/>
    <w:rsid w:val="00313258"/>
    <w:rsid w:val="00313335"/>
    <w:rsid w:val="00313761"/>
    <w:rsid w:val="00313967"/>
    <w:rsid w:val="0031399E"/>
    <w:rsid w:val="003139A4"/>
    <w:rsid w:val="00313F98"/>
    <w:rsid w:val="00314088"/>
    <w:rsid w:val="003140C4"/>
    <w:rsid w:val="00314B8A"/>
    <w:rsid w:val="0031505E"/>
    <w:rsid w:val="00315382"/>
    <w:rsid w:val="00315E0F"/>
    <w:rsid w:val="00316312"/>
    <w:rsid w:val="003172FB"/>
    <w:rsid w:val="00317456"/>
    <w:rsid w:val="00317524"/>
    <w:rsid w:val="003177CF"/>
    <w:rsid w:val="00317B82"/>
    <w:rsid w:val="00317E7E"/>
    <w:rsid w:val="003202AD"/>
    <w:rsid w:val="0032044C"/>
    <w:rsid w:val="0032076C"/>
    <w:rsid w:val="00320E2E"/>
    <w:rsid w:val="0032107F"/>
    <w:rsid w:val="0032127E"/>
    <w:rsid w:val="00321924"/>
    <w:rsid w:val="00321B0F"/>
    <w:rsid w:val="00321B7B"/>
    <w:rsid w:val="00321B89"/>
    <w:rsid w:val="00321D1E"/>
    <w:rsid w:val="0032217D"/>
    <w:rsid w:val="0032273A"/>
    <w:rsid w:val="003229AC"/>
    <w:rsid w:val="00322BF2"/>
    <w:rsid w:val="00323C0A"/>
    <w:rsid w:val="00323F81"/>
    <w:rsid w:val="00324055"/>
    <w:rsid w:val="00324279"/>
    <w:rsid w:val="00324290"/>
    <w:rsid w:val="003248FA"/>
    <w:rsid w:val="0032512E"/>
    <w:rsid w:val="0032529C"/>
    <w:rsid w:val="0032545A"/>
    <w:rsid w:val="00325518"/>
    <w:rsid w:val="003255EE"/>
    <w:rsid w:val="00325C37"/>
    <w:rsid w:val="00325C89"/>
    <w:rsid w:val="00325D64"/>
    <w:rsid w:val="00325FA9"/>
    <w:rsid w:val="00326562"/>
    <w:rsid w:val="003265CD"/>
    <w:rsid w:val="00326694"/>
    <w:rsid w:val="003267BF"/>
    <w:rsid w:val="00326801"/>
    <w:rsid w:val="00326B8A"/>
    <w:rsid w:val="00326C4F"/>
    <w:rsid w:val="00327557"/>
    <w:rsid w:val="00330C37"/>
    <w:rsid w:val="00331012"/>
    <w:rsid w:val="00331205"/>
    <w:rsid w:val="00331763"/>
    <w:rsid w:val="00332215"/>
    <w:rsid w:val="00332403"/>
    <w:rsid w:val="003327C6"/>
    <w:rsid w:val="003329C1"/>
    <w:rsid w:val="00332CA7"/>
    <w:rsid w:val="00332DB2"/>
    <w:rsid w:val="0033301C"/>
    <w:rsid w:val="00333CEF"/>
    <w:rsid w:val="00333D1A"/>
    <w:rsid w:val="00333E34"/>
    <w:rsid w:val="003341A1"/>
    <w:rsid w:val="00334422"/>
    <w:rsid w:val="003347BF"/>
    <w:rsid w:val="003347F9"/>
    <w:rsid w:val="00335352"/>
    <w:rsid w:val="003359A8"/>
    <w:rsid w:val="00335E6B"/>
    <w:rsid w:val="00336118"/>
    <w:rsid w:val="003362FE"/>
    <w:rsid w:val="0033680C"/>
    <w:rsid w:val="00336A2C"/>
    <w:rsid w:val="00336AAC"/>
    <w:rsid w:val="00336C45"/>
    <w:rsid w:val="00336F45"/>
    <w:rsid w:val="0033743D"/>
    <w:rsid w:val="0033768B"/>
    <w:rsid w:val="003376A2"/>
    <w:rsid w:val="0033781D"/>
    <w:rsid w:val="0034040D"/>
    <w:rsid w:val="00340488"/>
    <w:rsid w:val="003405B4"/>
    <w:rsid w:val="003409E3"/>
    <w:rsid w:val="00340E55"/>
    <w:rsid w:val="003414C0"/>
    <w:rsid w:val="00341970"/>
    <w:rsid w:val="0034211C"/>
    <w:rsid w:val="00342139"/>
    <w:rsid w:val="00342154"/>
    <w:rsid w:val="0034224C"/>
    <w:rsid w:val="0034250B"/>
    <w:rsid w:val="0034270C"/>
    <w:rsid w:val="00342BC2"/>
    <w:rsid w:val="00342FB6"/>
    <w:rsid w:val="003432D4"/>
    <w:rsid w:val="00343324"/>
    <w:rsid w:val="003434AD"/>
    <w:rsid w:val="003434CC"/>
    <w:rsid w:val="0034373D"/>
    <w:rsid w:val="00343837"/>
    <w:rsid w:val="00344B56"/>
    <w:rsid w:val="0034504C"/>
    <w:rsid w:val="0034550D"/>
    <w:rsid w:val="003455CF"/>
    <w:rsid w:val="0034576D"/>
    <w:rsid w:val="00345CE9"/>
    <w:rsid w:val="00345D2B"/>
    <w:rsid w:val="00345F6B"/>
    <w:rsid w:val="00345FDC"/>
    <w:rsid w:val="00346194"/>
    <w:rsid w:val="003463C0"/>
    <w:rsid w:val="003465C1"/>
    <w:rsid w:val="003470F8"/>
    <w:rsid w:val="003471CA"/>
    <w:rsid w:val="003475AD"/>
    <w:rsid w:val="00347A18"/>
    <w:rsid w:val="003501A3"/>
    <w:rsid w:val="00350981"/>
    <w:rsid w:val="00350CA2"/>
    <w:rsid w:val="00351009"/>
    <w:rsid w:val="0035123D"/>
    <w:rsid w:val="0035173D"/>
    <w:rsid w:val="00351862"/>
    <w:rsid w:val="00351C8C"/>
    <w:rsid w:val="00351CE0"/>
    <w:rsid w:val="0035281F"/>
    <w:rsid w:val="00352DDC"/>
    <w:rsid w:val="00352E3A"/>
    <w:rsid w:val="003531E0"/>
    <w:rsid w:val="00354205"/>
    <w:rsid w:val="003549F5"/>
    <w:rsid w:val="00354A33"/>
    <w:rsid w:val="00354C68"/>
    <w:rsid w:val="00354DE6"/>
    <w:rsid w:val="0035585D"/>
    <w:rsid w:val="00355CA1"/>
    <w:rsid w:val="00355F5B"/>
    <w:rsid w:val="00356FDE"/>
    <w:rsid w:val="003576BC"/>
    <w:rsid w:val="00357EE5"/>
    <w:rsid w:val="00360ED1"/>
    <w:rsid w:val="00360F21"/>
    <w:rsid w:val="003613EC"/>
    <w:rsid w:val="003615A7"/>
    <w:rsid w:val="00361B11"/>
    <w:rsid w:val="00361BA2"/>
    <w:rsid w:val="00361BDB"/>
    <w:rsid w:val="00361FBC"/>
    <w:rsid w:val="0036219C"/>
    <w:rsid w:val="003627C3"/>
    <w:rsid w:val="00362A1B"/>
    <w:rsid w:val="00362A74"/>
    <w:rsid w:val="00362DA7"/>
    <w:rsid w:val="00362E50"/>
    <w:rsid w:val="00362EDD"/>
    <w:rsid w:val="00363378"/>
    <w:rsid w:val="00363394"/>
    <w:rsid w:val="00363492"/>
    <w:rsid w:val="00363837"/>
    <w:rsid w:val="00363846"/>
    <w:rsid w:val="00363C35"/>
    <w:rsid w:val="003642E0"/>
    <w:rsid w:val="003651FC"/>
    <w:rsid w:val="00365305"/>
    <w:rsid w:val="003657EC"/>
    <w:rsid w:val="00365C86"/>
    <w:rsid w:val="00365F41"/>
    <w:rsid w:val="00366ED8"/>
    <w:rsid w:val="003670DA"/>
    <w:rsid w:val="0036761F"/>
    <w:rsid w:val="003679C8"/>
    <w:rsid w:val="00367A07"/>
    <w:rsid w:val="00367E33"/>
    <w:rsid w:val="00367E9C"/>
    <w:rsid w:val="00367FAE"/>
    <w:rsid w:val="003702BE"/>
    <w:rsid w:val="003706E7"/>
    <w:rsid w:val="00370B8B"/>
    <w:rsid w:val="00370BB3"/>
    <w:rsid w:val="003710CF"/>
    <w:rsid w:val="00371652"/>
    <w:rsid w:val="00371BBF"/>
    <w:rsid w:val="0037222A"/>
    <w:rsid w:val="0037230D"/>
    <w:rsid w:val="00372360"/>
    <w:rsid w:val="0037248A"/>
    <w:rsid w:val="00372909"/>
    <w:rsid w:val="00372A4F"/>
    <w:rsid w:val="00372A51"/>
    <w:rsid w:val="00372A70"/>
    <w:rsid w:val="00372AAC"/>
    <w:rsid w:val="00372B0A"/>
    <w:rsid w:val="00372FA8"/>
    <w:rsid w:val="0037352F"/>
    <w:rsid w:val="003739BB"/>
    <w:rsid w:val="00373DB2"/>
    <w:rsid w:val="003743F7"/>
    <w:rsid w:val="003744FD"/>
    <w:rsid w:val="00374C40"/>
    <w:rsid w:val="00374D81"/>
    <w:rsid w:val="00375231"/>
    <w:rsid w:val="0037559B"/>
    <w:rsid w:val="00375BD6"/>
    <w:rsid w:val="00375C0F"/>
    <w:rsid w:val="003760D4"/>
    <w:rsid w:val="003765F3"/>
    <w:rsid w:val="00376738"/>
    <w:rsid w:val="00376967"/>
    <w:rsid w:val="00376C0F"/>
    <w:rsid w:val="003770AE"/>
    <w:rsid w:val="003771A9"/>
    <w:rsid w:val="003772F4"/>
    <w:rsid w:val="00377490"/>
    <w:rsid w:val="00377AEA"/>
    <w:rsid w:val="00377CE9"/>
    <w:rsid w:val="0038051B"/>
    <w:rsid w:val="0038077E"/>
    <w:rsid w:val="00380980"/>
    <w:rsid w:val="003809E1"/>
    <w:rsid w:val="00380B48"/>
    <w:rsid w:val="003814B6"/>
    <w:rsid w:val="00381A9F"/>
    <w:rsid w:val="00381F00"/>
    <w:rsid w:val="003823D3"/>
    <w:rsid w:val="00382906"/>
    <w:rsid w:val="003830F0"/>
    <w:rsid w:val="00383858"/>
    <w:rsid w:val="00383A98"/>
    <w:rsid w:val="00383EF4"/>
    <w:rsid w:val="0038458C"/>
    <w:rsid w:val="00384667"/>
    <w:rsid w:val="0038488E"/>
    <w:rsid w:val="00384898"/>
    <w:rsid w:val="00384DF8"/>
    <w:rsid w:val="003856F3"/>
    <w:rsid w:val="003857E3"/>
    <w:rsid w:val="00385982"/>
    <w:rsid w:val="00385B0C"/>
    <w:rsid w:val="00385CFC"/>
    <w:rsid w:val="0038632A"/>
    <w:rsid w:val="0038686B"/>
    <w:rsid w:val="00387BC1"/>
    <w:rsid w:val="00387EE6"/>
    <w:rsid w:val="00390144"/>
    <w:rsid w:val="003904D3"/>
    <w:rsid w:val="0039068A"/>
    <w:rsid w:val="003908C7"/>
    <w:rsid w:val="00390943"/>
    <w:rsid w:val="003909D6"/>
    <w:rsid w:val="00391515"/>
    <w:rsid w:val="00391887"/>
    <w:rsid w:val="003922F5"/>
    <w:rsid w:val="0039242A"/>
    <w:rsid w:val="0039266E"/>
    <w:rsid w:val="00392F0C"/>
    <w:rsid w:val="00393013"/>
    <w:rsid w:val="00393102"/>
    <w:rsid w:val="003932B1"/>
    <w:rsid w:val="0039344A"/>
    <w:rsid w:val="0039370B"/>
    <w:rsid w:val="00393D0C"/>
    <w:rsid w:val="00394842"/>
    <w:rsid w:val="00394FB4"/>
    <w:rsid w:val="003952A4"/>
    <w:rsid w:val="003955B1"/>
    <w:rsid w:val="00395D09"/>
    <w:rsid w:val="00395DF1"/>
    <w:rsid w:val="00395E55"/>
    <w:rsid w:val="0039677A"/>
    <w:rsid w:val="00396930"/>
    <w:rsid w:val="003969E7"/>
    <w:rsid w:val="00396A0E"/>
    <w:rsid w:val="00396B96"/>
    <w:rsid w:val="00396DDB"/>
    <w:rsid w:val="00396F61"/>
    <w:rsid w:val="00397B0F"/>
    <w:rsid w:val="00397EE1"/>
    <w:rsid w:val="003A00DB"/>
    <w:rsid w:val="003A02A1"/>
    <w:rsid w:val="003A093A"/>
    <w:rsid w:val="003A0C89"/>
    <w:rsid w:val="003A0E2D"/>
    <w:rsid w:val="003A0EF4"/>
    <w:rsid w:val="003A1095"/>
    <w:rsid w:val="003A20B0"/>
    <w:rsid w:val="003A24B5"/>
    <w:rsid w:val="003A24E7"/>
    <w:rsid w:val="003A2785"/>
    <w:rsid w:val="003A2C67"/>
    <w:rsid w:val="003A2D5B"/>
    <w:rsid w:val="003A3354"/>
    <w:rsid w:val="003A3575"/>
    <w:rsid w:val="003A3879"/>
    <w:rsid w:val="003A3924"/>
    <w:rsid w:val="003A3B2C"/>
    <w:rsid w:val="003A40E3"/>
    <w:rsid w:val="003A412D"/>
    <w:rsid w:val="003A4876"/>
    <w:rsid w:val="003A52E8"/>
    <w:rsid w:val="003A5767"/>
    <w:rsid w:val="003A645A"/>
    <w:rsid w:val="003A699A"/>
    <w:rsid w:val="003A6B13"/>
    <w:rsid w:val="003A6F0C"/>
    <w:rsid w:val="003A71E7"/>
    <w:rsid w:val="003A72FF"/>
    <w:rsid w:val="003A76DC"/>
    <w:rsid w:val="003B00EC"/>
    <w:rsid w:val="003B072E"/>
    <w:rsid w:val="003B0A78"/>
    <w:rsid w:val="003B0BE2"/>
    <w:rsid w:val="003B0CA7"/>
    <w:rsid w:val="003B0DD0"/>
    <w:rsid w:val="003B1F86"/>
    <w:rsid w:val="003B243F"/>
    <w:rsid w:val="003B26CE"/>
    <w:rsid w:val="003B317A"/>
    <w:rsid w:val="003B3504"/>
    <w:rsid w:val="003B392D"/>
    <w:rsid w:val="003B3998"/>
    <w:rsid w:val="003B3C29"/>
    <w:rsid w:val="003B40FE"/>
    <w:rsid w:val="003B4498"/>
    <w:rsid w:val="003B4516"/>
    <w:rsid w:val="003B4537"/>
    <w:rsid w:val="003B4773"/>
    <w:rsid w:val="003B4A4E"/>
    <w:rsid w:val="003B50D2"/>
    <w:rsid w:val="003B5564"/>
    <w:rsid w:val="003B5A14"/>
    <w:rsid w:val="003B68CF"/>
    <w:rsid w:val="003B6E9B"/>
    <w:rsid w:val="003B74C1"/>
    <w:rsid w:val="003B7739"/>
    <w:rsid w:val="003B78FE"/>
    <w:rsid w:val="003B7F60"/>
    <w:rsid w:val="003C0083"/>
    <w:rsid w:val="003C03FF"/>
    <w:rsid w:val="003C0463"/>
    <w:rsid w:val="003C094B"/>
    <w:rsid w:val="003C0F13"/>
    <w:rsid w:val="003C0F68"/>
    <w:rsid w:val="003C1306"/>
    <w:rsid w:val="003C14AB"/>
    <w:rsid w:val="003C17EB"/>
    <w:rsid w:val="003C1B9D"/>
    <w:rsid w:val="003C1E16"/>
    <w:rsid w:val="003C2122"/>
    <w:rsid w:val="003C2133"/>
    <w:rsid w:val="003C2162"/>
    <w:rsid w:val="003C2590"/>
    <w:rsid w:val="003C284F"/>
    <w:rsid w:val="003C2971"/>
    <w:rsid w:val="003C2C58"/>
    <w:rsid w:val="003C2E6E"/>
    <w:rsid w:val="003C30A8"/>
    <w:rsid w:val="003C30FC"/>
    <w:rsid w:val="003C3236"/>
    <w:rsid w:val="003C37B1"/>
    <w:rsid w:val="003C39A4"/>
    <w:rsid w:val="003C4984"/>
    <w:rsid w:val="003C545F"/>
    <w:rsid w:val="003C56A6"/>
    <w:rsid w:val="003C56D8"/>
    <w:rsid w:val="003C63F5"/>
    <w:rsid w:val="003C6AB0"/>
    <w:rsid w:val="003C6B3C"/>
    <w:rsid w:val="003C6BF0"/>
    <w:rsid w:val="003C71E0"/>
    <w:rsid w:val="003C763B"/>
    <w:rsid w:val="003C769B"/>
    <w:rsid w:val="003C78F0"/>
    <w:rsid w:val="003C7F54"/>
    <w:rsid w:val="003C7FBB"/>
    <w:rsid w:val="003D025E"/>
    <w:rsid w:val="003D0775"/>
    <w:rsid w:val="003D089C"/>
    <w:rsid w:val="003D08E1"/>
    <w:rsid w:val="003D116C"/>
    <w:rsid w:val="003D117A"/>
    <w:rsid w:val="003D11B0"/>
    <w:rsid w:val="003D129F"/>
    <w:rsid w:val="003D1620"/>
    <w:rsid w:val="003D165C"/>
    <w:rsid w:val="003D17AD"/>
    <w:rsid w:val="003D1AF0"/>
    <w:rsid w:val="003D1C00"/>
    <w:rsid w:val="003D2031"/>
    <w:rsid w:val="003D30B1"/>
    <w:rsid w:val="003D3263"/>
    <w:rsid w:val="003D3339"/>
    <w:rsid w:val="003D36A5"/>
    <w:rsid w:val="003D36E9"/>
    <w:rsid w:val="003D3784"/>
    <w:rsid w:val="003D38D6"/>
    <w:rsid w:val="003D3B95"/>
    <w:rsid w:val="003D3BB1"/>
    <w:rsid w:val="003D3BFF"/>
    <w:rsid w:val="003D3D3C"/>
    <w:rsid w:val="003D41F3"/>
    <w:rsid w:val="003D4303"/>
    <w:rsid w:val="003D458A"/>
    <w:rsid w:val="003D489A"/>
    <w:rsid w:val="003D4D8E"/>
    <w:rsid w:val="003D4F58"/>
    <w:rsid w:val="003D506A"/>
    <w:rsid w:val="003D570B"/>
    <w:rsid w:val="003D6857"/>
    <w:rsid w:val="003D6B7C"/>
    <w:rsid w:val="003D6BA4"/>
    <w:rsid w:val="003D7071"/>
    <w:rsid w:val="003D7400"/>
    <w:rsid w:val="003D791A"/>
    <w:rsid w:val="003D7F8C"/>
    <w:rsid w:val="003E08D0"/>
    <w:rsid w:val="003E0BB3"/>
    <w:rsid w:val="003E0BCC"/>
    <w:rsid w:val="003E0FB3"/>
    <w:rsid w:val="003E12E9"/>
    <w:rsid w:val="003E265E"/>
    <w:rsid w:val="003E2695"/>
    <w:rsid w:val="003E2897"/>
    <w:rsid w:val="003E2F5D"/>
    <w:rsid w:val="003E3873"/>
    <w:rsid w:val="003E3964"/>
    <w:rsid w:val="003E3C6C"/>
    <w:rsid w:val="003E3E48"/>
    <w:rsid w:val="003E4391"/>
    <w:rsid w:val="003E4A64"/>
    <w:rsid w:val="003E52A0"/>
    <w:rsid w:val="003E53DB"/>
    <w:rsid w:val="003E56A7"/>
    <w:rsid w:val="003E619D"/>
    <w:rsid w:val="003E63A3"/>
    <w:rsid w:val="003E6403"/>
    <w:rsid w:val="003E6979"/>
    <w:rsid w:val="003E6A5C"/>
    <w:rsid w:val="003E6D58"/>
    <w:rsid w:val="003E7496"/>
    <w:rsid w:val="003E74E0"/>
    <w:rsid w:val="003E7613"/>
    <w:rsid w:val="003F0648"/>
    <w:rsid w:val="003F06E0"/>
    <w:rsid w:val="003F0C6C"/>
    <w:rsid w:val="003F13B0"/>
    <w:rsid w:val="003F148A"/>
    <w:rsid w:val="003F15C3"/>
    <w:rsid w:val="003F20F8"/>
    <w:rsid w:val="003F226E"/>
    <w:rsid w:val="003F2371"/>
    <w:rsid w:val="003F2544"/>
    <w:rsid w:val="003F28B5"/>
    <w:rsid w:val="003F2DC4"/>
    <w:rsid w:val="003F2F35"/>
    <w:rsid w:val="003F308C"/>
    <w:rsid w:val="003F31F5"/>
    <w:rsid w:val="003F3728"/>
    <w:rsid w:val="003F3916"/>
    <w:rsid w:val="003F3D32"/>
    <w:rsid w:val="003F3F42"/>
    <w:rsid w:val="003F433D"/>
    <w:rsid w:val="003F4CA6"/>
    <w:rsid w:val="003F51A4"/>
    <w:rsid w:val="003F5463"/>
    <w:rsid w:val="003F55A0"/>
    <w:rsid w:val="003F59FE"/>
    <w:rsid w:val="003F6F11"/>
    <w:rsid w:val="003F7135"/>
    <w:rsid w:val="003F7266"/>
    <w:rsid w:val="003F759B"/>
    <w:rsid w:val="003F7692"/>
    <w:rsid w:val="003F7808"/>
    <w:rsid w:val="003F7A6B"/>
    <w:rsid w:val="00400347"/>
    <w:rsid w:val="004003D7"/>
    <w:rsid w:val="00400C0D"/>
    <w:rsid w:val="00400D92"/>
    <w:rsid w:val="0040104D"/>
    <w:rsid w:val="004011B4"/>
    <w:rsid w:val="004012BD"/>
    <w:rsid w:val="00401310"/>
    <w:rsid w:val="00401335"/>
    <w:rsid w:val="0040149F"/>
    <w:rsid w:val="00401C77"/>
    <w:rsid w:val="004022C9"/>
    <w:rsid w:val="0040297E"/>
    <w:rsid w:val="0040306B"/>
    <w:rsid w:val="00403115"/>
    <w:rsid w:val="00403533"/>
    <w:rsid w:val="00403A61"/>
    <w:rsid w:val="00403A67"/>
    <w:rsid w:val="0040433F"/>
    <w:rsid w:val="00405062"/>
    <w:rsid w:val="00405071"/>
    <w:rsid w:val="00405240"/>
    <w:rsid w:val="0040570A"/>
    <w:rsid w:val="00405967"/>
    <w:rsid w:val="00405D69"/>
    <w:rsid w:val="0040618A"/>
    <w:rsid w:val="004065C3"/>
    <w:rsid w:val="00406A02"/>
    <w:rsid w:val="00406E82"/>
    <w:rsid w:val="00407F6A"/>
    <w:rsid w:val="004100E7"/>
    <w:rsid w:val="00410770"/>
    <w:rsid w:val="00410E02"/>
    <w:rsid w:val="0041106F"/>
    <w:rsid w:val="00411380"/>
    <w:rsid w:val="00411778"/>
    <w:rsid w:val="004119BC"/>
    <w:rsid w:val="00411A61"/>
    <w:rsid w:val="00411B1C"/>
    <w:rsid w:val="00411C08"/>
    <w:rsid w:val="0041212D"/>
    <w:rsid w:val="004121CC"/>
    <w:rsid w:val="00412276"/>
    <w:rsid w:val="004123F4"/>
    <w:rsid w:val="00413666"/>
    <w:rsid w:val="00413987"/>
    <w:rsid w:val="00413B6E"/>
    <w:rsid w:val="00414405"/>
    <w:rsid w:val="004144E6"/>
    <w:rsid w:val="0041460F"/>
    <w:rsid w:val="004146E0"/>
    <w:rsid w:val="004147AC"/>
    <w:rsid w:val="00414843"/>
    <w:rsid w:val="00414984"/>
    <w:rsid w:val="00414D55"/>
    <w:rsid w:val="00414EDE"/>
    <w:rsid w:val="00415221"/>
    <w:rsid w:val="0041541C"/>
    <w:rsid w:val="00415726"/>
    <w:rsid w:val="00415BA7"/>
    <w:rsid w:val="00415E3E"/>
    <w:rsid w:val="00416004"/>
    <w:rsid w:val="0041619E"/>
    <w:rsid w:val="00416BD0"/>
    <w:rsid w:val="004172D5"/>
    <w:rsid w:val="004174BC"/>
    <w:rsid w:val="00417502"/>
    <w:rsid w:val="0041768F"/>
    <w:rsid w:val="00417E85"/>
    <w:rsid w:val="00420121"/>
    <w:rsid w:val="00420763"/>
    <w:rsid w:val="00420F8A"/>
    <w:rsid w:val="00421001"/>
    <w:rsid w:val="004210F2"/>
    <w:rsid w:val="004219DB"/>
    <w:rsid w:val="0042290E"/>
    <w:rsid w:val="00422AAB"/>
    <w:rsid w:val="00422B56"/>
    <w:rsid w:val="0042325F"/>
    <w:rsid w:val="004239CE"/>
    <w:rsid w:val="00423FA8"/>
    <w:rsid w:val="004240C2"/>
    <w:rsid w:val="00424279"/>
    <w:rsid w:val="00424418"/>
    <w:rsid w:val="0042468B"/>
    <w:rsid w:val="0042491D"/>
    <w:rsid w:val="00424AAE"/>
    <w:rsid w:val="00424C23"/>
    <w:rsid w:val="00425017"/>
    <w:rsid w:val="004251FA"/>
    <w:rsid w:val="0042534C"/>
    <w:rsid w:val="004262D3"/>
    <w:rsid w:val="00426320"/>
    <w:rsid w:val="0042693F"/>
    <w:rsid w:val="00427132"/>
    <w:rsid w:val="00427443"/>
    <w:rsid w:val="004274D2"/>
    <w:rsid w:val="0042765C"/>
    <w:rsid w:val="00427724"/>
    <w:rsid w:val="0042787B"/>
    <w:rsid w:val="00427A9A"/>
    <w:rsid w:val="00427D4A"/>
    <w:rsid w:val="00427EB9"/>
    <w:rsid w:val="00430521"/>
    <w:rsid w:val="00430524"/>
    <w:rsid w:val="00430C9E"/>
    <w:rsid w:val="00431676"/>
    <w:rsid w:val="00431917"/>
    <w:rsid w:val="004319EC"/>
    <w:rsid w:val="004319EE"/>
    <w:rsid w:val="00431B03"/>
    <w:rsid w:val="00431EC7"/>
    <w:rsid w:val="00432B27"/>
    <w:rsid w:val="00432B2F"/>
    <w:rsid w:val="0043315F"/>
    <w:rsid w:val="004332E8"/>
    <w:rsid w:val="00433BA6"/>
    <w:rsid w:val="004342D5"/>
    <w:rsid w:val="00434642"/>
    <w:rsid w:val="00434715"/>
    <w:rsid w:val="004349E9"/>
    <w:rsid w:val="00434A75"/>
    <w:rsid w:val="00434B88"/>
    <w:rsid w:val="00434ED3"/>
    <w:rsid w:val="0043509D"/>
    <w:rsid w:val="0043537F"/>
    <w:rsid w:val="00435827"/>
    <w:rsid w:val="00435DC0"/>
    <w:rsid w:val="004364ED"/>
    <w:rsid w:val="00437131"/>
    <w:rsid w:val="00437284"/>
    <w:rsid w:val="0043728C"/>
    <w:rsid w:val="004372A1"/>
    <w:rsid w:val="0043740F"/>
    <w:rsid w:val="00437D87"/>
    <w:rsid w:val="00437EAE"/>
    <w:rsid w:val="00440002"/>
    <w:rsid w:val="00440222"/>
    <w:rsid w:val="00440558"/>
    <w:rsid w:val="004414A1"/>
    <w:rsid w:val="0044199A"/>
    <w:rsid w:val="00441E8F"/>
    <w:rsid w:val="00442161"/>
    <w:rsid w:val="00442763"/>
    <w:rsid w:val="00442BFB"/>
    <w:rsid w:val="0044312A"/>
    <w:rsid w:val="00443498"/>
    <w:rsid w:val="004434FD"/>
    <w:rsid w:val="004435D8"/>
    <w:rsid w:val="00443652"/>
    <w:rsid w:val="0044365A"/>
    <w:rsid w:val="00443DE7"/>
    <w:rsid w:val="0044441D"/>
    <w:rsid w:val="0044499B"/>
    <w:rsid w:val="00445196"/>
    <w:rsid w:val="00445795"/>
    <w:rsid w:val="00445812"/>
    <w:rsid w:val="00446245"/>
    <w:rsid w:val="004462FD"/>
    <w:rsid w:val="00446C69"/>
    <w:rsid w:val="00447BB8"/>
    <w:rsid w:val="00450BED"/>
    <w:rsid w:val="00451009"/>
    <w:rsid w:val="00451062"/>
    <w:rsid w:val="004511FA"/>
    <w:rsid w:val="0045141E"/>
    <w:rsid w:val="00451551"/>
    <w:rsid w:val="00451C14"/>
    <w:rsid w:val="0045256A"/>
    <w:rsid w:val="004528A9"/>
    <w:rsid w:val="00452DA8"/>
    <w:rsid w:val="00452DFF"/>
    <w:rsid w:val="00452FCC"/>
    <w:rsid w:val="004530D8"/>
    <w:rsid w:val="004537B5"/>
    <w:rsid w:val="00453F18"/>
    <w:rsid w:val="004540B2"/>
    <w:rsid w:val="00454289"/>
    <w:rsid w:val="004550BD"/>
    <w:rsid w:val="004556AB"/>
    <w:rsid w:val="00455C8D"/>
    <w:rsid w:val="004561B5"/>
    <w:rsid w:val="00456625"/>
    <w:rsid w:val="00456801"/>
    <w:rsid w:val="00456D39"/>
    <w:rsid w:val="00456DD7"/>
    <w:rsid w:val="0046040A"/>
    <w:rsid w:val="004604F8"/>
    <w:rsid w:val="00460722"/>
    <w:rsid w:val="0046101C"/>
    <w:rsid w:val="00461877"/>
    <w:rsid w:val="00461906"/>
    <w:rsid w:val="00461A3B"/>
    <w:rsid w:val="00461E30"/>
    <w:rsid w:val="0046212C"/>
    <w:rsid w:val="0046251B"/>
    <w:rsid w:val="00462970"/>
    <w:rsid w:val="00462FAD"/>
    <w:rsid w:val="00463450"/>
    <w:rsid w:val="00464051"/>
    <w:rsid w:val="0046437C"/>
    <w:rsid w:val="004648C8"/>
    <w:rsid w:val="00464BE1"/>
    <w:rsid w:val="00464CBA"/>
    <w:rsid w:val="00465258"/>
    <w:rsid w:val="004655B7"/>
    <w:rsid w:val="00465BE4"/>
    <w:rsid w:val="00465C09"/>
    <w:rsid w:val="00465C94"/>
    <w:rsid w:val="00465F9C"/>
    <w:rsid w:val="004661CA"/>
    <w:rsid w:val="004662C2"/>
    <w:rsid w:val="00466578"/>
    <w:rsid w:val="00466CF8"/>
    <w:rsid w:val="00466E04"/>
    <w:rsid w:val="004675EA"/>
    <w:rsid w:val="00467900"/>
    <w:rsid w:val="00467952"/>
    <w:rsid w:val="00467C81"/>
    <w:rsid w:val="00467D5D"/>
    <w:rsid w:val="00470444"/>
    <w:rsid w:val="0047065B"/>
    <w:rsid w:val="00470A76"/>
    <w:rsid w:val="00470AC8"/>
    <w:rsid w:val="00470B6D"/>
    <w:rsid w:val="00470E45"/>
    <w:rsid w:val="0047122C"/>
    <w:rsid w:val="004712A2"/>
    <w:rsid w:val="00471433"/>
    <w:rsid w:val="004714BA"/>
    <w:rsid w:val="00471DC9"/>
    <w:rsid w:val="0047202B"/>
    <w:rsid w:val="00472383"/>
    <w:rsid w:val="004727FB"/>
    <w:rsid w:val="00472BB2"/>
    <w:rsid w:val="00472EE9"/>
    <w:rsid w:val="0047312F"/>
    <w:rsid w:val="004733B9"/>
    <w:rsid w:val="0047340C"/>
    <w:rsid w:val="00473B59"/>
    <w:rsid w:val="0047402E"/>
    <w:rsid w:val="00474042"/>
    <w:rsid w:val="004745C4"/>
    <w:rsid w:val="004745E7"/>
    <w:rsid w:val="004747B0"/>
    <w:rsid w:val="00475930"/>
    <w:rsid w:val="00476296"/>
    <w:rsid w:val="004763BA"/>
    <w:rsid w:val="00476463"/>
    <w:rsid w:val="00477186"/>
    <w:rsid w:val="004775C9"/>
    <w:rsid w:val="004778AE"/>
    <w:rsid w:val="00477985"/>
    <w:rsid w:val="00477E10"/>
    <w:rsid w:val="004805F0"/>
    <w:rsid w:val="00481073"/>
    <w:rsid w:val="00481826"/>
    <w:rsid w:val="00481EF4"/>
    <w:rsid w:val="004820C9"/>
    <w:rsid w:val="00482B6E"/>
    <w:rsid w:val="00482C7F"/>
    <w:rsid w:val="00482DAC"/>
    <w:rsid w:val="004830E6"/>
    <w:rsid w:val="00483120"/>
    <w:rsid w:val="004836E3"/>
    <w:rsid w:val="00483757"/>
    <w:rsid w:val="004841D2"/>
    <w:rsid w:val="00484346"/>
    <w:rsid w:val="0048438F"/>
    <w:rsid w:val="00484EF1"/>
    <w:rsid w:val="004850EE"/>
    <w:rsid w:val="0048529D"/>
    <w:rsid w:val="00485641"/>
    <w:rsid w:val="00485983"/>
    <w:rsid w:val="004859C4"/>
    <w:rsid w:val="00485AA2"/>
    <w:rsid w:val="00485C84"/>
    <w:rsid w:val="00485F7F"/>
    <w:rsid w:val="00486725"/>
    <w:rsid w:val="004868D3"/>
    <w:rsid w:val="00486F15"/>
    <w:rsid w:val="00487811"/>
    <w:rsid w:val="00487820"/>
    <w:rsid w:val="00487B14"/>
    <w:rsid w:val="00487C6C"/>
    <w:rsid w:val="00487F3F"/>
    <w:rsid w:val="004903F2"/>
    <w:rsid w:val="00490624"/>
    <w:rsid w:val="004909D1"/>
    <w:rsid w:val="00490A21"/>
    <w:rsid w:val="004910A5"/>
    <w:rsid w:val="004910CA"/>
    <w:rsid w:val="004911E1"/>
    <w:rsid w:val="00491220"/>
    <w:rsid w:val="00491965"/>
    <w:rsid w:val="0049229E"/>
    <w:rsid w:val="004923CB"/>
    <w:rsid w:val="00492763"/>
    <w:rsid w:val="00493061"/>
    <w:rsid w:val="004931E4"/>
    <w:rsid w:val="00493BB1"/>
    <w:rsid w:val="00493EEC"/>
    <w:rsid w:val="00493FE9"/>
    <w:rsid w:val="00494348"/>
    <w:rsid w:val="00494AA1"/>
    <w:rsid w:val="00494B80"/>
    <w:rsid w:val="00494E66"/>
    <w:rsid w:val="00495297"/>
    <w:rsid w:val="0049554D"/>
    <w:rsid w:val="0049580D"/>
    <w:rsid w:val="0049599A"/>
    <w:rsid w:val="00495D96"/>
    <w:rsid w:val="00496098"/>
    <w:rsid w:val="00496462"/>
    <w:rsid w:val="0049688E"/>
    <w:rsid w:val="00496C4F"/>
    <w:rsid w:val="00497162"/>
    <w:rsid w:val="004973AE"/>
    <w:rsid w:val="0049751F"/>
    <w:rsid w:val="0049771E"/>
    <w:rsid w:val="00497DA8"/>
    <w:rsid w:val="00497E7B"/>
    <w:rsid w:val="004A03B5"/>
    <w:rsid w:val="004A08F5"/>
    <w:rsid w:val="004A0D83"/>
    <w:rsid w:val="004A0FA8"/>
    <w:rsid w:val="004A1117"/>
    <w:rsid w:val="004A1193"/>
    <w:rsid w:val="004A140B"/>
    <w:rsid w:val="004A15D7"/>
    <w:rsid w:val="004A195A"/>
    <w:rsid w:val="004A1E50"/>
    <w:rsid w:val="004A2683"/>
    <w:rsid w:val="004A26EF"/>
    <w:rsid w:val="004A276A"/>
    <w:rsid w:val="004A2C83"/>
    <w:rsid w:val="004A3235"/>
    <w:rsid w:val="004A3238"/>
    <w:rsid w:val="004A339F"/>
    <w:rsid w:val="004A3B9F"/>
    <w:rsid w:val="004A3BCC"/>
    <w:rsid w:val="004A3CC8"/>
    <w:rsid w:val="004A410F"/>
    <w:rsid w:val="004A515D"/>
    <w:rsid w:val="004A5300"/>
    <w:rsid w:val="004A5516"/>
    <w:rsid w:val="004A5676"/>
    <w:rsid w:val="004A57EE"/>
    <w:rsid w:val="004A5F17"/>
    <w:rsid w:val="004A5F59"/>
    <w:rsid w:val="004A60E7"/>
    <w:rsid w:val="004A6156"/>
    <w:rsid w:val="004A661F"/>
    <w:rsid w:val="004A6A7D"/>
    <w:rsid w:val="004A700C"/>
    <w:rsid w:val="004A7618"/>
    <w:rsid w:val="004A76DA"/>
    <w:rsid w:val="004A79A3"/>
    <w:rsid w:val="004A7B84"/>
    <w:rsid w:val="004B06DA"/>
    <w:rsid w:val="004B1220"/>
    <w:rsid w:val="004B1B51"/>
    <w:rsid w:val="004B1CE7"/>
    <w:rsid w:val="004B2215"/>
    <w:rsid w:val="004B226C"/>
    <w:rsid w:val="004B24DD"/>
    <w:rsid w:val="004B2D71"/>
    <w:rsid w:val="004B359E"/>
    <w:rsid w:val="004B35D3"/>
    <w:rsid w:val="004B4180"/>
    <w:rsid w:val="004B4997"/>
    <w:rsid w:val="004B5014"/>
    <w:rsid w:val="004B5840"/>
    <w:rsid w:val="004B5B8D"/>
    <w:rsid w:val="004B5DE1"/>
    <w:rsid w:val="004B60A5"/>
    <w:rsid w:val="004B613A"/>
    <w:rsid w:val="004B6446"/>
    <w:rsid w:val="004B6BB8"/>
    <w:rsid w:val="004B6DD6"/>
    <w:rsid w:val="004B7456"/>
    <w:rsid w:val="004C067E"/>
    <w:rsid w:val="004C08CA"/>
    <w:rsid w:val="004C0A6B"/>
    <w:rsid w:val="004C16A8"/>
    <w:rsid w:val="004C1AD0"/>
    <w:rsid w:val="004C1B11"/>
    <w:rsid w:val="004C1E84"/>
    <w:rsid w:val="004C1F12"/>
    <w:rsid w:val="004C218D"/>
    <w:rsid w:val="004C2BB0"/>
    <w:rsid w:val="004C2BF2"/>
    <w:rsid w:val="004C2C25"/>
    <w:rsid w:val="004C2DE3"/>
    <w:rsid w:val="004C2F39"/>
    <w:rsid w:val="004C306C"/>
    <w:rsid w:val="004C331E"/>
    <w:rsid w:val="004C3665"/>
    <w:rsid w:val="004C36F5"/>
    <w:rsid w:val="004C3A35"/>
    <w:rsid w:val="004C3B5E"/>
    <w:rsid w:val="004C3BD9"/>
    <w:rsid w:val="004C3E0C"/>
    <w:rsid w:val="004C3F86"/>
    <w:rsid w:val="004C44DC"/>
    <w:rsid w:val="004C455E"/>
    <w:rsid w:val="004C4937"/>
    <w:rsid w:val="004C4F8E"/>
    <w:rsid w:val="004C5026"/>
    <w:rsid w:val="004C521B"/>
    <w:rsid w:val="004C53D6"/>
    <w:rsid w:val="004C6184"/>
    <w:rsid w:val="004C6642"/>
    <w:rsid w:val="004C672E"/>
    <w:rsid w:val="004D01C2"/>
    <w:rsid w:val="004D051D"/>
    <w:rsid w:val="004D0D96"/>
    <w:rsid w:val="004D0EA3"/>
    <w:rsid w:val="004D116E"/>
    <w:rsid w:val="004D117E"/>
    <w:rsid w:val="004D142F"/>
    <w:rsid w:val="004D17E0"/>
    <w:rsid w:val="004D1B22"/>
    <w:rsid w:val="004D1B58"/>
    <w:rsid w:val="004D1E33"/>
    <w:rsid w:val="004D2308"/>
    <w:rsid w:val="004D25C3"/>
    <w:rsid w:val="004D28AB"/>
    <w:rsid w:val="004D2A2D"/>
    <w:rsid w:val="004D2A31"/>
    <w:rsid w:val="004D2F54"/>
    <w:rsid w:val="004D3716"/>
    <w:rsid w:val="004D3F27"/>
    <w:rsid w:val="004D3FA0"/>
    <w:rsid w:val="004D478A"/>
    <w:rsid w:val="004D57FC"/>
    <w:rsid w:val="004D5D72"/>
    <w:rsid w:val="004D5FBB"/>
    <w:rsid w:val="004D6102"/>
    <w:rsid w:val="004D69E8"/>
    <w:rsid w:val="004D6B94"/>
    <w:rsid w:val="004D6CC2"/>
    <w:rsid w:val="004D74E8"/>
    <w:rsid w:val="004D77EA"/>
    <w:rsid w:val="004D7A58"/>
    <w:rsid w:val="004D7D33"/>
    <w:rsid w:val="004D7F6C"/>
    <w:rsid w:val="004E02A4"/>
    <w:rsid w:val="004E064B"/>
    <w:rsid w:val="004E0CBC"/>
    <w:rsid w:val="004E0D5D"/>
    <w:rsid w:val="004E1601"/>
    <w:rsid w:val="004E233A"/>
    <w:rsid w:val="004E2435"/>
    <w:rsid w:val="004E2773"/>
    <w:rsid w:val="004E281B"/>
    <w:rsid w:val="004E28D0"/>
    <w:rsid w:val="004E2B41"/>
    <w:rsid w:val="004E2E0E"/>
    <w:rsid w:val="004E2FA7"/>
    <w:rsid w:val="004E353C"/>
    <w:rsid w:val="004E390B"/>
    <w:rsid w:val="004E3A1B"/>
    <w:rsid w:val="004E478A"/>
    <w:rsid w:val="004E4A39"/>
    <w:rsid w:val="004E4A83"/>
    <w:rsid w:val="004E4C20"/>
    <w:rsid w:val="004E4EBB"/>
    <w:rsid w:val="004E54FF"/>
    <w:rsid w:val="004E55BD"/>
    <w:rsid w:val="004E590B"/>
    <w:rsid w:val="004E6821"/>
    <w:rsid w:val="004E69B8"/>
    <w:rsid w:val="004E70DA"/>
    <w:rsid w:val="004E7C71"/>
    <w:rsid w:val="004F0488"/>
    <w:rsid w:val="004F04EA"/>
    <w:rsid w:val="004F05C4"/>
    <w:rsid w:val="004F0872"/>
    <w:rsid w:val="004F0D65"/>
    <w:rsid w:val="004F11F7"/>
    <w:rsid w:val="004F1210"/>
    <w:rsid w:val="004F17F8"/>
    <w:rsid w:val="004F1C08"/>
    <w:rsid w:val="004F2FA3"/>
    <w:rsid w:val="004F34AE"/>
    <w:rsid w:val="004F3823"/>
    <w:rsid w:val="004F3F5C"/>
    <w:rsid w:val="004F3FA9"/>
    <w:rsid w:val="004F4083"/>
    <w:rsid w:val="004F415C"/>
    <w:rsid w:val="004F4F39"/>
    <w:rsid w:val="004F5037"/>
    <w:rsid w:val="004F5258"/>
    <w:rsid w:val="004F53F4"/>
    <w:rsid w:val="004F58F4"/>
    <w:rsid w:val="004F5F59"/>
    <w:rsid w:val="004F61E2"/>
    <w:rsid w:val="004F6282"/>
    <w:rsid w:val="004F63BB"/>
    <w:rsid w:val="004F681D"/>
    <w:rsid w:val="004F6D02"/>
    <w:rsid w:val="004F6ED9"/>
    <w:rsid w:val="004F7037"/>
    <w:rsid w:val="004F7091"/>
    <w:rsid w:val="004F7310"/>
    <w:rsid w:val="004F787E"/>
    <w:rsid w:val="004F7BB4"/>
    <w:rsid w:val="004F7C19"/>
    <w:rsid w:val="0050028A"/>
    <w:rsid w:val="005004C3"/>
    <w:rsid w:val="00500768"/>
    <w:rsid w:val="00500C77"/>
    <w:rsid w:val="00500F13"/>
    <w:rsid w:val="00500F57"/>
    <w:rsid w:val="005012BB"/>
    <w:rsid w:val="00501565"/>
    <w:rsid w:val="00501592"/>
    <w:rsid w:val="005015EB"/>
    <w:rsid w:val="005016B4"/>
    <w:rsid w:val="005020B1"/>
    <w:rsid w:val="00502CEB"/>
    <w:rsid w:val="0050300D"/>
    <w:rsid w:val="00503302"/>
    <w:rsid w:val="00503A39"/>
    <w:rsid w:val="00503B65"/>
    <w:rsid w:val="00503F43"/>
    <w:rsid w:val="0050441D"/>
    <w:rsid w:val="0050453A"/>
    <w:rsid w:val="00504549"/>
    <w:rsid w:val="005045DB"/>
    <w:rsid w:val="00504A77"/>
    <w:rsid w:val="00504D04"/>
    <w:rsid w:val="00504DC5"/>
    <w:rsid w:val="005053F1"/>
    <w:rsid w:val="0050563E"/>
    <w:rsid w:val="00505AAC"/>
    <w:rsid w:val="00505B54"/>
    <w:rsid w:val="00506114"/>
    <w:rsid w:val="00506248"/>
    <w:rsid w:val="00506504"/>
    <w:rsid w:val="00506605"/>
    <w:rsid w:val="00506E1F"/>
    <w:rsid w:val="0050744D"/>
    <w:rsid w:val="00507CE0"/>
    <w:rsid w:val="0051072D"/>
    <w:rsid w:val="00510CCA"/>
    <w:rsid w:val="00511040"/>
    <w:rsid w:val="00511234"/>
    <w:rsid w:val="00511418"/>
    <w:rsid w:val="005118BF"/>
    <w:rsid w:val="00511A6F"/>
    <w:rsid w:val="00511C2C"/>
    <w:rsid w:val="00512074"/>
    <w:rsid w:val="00512FA3"/>
    <w:rsid w:val="00512FED"/>
    <w:rsid w:val="0051326D"/>
    <w:rsid w:val="00513357"/>
    <w:rsid w:val="0051353C"/>
    <w:rsid w:val="00513618"/>
    <w:rsid w:val="00513669"/>
    <w:rsid w:val="005149BB"/>
    <w:rsid w:val="0051544C"/>
    <w:rsid w:val="005155F0"/>
    <w:rsid w:val="00515780"/>
    <w:rsid w:val="00515A5D"/>
    <w:rsid w:val="00515B43"/>
    <w:rsid w:val="00515C5A"/>
    <w:rsid w:val="00515C5E"/>
    <w:rsid w:val="00515DDC"/>
    <w:rsid w:val="00516DAB"/>
    <w:rsid w:val="005170FF"/>
    <w:rsid w:val="00517107"/>
    <w:rsid w:val="005171A5"/>
    <w:rsid w:val="00517632"/>
    <w:rsid w:val="005177A3"/>
    <w:rsid w:val="0051793F"/>
    <w:rsid w:val="00517A12"/>
    <w:rsid w:val="00517A1F"/>
    <w:rsid w:val="005200AE"/>
    <w:rsid w:val="005208D7"/>
    <w:rsid w:val="005208F2"/>
    <w:rsid w:val="005215C3"/>
    <w:rsid w:val="005218EC"/>
    <w:rsid w:val="00521933"/>
    <w:rsid w:val="00521E1E"/>
    <w:rsid w:val="005223B3"/>
    <w:rsid w:val="0052269E"/>
    <w:rsid w:val="00522B3D"/>
    <w:rsid w:val="00522BB3"/>
    <w:rsid w:val="00522F35"/>
    <w:rsid w:val="00522FB2"/>
    <w:rsid w:val="005239C0"/>
    <w:rsid w:val="005240BB"/>
    <w:rsid w:val="005250BE"/>
    <w:rsid w:val="005250C2"/>
    <w:rsid w:val="00525743"/>
    <w:rsid w:val="00525AA6"/>
    <w:rsid w:val="00526B5D"/>
    <w:rsid w:val="00526CC1"/>
    <w:rsid w:val="005270FE"/>
    <w:rsid w:val="005271C6"/>
    <w:rsid w:val="005300ED"/>
    <w:rsid w:val="005301AD"/>
    <w:rsid w:val="00530670"/>
    <w:rsid w:val="00530942"/>
    <w:rsid w:val="00530CAF"/>
    <w:rsid w:val="00530CD8"/>
    <w:rsid w:val="00530F97"/>
    <w:rsid w:val="0053124C"/>
    <w:rsid w:val="00531549"/>
    <w:rsid w:val="005319C4"/>
    <w:rsid w:val="005321B6"/>
    <w:rsid w:val="005322A9"/>
    <w:rsid w:val="0053273D"/>
    <w:rsid w:val="00532A6E"/>
    <w:rsid w:val="00532C28"/>
    <w:rsid w:val="00532CEF"/>
    <w:rsid w:val="00532D28"/>
    <w:rsid w:val="00533102"/>
    <w:rsid w:val="0053338B"/>
    <w:rsid w:val="0053395F"/>
    <w:rsid w:val="00533D9A"/>
    <w:rsid w:val="005346C5"/>
    <w:rsid w:val="00534A60"/>
    <w:rsid w:val="00534B5F"/>
    <w:rsid w:val="0053543B"/>
    <w:rsid w:val="005357A6"/>
    <w:rsid w:val="005359F6"/>
    <w:rsid w:val="00535C6F"/>
    <w:rsid w:val="00536C77"/>
    <w:rsid w:val="0053755D"/>
    <w:rsid w:val="00537843"/>
    <w:rsid w:val="00537A10"/>
    <w:rsid w:val="00540672"/>
    <w:rsid w:val="0054080D"/>
    <w:rsid w:val="005409D7"/>
    <w:rsid w:val="00540AF3"/>
    <w:rsid w:val="00541010"/>
    <w:rsid w:val="0054102F"/>
    <w:rsid w:val="005416CC"/>
    <w:rsid w:val="00541A47"/>
    <w:rsid w:val="00541A72"/>
    <w:rsid w:val="0054218D"/>
    <w:rsid w:val="00542754"/>
    <w:rsid w:val="00542F5E"/>
    <w:rsid w:val="00543134"/>
    <w:rsid w:val="005432F4"/>
    <w:rsid w:val="005434C7"/>
    <w:rsid w:val="005435A4"/>
    <w:rsid w:val="00543C4E"/>
    <w:rsid w:val="00543EC1"/>
    <w:rsid w:val="00544316"/>
    <w:rsid w:val="005445B1"/>
    <w:rsid w:val="0054470A"/>
    <w:rsid w:val="00544A0D"/>
    <w:rsid w:val="00544B13"/>
    <w:rsid w:val="00544CEE"/>
    <w:rsid w:val="0054516D"/>
    <w:rsid w:val="0054520E"/>
    <w:rsid w:val="00545D68"/>
    <w:rsid w:val="00545F8D"/>
    <w:rsid w:val="0054667F"/>
    <w:rsid w:val="00546901"/>
    <w:rsid w:val="00547287"/>
    <w:rsid w:val="005473D4"/>
    <w:rsid w:val="0054743E"/>
    <w:rsid w:val="00547495"/>
    <w:rsid w:val="005474CF"/>
    <w:rsid w:val="0054792C"/>
    <w:rsid w:val="00547A8D"/>
    <w:rsid w:val="00547BC6"/>
    <w:rsid w:val="00547CB2"/>
    <w:rsid w:val="00547F6F"/>
    <w:rsid w:val="005509AA"/>
    <w:rsid w:val="00550B8A"/>
    <w:rsid w:val="00550E7F"/>
    <w:rsid w:val="00550E96"/>
    <w:rsid w:val="00550ED2"/>
    <w:rsid w:val="005512CC"/>
    <w:rsid w:val="005515AA"/>
    <w:rsid w:val="005517AF"/>
    <w:rsid w:val="00552654"/>
    <w:rsid w:val="005528DF"/>
    <w:rsid w:val="00552C6E"/>
    <w:rsid w:val="005532D5"/>
    <w:rsid w:val="005537FE"/>
    <w:rsid w:val="00553D3B"/>
    <w:rsid w:val="00554C8E"/>
    <w:rsid w:val="005559E7"/>
    <w:rsid w:val="00555EDF"/>
    <w:rsid w:val="00555F77"/>
    <w:rsid w:val="0055606C"/>
    <w:rsid w:val="005563F9"/>
    <w:rsid w:val="005567AB"/>
    <w:rsid w:val="00556CED"/>
    <w:rsid w:val="00556F4F"/>
    <w:rsid w:val="00557086"/>
    <w:rsid w:val="00557B07"/>
    <w:rsid w:val="00557C9C"/>
    <w:rsid w:val="00560059"/>
    <w:rsid w:val="0056069F"/>
    <w:rsid w:val="00560717"/>
    <w:rsid w:val="00560A6D"/>
    <w:rsid w:val="00560A78"/>
    <w:rsid w:val="00561060"/>
    <w:rsid w:val="00561343"/>
    <w:rsid w:val="00561EC1"/>
    <w:rsid w:val="00561EFA"/>
    <w:rsid w:val="00561F78"/>
    <w:rsid w:val="00561FF8"/>
    <w:rsid w:val="00562606"/>
    <w:rsid w:val="00562729"/>
    <w:rsid w:val="00562739"/>
    <w:rsid w:val="00562944"/>
    <w:rsid w:val="00562B99"/>
    <w:rsid w:val="005633F6"/>
    <w:rsid w:val="005634C8"/>
    <w:rsid w:val="00564594"/>
    <w:rsid w:val="005646E8"/>
    <w:rsid w:val="005648BE"/>
    <w:rsid w:val="005651D6"/>
    <w:rsid w:val="0056539C"/>
    <w:rsid w:val="005654C0"/>
    <w:rsid w:val="0056571D"/>
    <w:rsid w:val="00565C89"/>
    <w:rsid w:val="0056643C"/>
    <w:rsid w:val="00566BF5"/>
    <w:rsid w:val="00566D9D"/>
    <w:rsid w:val="00566E7F"/>
    <w:rsid w:val="00566F52"/>
    <w:rsid w:val="005671DB"/>
    <w:rsid w:val="005672BF"/>
    <w:rsid w:val="00567BAF"/>
    <w:rsid w:val="00567BC2"/>
    <w:rsid w:val="00570159"/>
    <w:rsid w:val="00570F6C"/>
    <w:rsid w:val="0057141A"/>
    <w:rsid w:val="0057144F"/>
    <w:rsid w:val="0057161B"/>
    <w:rsid w:val="00571D09"/>
    <w:rsid w:val="0057209C"/>
    <w:rsid w:val="0057213F"/>
    <w:rsid w:val="0057249F"/>
    <w:rsid w:val="00572A02"/>
    <w:rsid w:val="005730E8"/>
    <w:rsid w:val="0057326C"/>
    <w:rsid w:val="005732EA"/>
    <w:rsid w:val="005734D5"/>
    <w:rsid w:val="00573EB5"/>
    <w:rsid w:val="00574611"/>
    <w:rsid w:val="005749B5"/>
    <w:rsid w:val="00574A0F"/>
    <w:rsid w:val="00574B47"/>
    <w:rsid w:val="005750C3"/>
    <w:rsid w:val="00575241"/>
    <w:rsid w:val="005754FE"/>
    <w:rsid w:val="00575ACC"/>
    <w:rsid w:val="00575EE3"/>
    <w:rsid w:val="00576E93"/>
    <w:rsid w:val="00577291"/>
    <w:rsid w:val="00577B93"/>
    <w:rsid w:val="00577FAC"/>
    <w:rsid w:val="0058029F"/>
    <w:rsid w:val="005804AE"/>
    <w:rsid w:val="00580F56"/>
    <w:rsid w:val="00581A14"/>
    <w:rsid w:val="00581AAF"/>
    <w:rsid w:val="005820BF"/>
    <w:rsid w:val="00582314"/>
    <w:rsid w:val="00582498"/>
    <w:rsid w:val="00582B06"/>
    <w:rsid w:val="00582CF4"/>
    <w:rsid w:val="00582D19"/>
    <w:rsid w:val="00582FD0"/>
    <w:rsid w:val="00583A55"/>
    <w:rsid w:val="00583C8E"/>
    <w:rsid w:val="00583CF9"/>
    <w:rsid w:val="005847DA"/>
    <w:rsid w:val="005849F5"/>
    <w:rsid w:val="00584D14"/>
    <w:rsid w:val="005852E2"/>
    <w:rsid w:val="005855B1"/>
    <w:rsid w:val="00585AFC"/>
    <w:rsid w:val="005861B9"/>
    <w:rsid w:val="005861D0"/>
    <w:rsid w:val="005862DA"/>
    <w:rsid w:val="00586325"/>
    <w:rsid w:val="00586441"/>
    <w:rsid w:val="005865AD"/>
    <w:rsid w:val="005867B8"/>
    <w:rsid w:val="00586ABA"/>
    <w:rsid w:val="00586E70"/>
    <w:rsid w:val="0058706F"/>
    <w:rsid w:val="0058753F"/>
    <w:rsid w:val="00587B58"/>
    <w:rsid w:val="00587F2F"/>
    <w:rsid w:val="00590165"/>
    <w:rsid w:val="005901DB"/>
    <w:rsid w:val="00590425"/>
    <w:rsid w:val="00590977"/>
    <w:rsid w:val="00590C8C"/>
    <w:rsid w:val="0059192C"/>
    <w:rsid w:val="00591A8D"/>
    <w:rsid w:val="005923A5"/>
    <w:rsid w:val="00592479"/>
    <w:rsid w:val="00592634"/>
    <w:rsid w:val="0059334C"/>
    <w:rsid w:val="00593541"/>
    <w:rsid w:val="005937ED"/>
    <w:rsid w:val="00593F09"/>
    <w:rsid w:val="00593F5C"/>
    <w:rsid w:val="005942D7"/>
    <w:rsid w:val="00594503"/>
    <w:rsid w:val="00594511"/>
    <w:rsid w:val="00594653"/>
    <w:rsid w:val="00594F9D"/>
    <w:rsid w:val="005961D8"/>
    <w:rsid w:val="00596278"/>
    <w:rsid w:val="0059686C"/>
    <w:rsid w:val="00596934"/>
    <w:rsid w:val="00596B83"/>
    <w:rsid w:val="00596BA7"/>
    <w:rsid w:val="00597128"/>
    <w:rsid w:val="005975B2"/>
    <w:rsid w:val="00597F53"/>
    <w:rsid w:val="00597FFC"/>
    <w:rsid w:val="005A0896"/>
    <w:rsid w:val="005A0990"/>
    <w:rsid w:val="005A0CD1"/>
    <w:rsid w:val="005A1437"/>
    <w:rsid w:val="005A163F"/>
    <w:rsid w:val="005A19D2"/>
    <w:rsid w:val="005A2031"/>
    <w:rsid w:val="005A2674"/>
    <w:rsid w:val="005A2A39"/>
    <w:rsid w:val="005A356F"/>
    <w:rsid w:val="005A39AB"/>
    <w:rsid w:val="005A3B87"/>
    <w:rsid w:val="005A3F43"/>
    <w:rsid w:val="005A468A"/>
    <w:rsid w:val="005A4B77"/>
    <w:rsid w:val="005A4F02"/>
    <w:rsid w:val="005A58B4"/>
    <w:rsid w:val="005A67F1"/>
    <w:rsid w:val="005A6EAC"/>
    <w:rsid w:val="005A7402"/>
    <w:rsid w:val="005A7E35"/>
    <w:rsid w:val="005B0F57"/>
    <w:rsid w:val="005B0FB2"/>
    <w:rsid w:val="005B10A8"/>
    <w:rsid w:val="005B125A"/>
    <w:rsid w:val="005B1578"/>
    <w:rsid w:val="005B1664"/>
    <w:rsid w:val="005B16DD"/>
    <w:rsid w:val="005B17A9"/>
    <w:rsid w:val="005B1AEF"/>
    <w:rsid w:val="005B1C92"/>
    <w:rsid w:val="005B1E0F"/>
    <w:rsid w:val="005B241B"/>
    <w:rsid w:val="005B257F"/>
    <w:rsid w:val="005B294D"/>
    <w:rsid w:val="005B297B"/>
    <w:rsid w:val="005B32A5"/>
    <w:rsid w:val="005B33F5"/>
    <w:rsid w:val="005B35AB"/>
    <w:rsid w:val="005B3712"/>
    <w:rsid w:val="005B40EA"/>
    <w:rsid w:val="005B4286"/>
    <w:rsid w:val="005B459C"/>
    <w:rsid w:val="005B45C5"/>
    <w:rsid w:val="005B4701"/>
    <w:rsid w:val="005B4867"/>
    <w:rsid w:val="005B4A00"/>
    <w:rsid w:val="005B537B"/>
    <w:rsid w:val="005B573F"/>
    <w:rsid w:val="005B5840"/>
    <w:rsid w:val="005B5E7C"/>
    <w:rsid w:val="005B60CD"/>
    <w:rsid w:val="005B62EF"/>
    <w:rsid w:val="005B63A0"/>
    <w:rsid w:val="005B6585"/>
    <w:rsid w:val="005B6599"/>
    <w:rsid w:val="005B65D3"/>
    <w:rsid w:val="005B677E"/>
    <w:rsid w:val="005B6BA0"/>
    <w:rsid w:val="005B6F5D"/>
    <w:rsid w:val="005B73EF"/>
    <w:rsid w:val="005B762D"/>
    <w:rsid w:val="005B7C29"/>
    <w:rsid w:val="005B7CBC"/>
    <w:rsid w:val="005B7EBB"/>
    <w:rsid w:val="005C007B"/>
    <w:rsid w:val="005C045F"/>
    <w:rsid w:val="005C04FE"/>
    <w:rsid w:val="005C06DD"/>
    <w:rsid w:val="005C0AA0"/>
    <w:rsid w:val="005C0E65"/>
    <w:rsid w:val="005C0E8F"/>
    <w:rsid w:val="005C1224"/>
    <w:rsid w:val="005C1997"/>
    <w:rsid w:val="005C1FD4"/>
    <w:rsid w:val="005C2A68"/>
    <w:rsid w:val="005C2AAD"/>
    <w:rsid w:val="005C3298"/>
    <w:rsid w:val="005C3902"/>
    <w:rsid w:val="005C4256"/>
    <w:rsid w:val="005C4259"/>
    <w:rsid w:val="005C45BD"/>
    <w:rsid w:val="005C4A9F"/>
    <w:rsid w:val="005C51F7"/>
    <w:rsid w:val="005C55F6"/>
    <w:rsid w:val="005C5643"/>
    <w:rsid w:val="005C56FB"/>
    <w:rsid w:val="005C59A4"/>
    <w:rsid w:val="005C5A1A"/>
    <w:rsid w:val="005C5DCD"/>
    <w:rsid w:val="005C5EF2"/>
    <w:rsid w:val="005C6B86"/>
    <w:rsid w:val="005C6EAA"/>
    <w:rsid w:val="005C76C7"/>
    <w:rsid w:val="005C77C2"/>
    <w:rsid w:val="005C7922"/>
    <w:rsid w:val="005D0026"/>
    <w:rsid w:val="005D0128"/>
    <w:rsid w:val="005D097E"/>
    <w:rsid w:val="005D0F71"/>
    <w:rsid w:val="005D10E0"/>
    <w:rsid w:val="005D13F9"/>
    <w:rsid w:val="005D1409"/>
    <w:rsid w:val="005D1943"/>
    <w:rsid w:val="005D1A55"/>
    <w:rsid w:val="005D1CB9"/>
    <w:rsid w:val="005D1F8A"/>
    <w:rsid w:val="005D22B5"/>
    <w:rsid w:val="005D231F"/>
    <w:rsid w:val="005D268A"/>
    <w:rsid w:val="005D2931"/>
    <w:rsid w:val="005D2E2B"/>
    <w:rsid w:val="005D377D"/>
    <w:rsid w:val="005D3B6E"/>
    <w:rsid w:val="005D3BAA"/>
    <w:rsid w:val="005D3EB5"/>
    <w:rsid w:val="005D438D"/>
    <w:rsid w:val="005D445E"/>
    <w:rsid w:val="005D4981"/>
    <w:rsid w:val="005D4ED9"/>
    <w:rsid w:val="005D5FBF"/>
    <w:rsid w:val="005D5FD6"/>
    <w:rsid w:val="005D710C"/>
    <w:rsid w:val="005D71B4"/>
    <w:rsid w:val="005D7651"/>
    <w:rsid w:val="005D79A6"/>
    <w:rsid w:val="005D79EF"/>
    <w:rsid w:val="005D7C1C"/>
    <w:rsid w:val="005E0892"/>
    <w:rsid w:val="005E0D1B"/>
    <w:rsid w:val="005E0E54"/>
    <w:rsid w:val="005E0FA2"/>
    <w:rsid w:val="005E10AC"/>
    <w:rsid w:val="005E1108"/>
    <w:rsid w:val="005E1DE1"/>
    <w:rsid w:val="005E22E0"/>
    <w:rsid w:val="005E28D4"/>
    <w:rsid w:val="005E2ECB"/>
    <w:rsid w:val="005E3085"/>
    <w:rsid w:val="005E3EE9"/>
    <w:rsid w:val="005E3F79"/>
    <w:rsid w:val="005E4157"/>
    <w:rsid w:val="005E415C"/>
    <w:rsid w:val="005E41EB"/>
    <w:rsid w:val="005E5739"/>
    <w:rsid w:val="005E58BD"/>
    <w:rsid w:val="005E5E33"/>
    <w:rsid w:val="005E5EA0"/>
    <w:rsid w:val="005E6292"/>
    <w:rsid w:val="005E63E7"/>
    <w:rsid w:val="005E640C"/>
    <w:rsid w:val="005E64EF"/>
    <w:rsid w:val="005E6534"/>
    <w:rsid w:val="005E6EAE"/>
    <w:rsid w:val="005E7266"/>
    <w:rsid w:val="005E72E4"/>
    <w:rsid w:val="005E7466"/>
    <w:rsid w:val="005E7734"/>
    <w:rsid w:val="005E7794"/>
    <w:rsid w:val="005E78CF"/>
    <w:rsid w:val="005E7A01"/>
    <w:rsid w:val="005E7B02"/>
    <w:rsid w:val="005E7B4F"/>
    <w:rsid w:val="005F00A9"/>
    <w:rsid w:val="005F0B52"/>
    <w:rsid w:val="005F14E1"/>
    <w:rsid w:val="005F17FF"/>
    <w:rsid w:val="005F1A71"/>
    <w:rsid w:val="005F1F6C"/>
    <w:rsid w:val="005F1F9B"/>
    <w:rsid w:val="005F2039"/>
    <w:rsid w:val="005F28CD"/>
    <w:rsid w:val="005F33A4"/>
    <w:rsid w:val="005F34E6"/>
    <w:rsid w:val="005F3C6A"/>
    <w:rsid w:val="005F3DCF"/>
    <w:rsid w:val="005F3E86"/>
    <w:rsid w:val="005F4392"/>
    <w:rsid w:val="005F4495"/>
    <w:rsid w:val="005F4D0A"/>
    <w:rsid w:val="005F53C4"/>
    <w:rsid w:val="005F55D5"/>
    <w:rsid w:val="005F59B6"/>
    <w:rsid w:val="005F5CFF"/>
    <w:rsid w:val="005F5DDB"/>
    <w:rsid w:val="005F5F79"/>
    <w:rsid w:val="005F61CD"/>
    <w:rsid w:val="005F660E"/>
    <w:rsid w:val="005F7038"/>
    <w:rsid w:val="005F70A6"/>
    <w:rsid w:val="005F777E"/>
    <w:rsid w:val="005F7D66"/>
    <w:rsid w:val="0060012B"/>
    <w:rsid w:val="0060016E"/>
    <w:rsid w:val="00600698"/>
    <w:rsid w:val="006009BB"/>
    <w:rsid w:val="00601337"/>
    <w:rsid w:val="00601658"/>
    <w:rsid w:val="00601A61"/>
    <w:rsid w:val="00601BBB"/>
    <w:rsid w:val="00601CB5"/>
    <w:rsid w:val="00601E03"/>
    <w:rsid w:val="006021B7"/>
    <w:rsid w:val="00602AF9"/>
    <w:rsid w:val="00603102"/>
    <w:rsid w:val="0060310B"/>
    <w:rsid w:val="006031BC"/>
    <w:rsid w:val="00603A65"/>
    <w:rsid w:val="00603F3B"/>
    <w:rsid w:val="006040AC"/>
    <w:rsid w:val="006040EE"/>
    <w:rsid w:val="006045F9"/>
    <w:rsid w:val="00604710"/>
    <w:rsid w:val="00604DA3"/>
    <w:rsid w:val="006053F2"/>
    <w:rsid w:val="0060546C"/>
    <w:rsid w:val="00605773"/>
    <w:rsid w:val="00605A61"/>
    <w:rsid w:val="00605FAA"/>
    <w:rsid w:val="00605FFA"/>
    <w:rsid w:val="00607A74"/>
    <w:rsid w:val="00607E7E"/>
    <w:rsid w:val="00607F9A"/>
    <w:rsid w:val="00610216"/>
    <w:rsid w:val="0061025B"/>
    <w:rsid w:val="006106F7"/>
    <w:rsid w:val="0061071E"/>
    <w:rsid w:val="00610728"/>
    <w:rsid w:val="00610873"/>
    <w:rsid w:val="00610948"/>
    <w:rsid w:val="006113B6"/>
    <w:rsid w:val="006116A9"/>
    <w:rsid w:val="006119F1"/>
    <w:rsid w:val="00611CBF"/>
    <w:rsid w:val="0061229C"/>
    <w:rsid w:val="00612512"/>
    <w:rsid w:val="00612561"/>
    <w:rsid w:val="00613402"/>
    <w:rsid w:val="006141B5"/>
    <w:rsid w:val="00614498"/>
    <w:rsid w:val="006156CC"/>
    <w:rsid w:val="00615D6B"/>
    <w:rsid w:val="00615DCD"/>
    <w:rsid w:val="00615F52"/>
    <w:rsid w:val="0061611D"/>
    <w:rsid w:val="006161AA"/>
    <w:rsid w:val="00616D83"/>
    <w:rsid w:val="0061723F"/>
    <w:rsid w:val="006174BA"/>
    <w:rsid w:val="006179C5"/>
    <w:rsid w:val="00617A8F"/>
    <w:rsid w:val="00617CDE"/>
    <w:rsid w:val="00620341"/>
    <w:rsid w:val="0062070C"/>
    <w:rsid w:val="00620727"/>
    <w:rsid w:val="00620955"/>
    <w:rsid w:val="00620F91"/>
    <w:rsid w:val="00621205"/>
    <w:rsid w:val="00622319"/>
    <w:rsid w:val="00622A05"/>
    <w:rsid w:val="0062308D"/>
    <w:rsid w:val="006237B9"/>
    <w:rsid w:val="00623B55"/>
    <w:rsid w:val="0062426D"/>
    <w:rsid w:val="006242CD"/>
    <w:rsid w:val="00624B0E"/>
    <w:rsid w:val="00624E91"/>
    <w:rsid w:val="00624F39"/>
    <w:rsid w:val="00624FCF"/>
    <w:rsid w:val="006250B8"/>
    <w:rsid w:val="006253E8"/>
    <w:rsid w:val="0062558F"/>
    <w:rsid w:val="006255AD"/>
    <w:rsid w:val="00625A0F"/>
    <w:rsid w:val="00625CAA"/>
    <w:rsid w:val="00626034"/>
    <w:rsid w:val="00626082"/>
    <w:rsid w:val="0062639C"/>
    <w:rsid w:val="00626409"/>
    <w:rsid w:val="006267E2"/>
    <w:rsid w:val="00626A40"/>
    <w:rsid w:val="00626B8C"/>
    <w:rsid w:val="00626CB9"/>
    <w:rsid w:val="00626F7D"/>
    <w:rsid w:val="006272AB"/>
    <w:rsid w:val="0062760C"/>
    <w:rsid w:val="0062761F"/>
    <w:rsid w:val="0062776A"/>
    <w:rsid w:val="00627C76"/>
    <w:rsid w:val="00627C7B"/>
    <w:rsid w:val="00627E26"/>
    <w:rsid w:val="00630082"/>
    <w:rsid w:val="006300D5"/>
    <w:rsid w:val="006301A1"/>
    <w:rsid w:val="006302E9"/>
    <w:rsid w:val="0063089C"/>
    <w:rsid w:val="00630CCC"/>
    <w:rsid w:val="00631000"/>
    <w:rsid w:val="0063134C"/>
    <w:rsid w:val="0063167B"/>
    <w:rsid w:val="00631B03"/>
    <w:rsid w:val="00632198"/>
    <w:rsid w:val="006324BA"/>
    <w:rsid w:val="00633519"/>
    <w:rsid w:val="006337B9"/>
    <w:rsid w:val="00633DDC"/>
    <w:rsid w:val="00634010"/>
    <w:rsid w:val="006344C7"/>
    <w:rsid w:val="00634B5F"/>
    <w:rsid w:val="00634F15"/>
    <w:rsid w:val="006357D0"/>
    <w:rsid w:val="00635BD3"/>
    <w:rsid w:val="006361F4"/>
    <w:rsid w:val="00636568"/>
    <w:rsid w:val="006366C3"/>
    <w:rsid w:val="00636DD8"/>
    <w:rsid w:val="0063746C"/>
    <w:rsid w:val="00637766"/>
    <w:rsid w:val="006378D3"/>
    <w:rsid w:val="00640688"/>
    <w:rsid w:val="006406C7"/>
    <w:rsid w:val="00640757"/>
    <w:rsid w:val="00640BDA"/>
    <w:rsid w:val="006412AE"/>
    <w:rsid w:val="006415FF"/>
    <w:rsid w:val="0064163C"/>
    <w:rsid w:val="00641B33"/>
    <w:rsid w:val="00642185"/>
    <w:rsid w:val="0064228F"/>
    <w:rsid w:val="00642581"/>
    <w:rsid w:val="006426F2"/>
    <w:rsid w:val="006427FC"/>
    <w:rsid w:val="00642ADE"/>
    <w:rsid w:val="00642CF2"/>
    <w:rsid w:val="00642F51"/>
    <w:rsid w:val="00643B79"/>
    <w:rsid w:val="00643BFE"/>
    <w:rsid w:val="00643F0D"/>
    <w:rsid w:val="00643FEF"/>
    <w:rsid w:val="006440B2"/>
    <w:rsid w:val="00645069"/>
    <w:rsid w:val="006456BA"/>
    <w:rsid w:val="0064644E"/>
    <w:rsid w:val="006469D5"/>
    <w:rsid w:val="00646B58"/>
    <w:rsid w:val="00647923"/>
    <w:rsid w:val="00647988"/>
    <w:rsid w:val="006502FE"/>
    <w:rsid w:val="0065064A"/>
    <w:rsid w:val="0065067E"/>
    <w:rsid w:val="00650729"/>
    <w:rsid w:val="00651179"/>
    <w:rsid w:val="00651289"/>
    <w:rsid w:val="00651313"/>
    <w:rsid w:val="006513C5"/>
    <w:rsid w:val="00651798"/>
    <w:rsid w:val="00651E4F"/>
    <w:rsid w:val="0065301E"/>
    <w:rsid w:val="00653284"/>
    <w:rsid w:val="00654A8B"/>
    <w:rsid w:val="00654E1E"/>
    <w:rsid w:val="0065549B"/>
    <w:rsid w:val="006555C0"/>
    <w:rsid w:val="00655D21"/>
    <w:rsid w:val="006564E9"/>
    <w:rsid w:val="00656615"/>
    <w:rsid w:val="00656682"/>
    <w:rsid w:val="0065670F"/>
    <w:rsid w:val="00656784"/>
    <w:rsid w:val="0065728B"/>
    <w:rsid w:val="006579FB"/>
    <w:rsid w:val="00657F55"/>
    <w:rsid w:val="0066007E"/>
    <w:rsid w:val="0066073A"/>
    <w:rsid w:val="00660747"/>
    <w:rsid w:val="0066076A"/>
    <w:rsid w:val="006609AA"/>
    <w:rsid w:val="00660CD1"/>
    <w:rsid w:val="00660DC7"/>
    <w:rsid w:val="00661444"/>
    <w:rsid w:val="00661873"/>
    <w:rsid w:val="00661B77"/>
    <w:rsid w:val="00661CFD"/>
    <w:rsid w:val="006626AF"/>
    <w:rsid w:val="006626E4"/>
    <w:rsid w:val="00662809"/>
    <w:rsid w:val="00662BB5"/>
    <w:rsid w:val="00662CCA"/>
    <w:rsid w:val="0066372A"/>
    <w:rsid w:val="00663A15"/>
    <w:rsid w:val="00663FB5"/>
    <w:rsid w:val="006643A3"/>
    <w:rsid w:val="00664481"/>
    <w:rsid w:val="006651C7"/>
    <w:rsid w:val="0066537F"/>
    <w:rsid w:val="006658DB"/>
    <w:rsid w:val="00665B3A"/>
    <w:rsid w:val="00665EC7"/>
    <w:rsid w:val="00666276"/>
    <w:rsid w:val="006665AE"/>
    <w:rsid w:val="006665BB"/>
    <w:rsid w:val="00666BB2"/>
    <w:rsid w:val="00666C58"/>
    <w:rsid w:val="0066727C"/>
    <w:rsid w:val="0066747C"/>
    <w:rsid w:val="006674F9"/>
    <w:rsid w:val="00667662"/>
    <w:rsid w:val="00667736"/>
    <w:rsid w:val="00667F32"/>
    <w:rsid w:val="0067024C"/>
    <w:rsid w:val="0067030A"/>
    <w:rsid w:val="006703BB"/>
    <w:rsid w:val="006703EB"/>
    <w:rsid w:val="00670838"/>
    <w:rsid w:val="0067181A"/>
    <w:rsid w:val="00671B33"/>
    <w:rsid w:val="00671EEC"/>
    <w:rsid w:val="0067278F"/>
    <w:rsid w:val="00672A5E"/>
    <w:rsid w:val="006731B3"/>
    <w:rsid w:val="00673748"/>
    <w:rsid w:val="0067379A"/>
    <w:rsid w:val="006737C8"/>
    <w:rsid w:val="00674334"/>
    <w:rsid w:val="0067457B"/>
    <w:rsid w:val="00674633"/>
    <w:rsid w:val="00674A74"/>
    <w:rsid w:val="00674DDF"/>
    <w:rsid w:val="00674E4D"/>
    <w:rsid w:val="0067536C"/>
    <w:rsid w:val="006753DF"/>
    <w:rsid w:val="0067542F"/>
    <w:rsid w:val="00675C8F"/>
    <w:rsid w:val="0067606B"/>
    <w:rsid w:val="006764CC"/>
    <w:rsid w:val="006766F8"/>
    <w:rsid w:val="00676836"/>
    <w:rsid w:val="00676F71"/>
    <w:rsid w:val="006776B0"/>
    <w:rsid w:val="006778ED"/>
    <w:rsid w:val="00677C9B"/>
    <w:rsid w:val="00680157"/>
    <w:rsid w:val="0068049D"/>
    <w:rsid w:val="006807C8"/>
    <w:rsid w:val="00680AB9"/>
    <w:rsid w:val="00680C6E"/>
    <w:rsid w:val="00680F79"/>
    <w:rsid w:val="00681A16"/>
    <w:rsid w:val="006822F1"/>
    <w:rsid w:val="006826E7"/>
    <w:rsid w:val="0068299D"/>
    <w:rsid w:val="00682A48"/>
    <w:rsid w:val="00682B0F"/>
    <w:rsid w:val="00682F75"/>
    <w:rsid w:val="006834F8"/>
    <w:rsid w:val="00683517"/>
    <w:rsid w:val="006836CC"/>
    <w:rsid w:val="00683869"/>
    <w:rsid w:val="00683C27"/>
    <w:rsid w:val="00683FEA"/>
    <w:rsid w:val="00684229"/>
    <w:rsid w:val="0068426B"/>
    <w:rsid w:val="00684291"/>
    <w:rsid w:val="00684642"/>
    <w:rsid w:val="0068466A"/>
    <w:rsid w:val="00684E85"/>
    <w:rsid w:val="00685444"/>
    <w:rsid w:val="00685B00"/>
    <w:rsid w:val="00685B4C"/>
    <w:rsid w:val="00685B8F"/>
    <w:rsid w:val="006863B5"/>
    <w:rsid w:val="0068675C"/>
    <w:rsid w:val="00686AC2"/>
    <w:rsid w:val="00687AB4"/>
    <w:rsid w:val="00687BC2"/>
    <w:rsid w:val="00687C94"/>
    <w:rsid w:val="00687DF6"/>
    <w:rsid w:val="00687E1C"/>
    <w:rsid w:val="00690435"/>
    <w:rsid w:val="00690460"/>
    <w:rsid w:val="006905A4"/>
    <w:rsid w:val="006905C6"/>
    <w:rsid w:val="00690B39"/>
    <w:rsid w:val="00690DEB"/>
    <w:rsid w:val="00690E60"/>
    <w:rsid w:val="00691875"/>
    <w:rsid w:val="006921D8"/>
    <w:rsid w:val="006925B9"/>
    <w:rsid w:val="0069297C"/>
    <w:rsid w:val="00692AE6"/>
    <w:rsid w:val="006932AF"/>
    <w:rsid w:val="00693453"/>
    <w:rsid w:val="006934EF"/>
    <w:rsid w:val="0069364A"/>
    <w:rsid w:val="00693B59"/>
    <w:rsid w:val="00694023"/>
    <w:rsid w:val="006941D4"/>
    <w:rsid w:val="0069463B"/>
    <w:rsid w:val="006946A8"/>
    <w:rsid w:val="00694B77"/>
    <w:rsid w:val="00694EAF"/>
    <w:rsid w:val="006952E1"/>
    <w:rsid w:val="0069563B"/>
    <w:rsid w:val="00695719"/>
    <w:rsid w:val="00695900"/>
    <w:rsid w:val="00696049"/>
    <w:rsid w:val="006960BF"/>
    <w:rsid w:val="00696212"/>
    <w:rsid w:val="0069669A"/>
    <w:rsid w:val="00696A00"/>
    <w:rsid w:val="00696B9F"/>
    <w:rsid w:val="00696F26"/>
    <w:rsid w:val="00697E81"/>
    <w:rsid w:val="00697E99"/>
    <w:rsid w:val="006A0094"/>
    <w:rsid w:val="006A0C9F"/>
    <w:rsid w:val="006A140D"/>
    <w:rsid w:val="006A14CC"/>
    <w:rsid w:val="006A1B0E"/>
    <w:rsid w:val="006A1B37"/>
    <w:rsid w:val="006A2695"/>
    <w:rsid w:val="006A270E"/>
    <w:rsid w:val="006A27E1"/>
    <w:rsid w:val="006A2989"/>
    <w:rsid w:val="006A2AB2"/>
    <w:rsid w:val="006A2C56"/>
    <w:rsid w:val="006A2E30"/>
    <w:rsid w:val="006A2F21"/>
    <w:rsid w:val="006A3229"/>
    <w:rsid w:val="006A3427"/>
    <w:rsid w:val="006A3698"/>
    <w:rsid w:val="006A3ED8"/>
    <w:rsid w:val="006A40BE"/>
    <w:rsid w:val="006A490A"/>
    <w:rsid w:val="006A4BEB"/>
    <w:rsid w:val="006A584A"/>
    <w:rsid w:val="006A5902"/>
    <w:rsid w:val="006A5CEC"/>
    <w:rsid w:val="006A6052"/>
    <w:rsid w:val="006A635C"/>
    <w:rsid w:val="006A6A10"/>
    <w:rsid w:val="006A708F"/>
    <w:rsid w:val="006A70E6"/>
    <w:rsid w:val="006A740D"/>
    <w:rsid w:val="006B016E"/>
    <w:rsid w:val="006B07D2"/>
    <w:rsid w:val="006B0F92"/>
    <w:rsid w:val="006B105C"/>
    <w:rsid w:val="006B10B2"/>
    <w:rsid w:val="006B1200"/>
    <w:rsid w:val="006B15E9"/>
    <w:rsid w:val="006B1627"/>
    <w:rsid w:val="006B1C94"/>
    <w:rsid w:val="006B2356"/>
    <w:rsid w:val="006B28E3"/>
    <w:rsid w:val="006B2E5C"/>
    <w:rsid w:val="006B2F26"/>
    <w:rsid w:val="006B32CE"/>
    <w:rsid w:val="006B32DD"/>
    <w:rsid w:val="006B3754"/>
    <w:rsid w:val="006B3B4D"/>
    <w:rsid w:val="006B3E7C"/>
    <w:rsid w:val="006B3FBF"/>
    <w:rsid w:val="006B42B4"/>
    <w:rsid w:val="006B44E4"/>
    <w:rsid w:val="006B4F23"/>
    <w:rsid w:val="006B5B40"/>
    <w:rsid w:val="006B5BDD"/>
    <w:rsid w:val="006B6287"/>
    <w:rsid w:val="006B640E"/>
    <w:rsid w:val="006B6ACF"/>
    <w:rsid w:val="006B73BF"/>
    <w:rsid w:val="006B7560"/>
    <w:rsid w:val="006B7660"/>
    <w:rsid w:val="006B77AA"/>
    <w:rsid w:val="006B7FD2"/>
    <w:rsid w:val="006C0017"/>
    <w:rsid w:val="006C0113"/>
    <w:rsid w:val="006C01F9"/>
    <w:rsid w:val="006C0369"/>
    <w:rsid w:val="006C0755"/>
    <w:rsid w:val="006C0B2E"/>
    <w:rsid w:val="006C0B66"/>
    <w:rsid w:val="006C0EDD"/>
    <w:rsid w:val="006C195C"/>
    <w:rsid w:val="006C19A9"/>
    <w:rsid w:val="006C19BE"/>
    <w:rsid w:val="006C1C84"/>
    <w:rsid w:val="006C2077"/>
    <w:rsid w:val="006C231B"/>
    <w:rsid w:val="006C2465"/>
    <w:rsid w:val="006C2A15"/>
    <w:rsid w:val="006C2CDC"/>
    <w:rsid w:val="006C2D61"/>
    <w:rsid w:val="006C33B0"/>
    <w:rsid w:val="006C3591"/>
    <w:rsid w:val="006C3739"/>
    <w:rsid w:val="006C389D"/>
    <w:rsid w:val="006C3C42"/>
    <w:rsid w:val="006C3F9D"/>
    <w:rsid w:val="006C41D3"/>
    <w:rsid w:val="006C4F56"/>
    <w:rsid w:val="006C5109"/>
    <w:rsid w:val="006C63EC"/>
    <w:rsid w:val="006C676A"/>
    <w:rsid w:val="006C6B35"/>
    <w:rsid w:val="006C7D13"/>
    <w:rsid w:val="006D03C4"/>
    <w:rsid w:val="006D03D2"/>
    <w:rsid w:val="006D0C4B"/>
    <w:rsid w:val="006D0CD9"/>
    <w:rsid w:val="006D1396"/>
    <w:rsid w:val="006D1512"/>
    <w:rsid w:val="006D171F"/>
    <w:rsid w:val="006D17AE"/>
    <w:rsid w:val="006D1CC8"/>
    <w:rsid w:val="006D1D81"/>
    <w:rsid w:val="006D207B"/>
    <w:rsid w:val="006D22C4"/>
    <w:rsid w:val="006D2445"/>
    <w:rsid w:val="006D25B9"/>
    <w:rsid w:val="006D261E"/>
    <w:rsid w:val="006D2A1C"/>
    <w:rsid w:val="006D30EC"/>
    <w:rsid w:val="006D32CA"/>
    <w:rsid w:val="006D32E8"/>
    <w:rsid w:val="006D36BA"/>
    <w:rsid w:val="006D376F"/>
    <w:rsid w:val="006D3AA0"/>
    <w:rsid w:val="006D3B26"/>
    <w:rsid w:val="006D3EFC"/>
    <w:rsid w:val="006D4149"/>
    <w:rsid w:val="006D4239"/>
    <w:rsid w:val="006D4582"/>
    <w:rsid w:val="006D4C01"/>
    <w:rsid w:val="006D50CC"/>
    <w:rsid w:val="006D5537"/>
    <w:rsid w:val="006D55D2"/>
    <w:rsid w:val="006D5691"/>
    <w:rsid w:val="006D5BD0"/>
    <w:rsid w:val="006D5C26"/>
    <w:rsid w:val="006D64F0"/>
    <w:rsid w:val="006D660B"/>
    <w:rsid w:val="006D6F1A"/>
    <w:rsid w:val="006D733D"/>
    <w:rsid w:val="006D778D"/>
    <w:rsid w:val="006D7E58"/>
    <w:rsid w:val="006D7EA3"/>
    <w:rsid w:val="006E0014"/>
    <w:rsid w:val="006E0486"/>
    <w:rsid w:val="006E0543"/>
    <w:rsid w:val="006E0758"/>
    <w:rsid w:val="006E0913"/>
    <w:rsid w:val="006E0A0C"/>
    <w:rsid w:val="006E1138"/>
    <w:rsid w:val="006E11F5"/>
    <w:rsid w:val="006E13B6"/>
    <w:rsid w:val="006E1484"/>
    <w:rsid w:val="006E1732"/>
    <w:rsid w:val="006E1CA4"/>
    <w:rsid w:val="006E1EAE"/>
    <w:rsid w:val="006E288C"/>
    <w:rsid w:val="006E29DA"/>
    <w:rsid w:val="006E2E8F"/>
    <w:rsid w:val="006E2ED6"/>
    <w:rsid w:val="006E33A0"/>
    <w:rsid w:val="006E3C77"/>
    <w:rsid w:val="006E40FB"/>
    <w:rsid w:val="006E42E5"/>
    <w:rsid w:val="006E4364"/>
    <w:rsid w:val="006E43E0"/>
    <w:rsid w:val="006E4E4B"/>
    <w:rsid w:val="006E51C6"/>
    <w:rsid w:val="006E523E"/>
    <w:rsid w:val="006E5258"/>
    <w:rsid w:val="006E5290"/>
    <w:rsid w:val="006E57F6"/>
    <w:rsid w:val="006E5C1C"/>
    <w:rsid w:val="006E66A2"/>
    <w:rsid w:val="006E67F3"/>
    <w:rsid w:val="006E753C"/>
    <w:rsid w:val="006E78A0"/>
    <w:rsid w:val="006E7928"/>
    <w:rsid w:val="006E7BBB"/>
    <w:rsid w:val="006F03E1"/>
    <w:rsid w:val="006F03F0"/>
    <w:rsid w:val="006F06E9"/>
    <w:rsid w:val="006F1A78"/>
    <w:rsid w:val="006F1B26"/>
    <w:rsid w:val="006F1BB5"/>
    <w:rsid w:val="006F20B4"/>
    <w:rsid w:val="006F2C07"/>
    <w:rsid w:val="006F30BF"/>
    <w:rsid w:val="006F347C"/>
    <w:rsid w:val="006F3946"/>
    <w:rsid w:val="006F3B40"/>
    <w:rsid w:val="006F3EA2"/>
    <w:rsid w:val="006F4087"/>
    <w:rsid w:val="006F49E5"/>
    <w:rsid w:val="006F4A15"/>
    <w:rsid w:val="006F503F"/>
    <w:rsid w:val="006F5075"/>
    <w:rsid w:val="006F5506"/>
    <w:rsid w:val="006F55FF"/>
    <w:rsid w:val="006F5A81"/>
    <w:rsid w:val="006F5D80"/>
    <w:rsid w:val="006F602C"/>
    <w:rsid w:val="006F63FC"/>
    <w:rsid w:val="006F66B2"/>
    <w:rsid w:val="006F6773"/>
    <w:rsid w:val="006F67B5"/>
    <w:rsid w:val="006F6876"/>
    <w:rsid w:val="006F6D62"/>
    <w:rsid w:val="006F6EEE"/>
    <w:rsid w:val="006F707F"/>
    <w:rsid w:val="006F72EF"/>
    <w:rsid w:val="006F73FA"/>
    <w:rsid w:val="006F7487"/>
    <w:rsid w:val="00700B08"/>
    <w:rsid w:val="007014C6"/>
    <w:rsid w:val="007016A2"/>
    <w:rsid w:val="00701B34"/>
    <w:rsid w:val="00701C8E"/>
    <w:rsid w:val="007025D5"/>
    <w:rsid w:val="00702A9F"/>
    <w:rsid w:val="00702CC2"/>
    <w:rsid w:val="007034B1"/>
    <w:rsid w:val="00703590"/>
    <w:rsid w:val="0070380A"/>
    <w:rsid w:val="007043E8"/>
    <w:rsid w:val="007047A8"/>
    <w:rsid w:val="00704BD6"/>
    <w:rsid w:val="00704C79"/>
    <w:rsid w:val="00704D86"/>
    <w:rsid w:val="00704F53"/>
    <w:rsid w:val="00705117"/>
    <w:rsid w:val="0070527A"/>
    <w:rsid w:val="00705319"/>
    <w:rsid w:val="00705BD2"/>
    <w:rsid w:val="00705CF9"/>
    <w:rsid w:val="00705CFB"/>
    <w:rsid w:val="00705EFC"/>
    <w:rsid w:val="007061F3"/>
    <w:rsid w:val="00706BA6"/>
    <w:rsid w:val="00706CE6"/>
    <w:rsid w:val="00706FAA"/>
    <w:rsid w:val="007072A5"/>
    <w:rsid w:val="00707617"/>
    <w:rsid w:val="007076E9"/>
    <w:rsid w:val="0070773F"/>
    <w:rsid w:val="007077B5"/>
    <w:rsid w:val="00707C58"/>
    <w:rsid w:val="00710645"/>
    <w:rsid w:val="007108B1"/>
    <w:rsid w:val="00710AA6"/>
    <w:rsid w:val="00710E25"/>
    <w:rsid w:val="0071119A"/>
    <w:rsid w:val="00711215"/>
    <w:rsid w:val="00711316"/>
    <w:rsid w:val="007117BF"/>
    <w:rsid w:val="007120DD"/>
    <w:rsid w:val="00712F07"/>
    <w:rsid w:val="007132DF"/>
    <w:rsid w:val="007139BC"/>
    <w:rsid w:val="00713AC6"/>
    <w:rsid w:val="00713B9A"/>
    <w:rsid w:val="00713C50"/>
    <w:rsid w:val="00713D63"/>
    <w:rsid w:val="00713D94"/>
    <w:rsid w:val="00713DFC"/>
    <w:rsid w:val="00713EFD"/>
    <w:rsid w:val="00714304"/>
    <w:rsid w:val="00714CB7"/>
    <w:rsid w:val="00714F13"/>
    <w:rsid w:val="0071520C"/>
    <w:rsid w:val="00715475"/>
    <w:rsid w:val="00715A45"/>
    <w:rsid w:val="00715D75"/>
    <w:rsid w:val="00715DB8"/>
    <w:rsid w:val="007169A9"/>
    <w:rsid w:val="00716A80"/>
    <w:rsid w:val="00716A87"/>
    <w:rsid w:val="00716C88"/>
    <w:rsid w:val="00716E75"/>
    <w:rsid w:val="0071729C"/>
    <w:rsid w:val="007173CC"/>
    <w:rsid w:val="007173ED"/>
    <w:rsid w:val="00717E4A"/>
    <w:rsid w:val="00717E8E"/>
    <w:rsid w:val="00717FB9"/>
    <w:rsid w:val="00717FDD"/>
    <w:rsid w:val="00720458"/>
    <w:rsid w:val="00720615"/>
    <w:rsid w:val="007209C6"/>
    <w:rsid w:val="00721152"/>
    <w:rsid w:val="00721450"/>
    <w:rsid w:val="00721723"/>
    <w:rsid w:val="00721A20"/>
    <w:rsid w:val="00721B59"/>
    <w:rsid w:val="00721E6C"/>
    <w:rsid w:val="0072260F"/>
    <w:rsid w:val="00722F07"/>
    <w:rsid w:val="00722FB0"/>
    <w:rsid w:val="007234E1"/>
    <w:rsid w:val="00723937"/>
    <w:rsid w:val="00723EE0"/>
    <w:rsid w:val="00723F14"/>
    <w:rsid w:val="0072440E"/>
    <w:rsid w:val="00724B82"/>
    <w:rsid w:val="00725188"/>
    <w:rsid w:val="00725553"/>
    <w:rsid w:val="007255B7"/>
    <w:rsid w:val="0072560E"/>
    <w:rsid w:val="007256B3"/>
    <w:rsid w:val="00725720"/>
    <w:rsid w:val="00726220"/>
    <w:rsid w:val="007266DC"/>
    <w:rsid w:val="00726A47"/>
    <w:rsid w:val="00726FF9"/>
    <w:rsid w:val="007272AD"/>
    <w:rsid w:val="00727C3E"/>
    <w:rsid w:val="00727D18"/>
    <w:rsid w:val="00727E5C"/>
    <w:rsid w:val="00730059"/>
    <w:rsid w:val="007304E5"/>
    <w:rsid w:val="00730B4D"/>
    <w:rsid w:val="00730C99"/>
    <w:rsid w:val="00730DEC"/>
    <w:rsid w:val="007311B5"/>
    <w:rsid w:val="00731227"/>
    <w:rsid w:val="00731927"/>
    <w:rsid w:val="00731D42"/>
    <w:rsid w:val="00731DBF"/>
    <w:rsid w:val="007321E9"/>
    <w:rsid w:val="00732268"/>
    <w:rsid w:val="0073287C"/>
    <w:rsid w:val="00732D22"/>
    <w:rsid w:val="00732F60"/>
    <w:rsid w:val="0073350B"/>
    <w:rsid w:val="0073382D"/>
    <w:rsid w:val="00733C2E"/>
    <w:rsid w:val="00733D9F"/>
    <w:rsid w:val="00733F10"/>
    <w:rsid w:val="0073453D"/>
    <w:rsid w:val="0073457A"/>
    <w:rsid w:val="00734B0C"/>
    <w:rsid w:val="00735099"/>
    <w:rsid w:val="0073528B"/>
    <w:rsid w:val="00735548"/>
    <w:rsid w:val="0073557D"/>
    <w:rsid w:val="00735B46"/>
    <w:rsid w:val="00735FA2"/>
    <w:rsid w:val="00736188"/>
    <w:rsid w:val="007362B4"/>
    <w:rsid w:val="00736A90"/>
    <w:rsid w:val="00736E30"/>
    <w:rsid w:val="00736F65"/>
    <w:rsid w:val="00736FB9"/>
    <w:rsid w:val="0073706F"/>
    <w:rsid w:val="0073710F"/>
    <w:rsid w:val="00737A00"/>
    <w:rsid w:val="00737CC0"/>
    <w:rsid w:val="0074001C"/>
    <w:rsid w:val="00740082"/>
    <w:rsid w:val="0074035E"/>
    <w:rsid w:val="0074080C"/>
    <w:rsid w:val="00740962"/>
    <w:rsid w:val="00740AFF"/>
    <w:rsid w:val="00740D12"/>
    <w:rsid w:val="00740D6B"/>
    <w:rsid w:val="0074136C"/>
    <w:rsid w:val="00741486"/>
    <w:rsid w:val="007414E0"/>
    <w:rsid w:val="00742058"/>
    <w:rsid w:val="0074207C"/>
    <w:rsid w:val="007423EF"/>
    <w:rsid w:val="007425B4"/>
    <w:rsid w:val="0074289D"/>
    <w:rsid w:val="00742C89"/>
    <w:rsid w:val="00742EFF"/>
    <w:rsid w:val="007430F0"/>
    <w:rsid w:val="007436C9"/>
    <w:rsid w:val="007439DF"/>
    <w:rsid w:val="00743D6A"/>
    <w:rsid w:val="0074414F"/>
    <w:rsid w:val="00744503"/>
    <w:rsid w:val="00744A48"/>
    <w:rsid w:val="00744A6A"/>
    <w:rsid w:val="00744F2E"/>
    <w:rsid w:val="00745A16"/>
    <w:rsid w:val="00745B14"/>
    <w:rsid w:val="00745DDD"/>
    <w:rsid w:val="007464D0"/>
    <w:rsid w:val="007466D9"/>
    <w:rsid w:val="00746752"/>
    <w:rsid w:val="00746D72"/>
    <w:rsid w:val="00747168"/>
    <w:rsid w:val="00747354"/>
    <w:rsid w:val="0074786B"/>
    <w:rsid w:val="00747EBC"/>
    <w:rsid w:val="007501BE"/>
    <w:rsid w:val="00750401"/>
    <w:rsid w:val="007507E9"/>
    <w:rsid w:val="00750880"/>
    <w:rsid w:val="007508BE"/>
    <w:rsid w:val="00750C31"/>
    <w:rsid w:val="00750EC8"/>
    <w:rsid w:val="007512E1"/>
    <w:rsid w:val="007512E2"/>
    <w:rsid w:val="007514E1"/>
    <w:rsid w:val="00751563"/>
    <w:rsid w:val="0075167E"/>
    <w:rsid w:val="00751C17"/>
    <w:rsid w:val="00751C1E"/>
    <w:rsid w:val="00751C33"/>
    <w:rsid w:val="00752648"/>
    <w:rsid w:val="00752708"/>
    <w:rsid w:val="0075284D"/>
    <w:rsid w:val="00752892"/>
    <w:rsid w:val="00752F31"/>
    <w:rsid w:val="00753237"/>
    <w:rsid w:val="00753398"/>
    <w:rsid w:val="00753E0B"/>
    <w:rsid w:val="007541B0"/>
    <w:rsid w:val="00754709"/>
    <w:rsid w:val="00754AD6"/>
    <w:rsid w:val="00754B0B"/>
    <w:rsid w:val="00754E32"/>
    <w:rsid w:val="0075539E"/>
    <w:rsid w:val="00755579"/>
    <w:rsid w:val="00755592"/>
    <w:rsid w:val="007556C1"/>
    <w:rsid w:val="007560F1"/>
    <w:rsid w:val="007564C5"/>
    <w:rsid w:val="00756E1C"/>
    <w:rsid w:val="00756EB1"/>
    <w:rsid w:val="00756FCA"/>
    <w:rsid w:val="00757032"/>
    <w:rsid w:val="0075743C"/>
    <w:rsid w:val="007576B6"/>
    <w:rsid w:val="0076000E"/>
    <w:rsid w:val="007601A2"/>
    <w:rsid w:val="0076049B"/>
    <w:rsid w:val="00761124"/>
    <w:rsid w:val="00761466"/>
    <w:rsid w:val="00761576"/>
    <w:rsid w:val="00761FAC"/>
    <w:rsid w:val="00762926"/>
    <w:rsid w:val="00762A4E"/>
    <w:rsid w:val="00762D0F"/>
    <w:rsid w:val="00763309"/>
    <w:rsid w:val="007645FE"/>
    <w:rsid w:val="00764819"/>
    <w:rsid w:val="007648FD"/>
    <w:rsid w:val="00764C58"/>
    <w:rsid w:val="00764C96"/>
    <w:rsid w:val="00765145"/>
    <w:rsid w:val="0076591D"/>
    <w:rsid w:val="00766182"/>
    <w:rsid w:val="007669F4"/>
    <w:rsid w:val="00766DA2"/>
    <w:rsid w:val="007670B2"/>
    <w:rsid w:val="007670C5"/>
    <w:rsid w:val="00767365"/>
    <w:rsid w:val="007674BF"/>
    <w:rsid w:val="0076771D"/>
    <w:rsid w:val="00767A7F"/>
    <w:rsid w:val="00767AED"/>
    <w:rsid w:val="00767B12"/>
    <w:rsid w:val="007700B1"/>
    <w:rsid w:val="007701FB"/>
    <w:rsid w:val="007704E8"/>
    <w:rsid w:val="00770CA0"/>
    <w:rsid w:val="00770E7F"/>
    <w:rsid w:val="007711FC"/>
    <w:rsid w:val="0077184B"/>
    <w:rsid w:val="00771E7F"/>
    <w:rsid w:val="007728A9"/>
    <w:rsid w:val="00772F4F"/>
    <w:rsid w:val="007733B0"/>
    <w:rsid w:val="00774752"/>
    <w:rsid w:val="00774B6B"/>
    <w:rsid w:val="00774EAE"/>
    <w:rsid w:val="00774EDB"/>
    <w:rsid w:val="00775DC8"/>
    <w:rsid w:val="00775EFE"/>
    <w:rsid w:val="0077647D"/>
    <w:rsid w:val="00776CD5"/>
    <w:rsid w:val="00776DE0"/>
    <w:rsid w:val="00776EB0"/>
    <w:rsid w:val="0077707D"/>
    <w:rsid w:val="007773CD"/>
    <w:rsid w:val="00777745"/>
    <w:rsid w:val="00777B99"/>
    <w:rsid w:val="00777BE9"/>
    <w:rsid w:val="00777E2E"/>
    <w:rsid w:val="00777EA8"/>
    <w:rsid w:val="00777F1F"/>
    <w:rsid w:val="00780304"/>
    <w:rsid w:val="00780F21"/>
    <w:rsid w:val="00781119"/>
    <w:rsid w:val="0078113E"/>
    <w:rsid w:val="007814B0"/>
    <w:rsid w:val="0078164B"/>
    <w:rsid w:val="007818D3"/>
    <w:rsid w:val="00781E96"/>
    <w:rsid w:val="00782EDE"/>
    <w:rsid w:val="00782F39"/>
    <w:rsid w:val="00782FAC"/>
    <w:rsid w:val="00784C7A"/>
    <w:rsid w:val="00784E43"/>
    <w:rsid w:val="007850CB"/>
    <w:rsid w:val="00785863"/>
    <w:rsid w:val="00785912"/>
    <w:rsid w:val="00785CFE"/>
    <w:rsid w:val="0078607B"/>
    <w:rsid w:val="0078614E"/>
    <w:rsid w:val="00786338"/>
    <w:rsid w:val="007863D2"/>
    <w:rsid w:val="00786729"/>
    <w:rsid w:val="00787819"/>
    <w:rsid w:val="00787B74"/>
    <w:rsid w:val="00787C6A"/>
    <w:rsid w:val="00787C87"/>
    <w:rsid w:val="0079104B"/>
    <w:rsid w:val="007916B1"/>
    <w:rsid w:val="007923A7"/>
    <w:rsid w:val="00792969"/>
    <w:rsid w:val="00792D69"/>
    <w:rsid w:val="00793200"/>
    <w:rsid w:val="00793293"/>
    <w:rsid w:val="00793533"/>
    <w:rsid w:val="00793632"/>
    <w:rsid w:val="0079395B"/>
    <w:rsid w:val="00793B76"/>
    <w:rsid w:val="00794053"/>
    <w:rsid w:val="0079406C"/>
    <w:rsid w:val="007944CD"/>
    <w:rsid w:val="00794848"/>
    <w:rsid w:val="00794B71"/>
    <w:rsid w:val="00795299"/>
    <w:rsid w:val="007955EB"/>
    <w:rsid w:val="00795705"/>
    <w:rsid w:val="00797834"/>
    <w:rsid w:val="00797CAC"/>
    <w:rsid w:val="00797F44"/>
    <w:rsid w:val="007A0335"/>
    <w:rsid w:val="007A03BA"/>
    <w:rsid w:val="007A03FF"/>
    <w:rsid w:val="007A046F"/>
    <w:rsid w:val="007A0818"/>
    <w:rsid w:val="007A0BEA"/>
    <w:rsid w:val="007A0D84"/>
    <w:rsid w:val="007A19AA"/>
    <w:rsid w:val="007A1BD2"/>
    <w:rsid w:val="007A1CBE"/>
    <w:rsid w:val="007A1DA3"/>
    <w:rsid w:val="007A1DDE"/>
    <w:rsid w:val="007A2411"/>
    <w:rsid w:val="007A2521"/>
    <w:rsid w:val="007A2BED"/>
    <w:rsid w:val="007A3BA2"/>
    <w:rsid w:val="007A3CD6"/>
    <w:rsid w:val="007A3CD8"/>
    <w:rsid w:val="007A3DD1"/>
    <w:rsid w:val="007A4549"/>
    <w:rsid w:val="007A4883"/>
    <w:rsid w:val="007A4C22"/>
    <w:rsid w:val="007A4E7D"/>
    <w:rsid w:val="007A4F86"/>
    <w:rsid w:val="007A56ED"/>
    <w:rsid w:val="007A5FE4"/>
    <w:rsid w:val="007A628C"/>
    <w:rsid w:val="007A6C6E"/>
    <w:rsid w:val="007A71DD"/>
    <w:rsid w:val="007A7AB1"/>
    <w:rsid w:val="007B0577"/>
    <w:rsid w:val="007B0D41"/>
    <w:rsid w:val="007B0DE6"/>
    <w:rsid w:val="007B0E82"/>
    <w:rsid w:val="007B1618"/>
    <w:rsid w:val="007B1801"/>
    <w:rsid w:val="007B189E"/>
    <w:rsid w:val="007B2BF0"/>
    <w:rsid w:val="007B2CFD"/>
    <w:rsid w:val="007B301B"/>
    <w:rsid w:val="007B3288"/>
    <w:rsid w:val="007B3A4D"/>
    <w:rsid w:val="007B3B92"/>
    <w:rsid w:val="007B40B8"/>
    <w:rsid w:val="007B49DB"/>
    <w:rsid w:val="007B5544"/>
    <w:rsid w:val="007B58E3"/>
    <w:rsid w:val="007B5AFD"/>
    <w:rsid w:val="007B5F61"/>
    <w:rsid w:val="007B6323"/>
    <w:rsid w:val="007B6DDF"/>
    <w:rsid w:val="007B6ECF"/>
    <w:rsid w:val="007B6FFE"/>
    <w:rsid w:val="007B701E"/>
    <w:rsid w:val="007B72CC"/>
    <w:rsid w:val="007B76AB"/>
    <w:rsid w:val="007B7837"/>
    <w:rsid w:val="007B7B41"/>
    <w:rsid w:val="007C01C9"/>
    <w:rsid w:val="007C031C"/>
    <w:rsid w:val="007C06C3"/>
    <w:rsid w:val="007C0B18"/>
    <w:rsid w:val="007C0C49"/>
    <w:rsid w:val="007C0C68"/>
    <w:rsid w:val="007C0E34"/>
    <w:rsid w:val="007C116E"/>
    <w:rsid w:val="007C1291"/>
    <w:rsid w:val="007C190F"/>
    <w:rsid w:val="007C1EDD"/>
    <w:rsid w:val="007C2014"/>
    <w:rsid w:val="007C24DF"/>
    <w:rsid w:val="007C28D3"/>
    <w:rsid w:val="007C2A45"/>
    <w:rsid w:val="007C2CD6"/>
    <w:rsid w:val="007C3061"/>
    <w:rsid w:val="007C3223"/>
    <w:rsid w:val="007C34D0"/>
    <w:rsid w:val="007C3533"/>
    <w:rsid w:val="007C3CA0"/>
    <w:rsid w:val="007C3F51"/>
    <w:rsid w:val="007C404B"/>
    <w:rsid w:val="007C413A"/>
    <w:rsid w:val="007C414F"/>
    <w:rsid w:val="007C4B65"/>
    <w:rsid w:val="007C4C06"/>
    <w:rsid w:val="007C4D5A"/>
    <w:rsid w:val="007C59C0"/>
    <w:rsid w:val="007C61B8"/>
    <w:rsid w:val="007C6207"/>
    <w:rsid w:val="007C75ED"/>
    <w:rsid w:val="007C7D93"/>
    <w:rsid w:val="007C7F4B"/>
    <w:rsid w:val="007D01AE"/>
    <w:rsid w:val="007D07F0"/>
    <w:rsid w:val="007D0DCF"/>
    <w:rsid w:val="007D0E7E"/>
    <w:rsid w:val="007D12B5"/>
    <w:rsid w:val="007D13C5"/>
    <w:rsid w:val="007D1E97"/>
    <w:rsid w:val="007D1F96"/>
    <w:rsid w:val="007D2284"/>
    <w:rsid w:val="007D28EF"/>
    <w:rsid w:val="007D2B7F"/>
    <w:rsid w:val="007D2C9A"/>
    <w:rsid w:val="007D3432"/>
    <w:rsid w:val="007D376F"/>
    <w:rsid w:val="007D3C2B"/>
    <w:rsid w:val="007D3D1F"/>
    <w:rsid w:val="007D40B6"/>
    <w:rsid w:val="007D40E8"/>
    <w:rsid w:val="007D4155"/>
    <w:rsid w:val="007D4217"/>
    <w:rsid w:val="007D4241"/>
    <w:rsid w:val="007D44C3"/>
    <w:rsid w:val="007D47DF"/>
    <w:rsid w:val="007D4984"/>
    <w:rsid w:val="007D53A0"/>
    <w:rsid w:val="007D56A3"/>
    <w:rsid w:val="007D6353"/>
    <w:rsid w:val="007D6519"/>
    <w:rsid w:val="007D659D"/>
    <w:rsid w:val="007D6634"/>
    <w:rsid w:val="007D67E5"/>
    <w:rsid w:val="007D6B05"/>
    <w:rsid w:val="007D75D1"/>
    <w:rsid w:val="007D781E"/>
    <w:rsid w:val="007D7BF1"/>
    <w:rsid w:val="007D7DA2"/>
    <w:rsid w:val="007D7F95"/>
    <w:rsid w:val="007E0D2D"/>
    <w:rsid w:val="007E1331"/>
    <w:rsid w:val="007E17F2"/>
    <w:rsid w:val="007E1B50"/>
    <w:rsid w:val="007E1CA3"/>
    <w:rsid w:val="007E1F44"/>
    <w:rsid w:val="007E1FE9"/>
    <w:rsid w:val="007E2609"/>
    <w:rsid w:val="007E287D"/>
    <w:rsid w:val="007E32E8"/>
    <w:rsid w:val="007E3BA1"/>
    <w:rsid w:val="007E411D"/>
    <w:rsid w:val="007E5029"/>
    <w:rsid w:val="007E5261"/>
    <w:rsid w:val="007E53CA"/>
    <w:rsid w:val="007E5943"/>
    <w:rsid w:val="007E5962"/>
    <w:rsid w:val="007E5D74"/>
    <w:rsid w:val="007E6104"/>
    <w:rsid w:val="007E63AD"/>
    <w:rsid w:val="007E6729"/>
    <w:rsid w:val="007E6F26"/>
    <w:rsid w:val="007E6FA2"/>
    <w:rsid w:val="007E7559"/>
    <w:rsid w:val="007E75B3"/>
    <w:rsid w:val="007E76F6"/>
    <w:rsid w:val="007E7C3B"/>
    <w:rsid w:val="007E7DBC"/>
    <w:rsid w:val="007E7E60"/>
    <w:rsid w:val="007F14F0"/>
    <w:rsid w:val="007F1C60"/>
    <w:rsid w:val="007F23B6"/>
    <w:rsid w:val="007F2C6C"/>
    <w:rsid w:val="007F30EF"/>
    <w:rsid w:val="007F3422"/>
    <w:rsid w:val="007F347A"/>
    <w:rsid w:val="007F4ACF"/>
    <w:rsid w:val="007F4D87"/>
    <w:rsid w:val="007F58E1"/>
    <w:rsid w:val="007F5AB8"/>
    <w:rsid w:val="007F68E2"/>
    <w:rsid w:val="007F6B4E"/>
    <w:rsid w:val="007F71DC"/>
    <w:rsid w:val="007F741B"/>
    <w:rsid w:val="007F7D46"/>
    <w:rsid w:val="00800048"/>
    <w:rsid w:val="008000BE"/>
    <w:rsid w:val="0080086C"/>
    <w:rsid w:val="00800CB5"/>
    <w:rsid w:val="0080231E"/>
    <w:rsid w:val="00802769"/>
    <w:rsid w:val="00802DEC"/>
    <w:rsid w:val="00802E2D"/>
    <w:rsid w:val="00803859"/>
    <w:rsid w:val="00803A47"/>
    <w:rsid w:val="00803BC2"/>
    <w:rsid w:val="00804175"/>
    <w:rsid w:val="008043EE"/>
    <w:rsid w:val="00804DBC"/>
    <w:rsid w:val="00804E07"/>
    <w:rsid w:val="008052EF"/>
    <w:rsid w:val="00805508"/>
    <w:rsid w:val="00805526"/>
    <w:rsid w:val="008055B0"/>
    <w:rsid w:val="0080585C"/>
    <w:rsid w:val="00805D1D"/>
    <w:rsid w:val="00805F24"/>
    <w:rsid w:val="00806129"/>
    <w:rsid w:val="008076E4"/>
    <w:rsid w:val="008078CF"/>
    <w:rsid w:val="00807A6F"/>
    <w:rsid w:val="00807B5A"/>
    <w:rsid w:val="0081029E"/>
    <w:rsid w:val="00810F7C"/>
    <w:rsid w:val="008110E2"/>
    <w:rsid w:val="008119F4"/>
    <w:rsid w:val="008121E7"/>
    <w:rsid w:val="0081251E"/>
    <w:rsid w:val="008129FB"/>
    <w:rsid w:val="00812B7A"/>
    <w:rsid w:val="00812D6B"/>
    <w:rsid w:val="008131C6"/>
    <w:rsid w:val="00813640"/>
    <w:rsid w:val="00814209"/>
    <w:rsid w:val="00814806"/>
    <w:rsid w:val="00814B6B"/>
    <w:rsid w:val="00814D2C"/>
    <w:rsid w:val="00815005"/>
    <w:rsid w:val="008154A0"/>
    <w:rsid w:val="008157D0"/>
    <w:rsid w:val="00815A85"/>
    <w:rsid w:val="00815BE1"/>
    <w:rsid w:val="00816098"/>
    <w:rsid w:val="00816692"/>
    <w:rsid w:val="0081691A"/>
    <w:rsid w:val="00817053"/>
    <w:rsid w:val="00817277"/>
    <w:rsid w:val="00817349"/>
    <w:rsid w:val="008173D6"/>
    <w:rsid w:val="00817EE7"/>
    <w:rsid w:val="008203CD"/>
    <w:rsid w:val="0082042B"/>
    <w:rsid w:val="00820553"/>
    <w:rsid w:val="008207B2"/>
    <w:rsid w:val="00820BED"/>
    <w:rsid w:val="00820D68"/>
    <w:rsid w:val="00821399"/>
    <w:rsid w:val="0082143C"/>
    <w:rsid w:val="0082176C"/>
    <w:rsid w:val="00821842"/>
    <w:rsid w:val="00821EE3"/>
    <w:rsid w:val="00821F02"/>
    <w:rsid w:val="00822057"/>
    <w:rsid w:val="008221BD"/>
    <w:rsid w:val="00822D28"/>
    <w:rsid w:val="00822EBB"/>
    <w:rsid w:val="00823202"/>
    <w:rsid w:val="008232D0"/>
    <w:rsid w:val="008234DA"/>
    <w:rsid w:val="008237CC"/>
    <w:rsid w:val="008238F7"/>
    <w:rsid w:val="00824236"/>
    <w:rsid w:val="0082441A"/>
    <w:rsid w:val="00824B74"/>
    <w:rsid w:val="00824F69"/>
    <w:rsid w:val="0082585C"/>
    <w:rsid w:val="008261E4"/>
    <w:rsid w:val="0082718B"/>
    <w:rsid w:val="0082728E"/>
    <w:rsid w:val="008272B0"/>
    <w:rsid w:val="008273A6"/>
    <w:rsid w:val="00827B6C"/>
    <w:rsid w:val="00827E0E"/>
    <w:rsid w:val="00827F45"/>
    <w:rsid w:val="00830A7C"/>
    <w:rsid w:val="00831B32"/>
    <w:rsid w:val="008320BE"/>
    <w:rsid w:val="0083220E"/>
    <w:rsid w:val="008322FD"/>
    <w:rsid w:val="008323C8"/>
    <w:rsid w:val="00832605"/>
    <w:rsid w:val="00832F60"/>
    <w:rsid w:val="00833CA2"/>
    <w:rsid w:val="00834011"/>
    <w:rsid w:val="0083428B"/>
    <w:rsid w:val="00834312"/>
    <w:rsid w:val="00834359"/>
    <w:rsid w:val="00834616"/>
    <w:rsid w:val="008348BD"/>
    <w:rsid w:val="008349E8"/>
    <w:rsid w:val="00834B20"/>
    <w:rsid w:val="00834CA4"/>
    <w:rsid w:val="00834EE1"/>
    <w:rsid w:val="00834F44"/>
    <w:rsid w:val="00834F9D"/>
    <w:rsid w:val="008350B6"/>
    <w:rsid w:val="008356E2"/>
    <w:rsid w:val="00835750"/>
    <w:rsid w:val="00835C98"/>
    <w:rsid w:val="00836AF3"/>
    <w:rsid w:val="00836C77"/>
    <w:rsid w:val="00836F17"/>
    <w:rsid w:val="00837087"/>
    <w:rsid w:val="008372AA"/>
    <w:rsid w:val="008373CE"/>
    <w:rsid w:val="00837731"/>
    <w:rsid w:val="00840532"/>
    <w:rsid w:val="008407D1"/>
    <w:rsid w:val="008409E1"/>
    <w:rsid w:val="0084106F"/>
    <w:rsid w:val="008410C6"/>
    <w:rsid w:val="008414DF"/>
    <w:rsid w:val="008415F4"/>
    <w:rsid w:val="00841636"/>
    <w:rsid w:val="008418EC"/>
    <w:rsid w:val="0084207D"/>
    <w:rsid w:val="0084223A"/>
    <w:rsid w:val="00843043"/>
    <w:rsid w:val="008431AC"/>
    <w:rsid w:val="008431D4"/>
    <w:rsid w:val="008433BF"/>
    <w:rsid w:val="0084391B"/>
    <w:rsid w:val="0084397C"/>
    <w:rsid w:val="00843FC7"/>
    <w:rsid w:val="00843FF8"/>
    <w:rsid w:val="00844579"/>
    <w:rsid w:val="00844C3F"/>
    <w:rsid w:val="008456F6"/>
    <w:rsid w:val="00845EC9"/>
    <w:rsid w:val="0084603F"/>
    <w:rsid w:val="00846506"/>
    <w:rsid w:val="00846663"/>
    <w:rsid w:val="00846686"/>
    <w:rsid w:val="00846A45"/>
    <w:rsid w:val="00846DA3"/>
    <w:rsid w:val="00847836"/>
    <w:rsid w:val="00847866"/>
    <w:rsid w:val="00847EA7"/>
    <w:rsid w:val="008501C9"/>
    <w:rsid w:val="00850D3B"/>
    <w:rsid w:val="00850DB0"/>
    <w:rsid w:val="00851069"/>
    <w:rsid w:val="00851AAD"/>
    <w:rsid w:val="008520C6"/>
    <w:rsid w:val="008524F0"/>
    <w:rsid w:val="008531E3"/>
    <w:rsid w:val="008531EB"/>
    <w:rsid w:val="0085339B"/>
    <w:rsid w:val="0085380B"/>
    <w:rsid w:val="00853D16"/>
    <w:rsid w:val="008544D2"/>
    <w:rsid w:val="008547C2"/>
    <w:rsid w:val="00854FB4"/>
    <w:rsid w:val="00854FC2"/>
    <w:rsid w:val="0085504B"/>
    <w:rsid w:val="0085508D"/>
    <w:rsid w:val="008550D3"/>
    <w:rsid w:val="00855615"/>
    <w:rsid w:val="00855648"/>
    <w:rsid w:val="00855767"/>
    <w:rsid w:val="008559AE"/>
    <w:rsid w:val="00855E94"/>
    <w:rsid w:val="00855F70"/>
    <w:rsid w:val="00856032"/>
    <w:rsid w:val="0085632E"/>
    <w:rsid w:val="0085643B"/>
    <w:rsid w:val="0085663D"/>
    <w:rsid w:val="008570D4"/>
    <w:rsid w:val="0085717E"/>
    <w:rsid w:val="008571DB"/>
    <w:rsid w:val="008572CE"/>
    <w:rsid w:val="0085730E"/>
    <w:rsid w:val="0085737B"/>
    <w:rsid w:val="0085758E"/>
    <w:rsid w:val="00857763"/>
    <w:rsid w:val="008579F5"/>
    <w:rsid w:val="0086050C"/>
    <w:rsid w:val="00860B0A"/>
    <w:rsid w:val="00860DF7"/>
    <w:rsid w:val="00860EE6"/>
    <w:rsid w:val="008610D9"/>
    <w:rsid w:val="00861A00"/>
    <w:rsid w:val="00861A6E"/>
    <w:rsid w:val="008620A9"/>
    <w:rsid w:val="008621D0"/>
    <w:rsid w:val="00862A8A"/>
    <w:rsid w:val="00862C5F"/>
    <w:rsid w:val="00862E04"/>
    <w:rsid w:val="00863C19"/>
    <w:rsid w:val="0086418B"/>
    <w:rsid w:val="0086481B"/>
    <w:rsid w:val="008648DE"/>
    <w:rsid w:val="00864A9C"/>
    <w:rsid w:val="00864E4E"/>
    <w:rsid w:val="00865207"/>
    <w:rsid w:val="008658EC"/>
    <w:rsid w:val="008659BC"/>
    <w:rsid w:val="008662C0"/>
    <w:rsid w:val="008664A4"/>
    <w:rsid w:val="00866595"/>
    <w:rsid w:val="008669AE"/>
    <w:rsid w:val="00867F4F"/>
    <w:rsid w:val="0087099E"/>
    <w:rsid w:val="00870DA6"/>
    <w:rsid w:val="00870DFD"/>
    <w:rsid w:val="00870E06"/>
    <w:rsid w:val="00870FF9"/>
    <w:rsid w:val="0087113A"/>
    <w:rsid w:val="00871184"/>
    <w:rsid w:val="008714D3"/>
    <w:rsid w:val="008715F3"/>
    <w:rsid w:val="008719F2"/>
    <w:rsid w:val="00871D22"/>
    <w:rsid w:val="00871F4D"/>
    <w:rsid w:val="0087208D"/>
    <w:rsid w:val="008722BD"/>
    <w:rsid w:val="008722D1"/>
    <w:rsid w:val="008723D7"/>
    <w:rsid w:val="008725DF"/>
    <w:rsid w:val="00872BB7"/>
    <w:rsid w:val="00872C45"/>
    <w:rsid w:val="00872E80"/>
    <w:rsid w:val="00874697"/>
    <w:rsid w:val="00874729"/>
    <w:rsid w:val="00874B57"/>
    <w:rsid w:val="00874C5B"/>
    <w:rsid w:val="00874CB4"/>
    <w:rsid w:val="008751D1"/>
    <w:rsid w:val="008753BF"/>
    <w:rsid w:val="00875583"/>
    <w:rsid w:val="008756C3"/>
    <w:rsid w:val="00875FB8"/>
    <w:rsid w:val="0087672C"/>
    <w:rsid w:val="00876BE3"/>
    <w:rsid w:val="008774EF"/>
    <w:rsid w:val="00877816"/>
    <w:rsid w:val="0088097B"/>
    <w:rsid w:val="008809BC"/>
    <w:rsid w:val="00880C0C"/>
    <w:rsid w:val="00880D17"/>
    <w:rsid w:val="00881AAB"/>
    <w:rsid w:val="00881C45"/>
    <w:rsid w:val="00881DE5"/>
    <w:rsid w:val="0088204A"/>
    <w:rsid w:val="008822F9"/>
    <w:rsid w:val="0088230B"/>
    <w:rsid w:val="00882488"/>
    <w:rsid w:val="008824A6"/>
    <w:rsid w:val="008829C8"/>
    <w:rsid w:val="00882EA1"/>
    <w:rsid w:val="00883156"/>
    <w:rsid w:val="008832E2"/>
    <w:rsid w:val="008839F2"/>
    <w:rsid w:val="008846AB"/>
    <w:rsid w:val="0088470A"/>
    <w:rsid w:val="00884773"/>
    <w:rsid w:val="00884870"/>
    <w:rsid w:val="00884BC6"/>
    <w:rsid w:val="00884CB9"/>
    <w:rsid w:val="008852FA"/>
    <w:rsid w:val="00885452"/>
    <w:rsid w:val="00885673"/>
    <w:rsid w:val="008858E7"/>
    <w:rsid w:val="00885975"/>
    <w:rsid w:val="008859A5"/>
    <w:rsid w:val="008862AE"/>
    <w:rsid w:val="00886631"/>
    <w:rsid w:val="00886EEC"/>
    <w:rsid w:val="008876D5"/>
    <w:rsid w:val="00887A9B"/>
    <w:rsid w:val="008902C8"/>
    <w:rsid w:val="00891020"/>
    <w:rsid w:val="0089116D"/>
    <w:rsid w:val="00891364"/>
    <w:rsid w:val="008913DC"/>
    <w:rsid w:val="00891CC5"/>
    <w:rsid w:val="00892266"/>
    <w:rsid w:val="008922D8"/>
    <w:rsid w:val="00892412"/>
    <w:rsid w:val="00892596"/>
    <w:rsid w:val="008925E3"/>
    <w:rsid w:val="00892D9A"/>
    <w:rsid w:val="008930F4"/>
    <w:rsid w:val="008931E6"/>
    <w:rsid w:val="00893D9D"/>
    <w:rsid w:val="008942F2"/>
    <w:rsid w:val="00894530"/>
    <w:rsid w:val="008946E5"/>
    <w:rsid w:val="008948C4"/>
    <w:rsid w:val="00894EEE"/>
    <w:rsid w:val="008952C7"/>
    <w:rsid w:val="00895419"/>
    <w:rsid w:val="00895713"/>
    <w:rsid w:val="0089621A"/>
    <w:rsid w:val="00896465"/>
    <w:rsid w:val="00896AF4"/>
    <w:rsid w:val="00896FD2"/>
    <w:rsid w:val="008970F8"/>
    <w:rsid w:val="00897262"/>
    <w:rsid w:val="00897546"/>
    <w:rsid w:val="00897795"/>
    <w:rsid w:val="008978FB"/>
    <w:rsid w:val="008A014F"/>
    <w:rsid w:val="008A0A0A"/>
    <w:rsid w:val="008A0B91"/>
    <w:rsid w:val="008A161C"/>
    <w:rsid w:val="008A1C63"/>
    <w:rsid w:val="008A1EA7"/>
    <w:rsid w:val="008A1F49"/>
    <w:rsid w:val="008A2012"/>
    <w:rsid w:val="008A2337"/>
    <w:rsid w:val="008A29FD"/>
    <w:rsid w:val="008A2BC7"/>
    <w:rsid w:val="008A2CB2"/>
    <w:rsid w:val="008A2CF8"/>
    <w:rsid w:val="008A2D53"/>
    <w:rsid w:val="008A318B"/>
    <w:rsid w:val="008A33F1"/>
    <w:rsid w:val="008A347B"/>
    <w:rsid w:val="008A352D"/>
    <w:rsid w:val="008A3BFB"/>
    <w:rsid w:val="008A3F70"/>
    <w:rsid w:val="008A3F84"/>
    <w:rsid w:val="008A4179"/>
    <w:rsid w:val="008A4604"/>
    <w:rsid w:val="008A47E1"/>
    <w:rsid w:val="008A5AB6"/>
    <w:rsid w:val="008A663B"/>
    <w:rsid w:val="008A6DB8"/>
    <w:rsid w:val="008A6E77"/>
    <w:rsid w:val="008A7075"/>
    <w:rsid w:val="008A7508"/>
    <w:rsid w:val="008A75EA"/>
    <w:rsid w:val="008A798A"/>
    <w:rsid w:val="008A7D7A"/>
    <w:rsid w:val="008B0430"/>
    <w:rsid w:val="008B04FB"/>
    <w:rsid w:val="008B09A3"/>
    <w:rsid w:val="008B09D6"/>
    <w:rsid w:val="008B0D6E"/>
    <w:rsid w:val="008B10F1"/>
    <w:rsid w:val="008B1DF8"/>
    <w:rsid w:val="008B1EEF"/>
    <w:rsid w:val="008B24BC"/>
    <w:rsid w:val="008B2636"/>
    <w:rsid w:val="008B28FF"/>
    <w:rsid w:val="008B2905"/>
    <w:rsid w:val="008B2996"/>
    <w:rsid w:val="008B2CA2"/>
    <w:rsid w:val="008B2CB5"/>
    <w:rsid w:val="008B2CCC"/>
    <w:rsid w:val="008B2EE3"/>
    <w:rsid w:val="008B3259"/>
    <w:rsid w:val="008B3715"/>
    <w:rsid w:val="008B381B"/>
    <w:rsid w:val="008B3A33"/>
    <w:rsid w:val="008B3B72"/>
    <w:rsid w:val="008B3C3B"/>
    <w:rsid w:val="008B3D56"/>
    <w:rsid w:val="008B4327"/>
    <w:rsid w:val="008B4333"/>
    <w:rsid w:val="008B433F"/>
    <w:rsid w:val="008B4740"/>
    <w:rsid w:val="008B48E1"/>
    <w:rsid w:val="008B4CA2"/>
    <w:rsid w:val="008B4CF5"/>
    <w:rsid w:val="008B4D86"/>
    <w:rsid w:val="008B4DD0"/>
    <w:rsid w:val="008B610C"/>
    <w:rsid w:val="008B6534"/>
    <w:rsid w:val="008B694E"/>
    <w:rsid w:val="008B6C61"/>
    <w:rsid w:val="008B6D30"/>
    <w:rsid w:val="008B6D6D"/>
    <w:rsid w:val="008B7207"/>
    <w:rsid w:val="008B7379"/>
    <w:rsid w:val="008B77C7"/>
    <w:rsid w:val="008B7FE9"/>
    <w:rsid w:val="008C0D95"/>
    <w:rsid w:val="008C0E1E"/>
    <w:rsid w:val="008C0ED3"/>
    <w:rsid w:val="008C0F08"/>
    <w:rsid w:val="008C1630"/>
    <w:rsid w:val="008C187F"/>
    <w:rsid w:val="008C1A65"/>
    <w:rsid w:val="008C1AE2"/>
    <w:rsid w:val="008C1D9F"/>
    <w:rsid w:val="008C21BC"/>
    <w:rsid w:val="008C2292"/>
    <w:rsid w:val="008C2C97"/>
    <w:rsid w:val="008C354C"/>
    <w:rsid w:val="008C3634"/>
    <w:rsid w:val="008C4069"/>
    <w:rsid w:val="008C4A02"/>
    <w:rsid w:val="008C4BD5"/>
    <w:rsid w:val="008C4BEF"/>
    <w:rsid w:val="008C5005"/>
    <w:rsid w:val="008C5930"/>
    <w:rsid w:val="008C5979"/>
    <w:rsid w:val="008C5E39"/>
    <w:rsid w:val="008C5FD6"/>
    <w:rsid w:val="008C6073"/>
    <w:rsid w:val="008C63B6"/>
    <w:rsid w:val="008C6566"/>
    <w:rsid w:val="008C6874"/>
    <w:rsid w:val="008C6AA2"/>
    <w:rsid w:val="008C6B48"/>
    <w:rsid w:val="008C7988"/>
    <w:rsid w:val="008C7EEE"/>
    <w:rsid w:val="008C7F47"/>
    <w:rsid w:val="008D02D1"/>
    <w:rsid w:val="008D036F"/>
    <w:rsid w:val="008D06F6"/>
    <w:rsid w:val="008D070E"/>
    <w:rsid w:val="008D088A"/>
    <w:rsid w:val="008D0CCA"/>
    <w:rsid w:val="008D10DE"/>
    <w:rsid w:val="008D16FD"/>
    <w:rsid w:val="008D1E11"/>
    <w:rsid w:val="008D2582"/>
    <w:rsid w:val="008D2E79"/>
    <w:rsid w:val="008D3449"/>
    <w:rsid w:val="008D3706"/>
    <w:rsid w:val="008D4009"/>
    <w:rsid w:val="008D4142"/>
    <w:rsid w:val="008D41DA"/>
    <w:rsid w:val="008D44B7"/>
    <w:rsid w:val="008D4631"/>
    <w:rsid w:val="008D4BC4"/>
    <w:rsid w:val="008D4E0F"/>
    <w:rsid w:val="008D4E26"/>
    <w:rsid w:val="008D5E73"/>
    <w:rsid w:val="008D6387"/>
    <w:rsid w:val="008D71A9"/>
    <w:rsid w:val="008D72B7"/>
    <w:rsid w:val="008D7769"/>
    <w:rsid w:val="008D7989"/>
    <w:rsid w:val="008D7FD8"/>
    <w:rsid w:val="008E019B"/>
    <w:rsid w:val="008E020C"/>
    <w:rsid w:val="008E027F"/>
    <w:rsid w:val="008E0440"/>
    <w:rsid w:val="008E0CA7"/>
    <w:rsid w:val="008E0D4B"/>
    <w:rsid w:val="008E0E18"/>
    <w:rsid w:val="008E1514"/>
    <w:rsid w:val="008E1609"/>
    <w:rsid w:val="008E1896"/>
    <w:rsid w:val="008E1E2D"/>
    <w:rsid w:val="008E21E2"/>
    <w:rsid w:val="008E2682"/>
    <w:rsid w:val="008E2D1D"/>
    <w:rsid w:val="008E30F6"/>
    <w:rsid w:val="008E3C1A"/>
    <w:rsid w:val="008E42BA"/>
    <w:rsid w:val="008E43F9"/>
    <w:rsid w:val="008E443A"/>
    <w:rsid w:val="008E48F4"/>
    <w:rsid w:val="008E4A62"/>
    <w:rsid w:val="008E4DD5"/>
    <w:rsid w:val="008E5A95"/>
    <w:rsid w:val="008E5B9C"/>
    <w:rsid w:val="008E5C0D"/>
    <w:rsid w:val="008E5F64"/>
    <w:rsid w:val="008E6196"/>
    <w:rsid w:val="008E6286"/>
    <w:rsid w:val="008E629F"/>
    <w:rsid w:val="008E659D"/>
    <w:rsid w:val="008E69B4"/>
    <w:rsid w:val="008E6AE3"/>
    <w:rsid w:val="008E6E0F"/>
    <w:rsid w:val="008E716F"/>
    <w:rsid w:val="008E738B"/>
    <w:rsid w:val="008E760E"/>
    <w:rsid w:val="008E795E"/>
    <w:rsid w:val="008E7DA3"/>
    <w:rsid w:val="008F01CF"/>
    <w:rsid w:val="008F0B59"/>
    <w:rsid w:val="008F0ED8"/>
    <w:rsid w:val="008F0FD0"/>
    <w:rsid w:val="008F1006"/>
    <w:rsid w:val="008F15F8"/>
    <w:rsid w:val="008F15FA"/>
    <w:rsid w:val="008F1801"/>
    <w:rsid w:val="008F1CB5"/>
    <w:rsid w:val="008F1F21"/>
    <w:rsid w:val="008F20BB"/>
    <w:rsid w:val="008F2138"/>
    <w:rsid w:val="008F22A0"/>
    <w:rsid w:val="008F22ED"/>
    <w:rsid w:val="008F2631"/>
    <w:rsid w:val="008F26C0"/>
    <w:rsid w:val="008F29E7"/>
    <w:rsid w:val="008F2EB1"/>
    <w:rsid w:val="008F3F48"/>
    <w:rsid w:val="008F444F"/>
    <w:rsid w:val="008F44BC"/>
    <w:rsid w:val="008F6123"/>
    <w:rsid w:val="008F6130"/>
    <w:rsid w:val="008F6449"/>
    <w:rsid w:val="008F656C"/>
    <w:rsid w:val="008F69A1"/>
    <w:rsid w:val="008F6C75"/>
    <w:rsid w:val="008F6D4A"/>
    <w:rsid w:val="008F6F36"/>
    <w:rsid w:val="008F7144"/>
    <w:rsid w:val="008F736D"/>
    <w:rsid w:val="008F75A0"/>
    <w:rsid w:val="008F7885"/>
    <w:rsid w:val="008F7AFA"/>
    <w:rsid w:val="008F7DDA"/>
    <w:rsid w:val="009003EB"/>
    <w:rsid w:val="00900568"/>
    <w:rsid w:val="0090068E"/>
    <w:rsid w:val="009009EF"/>
    <w:rsid w:val="00900E81"/>
    <w:rsid w:val="009010D7"/>
    <w:rsid w:val="009010EC"/>
    <w:rsid w:val="009011B6"/>
    <w:rsid w:val="00901648"/>
    <w:rsid w:val="00901904"/>
    <w:rsid w:val="00901C0A"/>
    <w:rsid w:val="00901F26"/>
    <w:rsid w:val="009025FD"/>
    <w:rsid w:val="009027DB"/>
    <w:rsid w:val="009029EB"/>
    <w:rsid w:val="00903001"/>
    <w:rsid w:val="00903518"/>
    <w:rsid w:val="00903689"/>
    <w:rsid w:val="00903725"/>
    <w:rsid w:val="009037C2"/>
    <w:rsid w:val="00903E37"/>
    <w:rsid w:val="00903EC7"/>
    <w:rsid w:val="009040E2"/>
    <w:rsid w:val="009041B6"/>
    <w:rsid w:val="009045F2"/>
    <w:rsid w:val="00904A59"/>
    <w:rsid w:val="00904C75"/>
    <w:rsid w:val="00905548"/>
    <w:rsid w:val="00905A6B"/>
    <w:rsid w:val="00905F9B"/>
    <w:rsid w:val="00906245"/>
    <w:rsid w:val="009063F4"/>
    <w:rsid w:val="00906BC3"/>
    <w:rsid w:val="00907884"/>
    <w:rsid w:val="009078DF"/>
    <w:rsid w:val="009079E5"/>
    <w:rsid w:val="00907E44"/>
    <w:rsid w:val="00910431"/>
    <w:rsid w:val="00910CC7"/>
    <w:rsid w:val="00911447"/>
    <w:rsid w:val="0091144B"/>
    <w:rsid w:val="00911699"/>
    <w:rsid w:val="009119E1"/>
    <w:rsid w:val="009119E7"/>
    <w:rsid w:val="00911DB1"/>
    <w:rsid w:val="00911EC9"/>
    <w:rsid w:val="009123C3"/>
    <w:rsid w:val="009125E9"/>
    <w:rsid w:val="00912B75"/>
    <w:rsid w:val="00913442"/>
    <w:rsid w:val="00913498"/>
    <w:rsid w:val="0091370B"/>
    <w:rsid w:val="009139D2"/>
    <w:rsid w:val="00913B00"/>
    <w:rsid w:val="009140E1"/>
    <w:rsid w:val="009145B0"/>
    <w:rsid w:val="00914870"/>
    <w:rsid w:val="00914A03"/>
    <w:rsid w:val="00914F63"/>
    <w:rsid w:val="0091504A"/>
    <w:rsid w:val="0091519E"/>
    <w:rsid w:val="00915252"/>
    <w:rsid w:val="00915626"/>
    <w:rsid w:val="009159C1"/>
    <w:rsid w:val="00915C23"/>
    <w:rsid w:val="009165E5"/>
    <w:rsid w:val="0091680F"/>
    <w:rsid w:val="00916B48"/>
    <w:rsid w:val="00916E2F"/>
    <w:rsid w:val="00916F3D"/>
    <w:rsid w:val="009171F9"/>
    <w:rsid w:val="00917866"/>
    <w:rsid w:val="00917A96"/>
    <w:rsid w:val="00917C5F"/>
    <w:rsid w:val="009203CC"/>
    <w:rsid w:val="009205EF"/>
    <w:rsid w:val="00920A9B"/>
    <w:rsid w:val="00920B00"/>
    <w:rsid w:val="00920B5F"/>
    <w:rsid w:val="0092161A"/>
    <w:rsid w:val="00921C74"/>
    <w:rsid w:val="00922460"/>
    <w:rsid w:val="009229CD"/>
    <w:rsid w:val="0092346E"/>
    <w:rsid w:val="00923557"/>
    <w:rsid w:val="00923D1D"/>
    <w:rsid w:val="00924365"/>
    <w:rsid w:val="0092459D"/>
    <w:rsid w:val="00924B1D"/>
    <w:rsid w:val="00924E3C"/>
    <w:rsid w:val="0092526C"/>
    <w:rsid w:val="0092529D"/>
    <w:rsid w:val="009256B4"/>
    <w:rsid w:val="00925934"/>
    <w:rsid w:val="00925AFE"/>
    <w:rsid w:val="00926001"/>
    <w:rsid w:val="009261A6"/>
    <w:rsid w:val="00926221"/>
    <w:rsid w:val="00926266"/>
    <w:rsid w:val="00926615"/>
    <w:rsid w:val="00926AFC"/>
    <w:rsid w:val="0092704E"/>
    <w:rsid w:val="0092719E"/>
    <w:rsid w:val="00927939"/>
    <w:rsid w:val="00927966"/>
    <w:rsid w:val="00927AA0"/>
    <w:rsid w:val="00927BE3"/>
    <w:rsid w:val="00927DFE"/>
    <w:rsid w:val="00930746"/>
    <w:rsid w:val="00930915"/>
    <w:rsid w:val="00930EB7"/>
    <w:rsid w:val="00930FB7"/>
    <w:rsid w:val="00931031"/>
    <w:rsid w:val="0093124B"/>
    <w:rsid w:val="009321D2"/>
    <w:rsid w:val="00932438"/>
    <w:rsid w:val="00932879"/>
    <w:rsid w:val="00932F40"/>
    <w:rsid w:val="009334D2"/>
    <w:rsid w:val="0093351F"/>
    <w:rsid w:val="00933894"/>
    <w:rsid w:val="00933940"/>
    <w:rsid w:val="00933C8F"/>
    <w:rsid w:val="00934217"/>
    <w:rsid w:val="00934676"/>
    <w:rsid w:val="00934A53"/>
    <w:rsid w:val="00934DC3"/>
    <w:rsid w:val="009350C9"/>
    <w:rsid w:val="009353C3"/>
    <w:rsid w:val="00935851"/>
    <w:rsid w:val="00935D1B"/>
    <w:rsid w:val="00935FF1"/>
    <w:rsid w:val="00936548"/>
    <w:rsid w:val="00936901"/>
    <w:rsid w:val="00936992"/>
    <w:rsid w:val="00936A4E"/>
    <w:rsid w:val="0093738D"/>
    <w:rsid w:val="0093770A"/>
    <w:rsid w:val="0093798B"/>
    <w:rsid w:val="00937C2B"/>
    <w:rsid w:val="00937C5D"/>
    <w:rsid w:val="00937CCD"/>
    <w:rsid w:val="00937DBF"/>
    <w:rsid w:val="00937DF0"/>
    <w:rsid w:val="00937E40"/>
    <w:rsid w:val="00937F80"/>
    <w:rsid w:val="00940296"/>
    <w:rsid w:val="009404E1"/>
    <w:rsid w:val="0094092B"/>
    <w:rsid w:val="00940C60"/>
    <w:rsid w:val="00940D62"/>
    <w:rsid w:val="009411F8"/>
    <w:rsid w:val="0094128E"/>
    <w:rsid w:val="009413BD"/>
    <w:rsid w:val="00941540"/>
    <w:rsid w:val="0094165C"/>
    <w:rsid w:val="00942445"/>
    <w:rsid w:val="00942716"/>
    <w:rsid w:val="00942886"/>
    <w:rsid w:val="00942A04"/>
    <w:rsid w:val="0094357A"/>
    <w:rsid w:val="00943CCF"/>
    <w:rsid w:val="00943FE2"/>
    <w:rsid w:val="00944477"/>
    <w:rsid w:val="009444BA"/>
    <w:rsid w:val="009445DD"/>
    <w:rsid w:val="00944682"/>
    <w:rsid w:val="00944715"/>
    <w:rsid w:val="00944A9F"/>
    <w:rsid w:val="00944E1C"/>
    <w:rsid w:val="0094511A"/>
    <w:rsid w:val="00945750"/>
    <w:rsid w:val="00946488"/>
    <w:rsid w:val="00946898"/>
    <w:rsid w:val="00946AC9"/>
    <w:rsid w:val="00947437"/>
    <w:rsid w:val="00947691"/>
    <w:rsid w:val="0094784E"/>
    <w:rsid w:val="009479CA"/>
    <w:rsid w:val="00947DB6"/>
    <w:rsid w:val="00950086"/>
    <w:rsid w:val="009501F4"/>
    <w:rsid w:val="00950215"/>
    <w:rsid w:val="00951236"/>
    <w:rsid w:val="00951340"/>
    <w:rsid w:val="00951357"/>
    <w:rsid w:val="009520D9"/>
    <w:rsid w:val="00952E0B"/>
    <w:rsid w:val="00952F72"/>
    <w:rsid w:val="0095302A"/>
    <w:rsid w:val="00953F4F"/>
    <w:rsid w:val="009546F5"/>
    <w:rsid w:val="00954970"/>
    <w:rsid w:val="009553B2"/>
    <w:rsid w:val="0095559F"/>
    <w:rsid w:val="00955617"/>
    <w:rsid w:val="009559E4"/>
    <w:rsid w:val="00955E9C"/>
    <w:rsid w:val="00955FBF"/>
    <w:rsid w:val="00956C60"/>
    <w:rsid w:val="00957223"/>
    <w:rsid w:val="009573BA"/>
    <w:rsid w:val="00957775"/>
    <w:rsid w:val="009577FB"/>
    <w:rsid w:val="00957A69"/>
    <w:rsid w:val="00957DC6"/>
    <w:rsid w:val="00957F81"/>
    <w:rsid w:val="00960645"/>
    <w:rsid w:val="00960A33"/>
    <w:rsid w:val="00960FE7"/>
    <w:rsid w:val="0096130A"/>
    <w:rsid w:val="0096137B"/>
    <w:rsid w:val="0096189C"/>
    <w:rsid w:val="00962199"/>
    <w:rsid w:val="00963017"/>
    <w:rsid w:val="00963065"/>
    <w:rsid w:val="009630DD"/>
    <w:rsid w:val="0096319B"/>
    <w:rsid w:val="0096336C"/>
    <w:rsid w:val="00963523"/>
    <w:rsid w:val="00963808"/>
    <w:rsid w:val="009643B5"/>
    <w:rsid w:val="00964B4C"/>
    <w:rsid w:val="00964F75"/>
    <w:rsid w:val="009653BE"/>
    <w:rsid w:val="009654B8"/>
    <w:rsid w:val="009657F8"/>
    <w:rsid w:val="009658B4"/>
    <w:rsid w:val="009659D7"/>
    <w:rsid w:val="00965A6B"/>
    <w:rsid w:val="00965EE7"/>
    <w:rsid w:val="009663E2"/>
    <w:rsid w:val="009669DC"/>
    <w:rsid w:val="00966AB1"/>
    <w:rsid w:val="00966DD5"/>
    <w:rsid w:val="00967476"/>
    <w:rsid w:val="0096764A"/>
    <w:rsid w:val="009708DC"/>
    <w:rsid w:val="00970BB9"/>
    <w:rsid w:val="009711CF"/>
    <w:rsid w:val="009714A7"/>
    <w:rsid w:val="00971A94"/>
    <w:rsid w:val="0097260E"/>
    <w:rsid w:val="00972B5A"/>
    <w:rsid w:val="00973017"/>
    <w:rsid w:val="009730B3"/>
    <w:rsid w:val="00973A74"/>
    <w:rsid w:val="00973CFD"/>
    <w:rsid w:val="0097411E"/>
    <w:rsid w:val="00974514"/>
    <w:rsid w:val="00974B5C"/>
    <w:rsid w:val="0097519E"/>
    <w:rsid w:val="0097584B"/>
    <w:rsid w:val="00975E91"/>
    <w:rsid w:val="009767FF"/>
    <w:rsid w:val="00977682"/>
    <w:rsid w:val="00977F07"/>
    <w:rsid w:val="009801AA"/>
    <w:rsid w:val="00980F27"/>
    <w:rsid w:val="00981467"/>
    <w:rsid w:val="00981477"/>
    <w:rsid w:val="0098192E"/>
    <w:rsid w:val="00981B41"/>
    <w:rsid w:val="00981B9E"/>
    <w:rsid w:val="00981B9F"/>
    <w:rsid w:val="00981FFB"/>
    <w:rsid w:val="00982385"/>
    <w:rsid w:val="009829C9"/>
    <w:rsid w:val="009829F5"/>
    <w:rsid w:val="00982FA6"/>
    <w:rsid w:val="00983577"/>
    <w:rsid w:val="00983855"/>
    <w:rsid w:val="00983ABE"/>
    <w:rsid w:val="009841D5"/>
    <w:rsid w:val="009842B3"/>
    <w:rsid w:val="00984327"/>
    <w:rsid w:val="0098451C"/>
    <w:rsid w:val="00984BFA"/>
    <w:rsid w:val="00985FAB"/>
    <w:rsid w:val="00986140"/>
    <w:rsid w:val="0098631A"/>
    <w:rsid w:val="009869D7"/>
    <w:rsid w:val="00986AA2"/>
    <w:rsid w:val="00986F20"/>
    <w:rsid w:val="009870DC"/>
    <w:rsid w:val="009878BA"/>
    <w:rsid w:val="00987A5D"/>
    <w:rsid w:val="00987BCC"/>
    <w:rsid w:val="00987DE5"/>
    <w:rsid w:val="00987FF5"/>
    <w:rsid w:val="00990DC0"/>
    <w:rsid w:val="00990F85"/>
    <w:rsid w:val="009917E9"/>
    <w:rsid w:val="009918B9"/>
    <w:rsid w:val="00991E5C"/>
    <w:rsid w:val="00991E7B"/>
    <w:rsid w:val="0099217C"/>
    <w:rsid w:val="0099306C"/>
    <w:rsid w:val="00993430"/>
    <w:rsid w:val="009934BB"/>
    <w:rsid w:val="009936F4"/>
    <w:rsid w:val="00993CDF"/>
    <w:rsid w:val="00994704"/>
    <w:rsid w:val="00994728"/>
    <w:rsid w:val="00995AC5"/>
    <w:rsid w:val="00995C97"/>
    <w:rsid w:val="00995ECE"/>
    <w:rsid w:val="00995FEB"/>
    <w:rsid w:val="009962BB"/>
    <w:rsid w:val="009962C1"/>
    <w:rsid w:val="00996307"/>
    <w:rsid w:val="00996DA9"/>
    <w:rsid w:val="009970BF"/>
    <w:rsid w:val="009976E8"/>
    <w:rsid w:val="009A043C"/>
    <w:rsid w:val="009A052F"/>
    <w:rsid w:val="009A0E1E"/>
    <w:rsid w:val="009A15C0"/>
    <w:rsid w:val="009A1A9E"/>
    <w:rsid w:val="009A1C0E"/>
    <w:rsid w:val="009A1C69"/>
    <w:rsid w:val="009A2574"/>
    <w:rsid w:val="009A267F"/>
    <w:rsid w:val="009A2A4D"/>
    <w:rsid w:val="009A2B7F"/>
    <w:rsid w:val="009A2C74"/>
    <w:rsid w:val="009A2E58"/>
    <w:rsid w:val="009A3330"/>
    <w:rsid w:val="009A3B8B"/>
    <w:rsid w:val="009A3DEB"/>
    <w:rsid w:val="009A3E18"/>
    <w:rsid w:val="009A4328"/>
    <w:rsid w:val="009A438C"/>
    <w:rsid w:val="009A43E1"/>
    <w:rsid w:val="009A4CD3"/>
    <w:rsid w:val="009A4D4D"/>
    <w:rsid w:val="009A54EF"/>
    <w:rsid w:val="009A56E9"/>
    <w:rsid w:val="009A5B92"/>
    <w:rsid w:val="009A6189"/>
    <w:rsid w:val="009A661F"/>
    <w:rsid w:val="009A6711"/>
    <w:rsid w:val="009A674D"/>
    <w:rsid w:val="009A6F76"/>
    <w:rsid w:val="009A70DB"/>
    <w:rsid w:val="009A7781"/>
    <w:rsid w:val="009A78C9"/>
    <w:rsid w:val="009A79FB"/>
    <w:rsid w:val="009A7A53"/>
    <w:rsid w:val="009A7B30"/>
    <w:rsid w:val="009A7DF5"/>
    <w:rsid w:val="009A7EF8"/>
    <w:rsid w:val="009B0159"/>
    <w:rsid w:val="009B0351"/>
    <w:rsid w:val="009B0382"/>
    <w:rsid w:val="009B050C"/>
    <w:rsid w:val="009B05C3"/>
    <w:rsid w:val="009B08B2"/>
    <w:rsid w:val="009B08B9"/>
    <w:rsid w:val="009B09DF"/>
    <w:rsid w:val="009B0E28"/>
    <w:rsid w:val="009B108B"/>
    <w:rsid w:val="009B172D"/>
    <w:rsid w:val="009B196F"/>
    <w:rsid w:val="009B1C4A"/>
    <w:rsid w:val="009B1E4B"/>
    <w:rsid w:val="009B1FCD"/>
    <w:rsid w:val="009B1FE7"/>
    <w:rsid w:val="009B2039"/>
    <w:rsid w:val="009B2778"/>
    <w:rsid w:val="009B27D4"/>
    <w:rsid w:val="009B34D6"/>
    <w:rsid w:val="009B37A1"/>
    <w:rsid w:val="009B38A8"/>
    <w:rsid w:val="009B3A66"/>
    <w:rsid w:val="009B3E5C"/>
    <w:rsid w:val="009B3E87"/>
    <w:rsid w:val="009B3FCE"/>
    <w:rsid w:val="009B4212"/>
    <w:rsid w:val="009B440F"/>
    <w:rsid w:val="009B4777"/>
    <w:rsid w:val="009B4978"/>
    <w:rsid w:val="009B49F2"/>
    <w:rsid w:val="009B4E88"/>
    <w:rsid w:val="009B50AA"/>
    <w:rsid w:val="009B5A12"/>
    <w:rsid w:val="009B60F6"/>
    <w:rsid w:val="009B6341"/>
    <w:rsid w:val="009B6537"/>
    <w:rsid w:val="009B68CA"/>
    <w:rsid w:val="009B6A03"/>
    <w:rsid w:val="009B6DB6"/>
    <w:rsid w:val="009B70B2"/>
    <w:rsid w:val="009B70DC"/>
    <w:rsid w:val="009B735F"/>
    <w:rsid w:val="009B752A"/>
    <w:rsid w:val="009B7681"/>
    <w:rsid w:val="009B78B2"/>
    <w:rsid w:val="009B7996"/>
    <w:rsid w:val="009B7BF3"/>
    <w:rsid w:val="009C064D"/>
    <w:rsid w:val="009C0B57"/>
    <w:rsid w:val="009C0BEA"/>
    <w:rsid w:val="009C0E8F"/>
    <w:rsid w:val="009C10F9"/>
    <w:rsid w:val="009C11D3"/>
    <w:rsid w:val="009C1736"/>
    <w:rsid w:val="009C1787"/>
    <w:rsid w:val="009C182C"/>
    <w:rsid w:val="009C1B67"/>
    <w:rsid w:val="009C1BA2"/>
    <w:rsid w:val="009C1C22"/>
    <w:rsid w:val="009C21C9"/>
    <w:rsid w:val="009C262B"/>
    <w:rsid w:val="009C2AB5"/>
    <w:rsid w:val="009C358E"/>
    <w:rsid w:val="009C384C"/>
    <w:rsid w:val="009C3859"/>
    <w:rsid w:val="009C3AE7"/>
    <w:rsid w:val="009C3B8E"/>
    <w:rsid w:val="009C43C2"/>
    <w:rsid w:val="009C44E1"/>
    <w:rsid w:val="009C49AB"/>
    <w:rsid w:val="009C4A7A"/>
    <w:rsid w:val="009C52B7"/>
    <w:rsid w:val="009C5636"/>
    <w:rsid w:val="009C5C0D"/>
    <w:rsid w:val="009C5FF0"/>
    <w:rsid w:val="009C69EB"/>
    <w:rsid w:val="009C6A49"/>
    <w:rsid w:val="009C6DF7"/>
    <w:rsid w:val="009C7388"/>
    <w:rsid w:val="009C74C0"/>
    <w:rsid w:val="009C7504"/>
    <w:rsid w:val="009C7D70"/>
    <w:rsid w:val="009D01B6"/>
    <w:rsid w:val="009D059A"/>
    <w:rsid w:val="009D05E1"/>
    <w:rsid w:val="009D06C2"/>
    <w:rsid w:val="009D06E0"/>
    <w:rsid w:val="009D07F9"/>
    <w:rsid w:val="009D0A68"/>
    <w:rsid w:val="009D0B09"/>
    <w:rsid w:val="009D0FB6"/>
    <w:rsid w:val="009D10B8"/>
    <w:rsid w:val="009D12D9"/>
    <w:rsid w:val="009D1527"/>
    <w:rsid w:val="009D16A3"/>
    <w:rsid w:val="009D170B"/>
    <w:rsid w:val="009D1788"/>
    <w:rsid w:val="009D182E"/>
    <w:rsid w:val="009D1C63"/>
    <w:rsid w:val="009D2335"/>
    <w:rsid w:val="009D2A38"/>
    <w:rsid w:val="009D2A49"/>
    <w:rsid w:val="009D2ED1"/>
    <w:rsid w:val="009D33A0"/>
    <w:rsid w:val="009D3602"/>
    <w:rsid w:val="009D492C"/>
    <w:rsid w:val="009D543A"/>
    <w:rsid w:val="009D57F2"/>
    <w:rsid w:val="009D5AA1"/>
    <w:rsid w:val="009D60E5"/>
    <w:rsid w:val="009D67EC"/>
    <w:rsid w:val="009D68C8"/>
    <w:rsid w:val="009D6BBA"/>
    <w:rsid w:val="009D6FFA"/>
    <w:rsid w:val="009D7190"/>
    <w:rsid w:val="009D72D0"/>
    <w:rsid w:val="009D7744"/>
    <w:rsid w:val="009D7C5D"/>
    <w:rsid w:val="009E0113"/>
    <w:rsid w:val="009E0CB6"/>
    <w:rsid w:val="009E0CCC"/>
    <w:rsid w:val="009E17D4"/>
    <w:rsid w:val="009E17EB"/>
    <w:rsid w:val="009E1D2F"/>
    <w:rsid w:val="009E2660"/>
    <w:rsid w:val="009E27C0"/>
    <w:rsid w:val="009E290B"/>
    <w:rsid w:val="009E2CC1"/>
    <w:rsid w:val="009E3146"/>
    <w:rsid w:val="009E404B"/>
    <w:rsid w:val="009E4087"/>
    <w:rsid w:val="009E4A01"/>
    <w:rsid w:val="009E4F0F"/>
    <w:rsid w:val="009E56C1"/>
    <w:rsid w:val="009E5E64"/>
    <w:rsid w:val="009E60BF"/>
    <w:rsid w:val="009E61CE"/>
    <w:rsid w:val="009E640E"/>
    <w:rsid w:val="009E6D31"/>
    <w:rsid w:val="009E706C"/>
    <w:rsid w:val="009E70F5"/>
    <w:rsid w:val="009E716A"/>
    <w:rsid w:val="009E719C"/>
    <w:rsid w:val="009E755C"/>
    <w:rsid w:val="009E7B37"/>
    <w:rsid w:val="009E7F51"/>
    <w:rsid w:val="009F01D7"/>
    <w:rsid w:val="009F0516"/>
    <w:rsid w:val="009F0C4C"/>
    <w:rsid w:val="009F143D"/>
    <w:rsid w:val="009F143F"/>
    <w:rsid w:val="009F184D"/>
    <w:rsid w:val="009F1971"/>
    <w:rsid w:val="009F1DB5"/>
    <w:rsid w:val="009F39A8"/>
    <w:rsid w:val="009F3A05"/>
    <w:rsid w:val="009F3A86"/>
    <w:rsid w:val="009F43D7"/>
    <w:rsid w:val="009F46A6"/>
    <w:rsid w:val="009F4B99"/>
    <w:rsid w:val="009F51D5"/>
    <w:rsid w:val="009F51E8"/>
    <w:rsid w:val="009F5536"/>
    <w:rsid w:val="009F56E3"/>
    <w:rsid w:val="009F575E"/>
    <w:rsid w:val="009F5B46"/>
    <w:rsid w:val="009F5F3A"/>
    <w:rsid w:val="009F6108"/>
    <w:rsid w:val="009F6602"/>
    <w:rsid w:val="009F6763"/>
    <w:rsid w:val="009F6A17"/>
    <w:rsid w:val="009F6A28"/>
    <w:rsid w:val="009F6AC3"/>
    <w:rsid w:val="009F6B9D"/>
    <w:rsid w:val="009F7B17"/>
    <w:rsid w:val="009F7B63"/>
    <w:rsid w:val="00A008EA"/>
    <w:rsid w:val="00A00BCD"/>
    <w:rsid w:val="00A0107F"/>
    <w:rsid w:val="00A01A84"/>
    <w:rsid w:val="00A020B6"/>
    <w:rsid w:val="00A023B2"/>
    <w:rsid w:val="00A02513"/>
    <w:rsid w:val="00A031E2"/>
    <w:rsid w:val="00A0336D"/>
    <w:rsid w:val="00A034AB"/>
    <w:rsid w:val="00A03C1A"/>
    <w:rsid w:val="00A04643"/>
    <w:rsid w:val="00A04670"/>
    <w:rsid w:val="00A04684"/>
    <w:rsid w:val="00A048F1"/>
    <w:rsid w:val="00A04954"/>
    <w:rsid w:val="00A04AC0"/>
    <w:rsid w:val="00A04BAD"/>
    <w:rsid w:val="00A04C7A"/>
    <w:rsid w:val="00A05107"/>
    <w:rsid w:val="00A05769"/>
    <w:rsid w:val="00A0580D"/>
    <w:rsid w:val="00A05905"/>
    <w:rsid w:val="00A059B7"/>
    <w:rsid w:val="00A05DE2"/>
    <w:rsid w:val="00A06A3B"/>
    <w:rsid w:val="00A06A49"/>
    <w:rsid w:val="00A06BE3"/>
    <w:rsid w:val="00A06EE3"/>
    <w:rsid w:val="00A0707C"/>
    <w:rsid w:val="00A07099"/>
    <w:rsid w:val="00A073A0"/>
    <w:rsid w:val="00A07534"/>
    <w:rsid w:val="00A07618"/>
    <w:rsid w:val="00A07A5A"/>
    <w:rsid w:val="00A07AC3"/>
    <w:rsid w:val="00A07AD2"/>
    <w:rsid w:val="00A07AE2"/>
    <w:rsid w:val="00A07BD9"/>
    <w:rsid w:val="00A07CAB"/>
    <w:rsid w:val="00A10750"/>
    <w:rsid w:val="00A10878"/>
    <w:rsid w:val="00A10C9F"/>
    <w:rsid w:val="00A10EAD"/>
    <w:rsid w:val="00A120DC"/>
    <w:rsid w:val="00A121B9"/>
    <w:rsid w:val="00A121BE"/>
    <w:rsid w:val="00A1249D"/>
    <w:rsid w:val="00A12A9F"/>
    <w:rsid w:val="00A12B5B"/>
    <w:rsid w:val="00A12C4D"/>
    <w:rsid w:val="00A13733"/>
    <w:rsid w:val="00A13778"/>
    <w:rsid w:val="00A13E9F"/>
    <w:rsid w:val="00A13F0E"/>
    <w:rsid w:val="00A149F7"/>
    <w:rsid w:val="00A14C76"/>
    <w:rsid w:val="00A152FB"/>
    <w:rsid w:val="00A1544E"/>
    <w:rsid w:val="00A15691"/>
    <w:rsid w:val="00A15A80"/>
    <w:rsid w:val="00A15CAB"/>
    <w:rsid w:val="00A15CE2"/>
    <w:rsid w:val="00A15D78"/>
    <w:rsid w:val="00A166AB"/>
    <w:rsid w:val="00A16777"/>
    <w:rsid w:val="00A169D3"/>
    <w:rsid w:val="00A16AAF"/>
    <w:rsid w:val="00A1708F"/>
    <w:rsid w:val="00A171B7"/>
    <w:rsid w:val="00A17950"/>
    <w:rsid w:val="00A17996"/>
    <w:rsid w:val="00A17C04"/>
    <w:rsid w:val="00A17ED2"/>
    <w:rsid w:val="00A203B3"/>
    <w:rsid w:val="00A20551"/>
    <w:rsid w:val="00A20844"/>
    <w:rsid w:val="00A20B3A"/>
    <w:rsid w:val="00A21078"/>
    <w:rsid w:val="00A211DC"/>
    <w:rsid w:val="00A213A6"/>
    <w:rsid w:val="00A21723"/>
    <w:rsid w:val="00A217AB"/>
    <w:rsid w:val="00A2190E"/>
    <w:rsid w:val="00A21B1D"/>
    <w:rsid w:val="00A21CF7"/>
    <w:rsid w:val="00A21D4E"/>
    <w:rsid w:val="00A21EFF"/>
    <w:rsid w:val="00A21F9D"/>
    <w:rsid w:val="00A220A5"/>
    <w:rsid w:val="00A22430"/>
    <w:rsid w:val="00A227F2"/>
    <w:rsid w:val="00A2282C"/>
    <w:rsid w:val="00A230DC"/>
    <w:rsid w:val="00A2331F"/>
    <w:rsid w:val="00A23330"/>
    <w:rsid w:val="00A234F3"/>
    <w:rsid w:val="00A24401"/>
    <w:rsid w:val="00A24490"/>
    <w:rsid w:val="00A24A5A"/>
    <w:rsid w:val="00A24A97"/>
    <w:rsid w:val="00A24C4E"/>
    <w:rsid w:val="00A24FF6"/>
    <w:rsid w:val="00A25623"/>
    <w:rsid w:val="00A256BB"/>
    <w:rsid w:val="00A257E5"/>
    <w:rsid w:val="00A2590D"/>
    <w:rsid w:val="00A2622F"/>
    <w:rsid w:val="00A2624C"/>
    <w:rsid w:val="00A26374"/>
    <w:rsid w:val="00A263B6"/>
    <w:rsid w:val="00A264F6"/>
    <w:rsid w:val="00A26DFB"/>
    <w:rsid w:val="00A26E0B"/>
    <w:rsid w:val="00A27523"/>
    <w:rsid w:val="00A277D6"/>
    <w:rsid w:val="00A278C4"/>
    <w:rsid w:val="00A30160"/>
    <w:rsid w:val="00A301AA"/>
    <w:rsid w:val="00A30826"/>
    <w:rsid w:val="00A30830"/>
    <w:rsid w:val="00A3084A"/>
    <w:rsid w:val="00A308B0"/>
    <w:rsid w:val="00A309AE"/>
    <w:rsid w:val="00A309FC"/>
    <w:rsid w:val="00A30D5C"/>
    <w:rsid w:val="00A3108B"/>
    <w:rsid w:val="00A31842"/>
    <w:rsid w:val="00A31CCD"/>
    <w:rsid w:val="00A326A1"/>
    <w:rsid w:val="00A326B0"/>
    <w:rsid w:val="00A32A43"/>
    <w:rsid w:val="00A32AFD"/>
    <w:rsid w:val="00A32B6C"/>
    <w:rsid w:val="00A331F3"/>
    <w:rsid w:val="00A3330C"/>
    <w:rsid w:val="00A337DA"/>
    <w:rsid w:val="00A33AD2"/>
    <w:rsid w:val="00A3516C"/>
    <w:rsid w:val="00A356A6"/>
    <w:rsid w:val="00A356D4"/>
    <w:rsid w:val="00A357CC"/>
    <w:rsid w:val="00A35C2A"/>
    <w:rsid w:val="00A35D21"/>
    <w:rsid w:val="00A35DE1"/>
    <w:rsid w:val="00A35E31"/>
    <w:rsid w:val="00A36386"/>
    <w:rsid w:val="00A365E6"/>
    <w:rsid w:val="00A368C0"/>
    <w:rsid w:val="00A36929"/>
    <w:rsid w:val="00A36B2E"/>
    <w:rsid w:val="00A36C64"/>
    <w:rsid w:val="00A36D0E"/>
    <w:rsid w:val="00A36FD3"/>
    <w:rsid w:val="00A37429"/>
    <w:rsid w:val="00A3742D"/>
    <w:rsid w:val="00A37552"/>
    <w:rsid w:val="00A3764D"/>
    <w:rsid w:val="00A37AAD"/>
    <w:rsid w:val="00A402A0"/>
    <w:rsid w:val="00A40453"/>
    <w:rsid w:val="00A408D6"/>
    <w:rsid w:val="00A40D7F"/>
    <w:rsid w:val="00A41074"/>
    <w:rsid w:val="00A412E7"/>
    <w:rsid w:val="00A41600"/>
    <w:rsid w:val="00A4171D"/>
    <w:rsid w:val="00A41D24"/>
    <w:rsid w:val="00A420A9"/>
    <w:rsid w:val="00A4230F"/>
    <w:rsid w:val="00A425DA"/>
    <w:rsid w:val="00A42D47"/>
    <w:rsid w:val="00A4340B"/>
    <w:rsid w:val="00A439CC"/>
    <w:rsid w:val="00A43ADA"/>
    <w:rsid w:val="00A43D0F"/>
    <w:rsid w:val="00A43D23"/>
    <w:rsid w:val="00A43E0B"/>
    <w:rsid w:val="00A43F7E"/>
    <w:rsid w:val="00A44536"/>
    <w:rsid w:val="00A44AA2"/>
    <w:rsid w:val="00A44C6D"/>
    <w:rsid w:val="00A4649A"/>
    <w:rsid w:val="00A46590"/>
    <w:rsid w:val="00A46657"/>
    <w:rsid w:val="00A468BB"/>
    <w:rsid w:val="00A471F1"/>
    <w:rsid w:val="00A472C5"/>
    <w:rsid w:val="00A47EB3"/>
    <w:rsid w:val="00A50766"/>
    <w:rsid w:val="00A51E00"/>
    <w:rsid w:val="00A528C8"/>
    <w:rsid w:val="00A52AB3"/>
    <w:rsid w:val="00A52D08"/>
    <w:rsid w:val="00A53727"/>
    <w:rsid w:val="00A53F35"/>
    <w:rsid w:val="00A5411E"/>
    <w:rsid w:val="00A54133"/>
    <w:rsid w:val="00A545FC"/>
    <w:rsid w:val="00A54A52"/>
    <w:rsid w:val="00A54FAE"/>
    <w:rsid w:val="00A5536E"/>
    <w:rsid w:val="00A553C3"/>
    <w:rsid w:val="00A560E4"/>
    <w:rsid w:val="00A56AA2"/>
    <w:rsid w:val="00A573A7"/>
    <w:rsid w:val="00A575B9"/>
    <w:rsid w:val="00A57738"/>
    <w:rsid w:val="00A57EF6"/>
    <w:rsid w:val="00A60DAE"/>
    <w:rsid w:val="00A610E5"/>
    <w:rsid w:val="00A612F5"/>
    <w:rsid w:val="00A61497"/>
    <w:rsid w:val="00A6152D"/>
    <w:rsid w:val="00A6163D"/>
    <w:rsid w:val="00A61DEF"/>
    <w:rsid w:val="00A623FE"/>
    <w:rsid w:val="00A62A7A"/>
    <w:rsid w:val="00A638B9"/>
    <w:rsid w:val="00A63E4E"/>
    <w:rsid w:val="00A64D20"/>
    <w:rsid w:val="00A64F46"/>
    <w:rsid w:val="00A6567A"/>
    <w:rsid w:val="00A65802"/>
    <w:rsid w:val="00A659EC"/>
    <w:rsid w:val="00A65A25"/>
    <w:rsid w:val="00A65ADB"/>
    <w:rsid w:val="00A65D2C"/>
    <w:rsid w:val="00A66443"/>
    <w:rsid w:val="00A666B1"/>
    <w:rsid w:val="00A666DE"/>
    <w:rsid w:val="00A67735"/>
    <w:rsid w:val="00A67833"/>
    <w:rsid w:val="00A67A0F"/>
    <w:rsid w:val="00A67E3F"/>
    <w:rsid w:val="00A7013A"/>
    <w:rsid w:val="00A70295"/>
    <w:rsid w:val="00A705CB"/>
    <w:rsid w:val="00A70A73"/>
    <w:rsid w:val="00A714F7"/>
    <w:rsid w:val="00A719C5"/>
    <w:rsid w:val="00A71B5D"/>
    <w:rsid w:val="00A721BF"/>
    <w:rsid w:val="00A72456"/>
    <w:rsid w:val="00A725E8"/>
    <w:rsid w:val="00A72CA4"/>
    <w:rsid w:val="00A72D19"/>
    <w:rsid w:val="00A73DA4"/>
    <w:rsid w:val="00A740A8"/>
    <w:rsid w:val="00A7445B"/>
    <w:rsid w:val="00A74461"/>
    <w:rsid w:val="00A74A24"/>
    <w:rsid w:val="00A74A2D"/>
    <w:rsid w:val="00A75847"/>
    <w:rsid w:val="00A759D3"/>
    <w:rsid w:val="00A76014"/>
    <w:rsid w:val="00A760FF"/>
    <w:rsid w:val="00A76328"/>
    <w:rsid w:val="00A764D0"/>
    <w:rsid w:val="00A766C9"/>
    <w:rsid w:val="00A768EE"/>
    <w:rsid w:val="00A76916"/>
    <w:rsid w:val="00A769A7"/>
    <w:rsid w:val="00A76A6B"/>
    <w:rsid w:val="00A77B4C"/>
    <w:rsid w:val="00A77BB9"/>
    <w:rsid w:val="00A77DB9"/>
    <w:rsid w:val="00A77E88"/>
    <w:rsid w:val="00A804ED"/>
    <w:rsid w:val="00A80A1E"/>
    <w:rsid w:val="00A80D71"/>
    <w:rsid w:val="00A813DD"/>
    <w:rsid w:val="00A816B4"/>
    <w:rsid w:val="00A81995"/>
    <w:rsid w:val="00A81C89"/>
    <w:rsid w:val="00A81FE0"/>
    <w:rsid w:val="00A82548"/>
    <w:rsid w:val="00A82DFA"/>
    <w:rsid w:val="00A831A4"/>
    <w:rsid w:val="00A836C8"/>
    <w:rsid w:val="00A841DE"/>
    <w:rsid w:val="00A8494E"/>
    <w:rsid w:val="00A84A54"/>
    <w:rsid w:val="00A84F7B"/>
    <w:rsid w:val="00A85E75"/>
    <w:rsid w:val="00A866F5"/>
    <w:rsid w:val="00A86BC9"/>
    <w:rsid w:val="00A86C1B"/>
    <w:rsid w:val="00A86D37"/>
    <w:rsid w:val="00A86E27"/>
    <w:rsid w:val="00A8760D"/>
    <w:rsid w:val="00A90552"/>
    <w:rsid w:val="00A906C2"/>
    <w:rsid w:val="00A90AA7"/>
    <w:rsid w:val="00A90FA3"/>
    <w:rsid w:val="00A910F6"/>
    <w:rsid w:val="00A91946"/>
    <w:rsid w:val="00A91ABB"/>
    <w:rsid w:val="00A923D3"/>
    <w:rsid w:val="00A92C0A"/>
    <w:rsid w:val="00A92EA7"/>
    <w:rsid w:val="00A9306C"/>
    <w:rsid w:val="00A93559"/>
    <w:rsid w:val="00A93561"/>
    <w:rsid w:val="00A935A8"/>
    <w:rsid w:val="00A93711"/>
    <w:rsid w:val="00A93858"/>
    <w:rsid w:val="00A93B63"/>
    <w:rsid w:val="00A93E94"/>
    <w:rsid w:val="00A942C9"/>
    <w:rsid w:val="00A9459E"/>
    <w:rsid w:val="00A9483F"/>
    <w:rsid w:val="00A94F8B"/>
    <w:rsid w:val="00A954BA"/>
    <w:rsid w:val="00A95841"/>
    <w:rsid w:val="00A961CD"/>
    <w:rsid w:val="00A963CB"/>
    <w:rsid w:val="00A964BE"/>
    <w:rsid w:val="00A96859"/>
    <w:rsid w:val="00A96930"/>
    <w:rsid w:val="00A96BF9"/>
    <w:rsid w:val="00A96FED"/>
    <w:rsid w:val="00A9765C"/>
    <w:rsid w:val="00A979FE"/>
    <w:rsid w:val="00A97CAC"/>
    <w:rsid w:val="00A97F73"/>
    <w:rsid w:val="00AA05BA"/>
    <w:rsid w:val="00AA0D3A"/>
    <w:rsid w:val="00AA0DF7"/>
    <w:rsid w:val="00AA0F00"/>
    <w:rsid w:val="00AA109E"/>
    <w:rsid w:val="00AA16D8"/>
    <w:rsid w:val="00AA1859"/>
    <w:rsid w:val="00AA1A08"/>
    <w:rsid w:val="00AA1A60"/>
    <w:rsid w:val="00AA1BE2"/>
    <w:rsid w:val="00AA1C99"/>
    <w:rsid w:val="00AA1D1E"/>
    <w:rsid w:val="00AA1D8A"/>
    <w:rsid w:val="00AA1E67"/>
    <w:rsid w:val="00AA2534"/>
    <w:rsid w:val="00AA284E"/>
    <w:rsid w:val="00AA2A38"/>
    <w:rsid w:val="00AA2ABA"/>
    <w:rsid w:val="00AA35DE"/>
    <w:rsid w:val="00AA3F7E"/>
    <w:rsid w:val="00AA4237"/>
    <w:rsid w:val="00AA43D1"/>
    <w:rsid w:val="00AA43EE"/>
    <w:rsid w:val="00AA45D1"/>
    <w:rsid w:val="00AA4AE8"/>
    <w:rsid w:val="00AA4CAE"/>
    <w:rsid w:val="00AA5D4F"/>
    <w:rsid w:val="00AA69B9"/>
    <w:rsid w:val="00AA6B6C"/>
    <w:rsid w:val="00AA6F61"/>
    <w:rsid w:val="00AA706A"/>
    <w:rsid w:val="00AA7325"/>
    <w:rsid w:val="00AA7890"/>
    <w:rsid w:val="00AA7952"/>
    <w:rsid w:val="00AB0319"/>
    <w:rsid w:val="00AB0464"/>
    <w:rsid w:val="00AB0622"/>
    <w:rsid w:val="00AB08D7"/>
    <w:rsid w:val="00AB0A18"/>
    <w:rsid w:val="00AB0F6C"/>
    <w:rsid w:val="00AB10B9"/>
    <w:rsid w:val="00AB1A4B"/>
    <w:rsid w:val="00AB1B82"/>
    <w:rsid w:val="00AB1C7B"/>
    <w:rsid w:val="00AB1EB6"/>
    <w:rsid w:val="00AB2299"/>
    <w:rsid w:val="00AB2D3E"/>
    <w:rsid w:val="00AB2E20"/>
    <w:rsid w:val="00AB336D"/>
    <w:rsid w:val="00AB3920"/>
    <w:rsid w:val="00AB3A27"/>
    <w:rsid w:val="00AB3C9D"/>
    <w:rsid w:val="00AB3DEC"/>
    <w:rsid w:val="00AB3FD1"/>
    <w:rsid w:val="00AB4045"/>
    <w:rsid w:val="00AB4279"/>
    <w:rsid w:val="00AB4D0D"/>
    <w:rsid w:val="00AB4D0E"/>
    <w:rsid w:val="00AB513E"/>
    <w:rsid w:val="00AB5300"/>
    <w:rsid w:val="00AB53A8"/>
    <w:rsid w:val="00AB54AC"/>
    <w:rsid w:val="00AB5A91"/>
    <w:rsid w:val="00AB5EEF"/>
    <w:rsid w:val="00AB6AF5"/>
    <w:rsid w:val="00AB6BFF"/>
    <w:rsid w:val="00AB71DA"/>
    <w:rsid w:val="00AB7AC3"/>
    <w:rsid w:val="00AB7E6A"/>
    <w:rsid w:val="00AB7E83"/>
    <w:rsid w:val="00AB7F3C"/>
    <w:rsid w:val="00AC0911"/>
    <w:rsid w:val="00AC09CA"/>
    <w:rsid w:val="00AC09E6"/>
    <w:rsid w:val="00AC147E"/>
    <w:rsid w:val="00AC16D0"/>
    <w:rsid w:val="00AC1FD4"/>
    <w:rsid w:val="00AC2050"/>
    <w:rsid w:val="00AC21EE"/>
    <w:rsid w:val="00AC3602"/>
    <w:rsid w:val="00AC3605"/>
    <w:rsid w:val="00AC375F"/>
    <w:rsid w:val="00AC38BE"/>
    <w:rsid w:val="00AC3C4A"/>
    <w:rsid w:val="00AC4402"/>
    <w:rsid w:val="00AC4753"/>
    <w:rsid w:val="00AC4FCB"/>
    <w:rsid w:val="00AC5038"/>
    <w:rsid w:val="00AC54F3"/>
    <w:rsid w:val="00AC553A"/>
    <w:rsid w:val="00AC5673"/>
    <w:rsid w:val="00AC5697"/>
    <w:rsid w:val="00AC5985"/>
    <w:rsid w:val="00AC5AEE"/>
    <w:rsid w:val="00AC5E37"/>
    <w:rsid w:val="00AC5E6B"/>
    <w:rsid w:val="00AC6113"/>
    <w:rsid w:val="00AC6D94"/>
    <w:rsid w:val="00AC707C"/>
    <w:rsid w:val="00AC780B"/>
    <w:rsid w:val="00AC7A6A"/>
    <w:rsid w:val="00AD0026"/>
    <w:rsid w:val="00AD089D"/>
    <w:rsid w:val="00AD0C61"/>
    <w:rsid w:val="00AD1546"/>
    <w:rsid w:val="00AD1A1A"/>
    <w:rsid w:val="00AD1B19"/>
    <w:rsid w:val="00AD1D1C"/>
    <w:rsid w:val="00AD1D39"/>
    <w:rsid w:val="00AD210D"/>
    <w:rsid w:val="00AD212B"/>
    <w:rsid w:val="00AD26AB"/>
    <w:rsid w:val="00AD296D"/>
    <w:rsid w:val="00AD2A42"/>
    <w:rsid w:val="00AD2BE5"/>
    <w:rsid w:val="00AD2CF6"/>
    <w:rsid w:val="00AD2FD8"/>
    <w:rsid w:val="00AD3001"/>
    <w:rsid w:val="00AD31F9"/>
    <w:rsid w:val="00AD3506"/>
    <w:rsid w:val="00AD38CB"/>
    <w:rsid w:val="00AD3959"/>
    <w:rsid w:val="00AD3A9F"/>
    <w:rsid w:val="00AD4049"/>
    <w:rsid w:val="00AD4139"/>
    <w:rsid w:val="00AD47A7"/>
    <w:rsid w:val="00AD4AC4"/>
    <w:rsid w:val="00AD4B81"/>
    <w:rsid w:val="00AD4D8E"/>
    <w:rsid w:val="00AD51D2"/>
    <w:rsid w:val="00AD573E"/>
    <w:rsid w:val="00AD59F9"/>
    <w:rsid w:val="00AD5F7D"/>
    <w:rsid w:val="00AD6136"/>
    <w:rsid w:val="00AD6532"/>
    <w:rsid w:val="00AD6797"/>
    <w:rsid w:val="00AD6E49"/>
    <w:rsid w:val="00AD6EA5"/>
    <w:rsid w:val="00AD6F74"/>
    <w:rsid w:val="00AD713D"/>
    <w:rsid w:val="00AD799C"/>
    <w:rsid w:val="00AD7CE4"/>
    <w:rsid w:val="00AE036F"/>
    <w:rsid w:val="00AE0428"/>
    <w:rsid w:val="00AE048A"/>
    <w:rsid w:val="00AE0696"/>
    <w:rsid w:val="00AE1155"/>
    <w:rsid w:val="00AE116F"/>
    <w:rsid w:val="00AE14F1"/>
    <w:rsid w:val="00AE1587"/>
    <w:rsid w:val="00AE1A90"/>
    <w:rsid w:val="00AE206A"/>
    <w:rsid w:val="00AE26A7"/>
    <w:rsid w:val="00AE2831"/>
    <w:rsid w:val="00AE2B3E"/>
    <w:rsid w:val="00AE3687"/>
    <w:rsid w:val="00AE438B"/>
    <w:rsid w:val="00AE4658"/>
    <w:rsid w:val="00AE492A"/>
    <w:rsid w:val="00AE4BFC"/>
    <w:rsid w:val="00AE4EC7"/>
    <w:rsid w:val="00AE4F6D"/>
    <w:rsid w:val="00AE4FFB"/>
    <w:rsid w:val="00AE5741"/>
    <w:rsid w:val="00AE5AB7"/>
    <w:rsid w:val="00AE5C21"/>
    <w:rsid w:val="00AE5D55"/>
    <w:rsid w:val="00AE608E"/>
    <w:rsid w:val="00AE610D"/>
    <w:rsid w:val="00AE64E0"/>
    <w:rsid w:val="00AE69CB"/>
    <w:rsid w:val="00AE6C1A"/>
    <w:rsid w:val="00AE6D87"/>
    <w:rsid w:val="00AE6ECD"/>
    <w:rsid w:val="00AE6FFF"/>
    <w:rsid w:val="00AE72AC"/>
    <w:rsid w:val="00AE74B5"/>
    <w:rsid w:val="00AE7900"/>
    <w:rsid w:val="00AE79B5"/>
    <w:rsid w:val="00AE7A80"/>
    <w:rsid w:val="00AE7DA4"/>
    <w:rsid w:val="00AF0260"/>
    <w:rsid w:val="00AF0417"/>
    <w:rsid w:val="00AF044D"/>
    <w:rsid w:val="00AF0647"/>
    <w:rsid w:val="00AF06AE"/>
    <w:rsid w:val="00AF0C38"/>
    <w:rsid w:val="00AF0CDF"/>
    <w:rsid w:val="00AF0DE4"/>
    <w:rsid w:val="00AF0E44"/>
    <w:rsid w:val="00AF0FAA"/>
    <w:rsid w:val="00AF16F5"/>
    <w:rsid w:val="00AF18FF"/>
    <w:rsid w:val="00AF1A4D"/>
    <w:rsid w:val="00AF1CA5"/>
    <w:rsid w:val="00AF1F64"/>
    <w:rsid w:val="00AF21F7"/>
    <w:rsid w:val="00AF2313"/>
    <w:rsid w:val="00AF256D"/>
    <w:rsid w:val="00AF2603"/>
    <w:rsid w:val="00AF2621"/>
    <w:rsid w:val="00AF2A28"/>
    <w:rsid w:val="00AF2D96"/>
    <w:rsid w:val="00AF308E"/>
    <w:rsid w:val="00AF316E"/>
    <w:rsid w:val="00AF320C"/>
    <w:rsid w:val="00AF367B"/>
    <w:rsid w:val="00AF37C5"/>
    <w:rsid w:val="00AF38EA"/>
    <w:rsid w:val="00AF39ED"/>
    <w:rsid w:val="00AF3A0E"/>
    <w:rsid w:val="00AF3B1F"/>
    <w:rsid w:val="00AF413C"/>
    <w:rsid w:val="00AF423C"/>
    <w:rsid w:val="00AF4489"/>
    <w:rsid w:val="00AF4C6D"/>
    <w:rsid w:val="00AF4E28"/>
    <w:rsid w:val="00AF4E60"/>
    <w:rsid w:val="00AF57DB"/>
    <w:rsid w:val="00AF58A4"/>
    <w:rsid w:val="00AF59C8"/>
    <w:rsid w:val="00AF661A"/>
    <w:rsid w:val="00AF682C"/>
    <w:rsid w:val="00AF6FF4"/>
    <w:rsid w:val="00AF7056"/>
    <w:rsid w:val="00AF77C9"/>
    <w:rsid w:val="00AF77E8"/>
    <w:rsid w:val="00AF7BEF"/>
    <w:rsid w:val="00AF7D14"/>
    <w:rsid w:val="00B0007B"/>
    <w:rsid w:val="00B000D8"/>
    <w:rsid w:val="00B001DF"/>
    <w:rsid w:val="00B004E6"/>
    <w:rsid w:val="00B00667"/>
    <w:rsid w:val="00B00A3E"/>
    <w:rsid w:val="00B00AED"/>
    <w:rsid w:val="00B00C33"/>
    <w:rsid w:val="00B00C5C"/>
    <w:rsid w:val="00B00E8F"/>
    <w:rsid w:val="00B0101B"/>
    <w:rsid w:val="00B010E0"/>
    <w:rsid w:val="00B0122C"/>
    <w:rsid w:val="00B016FF"/>
    <w:rsid w:val="00B02437"/>
    <w:rsid w:val="00B02507"/>
    <w:rsid w:val="00B02F20"/>
    <w:rsid w:val="00B03299"/>
    <w:rsid w:val="00B03A19"/>
    <w:rsid w:val="00B03C3E"/>
    <w:rsid w:val="00B03D32"/>
    <w:rsid w:val="00B04135"/>
    <w:rsid w:val="00B048DB"/>
    <w:rsid w:val="00B04DC2"/>
    <w:rsid w:val="00B0504F"/>
    <w:rsid w:val="00B0511F"/>
    <w:rsid w:val="00B05316"/>
    <w:rsid w:val="00B05388"/>
    <w:rsid w:val="00B05467"/>
    <w:rsid w:val="00B059A9"/>
    <w:rsid w:val="00B06733"/>
    <w:rsid w:val="00B07DE1"/>
    <w:rsid w:val="00B07E68"/>
    <w:rsid w:val="00B07ED3"/>
    <w:rsid w:val="00B10228"/>
    <w:rsid w:val="00B102FA"/>
    <w:rsid w:val="00B1071D"/>
    <w:rsid w:val="00B10F4D"/>
    <w:rsid w:val="00B1122A"/>
    <w:rsid w:val="00B112AC"/>
    <w:rsid w:val="00B1168F"/>
    <w:rsid w:val="00B1199B"/>
    <w:rsid w:val="00B11AB0"/>
    <w:rsid w:val="00B11BCB"/>
    <w:rsid w:val="00B12319"/>
    <w:rsid w:val="00B12C6E"/>
    <w:rsid w:val="00B13B2B"/>
    <w:rsid w:val="00B13C3F"/>
    <w:rsid w:val="00B13D58"/>
    <w:rsid w:val="00B13EE0"/>
    <w:rsid w:val="00B13FB0"/>
    <w:rsid w:val="00B144BD"/>
    <w:rsid w:val="00B14879"/>
    <w:rsid w:val="00B14EEF"/>
    <w:rsid w:val="00B14FD9"/>
    <w:rsid w:val="00B15240"/>
    <w:rsid w:val="00B153D0"/>
    <w:rsid w:val="00B1576D"/>
    <w:rsid w:val="00B1591A"/>
    <w:rsid w:val="00B15F66"/>
    <w:rsid w:val="00B16189"/>
    <w:rsid w:val="00B163F5"/>
    <w:rsid w:val="00B166E7"/>
    <w:rsid w:val="00B16898"/>
    <w:rsid w:val="00B16A39"/>
    <w:rsid w:val="00B16D1C"/>
    <w:rsid w:val="00B16E03"/>
    <w:rsid w:val="00B16F74"/>
    <w:rsid w:val="00B179F9"/>
    <w:rsid w:val="00B17B80"/>
    <w:rsid w:val="00B17D53"/>
    <w:rsid w:val="00B17D7F"/>
    <w:rsid w:val="00B2058F"/>
    <w:rsid w:val="00B20B87"/>
    <w:rsid w:val="00B20D54"/>
    <w:rsid w:val="00B20F22"/>
    <w:rsid w:val="00B213E6"/>
    <w:rsid w:val="00B21BC1"/>
    <w:rsid w:val="00B21C32"/>
    <w:rsid w:val="00B2202D"/>
    <w:rsid w:val="00B224A6"/>
    <w:rsid w:val="00B22555"/>
    <w:rsid w:val="00B229C0"/>
    <w:rsid w:val="00B22BAB"/>
    <w:rsid w:val="00B234ED"/>
    <w:rsid w:val="00B241B9"/>
    <w:rsid w:val="00B24D16"/>
    <w:rsid w:val="00B25486"/>
    <w:rsid w:val="00B259A4"/>
    <w:rsid w:val="00B25D7F"/>
    <w:rsid w:val="00B25FBA"/>
    <w:rsid w:val="00B26CEA"/>
    <w:rsid w:val="00B2738A"/>
    <w:rsid w:val="00B273EC"/>
    <w:rsid w:val="00B27934"/>
    <w:rsid w:val="00B27F53"/>
    <w:rsid w:val="00B27FA1"/>
    <w:rsid w:val="00B307DB"/>
    <w:rsid w:val="00B3089B"/>
    <w:rsid w:val="00B30B4F"/>
    <w:rsid w:val="00B30DE6"/>
    <w:rsid w:val="00B31343"/>
    <w:rsid w:val="00B317D8"/>
    <w:rsid w:val="00B31F27"/>
    <w:rsid w:val="00B32979"/>
    <w:rsid w:val="00B32BBE"/>
    <w:rsid w:val="00B32DB0"/>
    <w:rsid w:val="00B33F6E"/>
    <w:rsid w:val="00B34186"/>
    <w:rsid w:val="00B34761"/>
    <w:rsid w:val="00B3490E"/>
    <w:rsid w:val="00B34A48"/>
    <w:rsid w:val="00B36112"/>
    <w:rsid w:val="00B36387"/>
    <w:rsid w:val="00B36414"/>
    <w:rsid w:val="00B36670"/>
    <w:rsid w:val="00B36AD2"/>
    <w:rsid w:val="00B37379"/>
    <w:rsid w:val="00B374C8"/>
    <w:rsid w:val="00B37873"/>
    <w:rsid w:val="00B37EC2"/>
    <w:rsid w:val="00B40359"/>
    <w:rsid w:val="00B405A1"/>
    <w:rsid w:val="00B40636"/>
    <w:rsid w:val="00B40CD1"/>
    <w:rsid w:val="00B4118E"/>
    <w:rsid w:val="00B4128F"/>
    <w:rsid w:val="00B41B64"/>
    <w:rsid w:val="00B42237"/>
    <w:rsid w:val="00B422F9"/>
    <w:rsid w:val="00B42637"/>
    <w:rsid w:val="00B428C2"/>
    <w:rsid w:val="00B42E84"/>
    <w:rsid w:val="00B42FF3"/>
    <w:rsid w:val="00B4303C"/>
    <w:rsid w:val="00B431B6"/>
    <w:rsid w:val="00B4399A"/>
    <w:rsid w:val="00B43B26"/>
    <w:rsid w:val="00B43E90"/>
    <w:rsid w:val="00B448B1"/>
    <w:rsid w:val="00B44FBF"/>
    <w:rsid w:val="00B45295"/>
    <w:rsid w:val="00B45D84"/>
    <w:rsid w:val="00B45DB8"/>
    <w:rsid w:val="00B4630B"/>
    <w:rsid w:val="00B46A73"/>
    <w:rsid w:val="00B46BBD"/>
    <w:rsid w:val="00B47B26"/>
    <w:rsid w:val="00B47B61"/>
    <w:rsid w:val="00B47F45"/>
    <w:rsid w:val="00B47FBC"/>
    <w:rsid w:val="00B50225"/>
    <w:rsid w:val="00B50D2D"/>
    <w:rsid w:val="00B510F0"/>
    <w:rsid w:val="00B515CB"/>
    <w:rsid w:val="00B51CED"/>
    <w:rsid w:val="00B5223B"/>
    <w:rsid w:val="00B5273A"/>
    <w:rsid w:val="00B528DF"/>
    <w:rsid w:val="00B52C7A"/>
    <w:rsid w:val="00B53288"/>
    <w:rsid w:val="00B53311"/>
    <w:rsid w:val="00B5382C"/>
    <w:rsid w:val="00B53C8C"/>
    <w:rsid w:val="00B53D47"/>
    <w:rsid w:val="00B53DE5"/>
    <w:rsid w:val="00B54188"/>
    <w:rsid w:val="00B5419E"/>
    <w:rsid w:val="00B5470F"/>
    <w:rsid w:val="00B5493D"/>
    <w:rsid w:val="00B54E7F"/>
    <w:rsid w:val="00B55132"/>
    <w:rsid w:val="00B5556B"/>
    <w:rsid w:val="00B5563F"/>
    <w:rsid w:val="00B55936"/>
    <w:rsid w:val="00B559C8"/>
    <w:rsid w:val="00B55D66"/>
    <w:rsid w:val="00B55F6D"/>
    <w:rsid w:val="00B5635E"/>
    <w:rsid w:val="00B564B8"/>
    <w:rsid w:val="00B56CB1"/>
    <w:rsid w:val="00B56D20"/>
    <w:rsid w:val="00B56D60"/>
    <w:rsid w:val="00B56D68"/>
    <w:rsid w:val="00B5741E"/>
    <w:rsid w:val="00B574CE"/>
    <w:rsid w:val="00B6027F"/>
    <w:rsid w:val="00B60500"/>
    <w:rsid w:val="00B6126D"/>
    <w:rsid w:val="00B61C38"/>
    <w:rsid w:val="00B61E2B"/>
    <w:rsid w:val="00B62279"/>
    <w:rsid w:val="00B622A5"/>
    <w:rsid w:val="00B62653"/>
    <w:rsid w:val="00B62759"/>
    <w:rsid w:val="00B627F4"/>
    <w:rsid w:val="00B6342F"/>
    <w:rsid w:val="00B634AD"/>
    <w:rsid w:val="00B634C3"/>
    <w:rsid w:val="00B63915"/>
    <w:rsid w:val="00B63CB6"/>
    <w:rsid w:val="00B63E22"/>
    <w:rsid w:val="00B645BC"/>
    <w:rsid w:val="00B65108"/>
    <w:rsid w:val="00B66591"/>
    <w:rsid w:val="00B66F12"/>
    <w:rsid w:val="00B67BC4"/>
    <w:rsid w:val="00B67D6C"/>
    <w:rsid w:val="00B701FD"/>
    <w:rsid w:val="00B70329"/>
    <w:rsid w:val="00B70615"/>
    <w:rsid w:val="00B70C52"/>
    <w:rsid w:val="00B710EC"/>
    <w:rsid w:val="00B714CE"/>
    <w:rsid w:val="00B71A1C"/>
    <w:rsid w:val="00B71C72"/>
    <w:rsid w:val="00B727B3"/>
    <w:rsid w:val="00B72979"/>
    <w:rsid w:val="00B732BF"/>
    <w:rsid w:val="00B73378"/>
    <w:rsid w:val="00B734A0"/>
    <w:rsid w:val="00B73726"/>
    <w:rsid w:val="00B73787"/>
    <w:rsid w:val="00B73908"/>
    <w:rsid w:val="00B73B1F"/>
    <w:rsid w:val="00B73BB4"/>
    <w:rsid w:val="00B73BDA"/>
    <w:rsid w:val="00B73FF6"/>
    <w:rsid w:val="00B74759"/>
    <w:rsid w:val="00B749D2"/>
    <w:rsid w:val="00B75123"/>
    <w:rsid w:val="00B759C8"/>
    <w:rsid w:val="00B76499"/>
    <w:rsid w:val="00B765E9"/>
    <w:rsid w:val="00B76736"/>
    <w:rsid w:val="00B767DF"/>
    <w:rsid w:val="00B76C91"/>
    <w:rsid w:val="00B76CD9"/>
    <w:rsid w:val="00B76E2D"/>
    <w:rsid w:val="00B771C0"/>
    <w:rsid w:val="00B77CE6"/>
    <w:rsid w:val="00B77F8E"/>
    <w:rsid w:val="00B804D4"/>
    <w:rsid w:val="00B8058C"/>
    <w:rsid w:val="00B8071F"/>
    <w:rsid w:val="00B81E51"/>
    <w:rsid w:val="00B82095"/>
    <w:rsid w:val="00B82206"/>
    <w:rsid w:val="00B830EE"/>
    <w:rsid w:val="00B83148"/>
    <w:rsid w:val="00B8351E"/>
    <w:rsid w:val="00B83B1B"/>
    <w:rsid w:val="00B83BDB"/>
    <w:rsid w:val="00B840CC"/>
    <w:rsid w:val="00B843E0"/>
    <w:rsid w:val="00B845E6"/>
    <w:rsid w:val="00B8481A"/>
    <w:rsid w:val="00B84898"/>
    <w:rsid w:val="00B852A6"/>
    <w:rsid w:val="00B85792"/>
    <w:rsid w:val="00B85A41"/>
    <w:rsid w:val="00B861A7"/>
    <w:rsid w:val="00B8655C"/>
    <w:rsid w:val="00B867AD"/>
    <w:rsid w:val="00B871AD"/>
    <w:rsid w:val="00B872C3"/>
    <w:rsid w:val="00B87BCC"/>
    <w:rsid w:val="00B87E2B"/>
    <w:rsid w:val="00B903CF"/>
    <w:rsid w:val="00B90BE9"/>
    <w:rsid w:val="00B91A92"/>
    <w:rsid w:val="00B92397"/>
    <w:rsid w:val="00B92EB7"/>
    <w:rsid w:val="00B933F6"/>
    <w:rsid w:val="00B935E3"/>
    <w:rsid w:val="00B94D9C"/>
    <w:rsid w:val="00B95295"/>
    <w:rsid w:val="00B95AF8"/>
    <w:rsid w:val="00B95D4B"/>
    <w:rsid w:val="00B96A06"/>
    <w:rsid w:val="00B96E6D"/>
    <w:rsid w:val="00B972E0"/>
    <w:rsid w:val="00B97568"/>
    <w:rsid w:val="00BA00DC"/>
    <w:rsid w:val="00BA0227"/>
    <w:rsid w:val="00BA04E9"/>
    <w:rsid w:val="00BA0544"/>
    <w:rsid w:val="00BA0D6A"/>
    <w:rsid w:val="00BA0DFB"/>
    <w:rsid w:val="00BA1341"/>
    <w:rsid w:val="00BA1342"/>
    <w:rsid w:val="00BA1436"/>
    <w:rsid w:val="00BA1C13"/>
    <w:rsid w:val="00BA2298"/>
    <w:rsid w:val="00BA2403"/>
    <w:rsid w:val="00BA26CF"/>
    <w:rsid w:val="00BA26ED"/>
    <w:rsid w:val="00BA2B42"/>
    <w:rsid w:val="00BA386A"/>
    <w:rsid w:val="00BA3A75"/>
    <w:rsid w:val="00BA3A90"/>
    <w:rsid w:val="00BA3CE3"/>
    <w:rsid w:val="00BA40BD"/>
    <w:rsid w:val="00BA4871"/>
    <w:rsid w:val="00BA4B7D"/>
    <w:rsid w:val="00BA54A3"/>
    <w:rsid w:val="00BA55EE"/>
    <w:rsid w:val="00BA568F"/>
    <w:rsid w:val="00BA5701"/>
    <w:rsid w:val="00BA618C"/>
    <w:rsid w:val="00BA647E"/>
    <w:rsid w:val="00BA6505"/>
    <w:rsid w:val="00BA6577"/>
    <w:rsid w:val="00BA699B"/>
    <w:rsid w:val="00BA6D33"/>
    <w:rsid w:val="00BA7663"/>
    <w:rsid w:val="00BA7A7F"/>
    <w:rsid w:val="00BA7D5C"/>
    <w:rsid w:val="00BB0AEE"/>
    <w:rsid w:val="00BB0F8E"/>
    <w:rsid w:val="00BB11C4"/>
    <w:rsid w:val="00BB28D1"/>
    <w:rsid w:val="00BB293C"/>
    <w:rsid w:val="00BB2A40"/>
    <w:rsid w:val="00BB3145"/>
    <w:rsid w:val="00BB32E1"/>
    <w:rsid w:val="00BB33DA"/>
    <w:rsid w:val="00BB3CA0"/>
    <w:rsid w:val="00BB4024"/>
    <w:rsid w:val="00BB4070"/>
    <w:rsid w:val="00BB420D"/>
    <w:rsid w:val="00BB46AB"/>
    <w:rsid w:val="00BB4B82"/>
    <w:rsid w:val="00BB5DBD"/>
    <w:rsid w:val="00BB5F0E"/>
    <w:rsid w:val="00BB6009"/>
    <w:rsid w:val="00BB6050"/>
    <w:rsid w:val="00BB61EB"/>
    <w:rsid w:val="00BB6493"/>
    <w:rsid w:val="00BB6698"/>
    <w:rsid w:val="00BB66B1"/>
    <w:rsid w:val="00BB6B04"/>
    <w:rsid w:val="00BB734A"/>
    <w:rsid w:val="00BB7691"/>
    <w:rsid w:val="00BB7BF9"/>
    <w:rsid w:val="00BC00D3"/>
    <w:rsid w:val="00BC0257"/>
    <w:rsid w:val="00BC05EE"/>
    <w:rsid w:val="00BC08D3"/>
    <w:rsid w:val="00BC0AD9"/>
    <w:rsid w:val="00BC0D6E"/>
    <w:rsid w:val="00BC0E72"/>
    <w:rsid w:val="00BC1453"/>
    <w:rsid w:val="00BC23B6"/>
    <w:rsid w:val="00BC2665"/>
    <w:rsid w:val="00BC26F7"/>
    <w:rsid w:val="00BC2E1F"/>
    <w:rsid w:val="00BC3061"/>
    <w:rsid w:val="00BC34F2"/>
    <w:rsid w:val="00BC3A86"/>
    <w:rsid w:val="00BC3B4B"/>
    <w:rsid w:val="00BC3D41"/>
    <w:rsid w:val="00BC4FD4"/>
    <w:rsid w:val="00BC580C"/>
    <w:rsid w:val="00BC5E2F"/>
    <w:rsid w:val="00BC65FD"/>
    <w:rsid w:val="00BC6859"/>
    <w:rsid w:val="00BC6CBE"/>
    <w:rsid w:val="00BC6DE9"/>
    <w:rsid w:val="00BC6E5E"/>
    <w:rsid w:val="00BC6F42"/>
    <w:rsid w:val="00BC74D3"/>
    <w:rsid w:val="00BC7A3F"/>
    <w:rsid w:val="00BC7B2E"/>
    <w:rsid w:val="00BD05F5"/>
    <w:rsid w:val="00BD0ACA"/>
    <w:rsid w:val="00BD1369"/>
    <w:rsid w:val="00BD15E9"/>
    <w:rsid w:val="00BD16C9"/>
    <w:rsid w:val="00BD1760"/>
    <w:rsid w:val="00BD18A7"/>
    <w:rsid w:val="00BD1A5B"/>
    <w:rsid w:val="00BD26A3"/>
    <w:rsid w:val="00BD27AE"/>
    <w:rsid w:val="00BD2C55"/>
    <w:rsid w:val="00BD3166"/>
    <w:rsid w:val="00BD32EA"/>
    <w:rsid w:val="00BD3376"/>
    <w:rsid w:val="00BD3741"/>
    <w:rsid w:val="00BD39A4"/>
    <w:rsid w:val="00BD40C3"/>
    <w:rsid w:val="00BD414F"/>
    <w:rsid w:val="00BD4666"/>
    <w:rsid w:val="00BD47F4"/>
    <w:rsid w:val="00BD4A82"/>
    <w:rsid w:val="00BD4C0D"/>
    <w:rsid w:val="00BD4F8B"/>
    <w:rsid w:val="00BD53C2"/>
    <w:rsid w:val="00BD591A"/>
    <w:rsid w:val="00BD5B37"/>
    <w:rsid w:val="00BD5B4D"/>
    <w:rsid w:val="00BD5B60"/>
    <w:rsid w:val="00BD5CA9"/>
    <w:rsid w:val="00BD5D64"/>
    <w:rsid w:val="00BD6236"/>
    <w:rsid w:val="00BD654E"/>
    <w:rsid w:val="00BD6AB0"/>
    <w:rsid w:val="00BD6B70"/>
    <w:rsid w:val="00BD6D37"/>
    <w:rsid w:val="00BD6DED"/>
    <w:rsid w:val="00BD6EFA"/>
    <w:rsid w:val="00BD700C"/>
    <w:rsid w:val="00BD70C7"/>
    <w:rsid w:val="00BD7254"/>
    <w:rsid w:val="00BD73BB"/>
    <w:rsid w:val="00BE0801"/>
    <w:rsid w:val="00BE08DD"/>
    <w:rsid w:val="00BE1FC9"/>
    <w:rsid w:val="00BE24D6"/>
    <w:rsid w:val="00BE25BD"/>
    <w:rsid w:val="00BE29D7"/>
    <w:rsid w:val="00BE2AC1"/>
    <w:rsid w:val="00BE2C6C"/>
    <w:rsid w:val="00BE35EE"/>
    <w:rsid w:val="00BE3962"/>
    <w:rsid w:val="00BE411E"/>
    <w:rsid w:val="00BE4580"/>
    <w:rsid w:val="00BE4741"/>
    <w:rsid w:val="00BE48F9"/>
    <w:rsid w:val="00BE4CC7"/>
    <w:rsid w:val="00BE4F1B"/>
    <w:rsid w:val="00BE54D9"/>
    <w:rsid w:val="00BE54F0"/>
    <w:rsid w:val="00BE554B"/>
    <w:rsid w:val="00BE5C37"/>
    <w:rsid w:val="00BE6136"/>
    <w:rsid w:val="00BE619C"/>
    <w:rsid w:val="00BE638F"/>
    <w:rsid w:val="00BE6677"/>
    <w:rsid w:val="00BE68EB"/>
    <w:rsid w:val="00BE6E9C"/>
    <w:rsid w:val="00BE6FBD"/>
    <w:rsid w:val="00BE7119"/>
    <w:rsid w:val="00BE782F"/>
    <w:rsid w:val="00BE7A19"/>
    <w:rsid w:val="00BE7AA7"/>
    <w:rsid w:val="00BE7CB7"/>
    <w:rsid w:val="00BE7D6D"/>
    <w:rsid w:val="00BF01A0"/>
    <w:rsid w:val="00BF09D0"/>
    <w:rsid w:val="00BF0D75"/>
    <w:rsid w:val="00BF1001"/>
    <w:rsid w:val="00BF129E"/>
    <w:rsid w:val="00BF1753"/>
    <w:rsid w:val="00BF1CB3"/>
    <w:rsid w:val="00BF2148"/>
    <w:rsid w:val="00BF21EE"/>
    <w:rsid w:val="00BF22E1"/>
    <w:rsid w:val="00BF23A9"/>
    <w:rsid w:val="00BF23EA"/>
    <w:rsid w:val="00BF23F8"/>
    <w:rsid w:val="00BF294B"/>
    <w:rsid w:val="00BF2E5D"/>
    <w:rsid w:val="00BF35BC"/>
    <w:rsid w:val="00BF36D7"/>
    <w:rsid w:val="00BF36EC"/>
    <w:rsid w:val="00BF376A"/>
    <w:rsid w:val="00BF4085"/>
    <w:rsid w:val="00BF49A1"/>
    <w:rsid w:val="00BF505F"/>
    <w:rsid w:val="00BF5079"/>
    <w:rsid w:val="00BF5111"/>
    <w:rsid w:val="00BF5141"/>
    <w:rsid w:val="00BF5269"/>
    <w:rsid w:val="00BF535E"/>
    <w:rsid w:val="00BF5723"/>
    <w:rsid w:val="00BF592F"/>
    <w:rsid w:val="00BF5B94"/>
    <w:rsid w:val="00BF5F4A"/>
    <w:rsid w:val="00BF5F54"/>
    <w:rsid w:val="00BF61E3"/>
    <w:rsid w:val="00BF69EF"/>
    <w:rsid w:val="00BF6C57"/>
    <w:rsid w:val="00BF70BB"/>
    <w:rsid w:val="00BF7183"/>
    <w:rsid w:val="00BF745D"/>
    <w:rsid w:val="00BF7B77"/>
    <w:rsid w:val="00BF7B91"/>
    <w:rsid w:val="00C00938"/>
    <w:rsid w:val="00C0109E"/>
    <w:rsid w:val="00C01286"/>
    <w:rsid w:val="00C024D4"/>
    <w:rsid w:val="00C027A4"/>
    <w:rsid w:val="00C02824"/>
    <w:rsid w:val="00C02881"/>
    <w:rsid w:val="00C03576"/>
    <w:rsid w:val="00C035F1"/>
    <w:rsid w:val="00C03621"/>
    <w:rsid w:val="00C03DB1"/>
    <w:rsid w:val="00C04161"/>
    <w:rsid w:val="00C04B28"/>
    <w:rsid w:val="00C04DE0"/>
    <w:rsid w:val="00C04F82"/>
    <w:rsid w:val="00C051C9"/>
    <w:rsid w:val="00C05377"/>
    <w:rsid w:val="00C05553"/>
    <w:rsid w:val="00C0625F"/>
    <w:rsid w:val="00C06397"/>
    <w:rsid w:val="00C063F6"/>
    <w:rsid w:val="00C06935"/>
    <w:rsid w:val="00C06E58"/>
    <w:rsid w:val="00C06F82"/>
    <w:rsid w:val="00C0742E"/>
    <w:rsid w:val="00C07B49"/>
    <w:rsid w:val="00C07F3A"/>
    <w:rsid w:val="00C10519"/>
    <w:rsid w:val="00C10B73"/>
    <w:rsid w:val="00C111A9"/>
    <w:rsid w:val="00C114B1"/>
    <w:rsid w:val="00C11933"/>
    <w:rsid w:val="00C1195F"/>
    <w:rsid w:val="00C11B66"/>
    <w:rsid w:val="00C1219E"/>
    <w:rsid w:val="00C12396"/>
    <w:rsid w:val="00C126F8"/>
    <w:rsid w:val="00C12810"/>
    <w:rsid w:val="00C12B95"/>
    <w:rsid w:val="00C12FE8"/>
    <w:rsid w:val="00C130F0"/>
    <w:rsid w:val="00C1311C"/>
    <w:rsid w:val="00C142AE"/>
    <w:rsid w:val="00C14301"/>
    <w:rsid w:val="00C143D5"/>
    <w:rsid w:val="00C1453F"/>
    <w:rsid w:val="00C147E3"/>
    <w:rsid w:val="00C14BA7"/>
    <w:rsid w:val="00C14C2B"/>
    <w:rsid w:val="00C14C43"/>
    <w:rsid w:val="00C15C93"/>
    <w:rsid w:val="00C15E6F"/>
    <w:rsid w:val="00C16B4D"/>
    <w:rsid w:val="00C16E3E"/>
    <w:rsid w:val="00C170A5"/>
    <w:rsid w:val="00C1751B"/>
    <w:rsid w:val="00C1777E"/>
    <w:rsid w:val="00C17BAD"/>
    <w:rsid w:val="00C17ECC"/>
    <w:rsid w:val="00C17FDF"/>
    <w:rsid w:val="00C203CE"/>
    <w:rsid w:val="00C20BD3"/>
    <w:rsid w:val="00C20D24"/>
    <w:rsid w:val="00C21314"/>
    <w:rsid w:val="00C216C4"/>
    <w:rsid w:val="00C21752"/>
    <w:rsid w:val="00C219BA"/>
    <w:rsid w:val="00C219E7"/>
    <w:rsid w:val="00C21BF3"/>
    <w:rsid w:val="00C229AD"/>
    <w:rsid w:val="00C22CA2"/>
    <w:rsid w:val="00C23145"/>
    <w:rsid w:val="00C2361F"/>
    <w:rsid w:val="00C237B9"/>
    <w:rsid w:val="00C23844"/>
    <w:rsid w:val="00C23C09"/>
    <w:rsid w:val="00C23CA6"/>
    <w:rsid w:val="00C2402C"/>
    <w:rsid w:val="00C2482E"/>
    <w:rsid w:val="00C2493F"/>
    <w:rsid w:val="00C24ED8"/>
    <w:rsid w:val="00C25D8C"/>
    <w:rsid w:val="00C25FED"/>
    <w:rsid w:val="00C26466"/>
    <w:rsid w:val="00C26C40"/>
    <w:rsid w:val="00C26CE6"/>
    <w:rsid w:val="00C270E9"/>
    <w:rsid w:val="00C27235"/>
    <w:rsid w:val="00C30246"/>
    <w:rsid w:val="00C31326"/>
    <w:rsid w:val="00C31BAD"/>
    <w:rsid w:val="00C32082"/>
    <w:rsid w:val="00C3219F"/>
    <w:rsid w:val="00C328AB"/>
    <w:rsid w:val="00C32EB6"/>
    <w:rsid w:val="00C33799"/>
    <w:rsid w:val="00C33890"/>
    <w:rsid w:val="00C33940"/>
    <w:rsid w:val="00C3402B"/>
    <w:rsid w:val="00C34440"/>
    <w:rsid w:val="00C34496"/>
    <w:rsid w:val="00C34525"/>
    <w:rsid w:val="00C34844"/>
    <w:rsid w:val="00C35688"/>
    <w:rsid w:val="00C3578B"/>
    <w:rsid w:val="00C35A64"/>
    <w:rsid w:val="00C35BA6"/>
    <w:rsid w:val="00C35F09"/>
    <w:rsid w:val="00C3627B"/>
    <w:rsid w:val="00C3663C"/>
    <w:rsid w:val="00C36F28"/>
    <w:rsid w:val="00C37493"/>
    <w:rsid w:val="00C3777D"/>
    <w:rsid w:val="00C37C9C"/>
    <w:rsid w:val="00C37F8D"/>
    <w:rsid w:val="00C40165"/>
    <w:rsid w:val="00C403B2"/>
    <w:rsid w:val="00C4086F"/>
    <w:rsid w:val="00C4100E"/>
    <w:rsid w:val="00C41351"/>
    <w:rsid w:val="00C41427"/>
    <w:rsid w:val="00C41A3D"/>
    <w:rsid w:val="00C41C02"/>
    <w:rsid w:val="00C432E7"/>
    <w:rsid w:val="00C433AA"/>
    <w:rsid w:val="00C4358E"/>
    <w:rsid w:val="00C435F8"/>
    <w:rsid w:val="00C43835"/>
    <w:rsid w:val="00C4391F"/>
    <w:rsid w:val="00C44050"/>
    <w:rsid w:val="00C44140"/>
    <w:rsid w:val="00C44542"/>
    <w:rsid w:val="00C44622"/>
    <w:rsid w:val="00C44796"/>
    <w:rsid w:val="00C447DE"/>
    <w:rsid w:val="00C4504F"/>
    <w:rsid w:val="00C45616"/>
    <w:rsid w:val="00C45768"/>
    <w:rsid w:val="00C45D3A"/>
    <w:rsid w:val="00C45F7E"/>
    <w:rsid w:val="00C46B13"/>
    <w:rsid w:val="00C471BF"/>
    <w:rsid w:val="00C475CC"/>
    <w:rsid w:val="00C47674"/>
    <w:rsid w:val="00C47C46"/>
    <w:rsid w:val="00C47E15"/>
    <w:rsid w:val="00C50518"/>
    <w:rsid w:val="00C50E23"/>
    <w:rsid w:val="00C50F40"/>
    <w:rsid w:val="00C5128A"/>
    <w:rsid w:val="00C51395"/>
    <w:rsid w:val="00C51440"/>
    <w:rsid w:val="00C51B2F"/>
    <w:rsid w:val="00C51B5B"/>
    <w:rsid w:val="00C51EDD"/>
    <w:rsid w:val="00C5213F"/>
    <w:rsid w:val="00C52CAB"/>
    <w:rsid w:val="00C53091"/>
    <w:rsid w:val="00C53590"/>
    <w:rsid w:val="00C5380C"/>
    <w:rsid w:val="00C53859"/>
    <w:rsid w:val="00C53F30"/>
    <w:rsid w:val="00C53F49"/>
    <w:rsid w:val="00C54401"/>
    <w:rsid w:val="00C544F6"/>
    <w:rsid w:val="00C54565"/>
    <w:rsid w:val="00C54580"/>
    <w:rsid w:val="00C54591"/>
    <w:rsid w:val="00C551C8"/>
    <w:rsid w:val="00C5529D"/>
    <w:rsid w:val="00C55AAE"/>
    <w:rsid w:val="00C55C9C"/>
    <w:rsid w:val="00C55EBB"/>
    <w:rsid w:val="00C563F8"/>
    <w:rsid w:val="00C569AF"/>
    <w:rsid w:val="00C56FCD"/>
    <w:rsid w:val="00C5709F"/>
    <w:rsid w:val="00C57551"/>
    <w:rsid w:val="00C576CF"/>
    <w:rsid w:val="00C60F28"/>
    <w:rsid w:val="00C615A4"/>
    <w:rsid w:val="00C61646"/>
    <w:rsid w:val="00C6180A"/>
    <w:rsid w:val="00C618EE"/>
    <w:rsid w:val="00C61D1D"/>
    <w:rsid w:val="00C61DFE"/>
    <w:rsid w:val="00C621A8"/>
    <w:rsid w:val="00C625A4"/>
    <w:rsid w:val="00C62FAB"/>
    <w:rsid w:val="00C63126"/>
    <w:rsid w:val="00C636E3"/>
    <w:rsid w:val="00C639EC"/>
    <w:rsid w:val="00C63C2C"/>
    <w:rsid w:val="00C63C77"/>
    <w:rsid w:val="00C64487"/>
    <w:rsid w:val="00C64F45"/>
    <w:rsid w:val="00C65478"/>
    <w:rsid w:val="00C65B51"/>
    <w:rsid w:val="00C65F61"/>
    <w:rsid w:val="00C66208"/>
    <w:rsid w:val="00C666F8"/>
    <w:rsid w:val="00C66922"/>
    <w:rsid w:val="00C66FE9"/>
    <w:rsid w:val="00C67636"/>
    <w:rsid w:val="00C67D57"/>
    <w:rsid w:val="00C67FE9"/>
    <w:rsid w:val="00C703CC"/>
    <w:rsid w:val="00C7050B"/>
    <w:rsid w:val="00C7110B"/>
    <w:rsid w:val="00C716A9"/>
    <w:rsid w:val="00C71B09"/>
    <w:rsid w:val="00C71EEF"/>
    <w:rsid w:val="00C72135"/>
    <w:rsid w:val="00C7247B"/>
    <w:rsid w:val="00C72629"/>
    <w:rsid w:val="00C72786"/>
    <w:rsid w:val="00C72A11"/>
    <w:rsid w:val="00C72B43"/>
    <w:rsid w:val="00C7318B"/>
    <w:rsid w:val="00C731BC"/>
    <w:rsid w:val="00C734BD"/>
    <w:rsid w:val="00C73812"/>
    <w:rsid w:val="00C73C9A"/>
    <w:rsid w:val="00C745A4"/>
    <w:rsid w:val="00C7472B"/>
    <w:rsid w:val="00C74777"/>
    <w:rsid w:val="00C747A2"/>
    <w:rsid w:val="00C748D8"/>
    <w:rsid w:val="00C74B22"/>
    <w:rsid w:val="00C758F7"/>
    <w:rsid w:val="00C75FDC"/>
    <w:rsid w:val="00C76090"/>
    <w:rsid w:val="00C77218"/>
    <w:rsid w:val="00C7724F"/>
    <w:rsid w:val="00C774EB"/>
    <w:rsid w:val="00C77A01"/>
    <w:rsid w:val="00C77D6C"/>
    <w:rsid w:val="00C77ED3"/>
    <w:rsid w:val="00C8014E"/>
    <w:rsid w:val="00C802E1"/>
    <w:rsid w:val="00C80570"/>
    <w:rsid w:val="00C80703"/>
    <w:rsid w:val="00C81675"/>
    <w:rsid w:val="00C81699"/>
    <w:rsid w:val="00C81E76"/>
    <w:rsid w:val="00C82750"/>
    <w:rsid w:val="00C827F6"/>
    <w:rsid w:val="00C829E1"/>
    <w:rsid w:val="00C82F30"/>
    <w:rsid w:val="00C832B4"/>
    <w:rsid w:val="00C835E5"/>
    <w:rsid w:val="00C840F5"/>
    <w:rsid w:val="00C843DA"/>
    <w:rsid w:val="00C849A0"/>
    <w:rsid w:val="00C84B32"/>
    <w:rsid w:val="00C84CDD"/>
    <w:rsid w:val="00C85097"/>
    <w:rsid w:val="00C851F8"/>
    <w:rsid w:val="00C85403"/>
    <w:rsid w:val="00C85A09"/>
    <w:rsid w:val="00C865C6"/>
    <w:rsid w:val="00C86A6C"/>
    <w:rsid w:val="00C86AFE"/>
    <w:rsid w:val="00C86EF9"/>
    <w:rsid w:val="00C86F1F"/>
    <w:rsid w:val="00C87009"/>
    <w:rsid w:val="00C87861"/>
    <w:rsid w:val="00C879AA"/>
    <w:rsid w:val="00C87B63"/>
    <w:rsid w:val="00C87F86"/>
    <w:rsid w:val="00C90369"/>
    <w:rsid w:val="00C90D36"/>
    <w:rsid w:val="00C9164A"/>
    <w:rsid w:val="00C9182A"/>
    <w:rsid w:val="00C91A08"/>
    <w:rsid w:val="00C920E9"/>
    <w:rsid w:val="00C921B9"/>
    <w:rsid w:val="00C9232A"/>
    <w:rsid w:val="00C9233E"/>
    <w:rsid w:val="00C9235D"/>
    <w:rsid w:val="00C92CC3"/>
    <w:rsid w:val="00C92E8F"/>
    <w:rsid w:val="00C932AB"/>
    <w:rsid w:val="00C934D5"/>
    <w:rsid w:val="00C9390B"/>
    <w:rsid w:val="00C939F4"/>
    <w:rsid w:val="00C93BB1"/>
    <w:rsid w:val="00C93C43"/>
    <w:rsid w:val="00C93E75"/>
    <w:rsid w:val="00C94276"/>
    <w:rsid w:val="00C94F31"/>
    <w:rsid w:val="00C95133"/>
    <w:rsid w:val="00C95181"/>
    <w:rsid w:val="00C954C7"/>
    <w:rsid w:val="00C95B07"/>
    <w:rsid w:val="00C95C49"/>
    <w:rsid w:val="00C962A1"/>
    <w:rsid w:val="00C9698C"/>
    <w:rsid w:val="00C96C8B"/>
    <w:rsid w:val="00C96FF4"/>
    <w:rsid w:val="00C97129"/>
    <w:rsid w:val="00C97250"/>
    <w:rsid w:val="00C97525"/>
    <w:rsid w:val="00C97E4B"/>
    <w:rsid w:val="00CA0200"/>
    <w:rsid w:val="00CA02AB"/>
    <w:rsid w:val="00CA052B"/>
    <w:rsid w:val="00CA0645"/>
    <w:rsid w:val="00CA0677"/>
    <w:rsid w:val="00CA0C52"/>
    <w:rsid w:val="00CA11D5"/>
    <w:rsid w:val="00CA19C7"/>
    <w:rsid w:val="00CA1A7A"/>
    <w:rsid w:val="00CA1B6D"/>
    <w:rsid w:val="00CA1E5B"/>
    <w:rsid w:val="00CA1E6E"/>
    <w:rsid w:val="00CA1EE8"/>
    <w:rsid w:val="00CA23E3"/>
    <w:rsid w:val="00CA2682"/>
    <w:rsid w:val="00CA29EA"/>
    <w:rsid w:val="00CA33C2"/>
    <w:rsid w:val="00CA3625"/>
    <w:rsid w:val="00CA3D1C"/>
    <w:rsid w:val="00CA3D57"/>
    <w:rsid w:val="00CA46CA"/>
    <w:rsid w:val="00CA4712"/>
    <w:rsid w:val="00CA4721"/>
    <w:rsid w:val="00CA4974"/>
    <w:rsid w:val="00CA4C7B"/>
    <w:rsid w:val="00CA4D94"/>
    <w:rsid w:val="00CA5053"/>
    <w:rsid w:val="00CA6157"/>
    <w:rsid w:val="00CA6877"/>
    <w:rsid w:val="00CA6B41"/>
    <w:rsid w:val="00CA6B47"/>
    <w:rsid w:val="00CA71CE"/>
    <w:rsid w:val="00CA79BB"/>
    <w:rsid w:val="00CB006A"/>
    <w:rsid w:val="00CB04DD"/>
    <w:rsid w:val="00CB07BE"/>
    <w:rsid w:val="00CB0F41"/>
    <w:rsid w:val="00CB12C8"/>
    <w:rsid w:val="00CB15C7"/>
    <w:rsid w:val="00CB17C6"/>
    <w:rsid w:val="00CB19E9"/>
    <w:rsid w:val="00CB2066"/>
    <w:rsid w:val="00CB20F7"/>
    <w:rsid w:val="00CB29B4"/>
    <w:rsid w:val="00CB2BCE"/>
    <w:rsid w:val="00CB2F29"/>
    <w:rsid w:val="00CB3798"/>
    <w:rsid w:val="00CB3A5E"/>
    <w:rsid w:val="00CB3C71"/>
    <w:rsid w:val="00CB412A"/>
    <w:rsid w:val="00CB4204"/>
    <w:rsid w:val="00CB4D99"/>
    <w:rsid w:val="00CB501C"/>
    <w:rsid w:val="00CB504E"/>
    <w:rsid w:val="00CB55EC"/>
    <w:rsid w:val="00CB5747"/>
    <w:rsid w:val="00CB5BB6"/>
    <w:rsid w:val="00CB5C45"/>
    <w:rsid w:val="00CB61D9"/>
    <w:rsid w:val="00CB6276"/>
    <w:rsid w:val="00CB62CA"/>
    <w:rsid w:val="00CB6394"/>
    <w:rsid w:val="00CB6CC6"/>
    <w:rsid w:val="00CB71C8"/>
    <w:rsid w:val="00CB79B9"/>
    <w:rsid w:val="00CB7C71"/>
    <w:rsid w:val="00CC012C"/>
    <w:rsid w:val="00CC0598"/>
    <w:rsid w:val="00CC07B8"/>
    <w:rsid w:val="00CC094B"/>
    <w:rsid w:val="00CC0DD7"/>
    <w:rsid w:val="00CC0FA2"/>
    <w:rsid w:val="00CC1803"/>
    <w:rsid w:val="00CC197A"/>
    <w:rsid w:val="00CC1C54"/>
    <w:rsid w:val="00CC1CC1"/>
    <w:rsid w:val="00CC1E3C"/>
    <w:rsid w:val="00CC1E88"/>
    <w:rsid w:val="00CC25A9"/>
    <w:rsid w:val="00CC26D4"/>
    <w:rsid w:val="00CC26F3"/>
    <w:rsid w:val="00CC2732"/>
    <w:rsid w:val="00CC277C"/>
    <w:rsid w:val="00CC2870"/>
    <w:rsid w:val="00CC2907"/>
    <w:rsid w:val="00CC44A7"/>
    <w:rsid w:val="00CC45DA"/>
    <w:rsid w:val="00CC4BDF"/>
    <w:rsid w:val="00CC5921"/>
    <w:rsid w:val="00CC5D98"/>
    <w:rsid w:val="00CC5E8A"/>
    <w:rsid w:val="00CC6CB0"/>
    <w:rsid w:val="00CC6D0B"/>
    <w:rsid w:val="00CC6D0F"/>
    <w:rsid w:val="00CC70A8"/>
    <w:rsid w:val="00CC7257"/>
    <w:rsid w:val="00CC72EE"/>
    <w:rsid w:val="00CC7457"/>
    <w:rsid w:val="00CC7817"/>
    <w:rsid w:val="00CC78D2"/>
    <w:rsid w:val="00CC794C"/>
    <w:rsid w:val="00CC7B74"/>
    <w:rsid w:val="00CC7EE6"/>
    <w:rsid w:val="00CC7F1E"/>
    <w:rsid w:val="00CD0EA8"/>
    <w:rsid w:val="00CD129C"/>
    <w:rsid w:val="00CD1AC2"/>
    <w:rsid w:val="00CD1C64"/>
    <w:rsid w:val="00CD1E43"/>
    <w:rsid w:val="00CD1E7C"/>
    <w:rsid w:val="00CD26C8"/>
    <w:rsid w:val="00CD2759"/>
    <w:rsid w:val="00CD29F2"/>
    <w:rsid w:val="00CD2E42"/>
    <w:rsid w:val="00CD36F3"/>
    <w:rsid w:val="00CD3F51"/>
    <w:rsid w:val="00CD41A1"/>
    <w:rsid w:val="00CD4284"/>
    <w:rsid w:val="00CD456A"/>
    <w:rsid w:val="00CD48D8"/>
    <w:rsid w:val="00CD4C31"/>
    <w:rsid w:val="00CD4D01"/>
    <w:rsid w:val="00CD4FFC"/>
    <w:rsid w:val="00CD5246"/>
    <w:rsid w:val="00CD54F6"/>
    <w:rsid w:val="00CD57C0"/>
    <w:rsid w:val="00CD5AAA"/>
    <w:rsid w:val="00CD6F49"/>
    <w:rsid w:val="00CD78B1"/>
    <w:rsid w:val="00CE02FD"/>
    <w:rsid w:val="00CE050A"/>
    <w:rsid w:val="00CE0B27"/>
    <w:rsid w:val="00CE0B7B"/>
    <w:rsid w:val="00CE0E0E"/>
    <w:rsid w:val="00CE1345"/>
    <w:rsid w:val="00CE15B6"/>
    <w:rsid w:val="00CE1910"/>
    <w:rsid w:val="00CE19F6"/>
    <w:rsid w:val="00CE1E96"/>
    <w:rsid w:val="00CE1EC8"/>
    <w:rsid w:val="00CE2074"/>
    <w:rsid w:val="00CE23D6"/>
    <w:rsid w:val="00CE2483"/>
    <w:rsid w:val="00CE2C74"/>
    <w:rsid w:val="00CE2C79"/>
    <w:rsid w:val="00CE2C83"/>
    <w:rsid w:val="00CE30F3"/>
    <w:rsid w:val="00CE3133"/>
    <w:rsid w:val="00CE3DB0"/>
    <w:rsid w:val="00CE3DEF"/>
    <w:rsid w:val="00CE40DC"/>
    <w:rsid w:val="00CE4108"/>
    <w:rsid w:val="00CE4414"/>
    <w:rsid w:val="00CE4422"/>
    <w:rsid w:val="00CE4C3C"/>
    <w:rsid w:val="00CE4CD3"/>
    <w:rsid w:val="00CE50A9"/>
    <w:rsid w:val="00CE51BC"/>
    <w:rsid w:val="00CE551F"/>
    <w:rsid w:val="00CE57E8"/>
    <w:rsid w:val="00CE58A0"/>
    <w:rsid w:val="00CE5A00"/>
    <w:rsid w:val="00CE5BB7"/>
    <w:rsid w:val="00CE6551"/>
    <w:rsid w:val="00CE72F1"/>
    <w:rsid w:val="00CE7340"/>
    <w:rsid w:val="00CE753A"/>
    <w:rsid w:val="00CE7877"/>
    <w:rsid w:val="00CE7B62"/>
    <w:rsid w:val="00CE7DD8"/>
    <w:rsid w:val="00CF021A"/>
    <w:rsid w:val="00CF02C4"/>
    <w:rsid w:val="00CF1494"/>
    <w:rsid w:val="00CF15D4"/>
    <w:rsid w:val="00CF1691"/>
    <w:rsid w:val="00CF19C0"/>
    <w:rsid w:val="00CF1AB3"/>
    <w:rsid w:val="00CF1FC7"/>
    <w:rsid w:val="00CF2378"/>
    <w:rsid w:val="00CF23F3"/>
    <w:rsid w:val="00CF2777"/>
    <w:rsid w:val="00CF2A1D"/>
    <w:rsid w:val="00CF2D76"/>
    <w:rsid w:val="00CF34C0"/>
    <w:rsid w:val="00CF36BC"/>
    <w:rsid w:val="00CF3A74"/>
    <w:rsid w:val="00CF3A81"/>
    <w:rsid w:val="00CF451F"/>
    <w:rsid w:val="00CF46BC"/>
    <w:rsid w:val="00CF48FB"/>
    <w:rsid w:val="00CF5241"/>
    <w:rsid w:val="00CF55A1"/>
    <w:rsid w:val="00CF597C"/>
    <w:rsid w:val="00CF5DA6"/>
    <w:rsid w:val="00CF6370"/>
    <w:rsid w:val="00CF6B18"/>
    <w:rsid w:val="00CF7457"/>
    <w:rsid w:val="00CF77EC"/>
    <w:rsid w:val="00CF7BD3"/>
    <w:rsid w:val="00D00B0B"/>
    <w:rsid w:val="00D00C68"/>
    <w:rsid w:val="00D00C7B"/>
    <w:rsid w:val="00D00FAB"/>
    <w:rsid w:val="00D0129F"/>
    <w:rsid w:val="00D01312"/>
    <w:rsid w:val="00D01367"/>
    <w:rsid w:val="00D014CB"/>
    <w:rsid w:val="00D01665"/>
    <w:rsid w:val="00D0187D"/>
    <w:rsid w:val="00D02005"/>
    <w:rsid w:val="00D02290"/>
    <w:rsid w:val="00D026E6"/>
    <w:rsid w:val="00D03126"/>
    <w:rsid w:val="00D0406D"/>
    <w:rsid w:val="00D0438F"/>
    <w:rsid w:val="00D04F83"/>
    <w:rsid w:val="00D05163"/>
    <w:rsid w:val="00D051B1"/>
    <w:rsid w:val="00D05BE3"/>
    <w:rsid w:val="00D05C30"/>
    <w:rsid w:val="00D05CD1"/>
    <w:rsid w:val="00D06442"/>
    <w:rsid w:val="00D06A7C"/>
    <w:rsid w:val="00D06AF5"/>
    <w:rsid w:val="00D06CFE"/>
    <w:rsid w:val="00D077C9"/>
    <w:rsid w:val="00D07947"/>
    <w:rsid w:val="00D07D5D"/>
    <w:rsid w:val="00D07E34"/>
    <w:rsid w:val="00D07ED4"/>
    <w:rsid w:val="00D104D0"/>
    <w:rsid w:val="00D10B5D"/>
    <w:rsid w:val="00D11329"/>
    <w:rsid w:val="00D1184D"/>
    <w:rsid w:val="00D11B14"/>
    <w:rsid w:val="00D11D48"/>
    <w:rsid w:val="00D1252D"/>
    <w:rsid w:val="00D129E5"/>
    <w:rsid w:val="00D133ED"/>
    <w:rsid w:val="00D136E9"/>
    <w:rsid w:val="00D13D29"/>
    <w:rsid w:val="00D13EF4"/>
    <w:rsid w:val="00D1400F"/>
    <w:rsid w:val="00D142D3"/>
    <w:rsid w:val="00D147B5"/>
    <w:rsid w:val="00D14B37"/>
    <w:rsid w:val="00D1532A"/>
    <w:rsid w:val="00D15BA8"/>
    <w:rsid w:val="00D16528"/>
    <w:rsid w:val="00D168B0"/>
    <w:rsid w:val="00D16ADA"/>
    <w:rsid w:val="00D17348"/>
    <w:rsid w:val="00D177C5"/>
    <w:rsid w:val="00D1788F"/>
    <w:rsid w:val="00D17C77"/>
    <w:rsid w:val="00D17D93"/>
    <w:rsid w:val="00D2000B"/>
    <w:rsid w:val="00D2036E"/>
    <w:rsid w:val="00D205DA"/>
    <w:rsid w:val="00D20EE7"/>
    <w:rsid w:val="00D21085"/>
    <w:rsid w:val="00D21334"/>
    <w:rsid w:val="00D213CA"/>
    <w:rsid w:val="00D218A4"/>
    <w:rsid w:val="00D22E2C"/>
    <w:rsid w:val="00D22F41"/>
    <w:rsid w:val="00D23913"/>
    <w:rsid w:val="00D23921"/>
    <w:rsid w:val="00D24270"/>
    <w:rsid w:val="00D2454A"/>
    <w:rsid w:val="00D24AFE"/>
    <w:rsid w:val="00D24CBA"/>
    <w:rsid w:val="00D254E9"/>
    <w:rsid w:val="00D25572"/>
    <w:rsid w:val="00D257B7"/>
    <w:rsid w:val="00D25F32"/>
    <w:rsid w:val="00D262A5"/>
    <w:rsid w:val="00D26697"/>
    <w:rsid w:val="00D267FB"/>
    <w:rsid w:val="00D26934"/>
    <w:rsid w:val="00D26DF1"/>
    <w:rsid w:val="00D270DA"/>
    <w:rsid w:val="00D272E6"/>
    <w:rsid w:val="00D2748A"/>
    <w:rsid w:val="00D274F0"/>
    <w:rsid w:val="00D276DC"/>
    <w:rsid w:val="00D27799"/>
    <w:rsid w:val="00D27877"/>
    <w:rsid w:val="00D27CC1"/>
    <w:rsid w:val="00D30050"/>
    <w:rsid w:val="00D3053D"/>
    <w:rsid w:val="00D306E3"/>
    <w:rsid w:val="00D30BDE"/>
    <w:rsid w:val="00D30E6C"/>
    <w:rsid w:val="00D31286"/>
    <w:rsid w:val="00D31877"/>
    <w:rsid w:val="00D323C3"/>
    <w:rsid w:val="00D323D2"/>
    <w:rsid w:val="00D32ACC"/>
    <w:rsid w:val="00D32B78"/>
    <w:rsid w:val="00D32FD4"/>
    <w:rsid w:val="00D33068"/>
    <w:rsid w:val="00D331CA"/>
    <w:rsid w:val="00D33573"/>
    <w:rsid w:val="00D335ED"/>
    <w:rsid w:val="00D33741"/>
    <w:rsid w:val="00D33D7D"/>
    <w:rsid w:val="00D33E5F"/>
    <w:rsid w:val="00D33FAD"/>
    <w:rsid w:val="00D344F4"/>
    <w:rsid w:val="00D3456C"/>
    <w:rsid w:val="00D346EF"/>
    <w:rsid w:val="00D34EF7"/>
    <w:rsid w:val="00D35492"/>
    <w:rsid w:val="00D3572D"/>
    <w:rsid w:val="00D35779"/>
    <w:rsid w:val="00D35A27"/>
    <w:rsid w:val="00D35A7B"/>
    <w:rsid w:val="00D366B9"/>
    <w:rsid w:val="00D37243"/>
    <w:rsid w:val="00D37802"/>
    <w:rsid w:val="00D40381"/>
    <w:rsid w:val="00D41906"/>
    <w:rsid w:val="00D41C87"/>
    <w:rsid w:val="00D41E75"/>
    <w:rsid w:val="00D41EBE"/>
    <w:rsid w:val="00D42006"/>
    <w:rsid w:val="00D421B6"/>
    <w:rsid w:val="00D425D3"/>
    <w:rsid w:val="00D42C90"/>
    <w:rsid w:val="00D4318E"/>
    <w:rsid w:val="00D43654"/>
    <w:rsid w:val="00D4397A"/>
    <w:rsid w:val="00D440AA"/>
    <w:rsid w:val="00D44431"/>
    <w:rsid w:val="00D445A4"/>
    <w:rsid w:val="00D45523"/>
    <w:rsid w:val="00D45577"/>
    <w:rsid w:val="00D4597D"/>
    <w:rsid w:val="00D45B05"/>
    <w:rsid w:val="00D45B20"/>
    <w:rsid w:val="00D45C47"/>
    <w:rsid w:val="00D46367"/>
    <w:rsid w:val="00D464B9"/>
    <w:rsid w:val="00D46911"/>
    <w:rsid w:val="00D46C92"/>
    <w:rsid w:val="00D4758B"/>
    <w:rsid w:val="00D47735"/>
    <w:rsid w:val="00D50C86"/>
    <w:rsid w:val="00D50CAE"/>
    <w:rsid w:val="00D51062"/>
    <w:rsid w:val="00D51252"/>
    <w:rsid w:val="00D519C2"/>
    <w:rsid w:val="00D51C8D"/>
    <w:rsid w:val="00D51D7E"/>
    <w:rsid w:val="00D51E4F"/>
    <w:rsid w:val="00D51FFA"/>
    <w:rsid w:val="00D520EE"/>
    <w:rsid w:val="00D5318E"/>
    <w:rsid w:val="00D53420"/>
    <w:rsid w:val="00D53E09"/>
    <w:rsid w:val="00D53FD0"/>
    <w:rsid w:val="00D54006"/>
    <w:rsid w:val="00D5410D"/>
    <w:rsid w:val="00D54938"/>
    <w:rsid w:val="00D54B18"/>
    <w:rsid w:val="00D550F1"/>
    <w:rsid w:val="00D551D2"/>
    <w:rsid w:val="00D55910"/>
    <w:rsid w:val="00D561FE"/>
    <w:rsid w:val="00D564CA"/>
    <w:rsid w:val="00D573D2"/>
    <w:rsid w:val="00D57514"/>
    <w:rsid w:val="00D57858"/>
    <w:rsid w:val="00D57E9F"/>
    <w:rsid w:val="00D60153"/>
    <w:rsid w:val="00D602F4"/>
    <w:rsid w:val="00D604D3"/>
    <w:rsid w:val="00D604F4"/>
    <w:rsid w:val="00D6082D"/>
    <w:rsid w:val="00D611F6"/>
    <w:rsid w:val="00D6125C"/>
    <w:rsid w:val="00D61C09"/>
    <w:rsid w:val="00D626EF"/>
    <w:rsid w:val="00D62894"/>
    <w:rsid w:val="00D62C0E"/>
    <w:rsid w:val="00D63524"/>
    <w:rsid w:val="00D63778"/>
    <w:rsid w:val="00D63A0E"/>
    <w:rsid w:val="00D63A62"/>
    <w:rsid w:val="00D63B2F"/>
    <w:rsid w:val="00D63C38"/>
    <w:rsid w:val="00D63DEF"/>
    <w:rsid w:val="00D64237"/>
    <w:rsid w:val="00D6452D"/>
    <w:rsid w:val="00D646B2"/>
    <w:rsid w:val="00D64D6C"/>
    <w:rsid w:val="00D6594C"/>
    <w:rsid w:val="00D65F3A"/>
    <w:rsid w:val="00D65FC2"/>
    <w:rsid w:val="00D6616F"/>
    <w:rsid w:val="00D66523"/>
    <w:rsid w:val="00D66CED"/>
    <w:rsid w:val="00D6782F"/>
    <w:rsid w:val="00D67F78"/>
    <w:rsid w:val="00D67FBE"/>
    <w:rsid w:val="00D70336"/>
    <w:rsid w:val="00D70494"/>
    <w:rsid w:val="00D7076E"/>
    <w:rsid w:val="00D70A3C"/>
    <w:rsid w:val="00D70DF8"/>
    <w:rsid w:val="00D71352"/>
    <w:rsid w:val="00D71471"/>
    <w:rsid w:val="00D715FD"/>
    <w:rsid w:val="00D719EF"/>
    <w:rsid w:val="00D725E8"/>
    <w:rsid w:val="00D72FDB"/>
    <w:rsid w:val="00D733EF"/>
    <w:rsid w:val="00D736B1"/>
    <w:rsid w:val="00D73C91"/>
    <w:rsid w:val="00D73CCC"/>
    <w:rsid w:val="00D741FE"/>
    <w:rsid w:val="00D74209"/>
    <w:rsid w:val="00D744A5"/>
    <w:rsid w:val="00D75250"/>
    <w:rsid w:val="00D754C9"/>
    <w:rsid w:val="00D754D8"/>
    <w:rsid w:val="00D758FE"/>
    <w:rsid w:val="00D75D6E"/>
    <w:rsid w:val="00D76173"/>
    <w:rsid w:val="00D761AD"/>
    <w:rsid w:val="00D763CC"/>
    <w:rsid w:val="00D764F0"/>
    <w:rsid w:val="00D76510"/>
    <w:rsid w:val="00D76863"/>
    <w:rsid w:val="00D768A5"/>
    <w:rsid w:val="00D7694B"/>
    <w:rsid w:val="00D7755E"/>
    <w:rsid w:val="00D7762D"/>
    <w:rsid w:val="00D7799A"/>
    <w:rsid w:val="00D77D8D"/>
    <w:rsid w:val="00D77DFB"/>
    <w:rsid w:val="00D77F12"/>
    <w:rsid w:val="00D80158"/>
    <w:rsid w:val="00D8072A"/>
    <w:rsid w:val="00D8099E"/>
    <w:rsid w:val="00D80A81"/>
    <w:rsid w:val="00D80AD4"/>
    <w:rsid w:val="00D80B2B"/>
    <w:rsid w:val="00D80C31"/>
    <w:rsid w:val="00D80E1F"/>
    <w:rsid w:val="00D8171D"/>
    <w:rsid w:val="00D820B9"/>
    <w:rsid w:val="00D835B0"/>
    <w:rsid w:val="00D8394C"/>
    <w:rsid w:val="00D83B9F"/>
    <w:rsid w:val="00D84099"/>
    <w:rsid w:val="00D84287"/>
    <w:rsid w:val="00D84426"/>
    <w:rsid w:val="00D85060"/>
    <w:rsid w:val="00D85C82"/>
    <w:rsid w:val="00D85EED"/>
    <w:rsid w:val="00D86EEB"/>
    <w:rsid w:val="00D871C9"/>
    <w:rsid w:val="00D87CFB"/>
    <w:rsid w:val="00D900F8"/>
    <w:rsid w:val="00D90A48"/>
    <w:rsid w:val="00D90AC6"/>
    <w:rsid w:val="00D913F9"/>
    <w:rsid w:val="00D914E0"/>
    <w:rsid w:val="00D91AFC"/>
    <w:rsid w:val="00D91C6B"/>
    <w:rsid w:val="00D91E32"/>
    <w:rsid w:val="00D92D59"/>
    <w:rsid w:val="00D92D7E"/>
    <w:rsid w:val="00D92F01"/>
    <w:rsid w:val="00D9318C"/>
    <w:rsid w:val="00D932A3"/>
    <w:rsid w:val="00D935B3"/>
    <w:rsid w:val="00D936D5"/>
    <w:rsid w:val="00D93993"/>
    <w:rsid w:val="00D94168"/>
    <w:rsid w:val="00D9447A"/>
    <w:rsid w:val="00D946AF"/>
    <w:rsid w:val="00D94FE0"/>
    <w:rsid w:val="00D95443"/>
    <w:rsid w:val="00D9556D"/>
    <w:rsid w:val="00D95D31"/>
    <w:rsid w:val="00D96302"/>
    <w:rsid w:val="00D96520"/>
    <w:rsid w:val="00D966DB"/>
    <w:rsid w:val="00D9670F"/>
    <w:rsid w:val="00D968DD"/>
    <w:rsid w:val="00D96994"/>
    <w:rsid w:val="00D97790"/>
    <w:rsid w:val="00D97C5B"/>
    <w:rsid w:val="00D97D5F"/>
    <w:rsid w:val="00DA01BE"/>
    <w:rsid w:val="00DA031D"/>
    <w:rsid w:val="00DA04A6"/>
    <w:rsid w:val="00DA056F"/>
    <w:rsid w:val="00DA08F0"/>
    <w:rsid w:val="00DA0AD9"/>
    <w:rsid w:val="00DA1355"/>
    <w:rsid w:val="00DA14DE"/>
    <w:rsid w:val="00DA23F6"/>
    <w:rsid w:val="00DA240B"/>
    <w:rsid w:val="00DA2546"/>
    <w:rsid w:val="00DA256C"/>
    <w:rsid w:val="00DA2D84"/>
    <w:rsid w:val="00DA351F"/>
    <w:rsid w:val="00DA3576"/>
    <w:rsid w:val="00DA3868"/>
    <w:rsid w:val="00DA39B5"/>
    <w:rsid w:val="00DA3FD1"/>
    <w:rsid w:val="00DA4995"/>
    <w:rsid w:val="00DA4A2B"/>
    <w:rsid w:val="00DA4A7C"/>
    <w:rsid w:val="00DA4C61"/>
    <w:rsid w:val="00DA4FDF"/>
    <w:rsid w:val="00DA5120"/>
    <w:rsid w:val="00DA5E07"/>
    <w:rsid w:val="00DA5FDB"/>
    <w:rsid w:val="00DA644A"/>
    <w:rsid w:val="00DA656A"/>
    <w:rsid w:val="00DA6620"/>
    <w:rsid w:val="00DA692B"/>
    <w:rsid w:val="00DA72D6"/>
    <w:rsid w:val="00DA73A0"/>
    <w:rsid w:val="00DA7464"/>
    <w:rsid w:val="00DA79D7"/>
    <w:rsid w:val="00DA7CF9"/>
    <w:rsid w:val="00DA7EDD"/>
    <w:rsid w:val="00DB008F"/>
    <w:rsid w:val="00DB0120"/>
    <w:rsid w:val="00DB02D5"/>
    <w:rsid w:val="00DB0DE1"/>
    <w:rsid w:val="00DB1435"/>
    <w:rsid w:val="00DB1911"/>
    <w:rsid w:val="00DB2227"/>
    <w:rsid w:val="00DB2B9E"/>
    <w:rsid w:val="00DB2BFB"/>
    <w:rsid w:val="00DB2E03"/>
    <w:rsid w:val="00DB3D38"/>
    <w:rsid w:val="00DB42E6"/>
    <w:rsid w:val="00DB4415"/>
    <w:rsid w:val="00DB4ABF"/>
    <w:rsid w:val="00DB4B4E"/>
    <w:rsid w:val="00DB4EE2"/>
    <w:rsid w:val="00DB5490"/>
    <w:rsid w:val="00DB591A"/>
    <w:rsid w:val="00DB5BDD"/>
    <w:rsid w:val="00DB5C62"/>
    <w:rsid w:val="00DB6234"/>
    <w:rsid w:val="00DB678D"/>
    <w:rsid w:val="00DB683E"/>
    <w:rsid w:val="00DB6B97"/>
    <w:rsid w:val="00DB780E"/>
    <w:rsid w:val="00DC0637"/>
    <w:rsid w:val="00DC09FD"/>
    <w:rsid w:val="00DC0AB4"/>
    <w:rsid w:val="00DC0D0A"/>
    <w:rsid w:val="00DC0E85"/>
    <w:rsid w:val="00DC0FC2"/>
    <w:rsid w:val="00DC1449"/>
    <w:rsid w:val="00DC19FB"/>
    <w:rsid w:val="00DC1AD7"/>
    <w:rsid w:val="00DC1B13"/>
    <w:rsid w:val="00DC1BA9"/>
    <w:rsid w:val="00DC2397"/>
    <w:rsid w:val="00DC2584"/>
    <w:rsid w:val="00DC25F1"/>
    <w:rsid w:val="00DC2893"/>
    <w:rsid w:val="00DC303D"/>
    <w:rsid w:val="00DC3453"/>
    <w:rsid w:val="00DC345F"/>
    <w:rsid w:val="00DC3A9E"/>
    <w:rsid w:val="00DC4089"/>
    <w:rsid w:val="00DC4866"/>
    <w:rsid w:val="00DC4D9A"/>
    <w:rsid w:val="00DC51F5"/>
    <w:rsid w:val="00DC541C"/>
    <w:rsid w:val="00DC553D"/>
    <w:rsid w:val="00DC554A"/>
    <w:rsid w:val="00DC5651"/>
    <w:rsid w:val="00DC6023"/>
    <w:rsid w:val="00DC647E"/>
    <w:rsid w:val="00DC682B"/>
    <w:rsid w:val="00DC6BFC"/>
    <w:rsid w:val="00DC6C8C"/>
    <w:rsid w:val="00DC701B"/>
    <w:rsid w:val="00DC742D"/>
    <w:rsid w:val="00DC7A84"/>
    <w:rsid w:val="00DC7AA7"/>
    <w:rsid w:val="00DD04D3"/>
    <w:rsid w:val="00DD0572"/>
    <w:rsid w:val="00DD05E0"/>
    <w:rsid w:val="00DD08D1"/>
    <w:rsid w:val="00DD12B9"/>
    <w:rsid w:val="00DD1631"/>
    <w:rsid w:val="00DD1D43"/>
    <w:rsid w:val="00DD22F9"/>
    <w:rsid w:val="00DD23AB"/>
    <w:rsid w:val="00DD2581"/>
    <w:rsid w:val="00DD26AC"/>
    <w:rsid w:val="00DD2969"/>
    <w:rsid w:val="00DD2993"/>
    <w:rsid w:val="00DD2A9B"/>
    <w:rsid w:val="00DD2B2B"/>
    <w:rsid w:val="00DD2C06"/>
    <w:rsid w:val="00DD2CFE"/>
    <w:rsid w:val="00DD2D81"/>
    <w:rsid w:val="00DD2F25"/>
    <w:rsid w:val="00DD2FD3"/>
    <w:rsid w:val="00DD34A6"/>
    <w:rsid w:val="00DD47E2"/>
    <w:rsid w:val="00DD4B89"/>
    <w:rsid w:val="00DD4D00"/>
    <w:rsid w:val="00DD4E59"/>
    <w:rsid w:val="00DD50E2"/>
    <w:rsid w:val="00DD5272"/>
    <w:rsid w:val="00DD5564"/>
    <w:rsid w:val="00DD565C"/>
    <w:rsid w:val="00DD574D"/>
    <w:rsid w:val="00DD5BA2"/>
    <w:rsid w:val="00DD5F3B"/>
    <w:rsid w:val="00DD60D2"/>
    <w:rsid w:val="00DD638F"/>
    <w:rsid w:val="00DD64E9"/>
    <w:rsid w:val="00DD6627"/>
    <w:rsid w:val="00DD6B68"/>
    <w:rsid w:val="00DD73C0"/>
    <w:rsid w:val="00DD763F"/>
    <w:rsid w:val="00DD7650"/>
    <w:rsid w:val="00DD7670"/>
    <w:rsid w:val="00DD7AA9"/>
    <w:rsid w:val="00DD7DC8"/>
    <w:rsid w:val="00DE0324"/>
    <w:rsid w:val="00DE0745"/>
    <w:rsid w:val="00DE0A57"/>
    <w:rsid w:val="00DE0E28"/>
    <w:rsid w:val="00DE1564"/>
    <w:rsid w:val="00DE1975"/>
    <w:rsid w:val="00DE1B39"/>
    <w:rsid w:val="00DE1D22"/>
    <w:rsid w:val="00DE285E"/>
    <w:rsid w:val="00DE29DB"/>
    <w:rsid w:val="00DE2BF6"/>
    <w:rsid w:val="00DE2C5A"/>
    <w:rsid w:val="00DE2C73"/>
    <w:rsid w:val="00DE2D05"/>
    <w:rsid w:val="00DE2E6C"/>
    <w:rsid w:val="00DE2F66"/>
    <w:rsid w:val="00DE3298"/>
    <w:rsid w:val="00DE3723"/>
    <w:rsid w:val="00DE376B"/>
    <w:rsid w:val="00DE37DC"/>
    <w:rsid w:val="00DE39E4"/>
    <w:rsid w:val="00DE3CDB"/>
    <w:rsid w:val="00DE3D02"/>
    <w:rsid w:val="00DE41A9"/>
    <w:rsid w:val="00DE4437"/>
    <w:rsid w:val="00DE4D22"/>
    <w:rsid w:val="00DE4D4D"/>
    <w:rsid w:val="00DE4FD9"/>
    <w:rsid w:val="00DE51B0"/>
    <w:rsid w:val="00DE5971"/>
    <w:rsid w:val="00DE59E4"/>
    <w:rsid w:val="00DE658B"/>
    <w:rsid w:val="00DE65D6"/>
    <w:rsid w:val="00DE6D8B"/>
    <w:rsid w:val="00DE74BA"/>
    <w:rsid w:val="00DE76D2"/>
    <w:rsid w:val="00DE7793"/>
    <w:rsid w:val="00DE7911"/>
    <w:rsid w:val="00DE7CC9"/>
    <w:rsid w:val="00DE7F34"/>
    <w:rsid w:val="00DF03FE"/>
    <w:rsid w:val="00DF0752"/>
    <w:rsid w:val="00DF0E15"/>
    <w:rsid w:val="00DF1350"/>
    <w:rsid w:val="00DF154D"/>
    <w:rsid w:val="00DF174A"/>
    <w:rsid w:val="00DF180E"/>
    <w:rsid w:val="00DF1AAA"/>
    <w:rsid w:val="00DF1C8A"/>
    <w:rsid w:val="00DF21BC"/>
    <w:rsid w:val="00DF2648"/>
    <w:rsid w:val="00DF2858"/>
    <w:rsid w:val="00DF2A64"/>
    <w:rsid w:val="00DF2D5E"/>
    <w:rsid w:val="00DF3035"/>
    <w:rsid w:val="00DF32BC"/>
    <w:rsid w:val="00DF3658"/>
    <w:rsid w:val="00DF38EA"/>
    <w:rsid w:val="00DF3A5C"/>
    <w:rsid w:val="00DF3B1C"/>
    <w:rsid w:val="00DF3C83"/>
    <w:rsid w:val="00DF3DE1"/>
    <w:rsid w:val="00DF402A"/>
    <w:rsid w:val="00DF4038"/>
    <w:rsid w:val="00DF4363"/>
    <w:rsid w:val="00DF4382"/>
    <w:rsid w:val="00DF50A7"/>
    <w:rsid w:val="00DF50BE"/>
    <w:rsid w:val="00DF5A71"/>
    <w:rsid w:val="00DF6002"/>
    <w:rsid w:val="00DF6549"/>
    <w:rsid w:val="00DF69A0"/>
    <w:rsid w:val="00DF7430"/>
    <w:rsid w:val="00DF75A0"/>
    <w:rsid w:val="00DF7B0A"/>
    <w:rsid w:val="00DF7B4E"/>
    <w:rsid w:val="00DF7B72"/>
    <w:rsid w:val="00DF7CB1"/>
    <w:rsid w:val="00E00F89"/>
    <w:rsid w:val="00E010D3"/>
    <w:rsid w:val="00E01204"/>
    <w:rsid w:val="00E017F9"/>
    <w:rsid w:val="00E018F0"/>
    <w:rsid w:val="00E01E6D"/>
    <w:rsid w:val="00E02432"/>
    <w:rsid w:val="00E02748"/>
    <w:rsid w:val="00E02B63"/>
    <w:rsid w:val="00E0315A"/>
    <w:rsid w:val="00E03DE5"/>
    <w:rsid w:val="00E040DA"/>
    <w:rsid w:val="00E0429F"/>
    <w:rsid w:val="00E04D5A"/>
    <w:rsid w:val="00E051B0"/>
    <w:rsid w:val="00E05A9F"/>
    <w:rsid w:val="00E05AA5"/>
    <w:rsid w:val="00E05DA5"/>
    <w:rsid w:val="00E05DFD"/>
    <w:rsid w:val="00E06143"/>
    <w:rsid w:val="00E0652E"/>
    <w:rsid w:val="00E0672A"/>
    <w:rsid w:val="00E067A9"/>
    <w:rsid w:val="00E06A02"/>
    <w:rsid w:val="00E06A43"/>
    <w:rsid w:val="00E0709E"/>
    <w:rsid w:val="00E070AD"/>
    <w:rsid w:val="00E0759A"/>
    <w:rsid w:val="00E07614"/>
    <w:rsid w:val="00E076CC"/>
    <w:rsid w:val="00E07BC0"/>
    <w:rsid w:val="00E07C7A"/>
    <w:rsid w:val="00E07E18"/>
    <w:rsid w:val="00E07F39"/>
    <w:rsid w:val="00E10370"/>
    <w:rsid w:val="00E10902"/>
    <w:rsid w:val="00E10E2F"/>
    <w:rsid w:val="00E10E31"/>
    <w:rsid w:val="00E11081"/>
    <w:rsid w:val="00E11364"/>
    <w:rsid w:val="00E11978"/>
    <w:rsid w:val="00E12124"/>
    <w:rsid w:val="00E122A3"/>
    <w:rsid w:val="00E1255A"/>
    <w:rsid w:val="00E127CE"/>
    <w:rsid w:val="00E128D7"/>
    <w:rsid w:val="00E12A98"/>
    <w:rsid w:val="00E12D40"/>
    <w:rsid w:val="00E13CE6"/>
    <w:rsid w:val="00E13EF3"/>
    <w:rsid w:val="00E1444F"/>
    <w:rsid w:val="00E146D2"/>
    <w:rsid w:val="00E14E0B"/>
    <w:rsid w:val="00E150B6"/>
    <w:rsid w:val="00E151D4"/>
    <w:rsid w:val="00E15949"/>
    <w:rsid w:val="00E163C5"/>
    <w:rsid w:val="00E168E0"/>
    <w:rsid w:val="00E16966"/>
    <w:rsid w:val="00E1697B"/>
    <w:rsid w:val="00E16A0B"/>
    <w:rsid w:val="00E16A1C"/>
    <w:rsid w:val="00E16A9F"/>
    <w:rsid w:val="00E16B2F"/>
    <w:rsid w:val="00E16C6D"/>
    <w:rsid w:val="00E16C91"/>
    <w:rsid w:val="00E16D56"/>
    <w:rsid w:val="00E17427"/>
    <w:rsid w:val="00E17C7B"/>
    <w:rsid w:val="00E201D1"/>
    <w:rsid w:val="00E20639"/>
    <w:rsid w:val="00E2093A"/>
    <w:rsid w:val="00E20B48"/>
    <w:rsid w:val="00E20F80"/>
    <w:rsid w:val="00E214D9"/>
    <w:rsid w:val="00E21C86"/>
    <w:rsid w:val="00E21DE9"/>
    <w:rsid w:val="00E21F3E"/>
    <w:rsid w:val="00E22753"/>
    <w:rsid w:val="00E22E05"/>
    <w:rsid w:val="00E23278"/>
    <w:rsid w:val="00E235F2"/>
    <w:rsid w:val="00E23970"/>
    <w:rsid w:val="00E23A9D"/>
    <w:rsid w:val="00E23DE1"/>
    <w:rsid w:val="00E23FBC"/>
    <w:rsid w:val="00E241F6"/>
    <w:rsid w:val="00E243D1"/>
    <w:rsid w:val="00E243E2"/>
    <w:rsid w:val="00E249FD"/>
    <w:rsid w:val="00E24E9F"/>
    <w:rsid w:val="00E2537A"/>
    <w:rsid w:val="00E258C6"/>
    <w:rsid w:val="00E2596A"/>
    <w:rsid w:val="00E25A73"/>
    <w:rsid w:val="00E25C2A"/>
    <w:rsid w:val="00E25E93"/>
    <w:rsid w:val="00E26DFD"/>
    <w:rsid w:val="00E27029"/>
    <w:rsid w:val="00E2770A"/>
    <w:rsid w:val="00E304B2"/>
    <w:rsid w:val="00E3055E"/>
    <w:rsid w:val="00E3079C"/>
    <w:rsid w:val="00E30D66"/>
    <w:rsid w:val="00E30DF2"/>
    <w:rsid w:val="00E30F75"/>
    <w:rsid w:val="00E33634"/>
    <w:rsid w:val="00E33B06"/>
    <w:rsid w:val="00E33FC4"/>
    <w:rsid w:val="00E34545"/>
    <w:rsid w:val="00E34800"/>
    <w:rsid w:val="00E35399"/>
    <w:rsid w:val="00E3554D"/>
    <w:rsid w:val="00E35648"/>
    <w:rsid w:val="00E35800"/>
    <w:rsid w:val="00E35ACE"/>
    <w:rsid w:val="00E366D5"/>
    <w:rsid w:val="00E368C1"/>
    <w:rsid w:val="00E372C2"/>
    <w:rsid w:val="00E37E08"/>
    <w:rsid w:val="00E4037C"/>
    <w:rsid w:val="00E4058E"/>
    <w:rsid w:val="00E40598"/>
    <w:rsid w:val="00E4095F"/>
    <w:rsid w:val="00E409C0"/>
    <w:rsid w:val="00E40A90"/>
    <w:rsid w:val="00E40C7A"/>
    <w:rsid w:val="00E418AE"/>
    <w:rsid w:val="00E419D9"/>
    <w:rsid w:val="00E41CEE"/>
    <w:rsid w:val="00E41E8D"/>
    <w:rsid w:val="00E41E92"/>
    <w:rsid w:val="00E42114"/>
    <w:rsid w:val="00E42C6B"/>
    <w:rsid w:val="00E42F28"/>
    <w:rsid w:val="00E43B9E"/>
    <w:rsid w:val="00E43FB3"/>
    <w:rsid w:val="00E4400B"/>
    <w:rsid w:val="00E4437A"/>
    <w:rsid w:val="00E4459F"/>
    <w:rsid w:val="00E44F72"/>
    <w:rsid w:val="00E4515F"/>
    <w:rsid w:val="00E45293"/>
    <w:rsid w:val="00E45796"/>
    <w:rsid w:val="00E4595F"/>
    <w:rsid w:val="00E45BB4"/>
    <w:rsid w:val="00E45BD5"/>
    <w:rsid w:val="00E45EB1"/>
    <w:rsid w:val="00E45FAE"/>
    <w:rsid w:val="00E4622C"/>
    <w:rsid w:val="00E469BD"/>
    <w:rsid w:val="00E46A17"/>
    <w:rsid w:val="00E46E33"/>
    <w:rsid w:val="00E47054"/>
    <w:rsid w:val="00E475CC"/>
    <w:rsid w:val="00E47F1A"/>
    <w:rsid w:val="00E503C4"/>
    <w:rsid w:val="00E50577"/>
    <w:rsid w:val="00E51003"/>
    <w:rsid w:val="00E5145D"/>
    <w:rsid w:val="00E51502"/>
    <w:rsid w:val="00E5152B"/>
    <w:rsid w:val="00E51580"/>
    <w:rsid w:val="00E5177C"/>
    <w:rsid w:val="00E5184E"/>
    <w:rsid w:val="00E51962"/>
    <w:rsid w:val="00E51E2A"/>
    <w:rsid w:val="00E527E5"/>
    <w:rsid w:val="00E52889"/>
    <w:rsid w:val="00E52ECC"/>
    <w:rsid w:val="00E5343F"/>
    <w:rsid w:val="00E53961"/>
    <w:rsid w:val="00E53E2D"/>
    <w:rsid w:val="00E5409F"/>
    <w:rsid w:val="00E54192"/>
    <w:rsid w:val="00E5461B"/>
    <w:rsid w:val="00E548B0"/>
    <w:rsid w:val="00E54977"/>
    <w:rsid w:val="00E54AD9"/>
    <w:rsid w:val="00E54CCD"/>
    <w:rsid w:val="00E5525D"/>
    <w:rsid w:val="00E55AD8"/>
    <w:rsid w:val="00E55AFA"/>
    <w:rsid w:val="00E55AFF"/>
    <w:rsid w:val="00E55DD0"/>
    <w:rsid w:val="00E56231"/>
    <w:rsid w:val="00E564AE"/>
    <w:rsid w:val="00E57277"/>
    <w:rsid w:val="00E57402"/>
    <w:rsid w:val="00E5760B"/>
    <w:rsid w:val="00E579BA"/>
    <w:rsid w:val="00E57D47"/>
    <w:rsid w:val="00E57D5F"/>
    <w:rsid w:val="00E57ED6"/>
    <w:rsid w:val="00E60065"/>
    <w:rsid w:val="00E601B2"/>
    <w:rsid w:val="00E60248"/>
    <w:rsid w:val="00E60465"/>
    <w:rsid w:val="00E60523"/>
    <w:rsid w:val="00E609CE"/>
    <w:rsid w:val="00E60D30"/>
    <w:rsid w:val="00E61054"/>
    <w:rsid w:val="00E61211"/>
    <w:rsid w:val="00E61668"/>
    <w:rsid w:val="00E61748"/>
    <w:rsid w:val="00E62163"/>
    <w:rsid w:val="00E6233A"/>
    <w:rsid w:val="00E6236C"/>
    <w:rsid w:val="00E626A1"/>
    <w:rsid w:val="00E627F4"/>
    <w:rsid w:val="00E6293C"/>
    <w:rsid w:val="00E62A31"/>
    <w:rsid w:val="00E630BD"/>
    <w:rsid w:val="00E63503"/>
    <w:rsid w:val="00E63CE0"/>
    <w:rsid w:val="00E64115"/>
    <w:rsid w:val="00E6424D"/>
    <w:rsid w:val="00E64362"/>
    <w:rsid w:val="00E64F41"/>
    <w:rsid w:val="00E65BFC"/>
    <w:rsid w:val="00E65D20"/>
    <w:rsid w:val="00E6651F"/>
    <w:rsid w:val="00E66611"/>
    <w:rsid w:val="00E66827"/>
    <w:rsid w:val="00E668A6"/>
    <w:rsid w:val="00E66EE6"/>
    <w:rsid w:val="00E6735D"/>
    <w:rsid w:val="00E67389"/>
    <w:rsid w:val="00E67467"/>
    <w:rsid w:val="00E677B2"/>
    <w:rsid w:val="00E67BC1"/>
    <w:rsid w:val="00E67F13"/>
    <w:rsid w:val="00E70395"/>
    <w:rsid w:val="00E707EF"/>
    <w:rsid w:val="00E7092A"/>
    <w:rsid w:val="00E70F7A"/>
    <w:rsid w:val="00E710D9"/>
    <w:rsid w:val="00E711D0"/>
    <w:rsid w:val="00E71755"/>
    <w:rsid w:val="00E71806"/>
    <w:rsid w:val="00E718FB"/>
    <w:rsid w:val="00E72901"/>
    <w:rsid w:val="00E729BE"/>
    <w:rsid w:val="00E72BA6"/>
    <w:rsid w:val="00E72D41"/>
    <w:rsid w:val="00E73115"/>
    <w:rsid w:val="00E7315A"/>
    <w:rsid w:val="00E736D8"/>
    <w:rsid w:val="00E7371C"/>
    <w:rsid w:val="00E73804"/>
    <w:rsid w:val="00E74163"/>
    <w:rsid w:val="00E749C4"/>
    <w:rsid w:val="00E74FEF"/>
    <w:rsid w:val="00E750EC"/>
    <w:rsid w:val="00E7569F"/>
    <w:rsid w:val="00E75CB7"/>
    <w:rsid w:val="00E75DDD"/>
    <w:rsid w:val="00E75F77"/>
    <w:rsid w:val="00E76000"/>
    <w:rsid w:val="00E763F4"/>
    <w:rsid w:val="00E76E1C"/>
    <w:rsid w:val="00E76EAC"/>
    <w:rsid w:val="00E77372"/>
    <w:rsid w:val="00E774B5"/>
    <w:rsid w:val="00E77C21"/>
    <w:rsid w:val="00E80198"/>
    <w:rsid w:val="00E8039D"/>
    <w:rsid w:val="00E80413"/>
    <w:rsid w:val="00E804D5"/>
    <w:rsid w:val="00E80839"/>
    <w:rsid w:val="00E809CF"/>
    <w:rsid w:val="00E80C3B"/>
    <w:rsid w:val="00E81353"/>
    <w:rsid w:val="00E8177D"/>
    <w:rsid w:val="00E8183F"/>
    <w:rsid w:val="00E819CC"/>
    <w:rsid w:val="00E819D0"/>
    <w:rsid w:val="00E81C09"/>
    <w:rsid w:val="00E81E14"/>
    <w:rsid w:val="00E829C7"/>
    <w:rsid w:val="00E82ACB"/>
    <w:rsid w:val="00E82E5E"/>
    <w:rsid w:val="00E836E3"/>
    <w:rsid w:val="00E8393E"/>
    <w:rsid w:val="00E83C0D"/>
    <w:rsid w:val="00E84128"/>
    <w:rsid w:val="00E84461"/>
    <w:rsid w:val="00E844C1"/>
    <w:rsid w:val="00E844EF"/>
    <w:rsid w:val="00E84E24"/>
    <w:rsid w:val="00E84EC6"/>
    <w:rsid w:val="00E84FE4"/>
    <w:rsid w:val="00E854B5"/>
    <w:rsid w:val="00E8586D"/>
    <w:rsid w:val="00E85C83"/>
    <w:rsid w:val="00E85D79"/>
    <w:rsid w:val="00E86533"/>
    <w:rsid w:val="00E86B5E"/>
    <w:rsid w:val="00E86C96"/>
    <w:rsid w:val="00E86D94"/>
    <w:rsid w:val="00E86DDF"/>
    <w:rsid w:val="00E87453"/>
    <w:rsid w:val="00E87D21"/>
    <w:rsid w:val="00E901CC"/>
    <w:rsid w:val="00E91927"/>
    <w:rsid w:val="00E92A27"/>
    <w:rsid w:val="00E931E1"/>
    <w:rsid w:val="00E93BD0"/>
    <w:rsid w:val="00E94310"/>
    <w:rsid w:val="00E944B5"/>
    <w:rsid w:val="00E94747"/>
    <w:rsid w:val="00E949BE"/>
    <w:rsid w:val="00E94DEB"/>
    <w:rsid w:val="00E94DF7"/>
    <w:rsid w:val="00E95658"/>
    <w:rsid w:val="00E959D4"/>
    <w:rsid w:val="00E9602C"/>
    <w:rsid w:val="00E9617B"/>
    <w:rsid w:val="00E965CE"/>
    <w:rsid w:val="00E969ED"/>
    <w:rsid w:val="00E969F7"/>
    <w:rsid w:val="00E9717B"/>
    <w:rsid w:val="00E971DB"/>
    <w:rsid w:val="00E976CD"/>
    <w:rsid w:val="00EA01C5"/>
    <w:rsid w:val="00EA0C4C"/>
    <w:rsid w:val="00EA187D"/>
    <w:rsid w:val="00EA224E"/>
    <w:rsid w:val="00EA2530"/>
    <w:rsid w:val="00EA2976"/>
    <w:rsid w:val="00EA297B"/>
    <w:rsid w:val="00EA32BD"/>
    <w:rsid w:val="00EA4024"/>
    <w:rsid w:val="00EA42F2"/>
    <w:rsid w:val="00EA4805"/>
    <w:rsid w:val="00EA4934"/>
    <w:rsid w:val="00EA4A90"/>
    <w:rsid w:val="00EA4BB7"/>
    <w:rsid w:val="00EA4F3C"/>
    <w:rsid w:val="00EA5474"/>
    <w:rsid w:val="00EA57DD"/>
    <w:rsid w:val="00EA5D8B"/>
    <w:rsid w:val="00EA6783"/>
    <w:rsid w:val="00EA6925"/>
    <w:rsid w:val="00EA6E4C"/>
    <w:rsid w:val="00EA724E"/>
    <w:rsid w:val="00EA7270"/>
    <w:rsid w:val="00EA7705"/>
    <w:rsid w:val="00EA7D20"/>
    <w:rsid w:val="00EB0850"/>
    <w:rsid w:val="00EB08C3"/>
    <w:rsid w:val="00EB08E6"/>
    <w:rsid w:val="00EB091F"/>
    <w:rsid w:val="00EB0FC7"/>
    <w:rsid w:val="00EB1461"/>
    <w:rsid w:val="00EB1C13"/>
    <w:rsid w:val="00EB2AB1"/>
    <w:rsid w:val="00EB2B34"/>
    <w:rsid w:val="00EB2D2A"/>
    <w:rsid w:val="00EB3087"/>
    <w:rsid w:val="00EB30F6"/>
    <w:rsid w:val="00EB371A"/>
    <w:rsid w:val="00EB41D9"/>
    <w:rsid w:val="00EB43A7"/>
    <w:rsid w:val="00EB49E6"/>
    <w:rsid w:val="00EB4B34"/>
    <w:rsid w:val="00EB4EA5"/>
    <w:rsid w:val="00EB52A9"/>
    <w:rsid w:val="00EB5354"/>
    <w:rsid w:val="00EB53F1"/>
    <w:rsid w:val="00EB55D3"/>
    <w:rsid w:val="00EB570C"/>
    <w:rsid w:val="00EB5A39"/>
    <w:rsid w:val="00EB5AE3"/>
    <w:rsid w:val="00EB5EF0"/>
    <w:rsid w:val="00EB632F"/>
    <w:rsid w:val="00EB63D2"/>
    <w:rsid w:val="00EB69EB"/>
    <w:rsid w:val="00EB7195"/>
    <w:rsid w:val="00EB7592"/>
    <w:rsid w:val="00EB795B"/>
    <w:rsid w:val="00EB7D37"/>
    <w:rsid w:val="00EB7DD6"/>
    <w:rsid w:val="00EC0180"/>
    <w:rsid w:val="00EC09FB"/>
    <w:rsid w:val="00EC0E24"/>
    <w:rsid w:val="00EC12FB"/>
    <w:rsid w:val="00EC15BD"/>
    <w:rsid w:val="00EC15D6"/>
    <w:rsid w:val="00EC223E"/>
    <w:rsid w:val="00EC2378"/>
    <w:rsid w:val="00EC2440"/>
    <w:rsid w:val="00EC2A4E"/>
    <w:rsid w:val="00EC2B6C"/>
    <w:rsid w:val="00EC2B95"/>
    <w:rsid w:val="00EC3235"/>
    <w:rsid w:val="00EC3E0A"/>
    <w:rsid w:val="00EC412E"/>
    <w:rsid w:val="00EC4775"/>
    <w:rsid w:val="00EC492E"/>
    <w:rsid w:val="00EC4FC8"/>
    <w:rsid w:val="00EC51B3"/>
    <w:rsid w:val="00EC5856"/>
    <w:rsid w:val="00EC5DA4"/>
    <w:rsid w:val="00EC60D8"/>
    <w:rsid w:val="00EC6206"/>
    <w:rsid w:val="00EC62F8"/>
    <w:rsid w:val="00EC6347"/>
    <w:rsid w:val="00EC70E6"/>
    <w:rsid w:val="00EC75FE"/>
    <w:rsid w:val="00EC765C"/>
    <w:rsid w:val="00EC7A78"/>
    <w:rsid w:val="00EC7B4A"/>
    <w:rsid w:val="00EC7DCD"/>
    <w:rsid w:val="00EC7E73"/>
    <w:rsid w:val="00ED057F"/>
    <w:rsid w:val="00ED0CD6"/>
    <w:rsid w:val="00ED119B"/>
    <w:rsid w:val="00ED184A"/>
    <w:rsid w:val="00ED1A45"/>
    <w:rsid w:val="00ED20D5"/>
    <w:rsid w:val="00ED24D0"/>
    <w:rsid w:val="00ED28D4"/>
    <w:rsid w:val="00ED2BCC"/>
    <w:rsid w:val="00ED2C87"/>
    <w:rsid w:val="00ED34F2"/>
    <w:rsid w:val="00ED39C8"/>
    <w:rsid w:val="00ED3B79"/>
    <w:rsid w:val="00ED3C77"/>
    <w:rsid w:val="00ED3DF4"/>
    <w:rsid w:val="00ED4295"/>
    <w:rsid w:val="00ED42B4"/>
    <w:rsid w:val="00ED464D"/>
    <w:rsid w:val="00ED5695"/>
    <w:rsid w:val="00ED583A"/>
    <w:rsid w:val="00ED5885"/>
    <w:rsid w:val="00ED5ECC"/>
    <w:rsid w:val="00ED5FB0"/>
    <w:rsid w:val="00ED6834"/>
    <w:rsid w:val="00ED687A"/>
    <w:rsid w:val="00ED691A"/>
    <w:rsid w:val="00ED6C58"/>
    <w:rsid w:val="00ED6EB2"/>
    <w:rsid w:val="00ED6ED0"/>
    <w:rsid w:val="00ED6ED6"/>
    <w:rsid w:val="00ED7025"/>
    <w:rsid w:val="00ED705F"/>
    <w:rsid w:val="00ED7479"/>
    <w:rsid w:val="00ED7906"/>
    <w:rsid w:val="00ED797A"/>
    <w:rsid w:val="00EE1135"/>
    <w:rsid w:val="00EE11DB"/>
    <w:rsid w:val="00EE1846"/>
    <w:rsid w:val="00EE1A1C"/>
    <w:rsid w:val="00EE23BB"/>
    <w:rsid w:val="00EE258A"/>
    <w:rsid w:val="00EE2737"/>
    <w:rsid w:val="00EE2A25"/>
    <w:rsid w:val="00EE2E5E"/>
    <w:rsid w:val="00EE2FDE"/>
    <w:rsid w:val="00EE31BA"/>
    <w:rsid w:val="00EE3203"/>
    <w:rsid w:val="00EE3A6B"/>
    <w:rsid w:val="00EE3C43"/>
    <w:rsid w:val="00EE3D39"/>
    <w:rsid w:val="00EE3F21"/>
    <w:rsid w:val="00EE3FF1"/>
    <w:rsid w:val="00EE47CE"/>
    <w:rsid w:val="00EE4BF4"/>
    <w:rsid w:val="00EE4C20"/>
    <w:rsid w:val="00EE50CD"/>
    <w:rsid w:val="00EE5C94"/>
    <w:rsid w:val="00EE5F72"/>
    <w:rsid w:val="00EE6162"/>
    <w:rsid w:val="00EE652E"/>
    <w:rsid w:val="00EE66BE"/>
    <w:rsid w:val="00EE6C94"/>
    <w:rsid w:val="00EE6F3F"/>
    <w:rsid w:val="00EE72EB"/>
    <w:rsid w:val="00EE742B"/>
    <w:rsid w:val="00EE7510"/>
    <w:rsid w:val="00EE7A2A"/>
    <w:rsid w:val="00EE7E4F"/>
    <w:rsid w:val="00EF01A2"/>
    <w:rsid w:val="00EF06D8"/>
    <w:rsid w:val="00EF0811"/>
    <w:rsid w:val="00EF0D65"/>
    <w:rsid w:val="00EF1171"/>
    <w:rsid w:val="00EF11B0"/>
    <w:rsid w:val="00EF19CF"/>
    <w:rsid w:val="00EF21D2"/>
    <w:rsid w:val="00EF2BD8"/>
    <w:rsid w:val="00EF3109"/>
    <w:rsid w:val="00EF31F7"/>
    <w:rsid w:val="00EF322D"/>
    <w:rsid w:val="00EF362C"/>
    <w:rsid w:val="00EF3BE5"/>
    <w:rsid w:val="00EF3C37"/>
    <w:rsid w:val="00EF3F22"/>
    <w:rsid w:val="00EF40B1"/>
    <w:rsid w:val="00EF416F"/>
    <w:rsid w:val="00EF4772"/>
    <w:rsid w:val="00EF4E88"/>
    <w:rsid w:val="00EF50A3"/>
    <w:rsid w:val="00EF525D"/>
    <w:rsid w:val="00EF53F2"/>
    <w:rsid w:val="00EF58AA"/>
    <w:rsid w:val="00EF5BAD"/>
    <w:rsid w:val="00EF69B5"/>
    <w:rsid w:val="00EF69D4"/>
    <w:rsid w:val="00EF70E2"/>
    <w:rsid w:val="00EF735C"/>
    <w:rsid w:val="00EF741B"/>
    <w:rsid w:val="00EF7504"/>
    <w:rsid w:val="00EF7881"/>
    <w:rsid w:val="00EF7B74"/>
    <w:rsid w:val="00EF7E34"/>
    <w:rsid w:val="00F0040C"/>
    <w:rsid w:val="00F005ED"/>
    <w:rsid w:val="00F0073C"/>
    <w:rsid w:val="00F00BC0"/>
    <w:rsid w:val="00F00DB6"/>
    <w:rsid w:val="00F01188"/>
    <w:rsid w:val="00F012D1"/>
    <w:rsid w:val="00F01347"/>
    <w:rsid w:val="00F01C7E"/>
    <w:rsid w:val="00F02117"/>
    <w:rsid w:val="00F0233B"/>
    <w:rsid w:val="00F023B0"/>
    <w:rsid w:val="00F0245D"/>
    <w:rsid w:val="00F02630"/>
    <w:rsid w:val="00F02B07"/>
    <w:rsid w:val="00F02BC2"/>
    <w:rsid w:val="00F02F3A"/>
    <w:rsid w:val="00F03162"/>
    <w:rsid w:val="00F03512"/>
    <w:rsid w:val="00F03904"/>
    <w:rsid w:val="00F03C86"/>
    <w:rsid w:val="00F03DF9"/>
    <w:rsid w:val="00F0422E"/>
    <w:rsid w:val="00F042A9"/>
    <w:rsid w:val="00F047A4"/>
    <w:rsid w:val="00F04DE7"/>
    <w:rsid w:val="00F04FC6"/>
    <w:rsid w:val="00F050BC"/>
    <w:rsid w:val="00F0526C"/>
    <w:rsid w:val="00F059C8"/>
    <w:rsid w:val="00F05A35"/>
    <w:rsid w:val="00F05A58"/>
    <w:rsid w:val="00F05EDA"/>
    <w:rsid w:val="00F067C7"/>
    <w:rsid w:val="00F0760E"/>
    <w:rsid w:val="00F07C4B"/>
    <w:rsid w:val="00F07D66"/>
    <w:rsid w:val="00F10774"/>
    <w:rsid w:val="00F10E89"/>
    <w:rsid w:val="00F117DF"/>
    <w:rsid w:val="00F11FBF"/>
    <w:rsid w:val="00F1201E"/>
    <w:rsid w:val="00F12118"/>
    <w:rsid w:val="00F12C6E"/>
    <w:rsid w:val="00F12E4E"/>
    <w:rsid w:val="00F12E94"/>
    <w:rsid w:val="00F13A63"/>
    <w:rsid w:val="00F13E03"/>
    <w:rsid w:val="00F13E85"/>
    <w:rsid w:val="00F15451"/>
    <w:rsid w:val="00F157B2"/>
    <w:rsid w:val="00F15D49"/>
    <w:rsid w:val="00F161F8"/>
    <w:rsid w:val="00F16672"/>
    <w:rsid w:val="00F16969"/>
    <w:rsid w:val="00F16BF5"/>
    <w:rsid w:val="00F1741F"/>
    <w:rsid w:val="00F174F9"/>
    <w:rsid w:val="00F175A2"/>
    <w:rsid w:val="00F17873"/>
    <w:rsid w:val="00F2000C"/>
    <w:rsid w:val="00F20048"/>
    <w:rsid w:val="00F205CA"/>
    <w:rsid w:val="00F20B0B"/>
    <w:rsid w:val="00F20EBA"/>
    <w:rsid w:val="00F21054"/>
    <w:rsid w:val="00F21798"/>
    <w:rsid w:val="00F2179A"/>
    <w:rsid w:val="00F21CF6"/>
    <w:rsid w:val="00F21E76"/>
    <w:rsid w:val="00F21E89"/>
    <w:rsid w:val="00F21F95"/>
    <w:rsid w:val="00F23155"/>
    <w:rsid w:val="00F2327A"/>
    <w:rsid w:val="00F2380E"/>
    <w:rsid w:val="00F239CD"/>
    <w:rsid w:val="00F24239"/>
    <w:rsid w:val="00F24D3E"/>
    <w:rsid w:val="00F24EAF"/>
    <w:rsid w:val="00F25085"/>
    <w:rsid w:val="00F255E3"/>
    <w:rsid w:val="00F25A1F"/>
    <w:rsid w:val="00F25C86"/>
    <w:rsid w:val="00F25DC0"/>
    <w:rsid w:val="00F261C0"/>
    <w:rsid w:val="00F2662B"/>
    <w:rsid w:val="00F26ACD"/>
    <w:rsid w:val="00F278DF"/>
    <w:rsid w:val="00F2798C"/>
    <w:rsid w:val="00F27F8B"/>
    <w:rsid w:val="00F302BB"/>
    <w:rsid w:val="00F3088E"/>
    <w:rsid w:val="00F30A28"/>
    <w:rsid w:val="00F310B4"/>
    <w:rsid w:val="00F3139B"/>
    <w:rsid w:val="00F313A1"/>
    <w:rsid w:val="00F316E8"/>
    <w:rsid w:val="00F31765"/>
    <w:rsid w:val="00F31EAC"/>
    <w:rsid w:val="00F32038"/>
    <w:rsid w:val="00F32186"/>
    <w:rsid w:val="00F324A5"/>
    <w:rsid w:val="00F32632"/>
    <w:rsid w:val="00F3274E"/>
    <w:rsid w:val="00F32A8F"/>
    <w:rsid w:val="00F3315D"/>
    <w:rsid w:val="00F339A0"/>
    <w:rsid w:val="00F3458E"/>
    <w:rsid w:val="00F34728"/>
    <w:rsid w:val="00F3510B"/>
    <w:rsid w:val="00F35114"/>
    <w:rsid w:val="00F3577D"/>
    <w:rsid w:val="00F3628C"/>
    <w:rsid w:val="00F36591"/>
    <w:rsid w:val="00F36926"/>
    <w:rsid w:val="00F36D5E"/>
    <w:rsid w:val="00F370DE"/>
    <w:rsid w:val="00F37BA8"/>
    <w:rsid w:val="00F37D61"/>
    <w:rsid w:val="00F37E36"/>
    <w:rsid w:val="00F402C3"/>
    <w:rsid w:val="00F404A1"/>
    <w:rsid w:val="00F40E2D"/>
    <w:rsid w:val="00F40F87"/>
    <w:rsid w:val="00F425FA"/>
    <w:rsid w:val="00F42DAA"/>
    <w:rsid w:val="00F42F42"/>
    <w:rsid w:val="00F430EB"/>
    <w:rsid w:val="00F43199"/>
    <w:rsid w:val="00F4323B"/>
    <w:rsid w:val="00F432AE"/>
    <w:rsid w:val="00F43669"/>
    <w:rsid w:val="00F43EB3"/>
    <w:rsid w:val="00F4421B"/>
    <w:rsid w:val="00F44E4A"/>
    <w:rsid w:val="00F4501A"/>
    <w:rsid w:val="00F456DC"/>
    <w:rsid w:val="00F4596D"/>
    <w:rsid w:val="00F45A38"/>
    <w:rsid w:val="00F45B53"/>
    <w:rsid w:val="00F45E3D"/>
    <w:rsid w:val="00F46853"/>
    <w:rsid w:val="00F46896"/>
    <w:rsid w:val="00F46A67"/>
    <w:rsid w:val="00F46C75"/>
    <w:rsid w:val="00F46E59"/>
    <w:rsid w:val="00F4702F"/>
    <w:rsid w:val="00F47971"/>
    <w:rsid w:val="00F50ADD"/>
    <w:rsid w:val="00F512FD"/>
    <w:rsid w:val="00F5178C"/>
    <w:rsid w:val="00F51AD7"/>
    <w:rsid w:val="00F52475"/>
    <w:rsid w:val="00F527C9"/>
    <w:rsid w:val="00F52DA8"/>
    <w:rsid w:val="00F52E1F"/>
    <w:rsid w:val="00F52FDD"/>
    <w:rsid w:val="00F5316C"/>
    <w:rsid w:val="00F5376B"/>
    <w:rsid w:val="00F54B85"/>
    <w:rsid w:val="00F54D49"/>
    <w:rsid w:val="00F55AD0"/>
    <w:rsid w:val="00F56009"/>
    <w:rsid w:val="00F567F8"/>
    <w:rsid w:val="00F56A0A"/>
    <w:rsid w:val="00F5720E"/>
    <w:rsid w:val="00F5798C"/>
    <w:rsid w:val="00F60634"/>
    <w:rsid w:val="00F609DA"/>
    <w:rsid w:val="00F60E2C"/>
    <w:rsid w:val="00F610F0"/>
    <w:rsid w:val="00F61668"/>
    <w:rsid w:val="00F6225E"/>
    <w:rsid w:val="00F623BE"/>
    <w:rsid w:val="00F6242C"/>
    <w:rsid w:val="00F62556"/>
    <w:rsid w:val="00F625FD"/>
    <w:rsid w:val="00F63389"/>
    <w:rsid w:val="00F633E1"/>
    <w:rsid w:val="00F63496"/>
    <w:rsid w:val="00F6387F"/>
    <w:rsid w:val="00F63946"/>
    <w:rsid w:val="00F63E2A"/>
    <w:rsid w:val="00F64709"/>
    <w:rsid w:val="00F6475A"/>
    <w:rsid w:val="00F64B78"/>
    <w:rsid w:val="00F64BD2"/>
    <w:rsid w:val="00F64F82"/>
    <w:rsid w:val="00F65159"/>
    <w:rsid w:val="00F652FE"/>
    <w:rsid w:val="00F6530D"/>
    <w:rsid w:val="00F65A7C"/>
    <w:rsid w:val="00F65F91"/>
    <w:rsid w:val="00F6606A"/>
    <w:rsid w:val="00F6645D"/>
    <w:rsid w:val="00F667F0"/>
    <w:rsid w:val="00F6707D"/>
    <w:rsid w:val="00F6709B"/>
    <w:rsid w:val="00F67116"/>
    <w:rsid w:val="00F67133"/>
    <w:rsid w:val="00F67259"/>
    <w:rsid w:val="00F67719"/>
    <w:rsid w:val="00F702DB"/>
    <w:rsid w:val="00F70C26"/>
    <w:rsid w:val="00F70DEB"/>
    <w:rsid w:val="00F713A1"/>
    <w:rsid w:val="00F71596"/>
    <w:rsid w:val="00F718A2"/>
    <w:rsid w:val="00F71E32"/>
    <w:rsid w:val="00F71FF2"/>
    <w:rsid w:val="00F7258B"/>
    <w:rsid w:val="00F72C96"/>
    <w:rsid w:val="00F72DC4"/>
    <w:rsid w:val="00F72F7B"/>
    <w:rsid w:val="00F73509"/>
    <w:rsid w:val="00F73B99"/>
    <w:rsid w:val="00F74109"/>
    <w:rsid w:val="00F742EF"/>
    <w:rsid w:val="00F74BAE"/>
    <w:rsid w:val="00F74C61"/>
    <w:rsid w:val="00F74DB0"/>
    <w:rsid w:val="00F75227"/>
    <w:rsid w:val="00F753DC"/>
    <w:rsid w:val="00F755BC"/>
    <w:rsid w:val="00F755FD"/>
    <w:rsid w:val="00F756C1"/>
    <w:rsid w:val="00F75CCF"/>
    <w:rsid w:val="00F75CD1"/>
    <w:rsid w:val="00F76159"/>
    <w:rsid w:val="00F7631D"/>
    <w:rsid w:val="00F7640B"/>
    <w:rsid w:val="00F76745"/>
    <w:rsid w:val="00F76EF6"/>
    <w:rsid w:val="00F77091"/>
    <w:rsid w:val="00F77D7B"/>
    <w:rsid w:val="00F80162"/>
    <w:rsid w:val="00F80622"/>
    <w:rsid w:val="00F8086F"/>
    <w:rsid w:val="00F809A0"/>
    <w:rsid w:val="00F80FEC"/>
    <w:rsid w:val="00F81225"/>
    <w:rsid w:val="00F81382"/>
    <w:rsid w:val="00F8145B"/>
    <w:rsid w:val="00F81EEA"/>
    <w:rsid w:val="00F8224D"/>
    <w:rsid w:val="00F8243F"/>
    <w:rsid w:val="00F824CB"/>
    <w:rsid w:val="00F8282A"/>
    <w:rsid w:val="00F83278"/>
    <w:rsid w:val="00F83309"/>
    <w:rsid w:val="00F83C4D"/>
    <w:rsid w:val="00F83EB4"/>
    <w:rsid w:val="00F849EC"/>
    <w:rsid w:val="00F84A36"/>
    <w:rsid w:val="00F84B26"/>
    <w:rsid w:val="00F84FFC"/>
    <w:rsid w:val="00F853AE"/>
    <w:rsid w:val="00F85A22"/>
    <w:rsid w:val="00F85AA2"/>
    <w:rsid w:val="00F85E16"/>
    <w:rsid w:val="00F866DB"/>
    <w:rsid w:val="00F8721B"/>
    <w:rsid w:val="00F872C2"/>
    <w:rsid w:val="00F873B6"/>
    <w:rsid w:val="00F874A8"/>
    <w:rsid w:val="00F875BC"/>
    <w:rsid w:val="00F87605"/>
    <w:rsid w:val="00F876C2"/>
    <w:rsid w:val="00F8792E"/>
    <w:rsid w:val="00F87AAC"/>
    <w:rsid w:val="00F87D79"/>
    <w:rsid w:val="00F90520"/>
    <w:rsid w:val="00F90AB7"/>
    <w:rsid w:val="00F90C45"/>
    <w:rsid w:val="00F90D76"/>
    <w:rsid w:val="00F91527"/>
    <w:rsid w:val="00F9187C"/>
    <w:rsid w:val="00F919D1"/>
    <w:rsid w:val="00F91C27"/>
    <w:rsid w:val="00F92003"/>
    <w:rsid w:val="00F92092"/>
    <w:rsid w:val="00F92102"/>
    <w:rsid w:val="00F9254C"/>
    <w:rsid w:val="00F9272A"/>
    <w:rsid w:val="00F928CC"/>
    <w:rsid w:val="00F92A72"/>
    <w:rsid w:val="00F92BE7"/>
    <w:rsid w:val="00F9352A"/>
    <w:rsid w:val="00F93624"/>
    <w:rsid w:val="00F936B0"/>
    <w:rsid w:val="00F93BF8"/>
    <w:rsid w:val="00F93EA0"/>
    <w:rsid w:val="00F9527C"/>
    <w:rsid w:val="00F95294"/>
    <w:rsid w:val="00F9546A"/>
    <w:rsid w:val="00F95CB3"/>
    <w:rsid w:val="00F95E9C"/>
    <w:rsid w:val="00F96580"/>
    <w:rsid w:val="00F96BC0"/>
    <w:rsid w:val="00F96E32"/>
    <w:rsid w:val="00F9730C"/>
    <w:rsid w:val="00F97462"/>
    <w:rsid w:val="00F97625"/>
    <w:rsid w:val="00F97678"/>
    <w:rsid w:val="00F9773A"/>
    <w:rsid w:val="00F97DD8"/>
    <w:rsid w:val="00FA0095"/>
    <w:rsid w:val="00FA00A0"/>
    <w:rsid w:val="00FA02BE"/>
    <w:rsid w:val="00FA054A"/>
    <w:rsid w:val="00FA06F8"/>
    <w:rsid w:val="00FA1188"/>
    <w:rsid w:val="00FA18F0"/>
    <w:rsid w:val="00FA1E09"/>
    <w:rsid w:val="00FA2377"/>
    <w:rsid w:val="00FA24D0"/>
    <w:rsid w:val="00FA296E"/>
    <w:rsid w:val="00FA35C3"/>
    <w:rsid w:val="00FA371C"/>
    <w:rsid w:val="00FA3FD1"/>
    <w:rsid w:val="00FA416A"/>
    <w:rsid w:val="00FA4439"/>
    <w:rsid w:val="00FA47D8"/>
    <w:rsid w:val="00FA4A00"/>
    <w:rsid w:val="00FA53A5"/>
    <w:rsid w:val="00FA5D75"/>
    <w:rsid w:val="00FA64AC"/>
    <w:rsid w:val="00FA690B"/>
    <w:rsid w:val="00FA699B"/>
    <w:rsid w:val="00FA6D08"/>
    <w:rsid w:val="00FA6EF0"/>
    <w:rsid w:val="00FA7747"/>
    <w:rsid w:val="00FB029E"/>
    <w:rsid w:val="00FB0322"/>
    <w:rsid w:val="00FB0F01"/>
    <w:rsid w:val="00FB0FDA"/>
    <w:rsid w:val="00FB1AFC"/>
    <w:rsid w:val="00FB1FC8"/>
    <w:rsid w:val="00FB21C8"/>
    <w:rsid w:val="00FB2313"/>
    <w:rsid w:val="00FB26DC"/>
    <w:rsid w:val="00FB27A0"/>
    <w:rsid w:val="00FB2D96"/>
    <w:rsid w:val="00FB2E1F"/>
    <w:rsid w:val="00FB2EC1"/>
    <w:rsid w:val="00FB2F2C"/>
    <w:rsid w:val="00FB3B03"/>
    <w:rsid w:val="00FB3EF3"/>
    <w:rsid w:val="00FB40F8"/>
    <w:rsid w:val="00FB416A"/>
    <w:rsid w:val="00FB4177"/>
    <w:rsid w:val="00FB4270"/>
    <w:rsid w:val="00FB453F"/>
    <w:rsid w:val="00FB471C"/>
    <w:rsid w:val="00FB4819"/>
    <w:rsid w:val="00FB49C5"/>
    <w:rsid w:val="00FB545D"/>
    <w:rsid w:val="00FB556E"/>
    <w:rsid w:val="00FB564F"/>
    <w:rsid w:val="00FB565C"/>
    <w:rsid w:val="00FB5891"/>
    <w:rsid w:val="00FB59A8"/>
    <w:rsid w:val="00FB5A28"/>
    <w:rsid w:val="00FB5D89"/>
    <w:rsid w:val="00FB5F83"/>
    <w:rsid w:val="00FB68F3"/>
    <w:rsid w:val="00FB6AB8"/>
    <w:rsid w:val="00FB6F33"/>
    <w:rsid w:val="00FB6F84"/>
    <w:rsid w:val="00FB762E"/>
    <w:rsid w:val="00FB76BF"/>
    <w:rsid w:val="00FB7943"/>
    <w:rsid w:val="00FB7BBF"/>
    <w:rsid w:val="00FB7C75"/>
    <w:rsid w:val="00FB7F46"/>
    <w:rsid w:val="00FB7FF4"/>
    <w:rsid w:val="00FC0078"/>
    <w:rsid w:val="00FC08AA"/>
    <w:rsid w:val="00FC169D"/>
    <w:rsid w:val="00FC1C44"/>
    <w:rsid w:val="00FC1D9E"/>
    <w:rsid w:val="00FC2487"/>
    <w:rsid w:val="00FC2559"/>
    <w:rsid w:val="00FC268B"/>
    <w:rsid w:val="00FC2780"/>
    <w:rsid w:val="00FC2795"/>
    <w:rsid w:val="00FC2B6B"/>
    <w:rsid w:val="00FC314A"/>
    <w:rsid w:val="00FC3411"/>
    <w:rsid w:val="00FC34BD"/>
    <w:rsid w:val="00FC34D8"/>
    <w:rsid w:val="00FC3633"/>
    <w:rsid w:val="00FC3820"/>
    <w:rsid w:val="00FC3CA0"/>
    <w:rsid w:val="00FC467F"/>
    <w:rsid w:val="00FC4BD0"/>
    <w:rsid w:val="00FC5182"/>
    <w:rsid w:val="00FC5709"/>
    <w:rsid w:val="00FC573E"/>
    <w:rsid w:val="00FC5976"/>
    <w:rsid w:val="00FC598E"/>
    <w:rsid w:val="00FC5DC1"/>
    <w:rsid w:val="00FC6132"/>
    <w:rsid w:val="00FC626E"/>
    <w:rsid w:val="00FC6490"/>
    <w:rsid w:val="00FC6661"/>
    <w:rsid w:val="00FC74E0"/>
    <w:rsid w:val="00FC771A"/>
    <w:rsid w:val="00FC7A9E"/>
    <w:rsid w:val="00FC7BE4"/>
    <w:rsid w:val="00FC7BEC"/>
    <w:rsid w:val="00FD0300"/>
    <w:rsid w:val="00FD086A"/>
    <w:rsid w:val="00FD128F"/>
    <w:rsid w:val="00FD1697"/>
    <w:rsid w:val="00FD2344"/>
    <w:rsid w:val="00FD2D1F"/>
    <w:rsid w:val="00FD2EF1"/>
    <w:rsid w:val="00FD318A"/>
    <w:rsid w:val="00FD3688"/>
    <w:rsid w:val="00FD382E"/>
    <w:rsid w:val="00FD3AAE"/>
    <w:rsid w:val="00FD3F2D"/>
    <w:rsid w:val="00FD4660"/>
    <w:rsid w:val="00FD4A56"/>
    <w:rsid w:val="00FD4AF4"/>
    <w:rsid w:val="00FD4C79"/>
    <w:rsid w:val="00FD4F31"/>
    <w:rsid w:val="00FD52F9"/>
    <w:rsid w:val="00FD5494"/>
    <w:rsid w:val="00FD5A0B"/>
    <w:rsid w:val="00FD5DD2"/>
    <w:rsid w:val="00FD6102"/>
    <w:rsid w:val="00FD62F3"/>
    <w:rsid w:val="00FD67DA"/>
    <w:rsid w:val="00FD6AF1"/>
    <w:rsid w:val="00FD6E14"/>
    <w:rsid w:val="00FD7248"/>
    <w:rsid w:val="00FD7C61"/>
    <w:rsid w:val="00FD7E22"/>
    <w:rsid w:val="00FD7EE3"/>
    <w:rsid w:val="00FE031E"/>
    <w:rsid w:val="00FE0E22"/>
    <w:rsid w:val="00FE10DB"/>
    <w:rsid w:val="00FE1240"/>
    <w:rsid w:val="00FE18E1"/>
    <w:rsid w:val="00FE1949"/>
    <w:rsid w:val="00FE19FF"/>
    <w:rsid w:val="00FE330A"/>
    <w:rsid w:val="00FE3512"/>
    <w:rsid w:val="00FE38E9"/>
    <w:rsid w:val="00FE3958"/>
    <w:rsid w:val="00FE3AAC"/>
    <w:rsid w:val="00FE3DE1"/>
    <w:rsid w:val="00FE3FB4"/>
    <w:rsid w:val="00FE40EF"/>
    <w:rsid w:val="00FE442E"/>
    <w:rsid w:val="00FE488B"/>
    <w:rsid w:val="00FE492E"/>
    <w:rsid w:val="00FE4BA3"/>
    <w:rsid w:val="00FE4F74"/>
    <w:rsid w:val="00FE52EA"/>
    <w:rsid w:val="00FE5B88"/>
    <w:rsid w:val="00FE5BAC"/>
    <w:rsid w:val="00FE5DE9"/>
    <w:rsid w:val="00FE61FC"/>
    <w:rsid w:val="00FE64E4"/>
    <w:rsid w:val="00FE68A9"/>
    <w:rsid w:val="00FE6AF3"/>
    <w:rsid w:val="00FE7009"/>
    <w:rsid w:val="00FE77DA"/>
    <w:rsid w:val="00FE7AD8"/>
    <w:rsid w:val="00FE7BA6"/>
    <w:rsid w:val="00FF09E9"/>
    <w:rsid w:val="00FF0EEC"/>
    <w:rsid w:val="00FF1851"/>
    <w:rsid w:val="00FF1A6E"/>
    <w:rsid w:val="00FF1CBF"/>
    <w:rsid w:val="00FF20AD"/>
    <w:rsid w:val="00FF21CB"/>
    <w:rsid w:val="00FF2C78"/>
    <w:rsid w:val="00FF347B"/>
    <w:rsid w:val="00FF37BB"/>
    <w:rsid w:val="00FF3897"/>
    <w:rsid w:val="00FF3AE1"/>
    <w:rsid w:val="00FF3BCE"/>
    <w:rsid w:val="00FF3F33"/>
    <w:rsid w:val="00FF4A70"/>
    <w:rsid w:val="00FF5E2A"/>
    <w:rsid w:val="00FF6205"/>
    <w:rsid w:val="00FF6411"/>
    <w:rsid w:val="00FF6560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D4C10"/>
  <w15:docId w15:val="{48800479-B58E-461C-9717-CBDA0587B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2,body text1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t2 Char,body text1 Char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1264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126420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264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45"/>
      <w:jc w:val="thaiDistribute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126420"/>
    <w:rPr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5388"/>
    <w:pPr>
      <w:ind w:right="45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05388"/>
    <w:rPr>
      <w:bCs/>
      <w:i/>
      <w:iCs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8Char1">
    <w:name w:val="Heading 8 Char1"/>
    <w:basedOn w:val="DefaultParagraphFont"/>
    <w:rsid w:val="00A46590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2Char1">
    <w:name w:val="Body Text 2 Char1"/>
    <w:basedOn w:val="DefaultParagraphFont"/>
    <w:rsid w:val="0032273A"/>
    <w:rPr>
      <w:rFonts w:ascii="Book Antiqua" w:eastAsia="Times New Roman" w:hAnsi="Book Antiqua" w:cs="Times New Roman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B42E8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42E8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NoSpacing">
    <w:name w:val="No Spacing"/>
    <w:uiPriority w:val="1"/>
    <w:qFormat/>
    <w:rsid w:val="00FA3F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numbernegative">
    <w:name w:val="number negative"/>
    <w:basedOn w:val="Normal"/>
    <w:rsid w:val="007439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EE3203"/>
    <w:rPr>
      <w:color w:val="0000FF" w:themeColor="hyperlink"/>
      <w:u w:val="single"/>
    </w:rPr>
  </w:style>
  <w:style w:type="character" w:customStyle="1" w:styleId="HeaderChar1">
    <w:name w:val="Header Char1"/>
    <w:basedOn w:val="DefaultParagraphFont"/>
    <w:rsid w:val="004E02A4"/>
    <w:rPr>
      <w:rFonts w:ascii="Arial" w:eastAsia="Times New Roman" w:hAnsi="Arial" w:cs="Times New Roman"/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AB2D3E"/>
    <w:rPr>
      <w:vertAlign w:val="superscript"/>
    </w:rPr>
  </w:style>
  <w:style w:type="table" w:styleId="TableGridLight">
    <w:name w:val="Grid Table Light"/>
    <w:basedOn w:val="TableNormal"/>
    <w:uiPriority w:val="40"/>
    <w:rsid w:val="00704F5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704F5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3B45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B45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6607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6076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29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240476">
                  <w:marLeft w:val="0"/>
                  <w:marRight w:val="0"/>
                  <w:marTop w:val="0"/>
                  <w:marBottom w:val="3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63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438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98426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5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73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1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5948">
                  <w:marLeft w:val="0"/>
                  <w:marRight w:val="0"/>
                  <w:marTop w:val="0"/>
                  <w:marBottom w:val="3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84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5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748B2-C333-4DB0-8839-FADDC00B8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74</Pages>
  <Words>14360</Words>
  <Characters>81856</Characters>
  <Application>Microsoft Office Word</Application>
  <DocSecurity>0</DocSecurity>
  <Lines>682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96024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creator>tadsong_h22</dc:creator>
  <cp:lastModifiedBy>Nanthaporn, Janchuchuai</cp:lastModifiedBy>
  <cp:revision>6</cp:revision>
  <cp:lastPrinted>2020-02-25T14:44:00Z</cp:lastPrinted>
  <dcterms:created xsi:type="dcterms:W3CDTF">2020-02-27T03:40:00Z</dcterms:created>
  <dcterms:modified xsi:type="dcterms:W3CDTF">2020-02-28T04:14:00Z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